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188"/>
        <w:gridCol w:w="270"/>
        <w:gridCol w:w="8100"/>
      </w:tblGrid>
      <w:tr w:rsidR="00BC6F8C" w:rsidRPr="007A778F" w14:paraId="588D095A" w14:textId="77777777" w:rsidTr="00FA6AAA">
        <w:tc>
          <w:tcPr>
            <w:tcW w:w="1188" w:type="dxa"/>
            <w:tcBorders>
              <w:top w:val="nil"/>
              <w:left w:val="nil"/>
              <w:bottom w:val="nil"/>
              <w:right w:val="nil"/>
            </w:tcBorders>
          </w:tcPr>
          <w:p w14:paraId="4E0FADEC" w14:textId="77777777" w:rsidR="00BC6F8C" w:rsidRPr="007A778F" w:rsidRDefault="00BC6F8C" w:rsidP="00BE42F2">
            <w:pPr>
              <w:pStyle w:val="TOC2"/>
              <w:spacing w:line="380" w:lineRule="atLeast"/>
              <w:rPr>
                <w:b/>
                <w:bCs/>
                <w:sz w:val="22"/>
                <w:szCs w:val="22"/>
              </w:rPr>
            </w:pPr>
            <w:r w:rsidRPr="007A778F">
              <w:rPr>
                <w:b/>
                <w:bCs/>
                <w:sz w:val="22"/>
                <w:szCs w:val="22"/>
              </w:rPr>
              <w:t>Note</w:t>
            </w:r>
          </w:p>
        </w:tc>
        <w:tc>
          <w:tcPr>
            <w:tcW w:w="270" w:type="dxa"/>
            <w:tcBorders>
              <w:top w:val="nil"/>
              <w:left w:val="nil"/>
              <w:bottom w:val="nil"/>
              <w:right w:val="nil"/>
            </w:tcBorders>
          </w:tcPr>
          <w:p w14:paraId="4A9009AE" w14:textId="77777777" w:rsidR="00BC6F8C" w:rsidRPr="007A778F" w:rsidRDefault="00BC6F8C" w:rsidP="00BE42F2">
            <w:pPr>
              <w:pStyle w:val="TOC2"/>
              <w:spacing w:line="380" w:lineRule="atLeast"/>
              <w:rPr>
                <w:b/>
                <w:bCs/>
                <w:sz w:val="22"/>
                <w:szCs w:val="22"/>
              </w:rPr>
            </w:pPr>
          </w:p>
        </w:tc>
        <w:tc>
          <w:tcPr>
            <w:tcW w:w="8100" w:type="dxa"/>
            <w:tcBorders>
              <w:top w:val="nil"/>
              <w:left w:val="nil"/>
              <w:bottom w:val="nil"/>
              <w:right w:val="nil"/>
            </w:tcBorders>
          </w:tcPr>
          <w:p w14:paraId="12D034FA" w14:textId="77777777" w:rsidR="00BC6F8C" w:rsidRPr="007A778F" w:rsidRDefault="00BC6F8C" w:rsidP="00BE42F2">
            <w:pPr>
              <w:pStyle w:val="TOC2"/>
              <w:spacing w:line="380" w:lineRule="atLeast"/>
              <w:rPr>
                <w:b/>
                <w:bCs/>
                <w:sz w:val="22"/>
                <w:szCs w:val="22"/>
              </w:rPr>
            </w:pPr>
            <w:r w:rsidRPr="007A778F">
              <w:rPr>
                <w:b/>
                <w:bCs/>
                <w:sz w:val="22"/>
                <w:szCs w:val="22"/>
              </w:rPr>
              <w:t>Contents</w:t>
            </w:r>
          </w:p>
        </w:tc>
      </w:tr>
      <w:tr w:rsidR="00BC6F8C" w:rsidRPr="003F4CEA" w14:paraId="06460865" w14:textId="77777777" w:rsidTr="007A778F">
        <w:trPr>
          <w:trHeight w:val="60"/>
        </w:trPr>
        <w:tc>
          <w:tcPr>
            <w:tcW w:w="1188" w:type="dxa"/>
          </w:tcPr>
          <w:p w14:paraId="35AC93D1" w14:textId="77777777" w:rsidR="00BC6F8C" w:rsidRPr="007A778F" w:rsidRDefault="00BC6F8C" w:rsidP="00BE42F2">
            <w:pPr>
              <w:pStyle w:val="TOC2"/>
              <w:spacing w:line="380" w:lineRule="atLeast"/>
              <w:rPr>
                <w:sz w:val="22"/>
                <w:szCs w:val="22"/>
              </w:rPr>
            </w:pPr>
          </w:p>
        </w:tc>
        <w:tc>
          <w:tcPr>
            <w:tcW w:w="270" w:type="dxa"/>
          </w:tcPr>
          <w:p w14:paraId="38AF95C3" w14:textId="77777777" w:rsidR="00BC6F8C" w:rsidRPr="007A778F" w:rsidRDefault="00BC6F8C" w:rsidP="00BE42F2">
            <w:pPr>
              <w:pStyle w:val="TOC2"/>
              <w:spacing w:line="380" w:lineRule="atLeast"/>
              <w:rPr>
                <w:sz w:val="22"/>
                <w:szCs w:val="22"/>
              </w:rPr>
            </w:pPr>
          </w:p>
        </w:tc>
        <w:tc>
          <w:tcPr>
            <w:tcW w:w="8100" w:type="dxa"/>
          </w:tcPr>
          <w:p w14:paraId="431135B4" w14:textId="77777777" w:rsidR="00BC6F8C" w:rsidRPr="007A778F" w:rsidRDefault="00BC6F8C" w:rsidP="00BE42F2">
            <w:pPr>
              <w:pStyle w:val="TOC2"/>
              <w:spacing w:line="380" w:lineRule="atLeast"/>
              <w:rPr>
                <w:sz w:val="22"/>
                <w:szCs w:val="22"/>
              </w:rPr>
            </w:pPr>
          </w:p>
        </w:tc>
      </w:tr>
      <w:tr w:rsidR="00B71A35" w:rsidRPr="003F4CEA" w14:paraId="0749A391" w14:textId="77777777" w:rsidTr="00FA6AAA">
        <w:tc>
          <w:tcPr>
            <w:tcW w:w="1188" w:type="dxa"/>
          </w:tcPr>
          <w:p w14:paraId="47BCC18A" w14:textId="77777777" w:rsidR="00B71A35" w:rsidRPr="007A778F" w:rsidRDefault="00432172" w:rsidP="00BE42F2">
            <w:pPr>
              <w:pStyle w:val="TOC2"/>
              <w:spacing w:line="380" w:lineRule="atLeast"/>
              <w:rPr>
                <w:sz w:val="22"/>
                <w:szCs w:val="22"/>
              </w:rPr>
            </w:pPr>
            <w:r w:rsidRPr="007A778F">
              <w:rPr>
                <w:sz w:val="22"/>
                <w:szCs w:val="22"/>
              </w:rPr>
              <w:t>1</w:t>
            </w:r>
          </w:p>
        </w:tc>
        <w:tc>
          <w:tcPr>
            <w:tcW w:w="270" w:type="dxa"/>
          </w:tcPr>
          <w:p w14:paraId="2F59A37A" w14:textId="77777777" w:rsidR="00B71A35" w:rsidRPr="007A778F" w:rsidRDefault="00B71A35" w:rsidP="00BE42F2">
            <w:pPr>
              <w:pStyle w:val="TOC2"/>
              <w:spacing w:line="380" w:lineRule="atLeast"/>
              <w:rPr>
                <w:sz w:val="22"/>
                <w:szCs w:val="22"/>
              </w:rPr>
            </w:pPr>
          </w:p>
        </w:tc>
        <w:tc>
          <w:tcPr>
            <w:tcW w:w="8100" w:type="dxa"/>
          </w:tcPr>
          <w:p w14:paraId="1CE138B8" w14:textId="77777777" w:rsidR="00B71A35" w:rsidRPr="007A778F" w:rsidRDefault="00B71A35" w:rsidP="00BE42F2">
            <w:pPr>
              <w:pStyle w:val="TOC2"/>
              <w:spacing w:line="380" w:lineRule="atLeast"/>
              <w:rPr>
                <w:sz w:val="22"/>
                <w:szCs w:val="22"/>
              </w:rPr>
            </w:pPr>
            <w:r w:rsidRPr="007A778F">
              <w:rPr>
                <w:sz w:val="22"/>
                <w:szCs w:val="22"/>
              </w:rPr>
              <w:t>Basis of preparation of the interim financial statements</w:t>
            </w:r>
          </w:p>
        </w:tc>
      </w:tr>
      <w:tr w:rsidR="00DD4D11" w:rsidRPr="003F4CEA" w14:paraId="255C717A" w14:textId="77777777" w:rsidTr="00FA6AAA">
        <w:tc>
          <w:tcPr>
            <w:tcW w:w="1188" w:type="dxa"/>
          </w:tcPr>
          <w:p w14:paraId="2F14B869" w14:textId="77777777" w:rsidR="00DD4D11" w:rsidRPr="007A778F" w:rsidRDefault="003A1EFD" w:rsidP="00BE42F2">
            <w:pPr>
              <w:pStyle w:val="TOC2"/>
              <w:spacing w:line="380" w:lineRule="atLeast"/>
              <w:rPr>
                <w:sz w:val="22"/>
                <w:szCs w:val="22"/>
              </w:rPr>
            </w:pPr>
            <w:r w:rsidRPr="007A778F">
              <w:rPr>
                <w:sz w:val="22"/>
                <w:szCs w:val="22"/>
              </w:rPr>
              <w:t>2</w:t>
            </w:r>
          </w:p>
        </w:tc>
        <w:tc>
          <w:tcPr>
            <w:tcW w:w="270" w:type="dxa"/>
          </w:tcPr>
          <w:p w14:paraId="48F3599A" w14:textId="77777777" w:rsidR="00DD4D11" w:rsidRPr="007A778F" w:rsidRDefault="00DD4D11" w:rsidP="00BE42F2">
            <w:pPr>
              <w:pStyle w:val="TOC2"/>
              <w:spacing w:line="380" w:lineRule="atLeast"/>
              <w:rPr>
                <w:sz w:val="22"/>
                <w:szCs w:val="22"/>
              </w:rPr>
            </w:pPr>
          </w:p>
        </w:tc>
        <w:tc>
          <w:tcPr>
            <w:tcW w:w="8100" w:type="dxa"/>
          </w:tcPr>
          <w:p w14:paraId="3AC15165" w14:textId="77777777" w:rsidR="00DD4D11" w:rsidRPr="007A778F" w:rsidRDefault="00DD4D11" w:rsidP="00BE42F2">
            <w:pPr>
              <w:pStyle w:val="TOC2"/>
              <w:spacing w:line="380" w:lineRule="atLeast"/>
              <w:rPr>
                <w:sz w:val="22"/>
                <w:szCs w:val="22"/>
              </w:rPr>
            </w:pPr>
            <w:r w:rsidRPr="007A778F">
              <w:rPr>
                <w:sz w:val="22"/>
                <w:szCs w:val="22"/>
              </w:rPr>
              <w:t>Related parties</w:t>
            </w:r>
          </w:p>
        </w:tc>
      </w:tr>
      <w:tr w:rsidR="006E546C" w:rsidRPr="003F4CEA" w14:paraId="42D55BFE" w14:textId="77777777" w:rsidTr="00FA6AAA">
        <w:tc>
          <w:tcPr>
            <w:tcW w:w="1188" w:type="dxa"/>
          </w:tcPr>
          <w:p w14:paraId="667A0A5E" w14:textId="77777777" w:rsidR="006E546C" w:rsidRPr="007A778F" w:rsidRDefault="006E546C" w:rsidP="00BE42F2">
            <w:pPr>
              <w:pStyle w:val="TOC2"/>
              <w:spacing w:line="380" w:lineRule="atLeast"/>
              <w:rPr>
                <w:sz w:val="22"/>
                <w:szCs w:val="22"/>
              </w:rPr>
            </w:pPr>
            <w:r w:rsidRPr="007A778F">
              <w:rPr>
                <w:sz w:val="22"/>
                <w:szCs w:val="22"/>
              </w:rPr>
              <w:t>3</w:t>
            </w:r>
          </w:p>
        </w:tc>
        <w:tc>
          <w:tcPr>
            <w:tcW w:w="270" w:type="dxa"/>
          </w:tcPr>
          <w:p w14:paraId="72ECA910" w14:textId="77777777" w:rsidR="006E546C" w:rsidRPr="007A778F" w:rsidRDefault="006E546C" w:rsidP="00BE42F2">
            <w:pPr>
              <w:pStyle w:val="TOC2"/>
              <w:spacing w:line="380" w:lineRule="atLeast"/>
              <w:rPr>
                <w:sz w:val="22"/>
                <w:szCs w:val="22"/>
              </w:rPr>
            </w:pPr>
          </w:p>
        </w:tc>
        <w:tc>
          <w:tcPr>
            <w:tcW w:w="8100" w:type="dxa"/>
          </w:tcPr>
          <w:p w14:paraId="7C1EC0BF" w14:textId="77777777" w:rsidR="006E546C" w:rsidRPr="007A778F" w:rsidRDefault="006E546C" w:rsidP="00BE42F2">
            <w:pPr>
              <w:pStyle w:val="TOC2"/>
              <w:spacing w:line="380" w:lineRule="atLeast"/>
              <w:rPr>
                <w:sz w:val="22"/>
                <w:szCs w:val="22"/>
                <w:highlight w:val="yellow"/>
              </w:rPr>
            </w:pPr>
            <w:r w:rsidRPr="007A778F">
              <w:rPr>
                <w:sz w:val="22"/>
                <w:szCs w:val="22"/>
              </w:rPr>
              <w:t>Investments in associates</w:t>
            </w:r>
            <w:r w:rsidR="00630E30" w:rsidRPr="007A778F">
              <w:rPr>
                <w:sz w:val="22"/>
                <w:szCs w:val="22"/>
              </w:rPr>
              <w:t xml:space="preserve"> and subsidiary</w:t>
            </w:r>
          </w:p>
        </w:tc>
      </w:tr>
      <w:tr w:rsidR="006E546C" w:rsidRPr="003F4CEA" w14:paraId="3581088B" w14:textId="77777777" w:rsidTr="00FA6AAA">
        <w:tc>
          <w:tcPr>
            <w:tcW w:w="1188" w:type="dxa"/>
          </w:tcPr>
          <w:p w14:paraId="0E36FBD0" w14:textId="77777777" w:rsidR="006E546C" w:rsidRPr="007A778F" w:rsidRDefault="006E546C" w:rsidP="00BE42F2">
            <w:pPr>
              <w:pStyle w:val="TOC2"/>
              <w:spacing w:line="380" w:lineRule="atLeast"/>
              <w:rPr>
                <w:sz w:val="22"/>
                <w:szCs w:val="22"/>
              </w:rPr>
            </w:pPr>
            <w:r w:rsidRPr="007A778F">
              <w:rPr>
                <w:sz w:val="22"/>
                <w:szCs w:val="22"/>
              </w:rPr>
              <w:t>4</w:t>
            </w:r>
          </w:p>
        </w:tc>
        <w:tc>
          <w:tcPr>
            <w:tcW w:w="270" w:type="dxa"/>
          </w:tcPr>
          <w:p w14:paraId="6E671A8C" w14:textId="77777777" w:rsidR="006E546C" w:rsidRPr="007A778F" w:rsidRDefault="006E546C" w:rsidP="00BE42F2">
            <w:pPr>
              <w:pStyle w:val="TOC2"/>
              <w:spacing w:line="380" w:lineRule="atLeast"/>
              <w:rPr>
                <w:sz w:val="22"/>
                <w:szCs w:val="22"/>
              </w:rPr>
            </w:pPr>
          </w:p>
        </w:tc>
        <w:tc>
          <w:tcPr>
            <w:tcW w:w="8100" w:type="dxa"/>
          </w:tcPr>
          <w:p w14:paraId="047271B6" w14:textId="77777777" w:rsidR="006E546C" w:rsidRPr="007A778F" w:rsidRDefault="006E546C" w:rsidP="00BE42F2">
            <w:pPr>
              <w:pStyle w:val="TOC2"/>
              <w:spacing w:line="380" w:lineRule="atLeast"/>
              <w:rPr>
                <w:sz w:val="22"/>
                <w:szCs w:val="22"/>
                <w:highlight w:val="yellow"/>
                <w:cs/>
                <w:lang w:bidi="th-TH"/>
              </w:rPr>
            </w:pPr>
            <w:r w:rsidRPr="007A778F">
              <w:rPr>
                <w:sz w:val="22"/>
                <w:szCs w:val="22"/>
              </w:rPr>
              <w:t>Property, plant and equipment</w:t>
            </w:r>
          </w:p>
        </w:tc>
      </w:tr>
      <w:tr w:rsidR="006E546C" w:rsidRPr="003F4CEA" w14:paraId="43A7B863" w14:textId="77777777" w:rsidTr="00FA6AAA">
        <w:tc>
          <w:tcPr>
            <w:tcW w:w="1188" w:type="dxa"/>
          </w:tcPr>
          <w:p w14:paraId="32318387" w14:textId="77777777" w:rsidR="006E546C" w:rsidRPr="007A778F" w:rsidRDefault="006E546C" w:rsidP="00BE42F2">
            <w:pPr>
              <w:pStyle w:val="TOC2"/>
              <w:spacing w:line="380" w:lineRule="atLeast"/>
              <w:rPr>
                <w:sz w:val="22"/>
                <w:szCs w:val="22"/>
              </w:rPr>
            </w:pPr>
            <w:r w:rsidRPr="007A778F">
              <w:rPr>
                <w:sz w:val="22"/>
                <w:szCs w:val="22"/>
              </w:rPr>
              <w:t>5</w:t>
            </w:r>
          </w:p>
        </w:tc>
        <w:tc>
          <w:tcPr>
            <w:tcW w:w="270" w:type="dxa"/>
          </w:tcPr>
          <w:p w14:paraId="308FB360" w14:textId="77777777" w:rsidR="006E546C" w:rsidRPr="007A778F" w:rsidRDefault="006E546C" w:rsidP="00BE42F2">
            <w:pPr>
              <w:pStyle w:val="TOC2"/>
              <w:spacing w:line="380" w:lineRule="atLeast"/>
              <w:rPr>
                <w:sz w:val="22"/>
                <w:szCs w:val="22"/>
              </w:rPr>
            </w:pPr>
          </w:p>
        </w:tc>
        <w:tc>
          <w:tcPr>
            <w:tcW w:w="8100" w:type="dxa"/>
          </w:tcPr>
          <w:p w14:paraId="13E141D8" w14:textId="77777777" w:rsidR="006E546C" w:rsidRPr="007A778F" w:rsidRDefault="006E546C" w:rsidP="00BE42F2">
            <w:pPr>
              <w:pStyle w:val="TOC2"/>
              <w:spacing w:line="380" w:lineRule="atLeast"/>
              <w:rPr>
                <w:sz w:val="22"/>
                <w:szCs w:val="22"/>
                <w:highlight w:val="yellow"/>
              </w:rPr>
            </w:pPr>
            <w:r w:rsidRPr="007A778F">
              <w:rPr>
                <w:sz w:val="22"/>
                <w:szCs w:val="22"/>
              </w:rPr>
              <w:t>Segment information</w:t>
            </w:r>
            <w:r w:rsidR="00A10CAE" w:rsidRPr="007A778F">
              <w:rPr>
                <w:sz w:val="22"/>
                <w:szCs w:val="22"/>
              </w:rPr>
              <w:t xml:space="preserve"> and disaggregation of revenue</w:t>
            </w:r>
          </w:p>
        </w:tc>
      </w:tr>
      <w:tr w:rsidR="00FD2643" w:rsidRPr="003F4CEA" w14:paraId="4D0A4958" w14:textId="77777777" w:rsidTr="00FA6AAA">
        <w:tc>
          <w:tcPr>
            <w:tcW w:w="1188" w:type="dxa"/>
          </w:tcPr>
          <w:p w14:paraId="1C02E2E1" w14:textId="7A1B912F" w:rsidR="00FD2643" w:rsidRPr="007A778F" w:rsidRDefault="00FD2643" w:rsidP="00BE42F2">
            <w:pPr>
              <w:pStyle w:val="TOC2"/>
              <w:spacing w:line="380" w:lineRule="atLeast"/>
              <w:rPr>
                <w:sz w:val="22"/>
                <w:szCs w:val="22"/>
              </w:rPr>
            </w:pPr>
            <w:r w:rsidRPr="007A778F">
              <w:rPr>
                <w:sz w:val="22"/>
                <w:szCs w:val="22"/>
              </w:rPr>
              <w:t>6</w:t>
            </w:r>
          </w:p>
        </w:tc>
        <w:tc>
          <w:tcPr>
            <w:tcW w:w="270" w:type="dxa"/>
          </w:tcPr>
          <w:p w14:paraId="35C68C8F" w14:textId="77777777" w:rsidR="00FD2643" w:rsidRPr="007A778F" w:rsidRDefault="00FD2643" w:rsidP="00BE42F2">
            <w:pPr>
              <w:pStyle w:val="TOC2"/>
              <w:spacing w:line="380" w:lineRule="atLeast"/>
              <w:rPr>
                <w:sz w:val="22"/>
                <w:szCs w:val="22"/>
              </w:rPr>
            </w:pPr>
          </w:p>
        </w:tc>
        <w:tc>
          <w:tcPr>
            <w:tcW w:w="8100" w:type="dxa"/>
          </w:tcPr>
          <w:p w14:paraId="1D0B13FB" w14:textId="354AEFD8" w:rsidR="00FD2643" w:rsidRPr="007A778F" w:rsidRDefault="00FD2643" w:rsidP="00BE42F2">
            <w:pPr>
              <w:pStyle w:val="TOC2"/>
              <w:spacing w:line="380" w:lineRule="atLeast"/>
              <w:rPr>
                <w:sz w:val="22"/>
                <w:szCs w:val="22"/>
              </w:rPr>
            </w:pPr>
            <w:r w:rsidRPr="007A778F">
              <w:rPr>
                <w:sz w:val="22"/>
                <w:szCs w:val="22"/>
              </w:rPr>
              <w:t>Earnings per share</w:t>
            </w:r>
          </w:p>
        </w:tc>
      </w:tr>
      <w:tr w:rsidR="0080230C" w:rsidRPr="003F4CEA" w14:paraId="3E930630" w14:textId="77777777" w:rsidTr="00FA6AAA">
        <w:tc>
          <w:tcPr>
            <w:tcW w:w="1188" w:type="dxa"/>
          </w:tcPr>
          <w:p w14:paraId="440DE7AB" w14:textId="29612798" w:rsidR="0080230C" w:rsidRPr="007A778F" w:rsidRDefault="0080230C" w:rsidP="0080230C">
            <w:pPr>
              <w:pStyle w:val="TOC2"/>
              <w:spacing w:line="380" w:lineRule="atLeast"/>
              <w:rPr>
                <w:sz w:val="22"/>
                <w:szCs w:val="22"/>
              </w:rPr>
            </w:pPr>
            <w:r w:rsidRPr="007A778F">
              <w:rPr>
                <w:sz w:val="22"/>
                <w:szCs w:val="22"/>
              </w:rPr>
              <w:t>7</w:t>
            </w:r>
          </w:p>
        </w:tc>
        <w:tc>
          <w:tcPr>
            <w:tcW w:w="270" w:type="dxa"/>
          </w:tcPr>
          <w:p w14:paraId="647D5466" w14:textId="77777777" w:rsidR="0080230C" w:rsidRPr="007A778F" w:rsidRDefault="0080230C" w:rsidP="0080230C">
            <w:pPr>
              <w:pStyle w:val="TOC2"/>
              <w:spacing w:line="380" w:lineRule="atLeast"/>
              <w:rPr>
                <w:sz w:val="22"/>
                <w:szCs w:val="22"/>
              </w:rPr>
            </w:pPr>
          </w:p>
        </w:tc>
        <w:tc>
          <w:tcPr>
            <w:tcW w:w="8100" w:type="dxa"/>
          </w:tcPr>
          <w:p w14:paraId="371BBF9F" w14:textId="7DC59580" w:rsidR="0080230C" w:rsidRPr="007A778F" w:rsidRDefault="0080230C" w:rsidP="0080230C">
            <w:pPr>
              <w:pStyle w:val="TOC2"/>
              <w:spacing w:line="380" w:lineRule="atLeast"/>
              <w:rPr>
                <w:sz w:val="22"/>
                <w:szCs w:val="22"/>
              </w:rPr>
            </w:pPr>
            <w:r w:rsidRPr="007A778F">
              <w:rPr>
                <w:sz w:val="22"/>
                <w:szCs w:val="22"/>
              </w:rPr>
              <w:t>Financial instruments</w:t>
            </w:r>
          </w:p>
        </w:tc>
      </w:tr>
      <w:tr w:rsidR="0080230C" w:rsidRPr="003F4CEA" w14:paraId="1E0780C4" w14:textId="77777777" w:rsidTr="00F40C31">
        <w:tc>
          <w:tcPr>
            <w:tcW w:w="1188" w:type="dxa"/>
            <w:shd w:val="clear" w:color="auto" w:fill="auto"/>
          </w:tcPr>
          <w:p w14:paraId="14597B4B" w14:textId="1083526D" w:rsidR="0080230C" w:rsidRPr="007A778F" w:rsidRDefault="0080230C" w:rsidP="0080230C">
            <w:pPr>
              <w:pStyle w:val="TOC2"/>
              <w:spacing w:line="380" w:lineRule="atLeast"/>
              <w:rPr>
                <w:sz w:val="22"/>
                <w:szCs w:val="22"/>
              </w:rPr>
            </w:pPr>
            <w:r w:rsidRPr="007A778F">
              <w:rPr>
                <w:sz w:val="22"/>
                <w:szCs w:val="22"/>
              </w:rPr>
              <w:t>8</w:t>
            </w:r>
          </w:p>
        </w:tc>
        <w:tc>
          <w:tcPr>
            <w:tcW w:w="270" w:type="dxa"/>
            <w:shd w:val="clear" w:color="auto" w:fill="auto"/>
          </w:tcPr>
          <w:p w14:paraId="47DBB11B" w14:textId="77777777" w:rsidR="0080230C" w:rsidRPr="007A778F" w:rsidRDefault="0080230C" w:rsidP="0080230C">
            <w:pPr>
              <w:pStyle w:val="TOC2"/>
              <w:spacing w:line="380" w:lineRule="atLeast"/>
              <w:rPr>
                <w:sz w:val="22"/>
                <w:szCs w:val="22"/>
              </w:rPr>
            </w:pPr>
          </w:p>
        </w:tc>
        <w:tc>
          <w:tcPr>
            <w:tcW w:w="8100" w:type="dxa"/>
            <w:shd w:val="clear" w:color="auto" w:fill="auto"/>
          </w:tcPr>
          <w:p w14:paraId="52262FE0" w14:textId="200539C0" w:rsidR="0080230C" w:rsidRPr="007A778F" w:rsidRDefault="0080230C" w:rsidP="0080230C">
            <w:pPr>
              <w:pStyle w:val="TOC2"/>
              <w:spacing w:line="380" w:lineRule="atLeast"/>
              <w:rPr>
                <w:sz w:val="22"/>
                <w:szCs w:val="22"/>
              </w:rPr>
            </w:pPr>
            <w:r w:rsidRPr="007A778F">
              <w:rPr>
                <w:sz w:val="22"/>
                <w:szCs w:val="22"/>
              </w:rPr>
              <w:t>Commitments with non-related parties</w:t>
            </w:r>
          </w:p>
        </w:tc>
      </w:tr>
      <w:tr w:rsidR="00C440BB" w:rsidRPr="003F4CEA" w14:paraId="13F71526" w14:textId="77777777" w:rsidTr="00FA6AAA">
        <w:tc>
          <w:tcPr>
            <w:tcW w:w="1188" w:type="dxa"/>
          </w:tcPr>
          <w:p w14:paraId="20E39142" w14:textId="5ED91794" w:rsidR="00C440BB" w:rsidRPr="007A778F" w:rsidRDefault="00DB6558" w:rsidP="00BE42F2">
            <w:pPr>
              <w:pStyle w:val="TOC2"/>
              <w:spacing w:line="380" w:lineRule="atLeast"/>
              <w:rPr>
                <w:sz w:val="22"/>
                <w:szCs w:val="22"/>
              </w:rPr>
            </w:pPr>
            <w:r w:rsidRPr="007A778F">
              <w:rPr>
                <w:sz w:val="22"/>
                <w:szCs w:val="22"/>
              </w:rPr>
              <w:t>9</w:t>
            </w:r>
          </w:p>
        </w:tc>
        <w:tc>
          <w:tcPr>
            <w:tcW w:w="270" w:type="dxa"/>
          </w:tcPr>
          <w:p w14:paraId="55485157" w14:textId="77777777" w:rsidR="00C440BB" w:rsidRPr="007A778F" w:rsidRDefault="00C440BB" w:rsidP="00BE42F2">
            <w:pPr>
              <w:pStyle w:val="TOC2"/>
              <w:spacing w:line="380" w:lineRule="atLeast"/>
              <w:rPr>
                <w:sz w:val="22"/>
                <w:szCs w:val="22"/>
              </w:rPr>
            </w:pPr>
          </w:p>
        </w:tc>
        <w:tc>
          <w:tcPr>
            <w:tcW w:w="8100" w:type="dxa"/>
          </w:tcPr>
          <w:p w14:paraId="52655191" w14:textId="6EE42064" w:rsidR="00C440BB" w:rsidRPr="007A778F" w:rsidRDefault="0080230C" w:rsidP="00BE42F2">
            <w:pPr>
              <w:pStyle w:val="TOC2"/>
              <w:spacing w:line="380" w:lineRule="atLeast"/>
              <w:rPr>
                <w:sz w:val="22"/>
                <w:szCs w:val="22"/>
              </w:rPr>
            </w:pPr>
            <w:r w:rsidRPr="0080230C">
              <w:rPr>
                <w:sz w:val="22"/>
                <w:szCs w:val="22"/>
              </w:rPr>
              <w:t>Event after the reporting period</w:t>
            </w:r>
          </w:p>
        </w:tc>
      </w:tr>
    </w:tbl>
    <w:p w14:paraId="50234A06" w14:textId="77777777" w:rsidR="00D60A60" w:rsidRPr="006C16CF" w:rsidRDefault="00D60A60" w:rsidP="00BE42F2">
      <w:pPr>
        <w:pStyle w:val="BodyText"/>
        <w:spacing w:after="0" w:line="380" w:lineRule="atLeast"/>
        <w:rPr>
          <w:rFonts w:cstheme="minorBidi"/>
          <w:lang w:val="en-GB" w:bidi="th-TH"/>
        </w:rPr>
        <w:sectPr w:rsidR="00D60A60" w:rsidRPr="006C16CF" w:rsidSect="00C61F70">
          <w:headerReference w:type="default" r:id="rId11"/>
          <w:footerReference w:type="default" r:id="rId12"/>
          <w:pgSz w:w="11907" w:h="16840"/>
          <w:pgMar w:top="691" w:right="1152" w:bottom="576" w:left="1152" w:header="720" w:footer="720" w:gutter="0"/>
          <w:pgNumType w:start="13"/>
          <w:cols w:space="720"/>
          <w:docGrid w:linePitch="299"/>
        </w:sectPr>
      </w:pPr>
    </w:p>
    <w:p w14:paraId="74DBA16B" w14:textId="77777777" w:rsidR="00591F81" w:rsidRPr="004F7EF6" w:rsidRDefault="00591F81" w:rsidP="00BE42F2">
      <w:pPr>
        <w:spacing w:line="380" w:lineRule="atLeast"/>
        <w:ind w:left="567"/>
        <w:jc w:val="thaiDistribute"/>
        <w:rPr>
          <w:rFonts w:cs="Times New Roman"/>
          <w:szCs w:val="22"/>
        </w:rPr>
      </w:pPr>
      <w:r w:rsidRPr="004F7EF6">
        <w:rPr>
          <w:rFonts w:cs="Times New Roman"/>
          <w:szCs w:val="22"/>
        </w:rPr>
        <w:t xml:space="preserve">These notes form an integral part of the </w:t>
      </w:r>
      <w:r w:rsidR="00A10CAE">
        <w:rPr>
          <w:rFonts w:cs="Times New Roman"/>
          <w:szCs w:val="22"/>
        </w:rPr>
        <w:t xml:space="preserve">interim </w:t>
      </w:r>
      <w:r w:rsidRPr="004F7EF6">
        <w:rPr>
          <w:rFonts w:cs="Times New Roman"/>
          <w:szCs w:val="22"/>
        </w:rPr>
        <w:t>financial statements.</w:t>
      </w:r>
    </w:p>
    <w:p w14:paraId="28CC6C86" w14:textId="77777777" w:rsidR="00591F81" w:rsidRPr="000A3031" w:rsidRDefault="00591F81" w:rsidP="00BE42F2">
      <w:pPr>
        <w:spacing w:line="380" w:lineRule="atLeast"/>
        <w:ind w:left="567"/>
        <w:jc w:val="thaiDistribute"/>
        <w:rPr>
          <w:rFonts w:cs="Times New Roman"/>
          <w:szCs w:val="22"/>
        </w:rPr>
      </w:pPr>
    </w:p>
    <w:p w14:paraId="456C24D3" w14:textId="59763166" w:rsidR="00B71A35" w:rsidRPr="004F7EF6" w:rsidRDefault="00B71A35" w:rsidP="00BE42F2">
      <w:pPr>
        <w:pStyle w:val="BodyText3"/>
        <w:spacing w:line="380" w:lineRule="atLeast"/>
        <w:ind w:left="540" w:firstLine="0"/>
        <w:jc w:val="thaiDistribute"/>
        <w:rPr>
          <w:sz w:val="22"/>
          <w:szCs w:val="22"/>
          <w:lang w:val="en-US"/>
        </w:rPr>
      </w:pPr>
      <w:r w:rsidRPr="004F7EF6">
        <w:rPr>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Company’s </w:t>
      </w:r>
      <w:r w:rsidR="005B2CE0" w:rsidRPr="00083985">
        <w:rPr>
          <w:sz w:val="22"/>
          <w:szCs w:val="22"/>
        </w:rPr>
        <w:t xml:space="preserve">Board of </w:t>
      </w:r>
      <w:r w:rsidRPr="00083985">
        <w:rPr>
          <w:sz w:val="22"/>
          <w:szCs w:val="22"/>
        </w:rPr>
        <w:t xml:space="preserve">Directors </w:t>
      </w:r>
      <w:r w:rsidRPr="007134EE">
        <w:rPr>
          <w:sz w:val="22"/>
          <w:szCs w:val="22"/>
        </w:rPr>
        <w:t>on</w:t>
      </w:r>
      <w:r w:rsidR="00693B6A" w:rsidRPr="007134EE">
        <w:rPr>
          <w:sz w:val="22"/>
          <w:szCs w:val="22"/>
        </w:rPr>
        <w:t xml:space="preserve"> </w:t>
      </w:r>
      <w:r w:rsidR="002A3433">
        <w:rPr>
          <w:sz w:val="22"/>
          <w:szCs w:val="22"/>
        </w:rPr>
        <w:t>1</w:t>
      </w:r>
      <w:r w:rsidR="008E4D91">
        <w:rPr>
          <w:sz w:val="22"/>
          <w:szCs w:val="22"/>
        </w:rPr>
        <w:t>3</w:t>
      </w:r>
      <w:r w:rsidR="002D0CD0" w:rsidRPr="002D0CD0">
        <w:rPr>
          <w:sz w:val="22"/>
          <w:szCs w:val="22"/>
        </w:rPr>
        <w:t xml:space="preserve"> </w:t>
      </w:r>
      <w:r w:rsidR="006D3547" w:rsidRPr="00802151">
        <w:rPr>
          <w:sz w:val="22"/>
          <w:szCs w:val="22"/>
          <w:lang w:val="en-US"/>
        </w:rPr>
        <w:t>August</w:t>
      </w:r>
      <w:r w:rsidR="002D0CD0" w:rsidRPr="002D0CD0">
        <w:rPr>
          <w:sz w:val="22"/>
          <w:szCs w:val="22"/>
        </w:rPr>
        <w:t xml:space="preserve"> 2025</w:t>
      </w:r>
      <w:r w:rsidR="003C6B8A" w:rsidRPr="007134EE">
        <w:rPr>
          <w:sz w:val="22"/>
          <w:szCs w:val="22"/>
          <w:lang w:val="en-US" w:bidi="th-TH"/>
        </w:rPr>
        <w:t>.</w:t>
      </w:r>
    </w:p>
    <w:p w14:paraId="60CD8BD1" w14:textId="77777777" w:rsidR="00A4454C" w:rsidRPr="000A3031" w:rsidRDefault="00A4454C" w:rsidP="00BE42F2">
      <w:pPr>
        <w:tabs>
          <w:tab w:val="left" w:pos="540"/>
        </w:tabs>
        <w:spacing w:line="380" w:lineRule="atLeast"/>
        <w:ind w:right="29"/>
        <w:jc w:val="thaiDistribute"/>
        <w:rPr>
          <w:spacing w:val="-2"/>
          <w:szCs w:val="22"/>
        </w:rPr>
      </w:pPr>
    </w:p>
    <w:p w14:paraId="4879B09C" w14:textId="77777777" w:rsidR="00591F81" w:rsidRPr="003F4CEA" w:rsidRDefault="00432172" w:rsidP="00BE42F2">
      <w:pPr>
        <w:spacing w:line="380" w:lineRule="atLeast"/>
        <w:ind w:left="540" w:hanging="540"/>
        <w:jc w:val="thaiDistribute"/>
        <w:outlineLvl w:val="0"/>
        <w:rPr>
          <w:rFonts w:cs="Times New Roman"/>
          <w:b/>
          <w:bCs/>
          <w:sz w:val="24"/>
          <w:szCs w:val="24"/>
        </w:rPr>
      </w:pPr>
      <w:r>
        <w:rPr>
          <w:rFonts w:cs="Times New Roman"/>
          <w:b/>
          <w:bCs/>
          <w:sz w:val="24"/>
          <w:szCs w:val="24"/>
        </w:rPr>
        <w:t>1</w:t>
      </w:r>
      <w:r w:rsidR="000E3AD0" w:rsidRPr="003F4CEA">
        <w:rPr>
          <w:rFonts w:cs="Times New Roman"/>
          <w:b/>
          <w:bCs/>
          <w:sz w:val="24"/>
          <w:szCs w:val="24"/>
        </w:rPr>
        <w:tab/>
      </w:r>
      <w:r w:rsidR="00591F81" w:rsidRPr="003F4CEA">
        <w:rPr>
          <w:rFonts w:cs="Times New Roman"/>
          <w:b/>
          <w:bCs/>
          <w:sz w:val="24"/>
          <w:szCs w:val="24"/>
        </w:rPr>
        <w:t xml:space="preserve">Basis of preparation of the </w:t>
      </w:r>
      <w:r w:rsidR="00651871">
        <w:rPr>
          <w:rFonts w:cs="Times New Roman"/>
          <w:b/>
          <w:bCs/>
          <w:sz w:val="24"/>
          <w:szCs w:val="24"/>
        </w:rPr>
        <w:t xml:space="preserve">interim </w:t>
      </w:r>
      <w:r w:rsidR="00591F81" w:rsidRPr="003F4CEA">
        <w:rPr>
          <w:rFonts w:cs="Times New Roman"/>
          <w:b/>
          <w:bCs/>
          <w:sz w:val="24"/>
          <w:szCs w:val="24"/>
        </w:rPr>
        <w:t>financial statements</w:t>
      </w:r>
    </w:p>
    <w:p w14:paraId="7F7928C9" w14:textId="77777777" w:rsidR="00F15BD0" w:rsidRPr="00E40B9F" w:rsidRDefault="00F15BD0" w:rsidP="00BE42F2">
      <w:pPr>
        <w:spacing w:line="380" w:lineRule="atLeast"/>
        <w:jc w:val="center"/>
        <w:rPr>
          <w:rFonts w:cs="Times New Roman"/>
          <w:sz w:val="18"/>
          <w:szCs w:val="18"/>
        </w:rPr>
      </w:pPr>
    </w:p>
    <w:p w14:paraId="3BA5CE7B" w14:textId="7C36CC40" w:rsidR="00C47DEA" w:rsidRPr="00432172" w:rsidRDefault="00C47DEA" w:rsidP="00BE42F2">
      <w:pPr>
        <w:pStyle w:val="BodyText"/>
        <w:spacing w:after="0" w:line="380" w:lineRule="atLeast"/>
        <w:ind w:left="540"/>
        <w:jc w:val="thaiDistribute"/>
        <w:rPr>
          <w:szCs w:val="22"/>
        </w:rPr>
      </w:pPr>
      <w:r w:rsidRPr="004D0BC1">
        <w:rPr>
          <w:szCs w:val="22"/>
        </w:rPr>
        <w:t xml:space="preserve">The </w:t>
      </w:r>
      <w:r>
        <w:rPr>
          <w:szCs w:val="22"/>
        </w:rPr>
        <w:t xml:space="preserve">condensed </w:t>
      </w:r>
      <w:r w:rsidRPr="004D0BC1">
        <w:rPr>
          <w:szCs w:val="22"/>
        </w:rPr>
        <w:t xml:space="preserve">interim financial statements are </w:t>
      </w:r>
      <w:r w:rsidRPr="00F469D8">
        <w:t>presented in the same format as the annual financial statements</w:t>
      </w:r>
      <w:r>
        <w:t xml:space="preserve"> together with </w:t>
      </w:r>
      <w:r w:rsidRPr="00F469D8">
        <w:t>notes to the interim financial statements on</w:t>
      </w:r>
      <w:r w:rsidRPr="004D0BC1">
        <w:rPr>
          <w:szCs w:val="22"/>
        </w:rPr>
        <w:t xml:space="preserve"> a condensed basis </w:t>
      </w:r>
      <w:r w:rsidRPr="003D579D">
        <w:t>(“interim financial statements”)</w:t>
      </w:r>
      <w:r w:rsidRPr="00610BA4">
        <w:t xml:space="preserve"> </w:t>
      </w:r>
      <w:r w:rsidRPr="004D0BC1">
        <w:rPr>
          <w:szCs w:val="22"/>
        </w:rPr>
        <w:t xml:space="preserve">in accordance with Thai Accounting Standard (TAS) No. </w:t>
      </w:r>
      <w:r>
        <w:rPr>
          <w:szCs w:val="22"/>
        </w:rPr>
        <w:t xml:space="preserve">34 </w:t>
      </w:r>
      <w:r w:rsidRPr="004D0BC1">
        <w:rPr>
          <w:i/>
          <w:iCs/>
          <w:szCs w:val="22"/>
        </w:rPr>
        <w:t>Interim Financial Reporting</w:t>
      </w:r>
      <w:r>
        <w:rPr>
          <w:i/>
          <w:iCs/>
          <w:szCs w:val="22"/>
        </w:rPr>
        <w:t>,</w:t>
      </w:r>
      <w:r w:rsidRPr="004D0BC1">
        <w:rPr>
          <w:i/>
          <w:iCs/>
          <w:szCs w:val="22"/>
        </w:rPr>
        <w:t xml:space="preserve"> </w:t>
      </w:r>
      <w:r w:rsidRPr="004D0BC1">
        <w:rPr>
          <w:szCs w:val="22"/>
        </w:rPr>
        <w:t>guidelines promulgated by the Federation of Accounting Professions and applicable rules and regulations of the Thai Securities and Exchange Commission.</w:t>
      </w:r>
      <w:r>
        <w:rPr>
          <w:szCs w:val="22"/>
        </w:rPr>
        <w:t xml:space="preserve"> </w:t>
      </w:r>
      <w:r w:rsidRPr="008213BE">
        <w:rPr>
          <w:szCs w:val="22"/>
        </w:rPr>
        <w:t xml:space="preserve">The interim financial statements </w:t>
      </w:r>
      <w:r>
        <w:rPr>
          <w:szCs w:val="22"/>
          <w:cs/>
        </w:rPr>
        <w:br/>
      </w:r>
      <w:r w:rsidRPr="008213BE">
        <w:rPr>
          <w:szCs w:val="22"/>
        </w:rPr>
        <w:t xml:space="preserve">focus on new activities, events and circumstances to avoid repetition of information previously </w:t>
      </w:r>
      <w:r>
        <w:rPr>
          <w:szCs w:val="22"/>
          <w:cs/>
        </w:rPr>
        <w:br/>
      </w:r>
      <w:r w:rsidRPr="008213BE">
        <w:rPr>
          <w:szCs w:val="22"/>
        </w:rPr>
        <w:t xml:space="preserve">reported in annual financial statements. Accordingly, these interim financial statements should be read in conjunction with the financial statements of the Company </w:t>
      </w:r>
      <w:r w:rsidRPr="004A7E01">
        <w:rPr>
          <w:szCs w:val="22"/>
        </w:rPr>
        <w:t>and its subsidiary for the</w:t>
      </w:r>
      <w:r w:rsidRPr="008213BE">
        <w:rPr>
          <w:szCs w:val="22"/>
        </w:rPr>
        <w:t xml:space="preserve"> year ended </w:t>
      </w:r>
      <w:r>
        <w:rPr>
          <w:szCs w:val="22"/>
        </w:rPr>
        <w:br/>
      </w:r>
      <w:r w:rsidRPr="008213BE">
        <w:rPr>
          <w:szCs w:val="22"/>
        </w:rPr>
        <w:t xml:space="preserve">31 </w:t>
      </w:r>
      <w:r>
        <w:rPr>
          <w:szCs w:val="22"/>
        </w:rPr>
        <w:t>March 202</w:t>
      </w:r>
      <w:r w:rsidR="006D3547">
        <w:rPr>
          <w:szCs w:val="22"/>
        </w:rPr>
        <w:t>5</w:t>
      </w:r>
      <w:r w:rsidRPr="008213BE">
        <w:rPr>
          <w:szCs w:val="22"/>
        </w:rPr>
        <w:t>.</w:t>
      </w:r>
    </w:p>
    <w:p w14:paraId="3EC32152" w14:textId="77777777" w:rsidR="004955C1" w:rsidRPr="008213BE" w:rsidRDefault="004955C1" w:rsidP="00BE42F2">
      <w:pPr>
        <w:pStyle w:val="BodyText"/>
        <w:spacing w:after="0" w:line="380" w:lineRule="atLeast"/>
        <w:ind w:left="540"/>
        <w:jc w:val="both"/>
        <w:rPr>
          <w:szCs w:val="22"/>
        </w:rPr>
      </w:pPr>
    </w:p>
    <w:p w14:paraId="5EE2135D" w14:textId="7DFA4877" w:rsidR="008213BE" w:rsidRPr="008213BE" w:rsidRDefault="008213BE" w:rsidP="00BE42F2">
      <w:pPr>
        <w:pStyle w:val="BodyText"/>
        <w:spacing w:after="0" w:line="380" w:lineRule="atLeast"/>
        <w:ind w:left="540"/>
        <w:jc w:val="both"/>
        <w:rPr>
          <w:szCs w:val="22"/>
        </w:rPr>
      </w:pPr>
      <w:r w:rsidRPr="008213BE">
        <w:rPr>
          <w:szCs w:val="22"/>
        </w:rPr>
        <w:t>In preparing these interim financial statements, judgements and estimates are made by management in applying the Group’s accounting policies. Actual results may differ from these estimates.</w:t>
      </w:r>
      <w:r>
        <w:rPr>
          <w:szCs w:val="22"/>
        </w:rPr>
        <w:br/>
      </w:r>
      <w:r w:rsidRPr="008213BE">
        <w:rPr>
          <w:szCs w:val="22"/>
        </w:rPr>
        <w:t xml:space="preserve">The accounting policies, methods of computation and the key sources of estimation uncertainty were the same as those described in the financial statements for the year ended 31 </w:t>
      </w:r>
      <w:r>
        <w:rPr>
          <w:szCs w:val="22"/>
        </w:rPr>
        <w:t>March 202</w:t>
      </w:r>
      <w:r w:rsidR="006D3547">
        <w:rPr>
          <w:szCs w:val="22"/>
        </w:rPr>
        <w:t>5</w:t>
      </w:r>
      <w:r>
        <w:rPr>
          <w:szCs w:val="22"/>
        </w:rPr>
        <w:t>.</w:t>
      </w:r>
    </w:p>
    <w:p w14:paraId="220DC90E" w14:textId="77777777" w:rsidR="00FE4348" w:rsidRDefault="00FE4348" w:rsidP="00BE42F2">
      <w:pPr>
        <w:pStyle w:val="BodyText"/>
        <w:tabs>
          <w:tab w:val="left" w:pos="630"/>
        </w:tabs>
        <w:spacing w:after="0" w:line="380" w:lineRule="atLeast"/>
        <w:jc w:val="both"/>
      </w:pPr>
    </w:p>
    <w:p w14:paraId="05E6D1A4" w14:textId="77777777" w:rsidR="00591F81" w:rsidRPr="003F4CEA" w:rsidRDefault="00D02F86" w:rsidP="00BE42F2">
      <w:pPr>
        <w:spacing w:line="380" w:lineRule="atLeast"/>
        <w:ind w:left="540" w:hanging="540"/>
        <w:jc w:val="thaiDistribute"/>
        <w:outlineLvl w:val="0"/>
        <w:rPr>
          <w:rFonts w:cs="Times New Roman"/>
          <w:b/>
          <w:bCs/>
          <w:sz w:val="24"/>
          <w:szCs w:val="24"/>
        </w:rPr>
      </w:pPr>
      <w:r>
        <w:br w:type="page"/>
      </w:r>
      <w:r w:rsidR="00610DE8" w:rsidRPr="00610DE8">
        <w:rPr>
          <w:rFonts w:cs="Times New Roman"/>
          <w:b/>
          <w:bCs/>
          <w:sz w:val="24"/>
          <w:szCs w:val="24"/>
        </w:rPr>
        <w:t>2</w:t>
      </w:r>
      <w:r w:rsidR="00DD4D11">
        <w:rPr>
          <w:rFonts w:cs="Times New Roman"/>
          <w:b/>
          <w:bCs/>
          <w:sz w:val="24"/>
          <w:szCs w:val="24"/>
        </w:rPr>
        <w:tab/>
      </w:r>
      <w:r w:rsidR="00C6048E" w:rsidRPr="00A71D2A">
        <w:rPr>
          <w:rFonts w:cs="Times New Roman"/>
          <w:b/>
          <w:bCs/>
          <w:sz w:val="24"/>
          <w:szCs w:val="24"/>
        </w:rPr>
        <w:t>R</w:t>
      </w:r>
      <w:r w:rsidR="0041508E" w:rsidRPr="00A71D2A">
        <w:rPr>
          <w:rFonts w:cs="Times New Roman"/>
          <w:b/>
          <w:bCs/>
          <w:sz w:val="24"/>
          <w:szCs w:val="24"/>
        </w:rPr>
        <w:t>e</w:t>
      </w:r>
      <w:r w:rsidR="00591F81" w:rsidRPr="00A71D2A">
        <w:rPr>
          <w:rFonts w:cs="Times New Roman"/>
          <w:b/>
          <w:bCs/>
          <w:sz w:val="24"/>
          <w:szCs w:val="24"/>
        </w:rPr>
        <w:t>lated part</w:t>
      </w:r>
      <w:r w:rsidR="00BC6F8C" w:rsidRPr="00A71D2A">
        <w:rPr>
          <w:rFonts w:cs="Times New Roman"/>
          <w:b/>
          <w:bCs/>
          <w:sz w:val="24"/>
          <w:szCs w:val="24"/>
        </w:rPr>
        <w:t>ies</w:t>
      </w:r>
    </w:p>
    <w:p w14:paraId="030532DC" w14:textId="01AFFF3C" w:rsidR="00591F81" w:rsidRDefault="00591F81" w:rsidP="00BE42F2">
      <w:pPr>
        <w:spacing w:line="380" w:lineRule="atLeast"/>
        <w:ind w:left="547"/>
        <w:jc w:val="both"/>
        <w:rPr>
          <w:sz w:val="20"/>
          <w:szCs w:val="18"/>
        </w:rPr>
      </w:pPr>
    </w:p>
    <w:tbl>
      <w:tblPr>
        <w:tblW w:w="9450" w:type="dxa"/>
        <w:tblInd w:w="450" w:type="dxa"/>
        <w:tblLayout w:type="fixed"/>
        <w:tblLook w:val="0000" w:firstRow="0" w:lastRow="0" w:firstColumn="0" w:lastColumn="0" w:noHBand="0" w:noVBand="0"/>
      </w:tblPr>
      <w:tblGrid>
        <w:gridCol w:w="4320"/>
        <w:gridCol w:w="1080"/>
        <w:gridCol w:w="270"/>
        <w:gridCol w:w="1080"/>
        <w:gridCol w:w="270"/>
        <w:gridCol w:w="1080"/>
        <w:gridCol w:w="270"/>
        <w:gridCol w:w="1080"/>
      </w:tblGrid>
      <w:tr w:rsidR="00D5785C" w:rsidRPr="00D5785C" w14:paraId="34EB3812" w14:textId="77777777" w:rsidTr="00C6467A">
        <w:trPr>
          <w:cantSplit/>
          <w:trHeight w:val="101"/>
          <w:tblHeader/>
        </w:trPr>
        <w:tc>
          <w:tcPr>
            <w:tcW w:w="4320" w:type="dxa"/>
          </w:tcPr>
          <w:p w14:paraId="02C0CA42" w14:textId="77777777" w:rsidR="00D5785C" w:rsidRPr="00D5785C" w:rsidRDefault="00D5785C" w:rsidP="00BE42F2">
            <w:pPr>
              <w:spacing w:line="380" w:lineRule="atLeast"/>
              <w:ind w:right="-115"/>
              <w:jc w:val="both"/>
              <w:rPr>
                <w:rFonts w:cs="Times New Roman"/>
                <w:szCs w:val="22"/>
              </w:rPr>
            </w:pPr>
          </w:p>
        </w:tc>
        <w:tc>
          <w:tcPr>
            <w:tcW w:w="2430" w:type="dxa"/>
            <w:gridSpan w:val="3"/>
          </w:tcPr>
          <w:p w14:paraId="391C0717" w14:textId="77777777" w:rsidR="00D5785C" w:rsidRPr="00D5785C" w:rsidRDefault="00D5785C" w:rsidP="00BE42F2">
            <w:pPr>
              <w:pStyle w:val="3"/>
              <w:tabs>
                <w:tab w:val="clear" w:pos="360"/>
                <w:tab w:val="clear" w:pos="720"/>
              </w:tabs>
              <w:spacing w:line="380" w:lineRule="atLeast"/>
              <w:ind w:left="-108" w:right="-115"/>
              <w:jc w:val="center"/>
              <w:rPr>
                <w:rFonts w:ascii="Times New Roman" w:hAnsi="Times New Roman" w:cs="Times New Roman"/>
                <w:b/>
                <w:bCs/>
                <w:lang w:val="en-US"/>
              </w:rPr>
            </w:pPr>
            <w:r w:rsidRPr="00D5785C">
              <w:rPr>
                <w:rFonts w:ascii="Times New Roman" w:hAnsi="Times New Roman" w:cs="Times New Roman"/>
                <w:b/>
                <w:bCs/>
                <w:lang w:val="en-US"/>
              </w:rPr>
              <w:t>Consolidated</w:t>
            </w:r>
          </w:p>
        </w:tc>
        <w:tc>
          <w:tcPr>
            <w:tcW w:w="270" w:type="dxa"/>
          </w:tcPr>
          <w:p w14:paraId="0348D148" w14:textId="77777777" w:rsidR="00D5785C" w:rsidRPr="00D5785C" w:rsidRDefault="00D5785C" w:rsidP="00BE42F2">
            <w:pPr>
              <w:spacing w:line="380" w:lineRule="atLeast"/>
              <w:ind w:left="-108" w:right="-115"/>
              <w:jc w:val="right"/>
              <w:rPr>
                <w:rFonts w:cs="Times New Roman"/>
                <w:i/>
                <w:iCs/>
                <w:szCs w:val="22"/>
              </w:rPr>
            </w:pPr>
          </w:p>
        </w:tc>
        <w:tc>
          <w:tcPr>
            <w:tcW w:w="2430" w:type="dxa"/>
            <w:gridSpan w:val="3"/>
          </w:tcPr>
          <w:p w14:paraId="1B916C0F" w14:textId="77777777" w:rsidR="00D5785C" w:rsidRPr="00D5785C" w:rsidRDefault="00D5785C" w:rsidP="00BE42F2">
            <w:pPr>
              <w:pStyle w:val="3"/>
              <w:tabs>
                <w:tab w:val="clear" w:pos="360"/>
                <w:tab w:val="clear" w:pos="720"/>
              </w:tabs>
              <w:spacing w:line="380" w:lineRule="atLeast"/>
              <w:ind w:left="-108" w:right="-115"/>
              <w:jc w:val="center"/>
              <w:rPr>
                <w:rFonts w:ascii="Times New Roman" w:hAnsi="Times New Roman" w:cs="Times New Roman"/>
                <w:b/>
                <w:bCs/>
                <w:lang w:val="en-US"/>
              </w:rPr>
            </w:pPr>
            <w:r w:rsidRPr="00D5785C">
              <w:rPr>
                <w:rFonts w:ascii="Times New Roman" w:hAnsi="Times New Roman" w:cs="Times New Roman"/>
                <w:b/>
                <w:bCs/>
                <w:lang w:val="en-US"/>
              </w:rPr>
              <w:t>Separate</w:t>
            </w:r>
          </w:p>
        </w:tc>
      </w:tr>
      <w:tr w:rsidR="00D5785C" w:rsidRPr="00D5785C" w14:paraId="17409B49" w14:textId="77777777" w:rsidTr="00C6467A">
        <w:trPr>
          <w:cantSplit/>
          <w:trHeight w:val="101"/>
          <w:tblHeader/>
        </w:trPr>
        <w:tc>
          <w:tcPr>
            <w:tcW w:w="4320" w:type="dxa"/>
          </w:tcPr>
          <w:p w14:paraId="3ED2D2FF" w14:textId="77777777" w:rsidR="00D5785C" w:rsidRPr="00D5785C" w:rsidRDefault="00D5785C" w:rsidP="00BE42F2">
            <w:pPr>
              <w:spacing w:line="380" w:lineRule="atLeast"/>
              <w:ind w:right="-115"/>
              <w:jc w:val="both"/>
              <w:rPr>
                <w:rFonts w:cs="Times New Roman"/>
                <w:b/>
                <w:bCs/>
                <w:i/>
                <w:iCs/>
                <w:szCs w:val="22"/>
              </w:rPr>
            </w:pPr>
            <w:r w:rsidRPr="00D5785C">
              <w:rPr>
                <w:rFonts w:cs="Times New Roman"/>
                <w:b/>
                <w:bCs/>
                <w:i/>
                <w:iCs/>
                <w:szCs w:val="22"/>
              </w:rPr>
              <w:t>Significant transactions with related parties</w:t>
            </w:r>
          </w:p>
        </w:tc>
        <w:tc>
          <w:tcPr>
            <w:tcW w:w="2430" w:type="dxa"/>
            <w:gridSpan w:val="3"/>
          </w:tcPr>
          <w:p w14:paraId="38F54CEA" w14:textId="77777777" w:rsidR="00D5785C" w:rsidRPr="00D5785C" w:rsidRDefault="00D5785C" w:rsidP="00BE42F2">
            <w:pPr>
              <w:pStyle w:val="3"/>
              <w:tabs>
                <w:tab w:val="clear" w:pos="360"/>
                <w:tab w:val="clear" w:pos="720"/>
              </w:tabs>
              <w:spacing w:line="380" w:lineRule="atLeast"/>
              <w:ind w:left="-108" w:right="-115"/>
              <w:jc w:val="center"/>
              <w:rPr>
                <w:rFonts w:ascii="Times New Roman" w:hAnsi="Times New Roman" w:cs="Times New Roman"/>
                <w:b/>
                <w:bCs/>
                <w:lang w:val="en-US"/>
              </w:rPr>
            </w:pPr>
            <w:r w:rsidRPr="00D5785C">
              <w:rPr>
                <w:rFonts w:ascii="Times New Roman" w:hAnsi="Times New Roman" w:cs="Times New Roman"/>
                <w:b/>
                <w:bCs/>
                <w:lang w:val="en-US"/>
              </w:rPr>
              <w:t>financial statements</w:t>
            </w:r>
          </w:p>
        </w:tc>
        <w:tc>
          <w:tcPr>
            <w:tcW w:w="270" w:type="dxa"/>
          </w:tcPr>
          <w:p w14:paraId="35948367" w14:textId="77777777" w:rsidR="00D5785C" w:rsidRPr="00D5785C" w:rsidRDefault="00D5785C" w:rsidP="00BE42F2">
            <w:pPr>
              <w:spacing w:line="380" w:lineRule="atLeast"/>
              <w:ind w:left="-108" w:right="-115"/>
              <w:jc w:val="right"/>
              <w:rPr>
                <w:rFonts w:cs="Times New Roman"/>
                <w:i/>
                <w:iCs/>
                <w:szCs w:val="22"/>
              </w:rPr>
            </w:pPr>
          </w:p>
        </w:tc>
        <w:tc>
          <w:tcPr>
            <w:tcW w:w="2430" w:type="dxa"/>
            <w:gridSpan w:val="3"/>
          </w:tcPr>
          <w:p w14:paraId="1D81CA75" w14:textId="77777777" w:rsidR="00D5785C" w:rsidRPr="00D5785C" w:rsidRDefault="00D5785C" w:rsidP="00BE42F2">
            <w:pPr>
              <w:pStyle w:val="3"/>
              <w:tabs>
                <w:tab w:val="clear" w:pos="360"/>
                <w:tab w:val="clear" w:pos="720"/>
              </w:tabs>
              <w:spacing w:line="380" w:lineRule="atLeast"/>
              <w:ind w:left="-108" w:right="-115"/>
              <w:jc w:val="center"/>
              <w:rPr>
                <w:rFonts w:ascii="Times New Roman" w:hAnsi="Times New Roman" w:cs="Times New Roman"/>
                <w:b/>
                <w:bCs/>
                <w:lang w:val="en-US"/>
              </w:rPr>
            </w:pPr>
            <w:r w:rsidRPr="00D5785C">
              <w:rPr>
                <w:rFonts w:ascii="Times New Roman" w:hAnsi="Times New Roman" w:cs="Times New Roman"/>
                <w:b/>
                <w:bCs/>
                <w:lang w:val="en-US"/>
              </w:rPr>
              <w:t>financial statements</w:t>
            </w:r>
          </w:p>
        </w:tc>
      </w:tr>
      <w:tr w:rsidR="006D3547" w:rsidRPr="00D5785C" w14:paraId="0B315F87" w14:textId="77777777" w:rsidTr="00C6467A">
        <w:trPr>
          <w:cantSplit/>
          <w:trHeight w:val="101"/>
          <w:tblHeader/>
        </w:trPr>
        <w:tc>
          <w:tcPr>
            <w:tcW w:w="4320" w:type="dxa"/>
          </w:tcPr>
          <w:p w14:paraId="2491FC83" w14:textId="4E9EE542" w:rsidR="006D3547" w:rsidRPr="00D5785C" w:rsidRDefault="006D3547" w:rsidP="006D3547">
            <w:pPr>
              <w:spacing w:line="380" w:lineRule="atLeast"/>
              <w:ind w:right="-115"/>
              <w:jc w:val="both"/>
              <w:rPr>
                <w:rFonts w:cs="Times New Roman"/>
                <w:b/>
                <w:bCs/>
                <w:i/>
                <w:iCs/>
                <w:szCs w:val="22"/>
              </w:rPr>
            </w:pPr>
            <w:r w:rsidRPr="00D5785C">
              <w:rPr>
                <w:rFonts w:cs="Times New Roman"/>
                <w:b/>
                <w:bCs/>
                <w:i/>
                <w:iCs/>
                <w:szCs w:val="22"/>
              </w:rPr>
              <w:t xml:space="preserve">Three-month period ended </w:t>
            </w:r>
            <w:r w:rsidRPr="004A7E01">
              <w:rPr>
                <w:b/>
                <w:bCs/>
                <w:i/>
                <w:iCs/>
                <w:szCs w:val="22"/>
              </w:rPr>
              <w:t>30 June</w:t>
            </w:r>
          </w:p>
        </w:tc>
        <w:tc>
          <w:tcPr>
            <w:tcW w:w="1080" w:type="dxa"/>
          </w:tcPr>
          <w:p w14:paraId="0F9101E3" w14:textId="6427C041" w:rsidR="006D3547" w:rsidRPr="00D5785C" w:rsidRDefault="006D3547" w:rsidP="006D3547">
            <w:pPr>
              <w:spacing w:line="380" w:lineRule="atLeast"/>
              <w:ind w:left="-108" w:right="-115"/>
              <w:jc w:val="center"/>
              <w:rPr>
                <w:rFonts w:cs="Times New Roman"/>
                <w:szCs w:val="22"/>
                <w:lang w:val="en-US" w:bidi="th-TH"/>
              </w:rPr>
            </w:pPr>
            <w:r w:rsidRPr="00D5785C">
              <w:rPr>
                <w:rFonts w:cs="Times New Roman"/>
                <w:szCs w:val="22"/>
              </w:rPr>
              <w:t>202</w:t>
            </w:r>
            <w:r>
              <w:rPr>
                <w:rFonts w:cs="Times New Roman"/>
                <w:szCs w:val="22"/>
                <w:lang w:bidi="th-TH"/>
              </w:rPr>
              <w:t>5</w:t>
            </w:r>
          </w:p>
        </w:tc>
        <w:tc>
          <w:tcPr>
            <w:tcW w:w="270" w:type="dxa"/>
          </w:tcPr>
          <w:p w14:paraId="49022234" w14:textId="77777777" w:rsidR="006D3547" w:rsidRPr="00D5785C" w:rsidRDefault="006D3547" w:rsidP="006D3547">
            <w:pPr>
              <w:spacing w:line="380" w:lineRule="atLeast"/>
              <w:ind w:left="-108" w:right="-115"/>
              <w:jc w:val="center"/>
              <w:rPr>
                <w:rFonts w:cs="Times New Roman"/>
                <w:szCs w:val="22"/>
                <w:u w:val="single"/>
              </w:rPr>
            </w:pPr>
          </w:p>
        </w:tc>
        <w:tc>
          <w:tcPr>
            <w:tcW w:w="1080" w:type="dxa"/>
          </w:tcPr>
          <w:p w14:paraId="71E6FC54" w14:textId="0B64BB3E" w:rsidR="006D3547" w:rsidRPr="00D5785C" w:rsidRDefault="006D3547" w:rsidP="006D3547">
            <w:pPr>
              <w:spacing w:line="380" w:lineRule="atLeast"/>
              <w:ind w:left="-108" w:right="-115"/>
              <w:jc w:val="center"/>
              <w:rPr>
                <w:rFonts w:cs="Times New Roman"/>
                <w:szCs w:val="22"/>
              </w:rPr>
            </w:pPr>
            <w:r w:rsidRPr="00D5785C">
              <w:rPr>
                <w:rFonts w:cs="Times New Roman"/>
                <w:szCs w:val="22"/>
              </w:rPr>
              <w:t>202</w:t>
            </w:r>
            <w:r>
              <w:rPr>
                <w:rFonts w:cs="Times New Roman"/>
                <w:szCs w:val="22"/>
              </w:rPr>
              <w:t>4</w:t>
            </w:r>
          </w:p>
        </w:tc>
        <w:tc>
          <w:tcPr>
            <w:tcW w:w="270" w:type="dxa"/>
          </w:tcPr>
          <w:p w14:paraId="456B21BE" w14:textId="77777777" w:rsidR="006D3547" w:rsidRPr="00D5785C" w:rsidRDefault="006D3547" w:rsidP="006D3547">
            <w:pPr>
              <w:spacing w:line="380" w:lineRule="atLeast"/>
              <w:ind w:left="-108" w:right="-115"/>
              <w:jc w:val="right"/>
              <w:rPr>
                <w:rFonts w:cs="Times New Roman"/>
                <w:i/>
                <w:iCs/>
                <w:szCs w:val="22"/>
              </w:rPr>
            </w:pPr>
          </w:p>
        </w:tc>
        <w:tc>
          <w:tcPr>
            <w:tcW w:w="1080" w:type="dxa"/>
          </w:tcPr>
          <w:p w14:paraId="39FA6059" w14:textId="25E31F0F" w:rsidR="006D3547" w:rsidRPr="00D5785C" w:rsidRDefault="006D3547" w:rsidP="006D3547">
            <w:pPr>
              <w:spacing w:line="380" w:lineRule="atLeast"/>
              <w:ind w:left="-108" w:right="-115"/>
              <w:jc w:val="center"/>
              <w:rPr>
                <w:rFonts w:cs="Times New Roman"/>
                <w:szCs w:val="22"/>
              </w:rPr>
            </w:pPr>
            <w:r w:rsidRPr="00D5785C">
              <w:rPr>
                <w:rFonts w:cs="Times New Roman"/>
                <w:szCs w:val="22"/>
              </w:rPr>
              <w:t>202</w:t>
            </w:r>
            <w:r>
              <w:rPr>
                <w:rFonts w:cs="Times New Roman"/>
                <w:szCs w:val="22"/>
                <w:lang w:bidi="th-TH"/>
              </w:rPr>
              <w:t>5</w:t>
            </w:r>
          </w:p>
        </w:tc>
        <w:tc>
          <w:tcPr>
            <w:tcW w:w="270" w:type="dxa"/>
          </w:tcPr>
          <w:p w14:paraId="554F0681" w14:textId="77777777" w:rsidR="006D3547" w:rsidRPr="00D5785C" w:rsidRDefault="006D3547" w:rsidP="006D3547">
            <w:pPr>
              <w:spacing w:line="380" w:lineRule="atLeast"/>
              <w:ind w:left="-108" w:right="-115"/>
              <w:jc w:val="center"/>
              <w:rPr>
                <w:rFonts w:cs="Times New Roman"/>
                <w:szCs w:val="22"/>
                <w:u w:val="single"/>
              </w:rPr>
            </w:pPr>
          </w:p>
        </w:tc>
        <w:tc>
          <w:tcPr>
            <w:tcW w:w="1080" w:type="dxa"/>
          </w:tcPr>
          <w:p w14:paraId="53B96A57" w14:textId="38BA5480" w:rsidR="006D3547" w:rsidRPr="00D5785C" w:rsidRDefault="006D3547" w:rsidP="006D3547">
            <w:pPr>
              <w:spacing w:line="380" w:lineRule="atLeast"/>
              <w:ind w:left="-108" w:right="-115"/>
              <w:jc w:val="center"/>
              <w:rPr>
                <w:rFonts w:cs="Times New Roman"/>
                <w:szCs w:val="22"/>
              </w:rPr>
            </w:pPr>
            <w:r w:rsidRPr="00D5785C">
              <w:rPr>
                <w:rFonts w:cs="Times New Roman"/>
                <w:szCs w:val="22"/>
              </w:rPr>
              <w:t>202</w:t>
            </w:r>
            <w:r>
              <w:rPr>
                <w:rFonts w:cs="Times New Roman"/>
                <w:szCs w:val="22"/>
              </w:rPr>
              <w:t>4</w:t>
            </w:r>
          </w:p>
        </w:tc>
      </w:tr>
      <w:tr w:rsidR="00D5785C" w:rsidRPr="00D5785C" w14:paraId="15CE86D0" w14:textId="77777777" w:rsidTr="00C6467A">
        <w:trPr>
          <w:cantSplit/>
          <w:trHeight w:val="101"/>
          <w:tblHeader/>
        </w:trPr>
        <w:tc>
          <w:tcPr>
            <w:tcW w:w="4320" w:type="dxa"/>
          </w:tcPr>
          <w:p w14:paraId="002A824F" w14:textId="77777777" w:rsidR="00D5785C" w:rsidRPr="00D5785C" w:rsidRDefault="00D5785C" w:rsidP="00BE42F2">
            <w:pPr>
              <w:spacing w:line="380" w:lineRule="atLeast"/>
              <w:ind w:right="-108"/>
              <w:jc w:val="both"/>
              <w:rPr>
                <w:rFonts w:cs="Times New Roman"/>
                <w:szCs w:val="22"/>
              </w:rPr>
            </w:pPr>
          </w:p>
        </w:tc>
        <w:tc>
          <w:tcPr>
            <w:tcW w:w="5130" w:type="dxa"/>
            <w:gridSpan w:val="7"/>
          </w:tcPr>
          <w:p w14:paraId="79D5B004" w14:textId="77777777" w:rsidR="00D5785C" w:rsidRPr="00D5785C" w:rsidRDefault="00D5785C" w:rsidP="00BE42F2">
            <w:pPr>
              <w:spacing w:line="380" w:lineRule="atLeast"/>
              <w:ind w:left="-108" w:right="-108"/>
              <w:jc w:val="center"/>
              <w:rPr>
                <w:rFonts w:cs="Times New Roman"/>
                <w:i/>
                <w:iCs/>
                <w:szCs w:val="22"/>
              </w:rPr>
            </w:pPr>
            <w:r w:rsidRPr="00D5785C">
              <w:rPr>
                <w:rFonts w:cs="Times New Roman"/>
                <w:i/>
                <w:iCs/>
                <w:szCs w:val="22"/>
              </w:rPr>
              <w:t>(in thousand Baht)</w:t>
            </w:r>
          </w:p>
        </w:tc>
      </w:tr>
      <w:tr w:rsidR="00CF2BAC" w:rsidRPr="00D5785C" w14:paraId="115430A0" w14:textId="77777777" w:rsidTr="00C6467A">
        <w:trPr>
          <w:cantSplit/>
          <w:trHeight w:val="101"/>
        </w:trPr>
        <w:tc>
          <w:tcPr>
            <w:tcW w:w="4320" w:type="dxa"/>
          </w:tcPr>
          <w:p w14:paraId="2F169714" w14:textId="77777777" w:rsidR="00D5785C" w:rsidRPr="00D5785C" w:rsidRDefault="00D5785C" w:rsidP="00BE42F2">
            <w:pPr>
              <w:spacing w:line="380" w:lineRule="atLeast"/>
              <w:ind w:right="-110"/>
              <w:rPr>
                <w:rFonts w:cs="Times New Roman"/>
                <w:b/>
                <w:bCs/>
                <w:szCs w:val="22"/>
              </w:rPr>
            </w:pPr>
            <w:r w:rsidRPr="00D5785C">
              <w:rPr>
                <w:rFonts w:cs="Times New Roman"/>
                <w:b/>
                <w:bCs/>
                <w:szCs w:val="22"/>
              </w:rPr>
              <w:t>Associates</w:t>
            </w:r>
          </w:p>
        </w:tc>
        <w:tc>
          <w:tcPr>
            <w:tcW w:w="1080" w:type="dxa"/>
          </w:tcPr>
          <w:p w14:paraId="10AEB8FA" w14:textId="77777777" w:rsidR="00D5785C" w:rsidRPr="00D5785C" w:rsidRDefault="00D5785C" w:rsidP="00BE42F2">
            <w:pPr>
              <w:tabs>
                <w:tab w:val="decimal" w:pos="975"/>
              </w:tabs>
              <w:spacing w:line="380" w:lineRule="atLeast"/>
              <w:ind w:right="29"/>
              <w:rPr>
                <w:rFonts w:cs="Times New Roman"/>
                <w:b/>
                <w:bCs/>
                <w:szCs w:val="22"/>
              </w:rPr>
            </w:pPr>
          </w:p>
        </w:tc>
        <w:tc>
          <w:tcPr>
            <w:tcW w:w="270" w:type="dxa"/>
          </w:tcPr>
          <w:p w14:paraId="19FB1914" w14:textId="77777777" w:rsidR="00D5785C" w:rsidRPr="00D5785C" w:rsidRDefault="00D5785C" w:rsidP="00BE42F2">
            <w:pPr>
              <w:tabs>
                <w:tab w:val="decimal" w:pos="975"/>
              </w:tabs>
              <w:spacing w:line="380" w:lineRule="atLeast"/>
              <w:ind w:right="29"/>
              <w:rPr>
                <w:rFonts w:cs="Times New Roman"/>
                <w:b/>
                <w:bCs/>
                <w:szCs w:val="22"/>
              </w:rPr>
            </w:pPr>
          </w:p>
        </w:tc>
        <w:tc>
          <w:tcPr>
            <w:tcW w:w="1080" w:type="dxa"/>
          </w:tcPr>
          <w:p w14:paraId="50FDC7F7" w14:textId="77777777" w:rsidR="00D5785C" w:rsidRPr="00D5785C" w:rsidRDefault="00D5785C" w:rsidP="00BE42F2">
            <w:pPr>
              <w:tabs>
                <w:tab w:val="decimal" w:pos="843"/>
              </w:tabs>
              <w:spacing w:line="380" w:lineRule="atLeast"/>
              <w:ind w:right="29"/>
              <w:rPr>
                <w:rFonts w:cs="Times New Roman"/>
                <w:b/>
                <w:bCs/>
                <w:szCs w:val="22"/>
              </w:rPr>
            </w:pPr>
          </w:p>
        </w:tc>
        <w:tc>
          <w:tcPr>
            <w:tcW w:w="270" w:type="dxa"/>
          </w:tcPr>
          <w:p w14:paraId="32ED354F" w14:textId="77777777" w:rsidR="00D5785C" w:rsidRPr="00D5785C" w:rsidRDefault="00D5785C" w:rsidP="00BE42F2">
            <w:pPr>
              <w:tabs>
                <w:tab w:val="decimal" w:pos="975"/>
              </w:tabs>
              <w:spacing w:line="380" w:lineRule="atLeast"/>
              <w:ind w:right="29"/>
              <w:rPr>
                <w:rFonts w:cs="Times New Roman"/>
                <w:b/>
                <w:bCs/>
                <w:szCs w:val="22"/>
              </w:rPr>
            </w:pPr>
          </w:p>
        </w:tc>
        <w:tc>
          <w:tcPr>
            <w:tcW w:w="1080" w:type="dxa"/>
          </w:tcPr>
          <w:p w14:paraId="5122E4BA" w14:textId="77777777" w:rsidR="00D5785C" w:rsidRPr="00D5785C" w:rsidRDefault="00D5785C" w:rsidP="00BE42F2">
            <w:pPr>
              <w:tabs>
                <w:tab w:val="decimal" w:pos="975"/>
              </w:tabs>
              <w:spacing w:line="380" w:lineRule="atLeast"/>
              <w:ind w:right="29"/>
              <w:rPr>
                <w:rFonts w:cs="Times New Roman"/>
                <w:b/>
                <w:bCs/>
                <w:szCs w:val="22"/>
              </w:rPr>
            </w:pPr>
          </w:p>
        </w:tc>
        <w:tc>
          <w:tcPr>
            <w:tcW w:w="270" w:type="dxa"/>
          </w:tcPr>
          <w:p w14:paraId="42AD82EB" w14:textId="77777777" w:rsidR="00D5785C" w:rsidRPr="00D5785C" w:rsidRDefault="00D5785C" w:rsidP="00BE42F2">
            <w:pPr>
              <w:tabs>
                <w:tab w:val="decimal" w:pos="975"/>
              </w:tabs>
              <w:spacing w:line="380" w:lineRule="atLeast"/>
              <w:ind w:right="29"/>
              <w:rPr>
                <w:rFonts w:cs="Times New Roman"/>
                <w:b/>
                <w:bCs/>
                <w:szCs w:val="22"/>
              </w:rPr>
            </w:pPr>
          </w:p>
        </w:tc>
        <w:tc>
          <w:tcPr>
            <w:tcW w:w="1080" w:type="dxa"/>
          </w:tcPr>
          <w:p w14:paraId="158458ED" w14:textId="77777777" w:rsidR="00D5785C" w:rsidRPr="00D5785C" w:rsidRDefault="00D5785C" w:rsidP="00BE42F2">
            <w:pPr>
              <w:tabs>
                <w:tab w:val="decimal" w:pos="975"/>
              </w:tabs>
              <w:spacing w:line="380" w:lineRule="atLeast"/>
              <w:ind w:right="29"/>
              <w:rPr>
                <w:rFonts w:cs="Times New Roman"/>
                <w:b/>
                <w:bCs/>
                <w:szCs w:val="22"/>
              </w:rPr>
            </w:pPr>
          </w:p>
        </w:tc>
      </w:tr>
      <w:tr w:rsidR="00331221" w:rsidRPr="00D5785C" w14:paraId="1BDB8BED" w14:textId="77777777" w:rsidTr="00C6467A">
        <w:trPr>
          <w:cantSplit/>
          <w:trHeight w:val="101"/>
        </w:trPr>
        <w:tc>
          <w:tcPr>
            <w:tcW w:w="4320" w:type="dxa"/>
          </w:tcPr>
          <w:p w14:paraId="65DA2A43" w14:textId="77777777" w:rsidR="00331221" w:rsidRPr="00D5785C" w:rsidRDefault="00331221" w:rsidP="00331221">
            <w:pPr>
              <w:spacing w:line="380" w:lineRule="atLeast"/>
              <w:ind w:right="-108"/>
              <w:jc w:val="both"/>
              <w:rPr>
                <w:rFonts w:cs="Times New Roman"/>
                <w:szCs w:val="22"/>
              </w:rPr>
            </w:pPr>
            <w:r w:rsidRPr="00D5785C">
              <w:rPr>
                <w:rFonts w:cs="Times New Roman"/>
                <w:szCs w:val="22"/>
              </w:rPr>
              <w:t>Interest income</w:t>
            </w:r>
          </w:p>
        </w:tc>
        <w:tc>
          <w:tcPr>
            <w:tcW w:w="1080" w:type="dxa"/>
          </w:tcPr>
          <w:p w14:paraId="7D9438C2" w14:textId="094FCFBE" w:rsidR="00331221" w:rsidRPr="00D5785C" w:rsidRDefault="00331221" w:rsidP="00331221">
            <w:pPr>
              <w:pStyle w:val="30"/>
              <w:tabs>
                <w:tab w:val="clear" w:pos="360"/>
                <w:tab w:val="clear" w:pos="720"/>
                <w:tab w:val="decimal" w:pos="861"/>
              </w:tabs>
              <w:spacing w:line="380" w:lineRule="atLeast"/>
              <w:ind w:left="-108" w:right="-108"/>
              <w:rPr>
                <w:rFonts w:cs="Times New Roman"/>
                <w:lang w:val="en-US"/>
              </w:rPr>
            </w:pPr>
            <w:r>
              <w:rPr>
                <w:rFonts w:cs="Times New Roman"/>
                <w:lang w:val="en-US"/>
              </w:rPr>
              <w:t>235,073</w:t>
            </w:r>
          </w:p>
        </w:tc>
        <w:tc>
          <w:tcPr>
            <w:tcW w:w="270" w:type="dxa"/>
          </w:tcPr>
          <w:p w14:paraId="3A526450"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1080" w:type="dxa"/>
          </w:tcPr>
          <w:p w14:paraId="05DF1207" w14:textId="0AD9BDA0" w:rsidR="00331221" w:rsidRPr="00D5785C" w:rsidRDefault="00331221" w:rsidP="00331221">
            <w:pPr>
              <w:pStyle w:val="30"/>
              <w:tabs>
                <w:tab w:val="clear" w:pos="360"/>
                <w:tab w:val="clear" w:pos="720"/>
                <w:tab w:val="decimal" w:pos="843"/>
              </w:tabs>
              <w:spacing w:line="380" w:lineRule="atLeast"/>
              <w:ind w:left="-108" w:right="-108"/>
              <w:rPr>
                <w:rFonts w:cs="Times New Roman"/>
                <w:cs/>
                <w:lang w:val="en-US"/>
              </w:rPr>
            </w:pPr>
            <w:r w:rsidRPr="00924C90">
              <w:rPr>
                <w:rFonts w:cs="Times New Roman"/>
                <w:lang w:val="en-US"/>
              </w:rPr>
              <w:t>269,627</w:t>
            </w:r>
          </w:p>
        </w:tc>
        <w:tc>
          <w:tcPr>
            <w:tcW w:w="270" w:type="dxa"/>
          </w:tcPr>
          <w:p w14:paraId="59C35C86"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1080" w:type="dxa"/>
          </w:tcPr>
          <w:p w14:paraId="36C1738C" w14:textId="374D4275" w:rsidR="00331221" w:rsidRPr="00D5785C" w:rsidRDefault="00331221" w:rsidP="00331221">
            <w:pPr>
              <w:pStyle w:val="30"/>
              <w:tabs>
                <w:tab w:val="clear" w:pos="360"/>
                <w:tab w:val="clear" w:pos="720"/>
                <w:tab w:val="decimal" w:pos="876"/>
              </w:tabs>
              <w:spacing w:line="380" w:lineRule="atLeast"/>
              <w:ind w:left="-108" w:right="-108"/>
              <w:rPr>
                <w:rFonts w:cs="Times New Roman"/>
                <w:lang w:val="en-US"/>
              </w:rPr>
            </w:pPr>
            <w:r>
              <w:rPr>
                <w:rFonts w:cs="Times New Roman"/>
                <w:lang w:val="en-US"/>
              </w:rPr>
              <w:t>235,073</w:t>
            </w:r>
          </w:p>
        </w:tc>
        <w:tc>
          <w:tcPr>
            <w:tcW w:w="270" w:type="dxa"/>
          </w:tcPr>
          <w:p w14:paraId="367A86CB"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1080" w:type="dxa"/>
          </w:tcPr>
          <w:p w14:paraId="1591F7C9" w14:textId="3BAAF71A" w:rsidR="00331221" w:rsidRPr="00D5785C" w:rsidRDefault="00331221" w:rsidP="00331221">
            <w:pPr>
              <w:pStyle w:val="30"/>
              <w:tabs>
                <w:tab w:val="clear" w:pos="360"/>
                <w:tab w:val="clear" w:pos="720"/>
                <w:tab w:val="decimal" w:pos="886"/>
              </w:tabs>
              <w:spacing w:line="380" w:lineRule="atLeast"/>
              <w:ind w:left="-108" w:right="-108"/>
              <w:rPr>
                <w:rFonts w:cs="Times New Roman"/>
                <w:cs/>
                <w:lang w:val="en-US"/>
              </w:rPr>
            </w:pPr>
            <w:r>
              <w:rPr>
                <w:rFonts w:cs="Times New Roman"/>
                <w:lang w:val="en-US"/>
              </w:rPr>
              <w:t>269,627</w:t>
            </w:r>
          </w:p>
        </w:tc>
      </w:tr>
      <w:tr w:rsidR="00331221" w:rsidRPr="00D5785C" w14:paraId="1B8FE7DF" w14:textId="77777777" w:rsidTr="00C6467A">
        <w:trPr>
          <w:cantSplit/>
          <w:trHeight w:val="101"/>
        </w:trPr>
        <w:tc>
          <w:tcPr>
            <w:tcW w:w="4320" w:type="dxa"/>
          </w:tcPr>
          <w:p w14:paraId="6AFEF08C" w14:textId="513E1193" w:rsidR="00331221" w:rsidRPr="00D5785C" w:rsidRDefault="00331221" w:rsidP="00331221">
            <w:pPr>
              <w:spacing w:line="380" w:lineRule="atLeast"/>
              <w:ind w:right="-108"/>
              <w:jc w:val="both"/>
              <w:rPr>
                <w:rFonts w:cs="Times New Roman"/>
                <w:szCs w:val="22"/>
              </w:rPr>
            </w:pPr>
            <w:r w:rsidRPr="002A3433">
              <w:rPr>
                <w:rFonts w:cs="Times New Roman"/>
                <w:szCs w:val="22"/>
              </w:rPr>
              <w:t>Purchase of goods</w:t>
            </w:r>
          </w:p>
        </w:tc>
        <w:tc>
          <w:tcPr>
            <w:tcW w:w="1080" w:type="dxa"/>
          </w:tcPr>
          <w:p w14:paraId="515F207F" w14:textId="55E15921" w:rsidR="00331221" w:rsidRPr="00D5785C" w:rsidRDefault="00331221" w:rsidP="00331221">
            <w:pPr>
              <w:pStyle w:val="30"/>
              <w:tabs>
                <w:tab w:val="clear" w:pos="360"/>
                <w:tab w:val="clear" w:pos="720"/>
                <w:tab w:val="decimal" w:pos="861"/>
              </w:tabs>
              <w:spacing w:line="380" w:lineRule="atLeast"/>
              <w:ind w:left="-108" w:right="-108"/>
              <w:rPr>
                <w:rFonts w:cs="Times New Roman"/>
                <w:lang w:val="en-US"/>
              </w:rPr>
            </w:pPr>
            <w:r w:rsidRPr="002A3433">
              <w:rPr>
                <w:rFonts w:cs="Times New Roman"/>
                <w:lang w:val="en-US"/>
              </w:rPr>
              <w:t>1,257</w:t>
            </w:r>
          </w:p>
        </w:tc>
        <w:tc>
          <w:tcPr>
            <w:tcW w:w="270" w:type="dxa"/>
          </w:tcPr>
          <w:p w14:paraId="496E88DE"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1080" w:type="dxa"/>
          </w:tcPr>
          <w:p w14:paraId="30859998" w14:textId="5A016DDC" w:rsidR="00331221" w:rsidRPr="00924C90" w:rsidRDefault="00331221" w:rsidP="00331221">
            <w:pPr>
              <w:pStyle w:val="30"/>
              <w:tabs>
                <w:tab w:val="clear" w:pos="360"/>
                <w:tab w:val="clear" w:pos="720"/>
                <w:tab w:val="decimal" w:pos="611"/>
              </w:tabs>
              <w:spacing w:line="380" w:lineRule="atLeast"/>
              <w:ind w:left="-108" w:right="-108"/>
              <w:rPr>
                <w:rFonts w:cs="Times New Roman"/>
                <w:lang w:val="en-US"/>
              </w:rPr>
            </w:pPr>
            <w:r>
              <w:rPr>
                <w:rFonts w:cs="Times New Roman"/>
                <w:lang w:val="en-US"/>
              </w:rPr>
              <w:t>-</w:t>
            </w:r>
          </w:p>
        </w:tc>
        <w:tc>
          <w:tcPr>
            <w:tcW w:w="270" w:type="dxa"/>
          </w:tcPr>
          <w:p w14:paraId="10623A1B"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1080" w:type="dxa"/>
          </w:tcPr>
          <w:p w14:paraId="235BE824" w14:textId="549928FD" w:rsidR="00331221" w:rsidRDefault="00331221" w:rsidP="00331221">
            <w:pPr>
              <w:pStyle w:val="30"/>
              <w:tabs>
                <w:tab w:val="clear" w:pos="360"/>
                <w:tab w:val="clear" w:pos="720"/>
                <w:tab w:val="decimal" w:pos="876"/>
              </w:tabs>
              <w:spacing w:line="380" w:lineRule="atLeast"/>
              <w:ind w:left="-108" w:right="-108"/>
              <w:rPr>
                <w:rFonts w:cs="Times New Roman"/>
                <w:lang w:val="en-US"/>
              </w:rPr>
            </w:pPr>
            <w:r w:rsidRPr="002A3433">
              <w:rPr>
                <w:rFonts w:cs="Times New Roman"/>
                <w:lang w:val="en-US"/>
              </w:rPr>
              <w:t>1,257</w:t>
            </w:r>
          </w:p>
        </w:tc>
        <w:tc>
          <w:tcPr>
            <w:tcW w:w="270" w:type="dxa"/>
          </w:tcPr>
          <w:p w14:paraId="17E567C0"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1080" w:type="dxa"/>
          </w:tcPr>
          <w:p w14:paraId="56C9ECD7" w14:textId="0D886603" w:rsidR="00331221" w:rsidRDefault="00331221" w:rsidP="00331221">
            <w:pPr>
              <w:pStyle w:val="30"/>
              <w:tabs>
                <w:tab w:val="clear" w:pos="360"/>
                <w:tab w:val="clear" w:pos="720"/>
                <w:tab w:val="decimal" w:pos="617"/>
              </w:tabs>
              <w:spacing w:line="380" w:lineRule="atLeast"/>
              <w:ind w:left="-108" w:right="-108"/>
              <w:rPr>
                <w:rFonts w:cs="Times New Roman"/>
                <w:lang w:val="en-US"/>
              </w:rPr>
            </w:pPr>
            <w:r>
              <w:rPr>
                <w:rFonts w:cs="Times New Roman"/>
                <w:lang w:val="en-US"/>
              </w:rPr>
              <w:t>-</w:t>
            </w:r>
          </w:p>
        </w:tc>
      </w:tr>
      <w:tr w:rsidR="00331221" w:rsidRPr="00D5785C" w14:paraId="3E7EA8B9" w14:textId="77777777" w:rsidTr="00C6467A">
        <w:trPr>
          <w:cantSplit/>
          <w:trHeight w:val="101"/>
        </w:trPr>
        <w:tc>
          <w:tcPr>
            <w:tcW w:w="4320" w:type="dxa"/>
          </w:tcPr>
          <w:p w14:paraId="6087AD82" w14:textId="772AE28D" w:rsidR="00331221" w:rsidRPr="002A3433" w:rsidRDefault="00331221" w:rsidP="00331221">
            <w:pPr>
              <w:spacing w:line="380" w:lineRule="atLeast"/>
              <w:ind w:right="-108"/>
              <w:jc w:val="both"/>
              <w:rPr>
                <w:rFonts w:cs="Times New Roman"/>
                <w:szCs w:val="22"/>
              </w:rPr>
            </w:pPr>
            <w:r w:rsidRPr="002A3433">
              <w:rPr>
                <w:rFonts w:cs="Times New Roman"/>
                <w:szCs w:val="22"/>
              </w:rPr>
              <w:t>Expenses charged to</w:t>
            </w:r>
            <w:r>
              <w:rPr>
                <w:rFonts w:cs="Times New Roman"/>
                <w:szCs w:val="22"/>
              </w:rPr>
              <w:t xml:space="preserve"> associate</w:t>
            </w:r>
          </w:p>
        </w:tc>
        <w:tc>
          <w:tcPr>
            <w:tcW w:w="1080" w:type="dxa"/>
          </w:tcPr>
          <w:p w14:paraId="50182F1D" w14:textId="41252E2A" w:rsidR="00331221" w:rsidRPr="00D5785C" w:rsidRDefault="00331221" w:rsidP="00331221">
            <w:pPr>
              <w:pStyle w:val="30"/>
              <w:tabs>
                <w:tab w:val="clear" w:pos="360"/>
                <w:tab w:val="clear" w:pos="720"/>
                <w:tab w:val="decimal" w:pos="861"/>
              </w:tabs>
              <w:spacing w:line="380" w:lineRule="atLeast"/>
              <w:ind w:left="-108" w:right="-108"/>
              <w:rPr>
                <w:rFonts w:cs="Times New Roman"/>
                <w:lang w:val="en-US"/>
              </w:rPr>
            </w:pPr>
            <w:r w:rsidRPr="002A3433">
              <w:rPr>
                <w:rFonts w:cs="Times New Roman"/>
                <w:lang w:val="en-US"/>
              </w:rPr>
              <w:t>3</w:t>
            </w:r>
          </w:p>
        </w:tc>
        <w:tc>
          <w:tcPr>
            <w:tcW w:w="270" w:type="dxa"/>
          </w:tcPr>
          <w:p w14:paraId="4AD45209"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1080" w:type="dxa"/>
          </w:tcPr>
          <w:p w14:paraId="4E5C0FB1" w14:textId="03E0769B" w:rsidR="00331221" w:rsidRPr="00924C90" w:rsidRDefault="00331221" w:rsidP="00331221">
            <w:pPr>
              <w:pStyle w:val="30"/>
              <w:tabs>
                <w:tab w:val="clear" w:pos="360"/>
                <w:tab w:val="clear" w:pos="720"/>
                <w:tab w:val="decimal" w:pos="611"/>
              </w:tabs>
              <w:spacing w:line="380" w:lineRule="atLeast"/>
              <w:ind w:left="-108" w:right="-108"/>
              <w:rPr>
                <w:rFonts w:cs="Times New Roman"/>
                <w:lang w:val="en-US"/>
              </w:rPr>
            </w:pPr>
            <w:r>
              <w:rPr>
                <w:rFonts w:cs="Times New Roman"/>
                <w:lang w:val="en-US"/>
              </w:rPr>
              <w:t>-</w:t>
            </w:r>
          </w:p>
        </w:tc>
        <w:tc>
          <w:tcPr>
            <w:tcW w:w="270" w:type="dxa"/>
          </w:tcPr>
          <w:p w14:paraId="3CD2CCC5"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1080" w:type="dxa"/>
          </w:tcPr>
          <w:p w14:paraId="7E0688BD" w14:textId="73BC60B8" w:rsidR="00331221" w:rsidRDefault="00331221" w:rsidP="00331221">
            <w:pPr>
              <w:pStyle w:val="30"/>
              <w:tabs>
                <w:tab w:val="clear" w:pos="360"/>
                <w:tab w:val="clear" w:pos="720"/>
                <w:tab w:val="decimal" w:pos="876"/>
              </w:tabs>
              <w:spacing w:line="380" w:lineRule="atLeast"/>
              <w:ind w:left="-108" w:right="-108"/>
              <w:rPr>
                <w:rFonts w:cs="Times New Roman"/>
                <w:lang w:val="en-US"/>
              </w:rPr>
            </w:pPr>
            <w:r w:rsidRPr="002A3433">
              <w:rPr>
                <w:rFonts w:cs="Times New Roman"/>
                <w:lang w:val="en-US"/>
              </w:rPr>
              <w:t>3</w:t>
            </w:r>
          </w:p>
        </w:tc>
        <w:tc>
          <w:tcPr>
            <w:tcW w:w="270" w:type="dxa"/>
          </w:tcPr>
          <w:p w14:paraId="5BB8BF6F"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1080" w:type="dxa"/>
          </w:tcPr>
          <w:p w14:paraId="5994DA11" w14:textId="1CD75FF1" w:rsidR="00331221" w:rsidRDefault="00331221" w:rsidP="00331221">
            <w:pPr>
              <w:pStyle w:val="30"/>
              <w:tabs>
                <w:tab w:val="clear" w:pos="360"/>
                <w:tab w:val="clear" w:pos="720"/>
                <w:tab w:val="decimal" w:pos="617"/>
              </w:tabs>
              <w:spacing w:line="380" w:lineRule="atLeast"/>
              <w:ind w:left="-108" w:right="-108"/>
              <w:rPr>
                <w:rFonts w:cs="Times New Roman"/>
                <w:lang w:val="en-US"/>
              </w:rPr>
            </w:pPr>
            <w:r>
              <w:rPr>
                <w:rFonts w:cs="Times New Roman"/>
                <w:lang w:val="en-US"/>
              </w:rPr>
              <w:t>-</w:t>
            </w:r>
          </w:p>
        </w:tc>
      </w:tr>
      <w:tr w:rsidR="00331221" w:rsidRPr="00D5785C" w14:paraId="161856FA" w14:textId="77777777" w:rsidTr="00C6467A">
        <w:trPr>
          <w:cantSplit/>
          <w:trHeight w:val="101"/>
        </w:trPr>
        <w:tc>
          <w:tcPr>
            <w:tcW w:w="4320" w:type="dxa"/>
          </w:tcPr>
          <w:p w14:paraId="5093B586" w14:textId="77777777" w:rsidR="00331221" w:rsidRPr="00D5785C" w:rsidRDefault="00331221" w:rsidP="00331221">
            <w:pPr>
              <w:spacing w:line="380" w:lineRule="atLeast"/>
              <w:rPr>
                <w:rFonts w:cs="Times New Roman"/>
                <w:b/>
                <w:bCs/>
                <w:szCs w:val="22"/>
              </w:rPr>
            </w:pPr>
          </w:p>
        </w:tc>
        <w:tc>
          <w:tcPr>
            <w:tcW w:w="1080" w:type="dxa"/>
          </w:tcPr>
          <w:p w14:paraId="4DA7B8E2"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270" w:type="dxa"/>
          </w:tcPr>
          <w:p w14:paraId="366CA2D3" w14:textId="77777777" w:rsidR="00331221" w:rsidRPr="00D5785C" w:rsidRDefault="00331221" w:rsidP="00331221">
            <w:pPr>
              <w:pStyle w:val="a3"/>
              <w:tabs>
                <w:tab w:val="decimal" w:pos="975"/>
              </w:tabs>
              <w:spacing w:line="380" w:lineRule="atLeast"/>
              <w:ind w:left="-108" w:right="-108"/>
              <w:jc w:val="left"/>
              <w:rPr>
                <w:rFonts w:cs="Times New Roman"/>
                <w:lang w:val="en-US"/>
              </w:rPr>
            </w:pPr>
          </w:p>
        </w:tc>
        <w:tc>
          <w:tcPr>
            <w:tcW w:w="1080" w:type="dxa"/>
          </w:tcPr>
          <w:p w14:paraId="00AF41A3" w14:textId="77777777" w:rsidR="00331221" w:rsidRPr="00D5785C" w:rsidRDefault="00331221" w:rsidP="00331221">
            <w:pPr>
              <w:pStyle w:val="30"/>
              <w:tabs>
                <w:tab w:val="clear" w:pos="360"/>
                <w:tab w:val="clear" w:pos="720"/>
                <w:tab w:val="decimal" w:pos="843"/>
              </w:tabs>
              <w:spacing w:line="380" w:lineRule="atLeast"/>
              <w:ind w:left="-108" w:right="-108"/>
              <w:rPr>
                <w:rFonts w:cs="Times New Roman"/>
                <w:lang w:val="en-US"/>
              </w:rPr>
            </w:pPr>
          </w:p>
        </w:tc>
        <w:tc>
          <w:tcPr>
            <w:tcW w:w="270" w:type="dxa"/>
          </w:tcPr>
          <w:p w14:paraId="5E75BA8B"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1080" w:type="dxa"/>
          </w:tcPr>
          <w:p w14:paraId="65824667"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270" w:type="dxa"/>
          </w:tcPr>
          <w:p w14:paraId="51D3D5E7"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1080" w:type="dxa"/>
          </w:tcPr>
          <w:p w14:paraId="46C1DBC1" w14:textId="77777777" w:rsidR="00331221" w:rsidRPr="00D5785C" w:rsidRDefault="00331221" w:rsidP="00331221">
            <w:pPr>
              <w:pStyle w:val="30"/>
              <w:tabs>
                <w:tab w:val="clear" w:pos="360"/>
                <w:tab w:val="clear" w:pos="720"/>
                <w:tab w:val="decimal" w:pos="886"/>
              </w:tabs>
              <w:spacing w:line="380" w:lineRule="atLeast"/>
              <w:ind w:left="-108" w:right="-108"/>
              <w:rPr>
                <w:rFonts w:cs="Times New Roman"/>
                <w:lang w:val="en-US"/>
              </w:rPr>
            </w:pPr>
          </w:p>
        </w:tc>
      </w:tr>
      <w:tr w:rsidR="00331221" w:rsidRPr="00D5785C" w14:paraId="2C81838F" w14:textId="77777777" w:rsidTr="00C6467A">
        <w:trPr>
          <w:cantSplit/>
          <w:trHeight w:val="101"/>
        </w:trPr>
        <w:tc>
          <w:tcPr>
            <w:tcW w:w="4320" w:type="dxa"/>
          </w:tcPr>
          <w:p w14:paraId="3ECD82D2" w14:textId="77777777" w:rsidR="00331221" w:rsidRPr="00D5785C" w:rsidRDefault="00331221" w:rsidP="00331221">
            <w:pPr>
              <w:spacing w:line="380" w:lineRule="atLeast"/>
              <w:rPr>
                <w:rFonts w:cs="Times New Roman"/>
                <w:b/>
                <w:bCs/>
                <w:szCs w:val="22"/>
              </w:rPr>
            </w:pPr>
            <w:r w:rsidRPr="00D5785C">
              <w:rPr>
                <w:rFonts w:cs="Times New Roman"/>
                <w:b/>
                <w:bCs/>
                <w:szCs w:val="22"/>
              </w:rPr>
              <w:t>Key management personnel</w:t>
            </w:r>
          </w:p>
        </w:tc>
        <w:tc>
          <w:tcPr>
            <w:tcW w:w="1080" w:type="dxa"/>
          </w:tcPr>
          <w:p w14:paraId="6D208F7F"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270" w:type="dxa"/>
          </w:tcPr>
          <w:p w14:paraId="152DF9D8" w14:textId="77777777" w:rsidR="00331221" w:rsidRPr="00D5785C" w:rsidRDefault="00331221" w:rsidP="00331221">
            <w:pPr>
              <w:pStyle w:val="a3"/>
              <w:tabs>
                <w:tab w:val="decimal" w:pos="975"/>
              </w:tabs>
              <w:spacing w:line="380" w:lineRule="atLeast"/>
              <w:ind w:left="-108" w:right="-108"/>
              <w:jc w:val="left"/>
              <w:rPr>
                <w:rFonts w:cs="Times New Roman"/>
                <w:lang w:val="en-US"/>
              </w:rPr>
            </w:pPr>
          </w:p>
        </w:tc>
        <w:tc>
          <w:tcPr>
            <w:tcW w:w="1080" w:type="dxa"/>
          </w:tcPr>
          <w:p w14:paraId="1FD68CF1" w14:textId="77777777" w:rsidR="00331221" w:rsidRPr="00D5785C" w:rsidRDefault="00331221" w:rsidP="00331221">
            <w:pPr>
              <w:pStyle w:val="30"/>
              <w:tabs>
                <w:tab w:val="clear" w:pos="360"/>
                <w:tab w:val="clear" w:pos="720"/>
                <w:tab w:val="decimal" w:pos="843"/>
              </w:tabs>
              <w:spacing w:line="380" w:lineRule="atLeast"/>
              <w:ind w:left="-108" w:right="-108"/>
              <w:rPr>
                <w:rFonts w:cs="Times New Roman"/>
                <w:lang w:val="en-US"/>
              </w:rPr>
            </w:pPr>
          </w:p>
        </w:tc>
        <w:tc>
          <w:tcPr>
            <w:tcW w:w="270" w:type="dxa"/>
          </w:tcPr>
          <w:p w14:paraId="04E9B93E"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1080" w:type="dxa"/>
          </w:tcPr>
          <w:p w14:paraId="15744223"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270" w:type="dxa"/>
          </w:tcPr>
          <w:p w14:paraId="2819FE8D"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1080" w:type="dxa"/>
          </w:tcPr>
          <w:p w14:paraId="084725CB" w14:textId="77777777" w:rsidR="00331221" w:rsidRPr="00D5785C" w:rsidRDefault="00331221" w:rsidP="00331221">
            <w:pPr>
              <w:pStyle w:val="30"/>
              <w:tabs>
                <w:tab w:val="clear" w:pos="360"/>
                <w:tab w:val="clear" w:pos="720"/>
                <w:tab w:val="decimal" w:pos="886"/>
              </w:tabs>
              <w:spacing w:line="380" w:lineRule="atLeast"/>
              <w:ind w:left="-108" w:right="-108"/>
              <w:rPr>
                <w:rFonts w:cs="Times New Roman"/>
                <w:lang w:val="en-US"/>
              </w:rPr>
            </w:pPr>
          </w:p>
        </w:tc>
      </w:tr>
      <w:tr w:rsidR="00331221" w:rsidRPr="00D5785C" w14:paraId="391C9C2A" w14:textId="77777777" w:rsidTr="00C6467A">
        <w:trPr>
          <w:cantSplit/>
          <w:trHeight w:val="101"/>
        </w:trPr>
        <w:tc>
          <w:tcPr>
            <w:tcW w:w="4320" w:type="dxa"/>
          </w:tcPr>
          <w:p w14:paraId="7FA0E23B" w14:textId="77777777" w:rsidR="00331221" w:rsidRPr="00D5785C" w:rsidRDefault="00331221" w:rsidP="00331221">
            <w:pPr>
              <w:spacing w:line="380" w:lineRule="atLeast"/>
              <w:ind w:right="-198"/>
              <w:rPr>
                <w:rFonts w:cs="Times New Roman"/>
                <w:szCs w:val="22"/>
              </w:rPr>
            </w:pPr>
            <w:r w:rsidRPr="00D5785C">
              <w:rPr>
                <w:rFonts w:cs="Times New Roman"/>
                <w:szCs w:val="22"/>
              </w:rPr>
              <w:t xml:space="preserve">Key management personnel compensation </w:t>
            </w:r>
          </w:p>
        </w:tc>
        <w:tc>
          <w:tcPr>
            <w:tcW w:w="1080" w:type="dxa"/>
          </w:tcPr>
          <w:p w14:paraId="5A13F71B"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270" w:type="dxa"/>
          </w:tcPr>
          <w:p w14:paraId="4AFBA272" w14:textId="77777777" w:rsidR="00331221" w:rsidRPr="00D5785C" w:rsidRDefault="00331221" w:rsidP="00331221">
            <w:pPr>
              <w:pStyle w:val="a3"/>
              <w:tabs>
                <w:tab w:val="decimal" w:pos="975"/>
              </w:tabs>
              <w:spacing w:line="380" w:lineRule="atLeast"/>
              <w:ind w:left="-108" w:right="-108"/>
              <w:jc w:val="left"/>
              <w:rPr>
                <w:rFonts w:cs="Times New Roman"/>
                <w:lang w:val="en-US"/>
              </w:rPr>
            </w:pPr>
          </w:p>
        </w:tc>
        <w:tc>
          <w:tcPr>
            <w:tcW w:w="1080" w:type="dxa"/>
          </w:tcPr>
          <w:p w14:paraId="3293CEE0" w14:textId="77777777" w:rsidR="00331221" w:rsidRPr="00D5785C" w:rsidRDefault="00331221" w:rsidP="00331221">
            <w:pPr>
              <w:pStyle w:val="30"/>
              <w:tabs>
                <w:tab w:val="clear" w:pos="360"/>
                <w:tab w:val="clear" w:pos="720"/>
                <w:tab w:val="decimal" w:pos="843"/>
              </w:tabs>
              <w:spacing w:line="380" w:lineRule="atLeast"/>
              <w:ind w:left="-108" w:right="-108"/>
              <w:rPr>
                <w:rFonts w:cs="Times New Roman"/>
                <w:lang w:val="en-US"/>
              </w:rPr>
            </w:pPr>
          </w:p>
        </w:tc>
        <w:tc>
          <w:tcPr>
            <w:tcW w:w="270" w:type="dxa"/>
          </w:tcPr>
          <w:p w14:paraId="6B742A95"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1080" w:type="dxa"/>
          </w:tcPr>
          <w:p w14:paraId="629293B5"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270" w:type="dxa"/>
          </w:tcPr>
          <w:p w14:paraId="2C397114"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1080" w:type="dxa"/>
          </w:tcPr>
          <w:p w14:paraId="32B3DC71" w14:textId="77777777" w:rsidR="00331221" w:rsidRPr="00D5785C" w:rsidRDefault="00331221" w:rsidP="00331221">
            <w:pPr>
              <w:pStyle w:val="30"/>
              <w:tabs>
                <w:tab w:val="clear" w:pos="360"/>
                <w:tab w:val="clear" w:pos="720"/>
                <w:tab w:val="decimal" w:pos="886"/>
              </w:tabs>
              <w:spacing w:line="380" w:lineRule="atLeast"/>
              <w:ind w:left="-108" w:right="-108"/>
              <w:rPr>
                <w:rFonts w:cs="Times New Roman"/>
                <w:lang w:val="en-US"/>
              </w:rPr>
            </w:pPr>
          </w:p>
        </w:tc>
      </w:tr>
      <w:tr w:rsidR="00331221" w:rsidRPr="00D5785C" w14:paraId="1800731F" w14:textId="77777777" w:rsidTr="00C6467A">
        <w:trPr>
          <w:cantSplit/>
          <w:trHeight w:val="101"/>
        </w:trPr>
        <w:tc>
          <w:tcPr>
            <w:tcW w:w="4320" w:type="dxa"/>
          </w:tcPr>
          <w:p w14:paraId="199FCB2E" w14:textId="77777777" w:rsidR="00331221" w:rsidRPr="00D5785C" w:rsidRDefault="00331221" w:rsidP="00331221">
            <w:pPr>
              <w:spacing w:line="380" w:lineRule="atLeast"/>
              <w:ind w:left="162"/>
              <w:rPr>
                <w:rFonts w:cs="Times New Roman"/>
                <w:szCs w:val="22"/>
              </w:rPr>
            </w:pPr>
            <w:r w:rsidRPr="00D5785C">
              <w:rPr>
                <w:rFonts w:cs="Times New Roman"/>
                <w:szCs w:val="22"/>
              </w:rPr>
              <w:t>Short-term employee benefit</w:t>
            </w:r>
          </w:p>
        </w:tc>
        <w:tc>
          <w:tcPr>
            <w:tcW w:w="1080" w:type="dxa"/>
          </w:tcPr>
          <w:p w14:paraId="224267F9" w14:textId="4A68DFAB" w:rsidR="00331221" w:rsidRPr="00207610" w:rsidRDefault="00331221" w:rsidP="00331221">
            <w:pPr>
              <w:pStyle w:val="30"/>
              <w:tabs>
                <w:tab w:val="clear" w:pos="360"/>
                <w:tab w:val="clear" w:pos="720"/>
                <w:tab w:val="decimal" w:pos="861"/>
              </w:tabs>
              <w:spacing w:line="380" w:lineRule="atLeast"/>
              <w:ind w:left="-108" w:right="-108"/>
              <w:rPr>
                <w:rFonts w:cs="Times New Roman"/>
                <w:lang w:val="en-US"/>
              </w:rPr>
            </w:pPr>
            <w:r w:rsidRPr="002A3433">
              <w:rPr>
                <w:rFonts w:cs="Times New Roman"/>
                <w:lang w:val="en-US"/>
              </w:rPr>
              <w:t>15,879</w:t>
            </w:r>
          </w:p>
        </w:tc>
        <w:tc>
          <w:tcPr>
            <w:tcW w:w="270" w:type="dxa"/>
          </w:tcPr>
          <w:p w14:paraId="689B8123"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1080" w:type="dxa"/>
          </w:tcPr>
          <w:p w14:paraId="30B61912" w14:textId="00D6329D" w:rsidR="00331221" w:rsidRPr="00D5785C" w:rsidRDefault="00331221" w:rsidP="00331221">
            <w:pPr>
              <w:tabs>
                <w:tab w:val="decimal" w:pos="843"/>
              </w:tabs>
              <w:spacing w:line="380" w:lineRule="atLeast"/>
              <w:ind w:left="-108" w:right="-108"/>
              <w:rPr>
                <w:rFonts w:cs="Times New Roman"/>
                <w:szCs w:val="22"/>
              </w:rPr>
            </w:pPr>
            <w:r w:rsidRPr="00FB66C7">
              <w:rPr>
                <w:rFonts w:cs="Times New Roman"/>
                <w:lang w:val="en-US"/>
              </w:rPr>
              <w:t>13,959</w:t>
            </w:r>
          </w:p>
        </w:tc>
        <w:tc>
          <w:tcPr>
            <w:tcW w:w="270" w:type="dxa"/>
          </w:tcPr>
          <w:p w14:paraId="54EC9CF5"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144E3F8B" w14:textId="17FC7922" w:rsidR="00331221" w:rsidRPr="00207610" w:rsidRDefault="00331221" w:rsidP="00331221">
            <w:pPr>
              <w:pStyle w:val="30"/>
              <w:tabs>
                <w:tab w:val="clear" w:pos="360"/>
                <w:tab w:val="clear" w:pos="720"/>
                <w:tab w:val="decimal" w:pos="876"/>
              </w:tabs>
              <w:spacing w:line="380" w:lineRule="atLeast"/>
              <w:ind w:left="-108" w:right="-108"/>
              <w:rPr>
                <w:rFonts w:cs="Times New Roman"/>
                <w:lang w:val="en-US"/>
              </w:rPr>
            </w:pPr>
            <w:r w:rsidRPr="002A3433">
              <w:rPr>
                <w:rFonts w:cs="Times New Roman"/>
                <w:lang w:val="en-US"/>
              </w:rPr>
              <w:t>15,879</w:t>
            </w:r>
          </w:p>
        </w:tc>
        <w:tc>
          <w:tcPr>
            <w:tcW w:w="270" w:type="dxa"/>
          </w:tcPr>
          <w:p w14:paraId="18E8777D"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shd w:val="clear" w:color="auto" w:fill="auto"/>
          </w:tcPr>
          <w:p w14:paraId="293CAE88" w14:textId="0261E73F" w:rsidR="00331221" w:rsidRPr="00D5785C" w:rsidRDefault="00331221" w:rsidP="00331221">
            <w:pPr>
              <w:tabs>
                <w:tab w:val="decimal" w:pos="886"/>
              </w:tabs>
              <w:spacing w:line="380" w:lineRule="atLeast"/>
              <w:ind w:left="-108" w:right="-108"/>
              <w:rPr>
                <w:rFonts w:cs="Times New Roman"/>
                <w:szCs w:val="22"/>
              </w:rPr>
            </w:pPr>
            <w:r w:rsidRPr="00FB66C7">
              <w:rPr>
                <w:rFonts w:cs="Times New Roman"/>
                <w:lang w:val="en-US"/>
              </w:rPr>
              <w:t>13,959</w:t>
            </w:r>
          </w:p>
        </w:tc>
      </w:tr>
      <w:tr w:rsidR="00331221" w:rsidRPr="00D5785C" w14:paraId="34ABAD20" w14:textId="77777777" w:rsidTr="00C6467A">
        <w:trPr>
          <w:cantSplit/>
          <w:trHeight w:val="101"/>
        </w:trPr>
        <w:tc>
          <w:tcPr>
            <w:tcW w:w="4320" w:type="dxa"/>
          </w:tcPr>
          <w:p w14:paraId="644D2C53" w14:textId="77777777" w:rsidR="00331221" w:rsidRPr="00D5785C" w:rsidRDefault="00331221" w:rsidP="00331221">
            <w:pPr>
              <w:spacing w:line="380" w:lineRule="atLeast"/>
              <w:ind w:right="29"/>
              <w:rPr>
                <w:rFonts w:cs="Times New Roman"/>
                <w:szCs w:val="22"/>
              </w:rPr>
            </w:pPr>
          </w:p>
        </w:tc>
        <w:tc>
          <w:tcPr>
            <w:tcW w:w="1080" w:type="dxa"/>
          </w:tcPr>
          <w:p w14:paraId="7FAA519A" w14:textId="77777777" w:rsidR="00331221" w:rsidRPr="00D5785C" w:rsidRDefault="00331221" w:rsidP="00331221">
            <w:pPr>
              <w:pStyle w:val="30"/>
              <w:tabs>
                <w:tab w:val="clear" w:pos="360"/>
                <w:tab w:val="clear" w:pos="720"/>
                <w:tab w:val="decimal" w:pos="975"/>
              </w:tabs>
              <w:spacing w:line="380" w:lineRule="atLeast"/>
              <w:ind w:left="-108" w:right="-198"/>
              <w:rPr>
                <w:rFonts w:cs="Times New Roman"/>
                <w:lang w:val="en-US"/>
              </w:rPr>
            </w:pPr>
          </w:p>
        </w:tc>
        <w:tc>
          <w:tcPr>
            <w:tcW w:w="270" w:type="dxa"/>
          </w:tcPr>
          <w:p w14:paraId="44097EE6"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1080" w:type="dxa"/>
          </w:tcPr>
          <w:p w14:paraId="3B56246F" w14:textId="77777777" w:rsidR="00331221" w:rsidRPr="00D5785C" w:rsidRDefault="00331221" w:rsidP="00331221">
            <w:pPr>
              <w:pStyle w:val="30"/>
              <w:tabs>
                <w:tab w:val="clear" w:pos="360"/>
                <w:tab w:val="clear" w:pos="720"/>
                <w:tab w:val="decimal" w:pos="843"/>
              </w:tabs>
              <w:spacing w:line="380" w:lineRule="atLeast"/>
              <w:ind w:left="-108" w:right="-198"/>
              <w:rPr>
                <w:rFonts w:cs="Times New Roman"/>
                <w:lang w:val="en-US"/>
              </w:rPr>
            </w:pPr>
          </w:p>
        </w:tc>
        <w:tc>
          <w:tcPr>
            <w:tcW w:w="270" w:type="dxa"/>
          </w:tcPr>
          <w:p w14:paraId="72C078DC"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5CE97526"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270" w:type="dxa"/>
          </w:tcPr>
          <w:p w14:paraId="03401BEF"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4D7C4D3B" w14:textId="77777777" w:rsidR="00331221" w:rsidRPr="00D5785C" w:rsidRDefault="00331221" w:rsidP="00331221">
            <w:pPr>
              <w:pStyle w:val="30"/>
              <w:tabs>
                <w:tab w:val="clear" w:pos="360"/>
                <w:tab w:val="clear" w:pos="720"/>
                <w:tab w:val="decimal" w:pos="886"/>
              </w:tabs>
              <w:spacing w:line="380" w:lineRule="atLeast"/>
              <w:ind w:left="-108" w:right="-108"/>
              <w:rPr>
                <w:rFonts w:cs="Times New Roman"/>
                <w:lang w:val="en-US"/>
              </w:rPr>
            </w:pPr>
          </w:p>
        </w:tc>
      </w:tr>
      <w:tr w:rsidR="00331221" w:rsidRPr="00D5785C" w14:paraId="7893F6DA" w14:textId="77777777" w:rsidTr="00C6467A">
        <w:trPr>
          <w:cantSplit/>
          <w:trHeight w:val="101"/>
        </w:trPr>
        <w:tc>
          <w:tcPr>
            <w:tcW w:w="4320" w:type="dxa"/>
          </w:tcPr>
          <w:p w14:paraId="391D6331" w14:textId="77777777" w:rsidR="00331221" w:rsidRPr="00D5785C" w:rsidRDefault="00331221" w:rsidP="00331221">
            <w:pPr>
              <w:spacing w:line="380" w:lineRule="atLeast"/>
              <w:ind w:right="29"/>
              <w:rPr>
                <w:rFonts w:cs="Times New Roman"/>
                <w:b/>
                <w:bCs/>
                <w:szCs w:val="22"/>
              </w:rPr>
            </w:pPr>
            <w:r w:rsidRPr="00D5785C">
              <w:rPr>
                <w:rFonts w:cs="Times New Roman"/>
                <w:szCs w:val="22"/>
              </w:rPr>
              <w:br w:type="page"/>
            </w:r>
            <w:r w:rsidRPr="00D5785C">
              <w:rPr>
                <w:rFonts w:cs="Times New Roman"/>
                <w:b/>
                <w:bCs/>
                <w:szCs w:val="22"/>
              </w:rPr>
              <w:t>Other related parties</w:t>
            </w:r>
          </w:p>
        </w:tc>
        <w:tc>
          <w:tcPr>
            <w:tcW w:w="1080" w:type="dxa"/>
          </w:tcPr>
          <w:p w14:paraId="37731BFA" w14:textId="77777777" w:rsidR="00331221" w:rsidRPr="00D5785C" w:rsidRDefault="00331221" w:rsidP="00331221">
            <w:pPr>
              <w:pStyle w:val="30"/>
              <w:tabs>
                <w:tab w:val="clear" w:pos="360"/>
                <w:tab w:val="clear" w:pos="720"/>
                <w:tab w:val="decimal" w:pos="975"/>
              </w:tabs>
              <w:spacing w:line="380" w:lineRule="atLeast"/>
              <w:ind w:left="-108" w:right="-198"/>
              <w:rPr>
                <w:rFonts w:cs="Times New Roman"/>
                <w:lang w:val="en-US"/>
              </w:rPr>
            </w:pPr>
          </w:p>
        </w:tc>
        <w:tc>
          <w:tcPr>
            <w:tcW w:w="270" w:type="dxa"/>
          </w:tcPr>
          <w:p w14:paraId="5605231B"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1080" w:type="dxa"/>
          </w:tcPr>
          <w:p w14:paraId="1E20A21F" w14:textId="77777777" w:rsidR="00331221" w:rsidRPr="00D5785C" w:rsidRDefault="00331221" w:rsidP="00331221">
            <w:pPr>
              <w:pStyle w:val="30"/>
              <w:tabs>
                <w:tab w:val="clear" w:pos="360"/>
                <w:tab w:val="clear" w:pos="720"/>
                <w:tab w:val="decimal" w:pos="843"/>
              </w:tabs>
              <w:spacing w:line="380" w:lineRule="atLeast"/>
              <w:ind w:left="-108" w:right="-198"/>
              <w:rPr>
                <w:rFonts w:cs="Times New Roman"/>
                <w:lang w:val="en-US"/>
              </w:rPr>
            </w:pPr>
          </w:p>
        </w:tc>
        <w:tc>
          <w:tcPr>
            <w:tcW w:w="270" w:type="dxa"/>
          </w:tcPr>
          <w:p w14:paraId="64F83489"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21044B3B"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270" w:type="dxa"/>
          </w:tcPr>
          <w:p w14:paraId="3CC6D9A5"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33986629" w14:textId="77777777" w:rsidR="00331221" w:rsidRPr="00D5785C" w:rsidRDefault="00331221" w:rsidP="00331221">
            <w:pPr>
              <w:pStyle w:val="30"/>
              <w:tabs>
                <w:tab w:val="clear" w:pos="360"/>
                <w:tab w:val="clear" w:pos="720"/>
                <w:tab w:val="decimal" w:pos="886"/>
              </w:tabs>
              <w:spacing w:line="380" w:lineRule="atLeast"/>
              <w:ind w:left="-108" w:right="-108"/>
              <w:rPr>
                <w:rFonts w:cs="Times New Roman"/>
                <w:lang w:val="en-US"/>
              </w:rPr>
            </w:pPr>
          </w:p>
        </w:tc>
      </w:tr>
      <w:tr w:rsidR="00331221" w:rsidRPr="00D5785C" w14:paraId="1A764B80" w14:textId="77777777" w:rsidTr="00C6467A">
        <w:trPr>
          <w:cantSplit/>
          <w:trHeight w:val="101"/>
        </w:trPr>
        <w:tc>
          <w:tcPr>
            <w:tcW w:w="4320" w:type="dxa"/>
          </w:tcPr>
          <w:p w14:paraId="5F71FFBB" w14:textId="77777777" w:rsidR="00331221" w:rsidRPr="00D5785C" w:rsidRDefault="00331221" w:rsidP="00331221">
            <w:pPr>
              <w:spacing w:line="380" w:lineRule="atLeast"/>
              <w:ind w:right="-108"/>
              <w:jc w:val="both"/>
              <w:rPr>
                <w:rFonts w:cs="Times New Roman"/>
                <w:szCs w:val="22"/>
              </w:rPr>
            </w:pPr>
            <w:r w:rsidRPr="00D5785C">
              <w:rPr>
                <w:rFonts w:cs="Times New Roman"/>
                <w:szCs w:val="22"/>
              </w:rPr>
              <w:t>Revenue from sales of electricity</w:t>
            </w:r>
          </w:p>
        </w:tc>
        <w:tc>
          <w:tcPr>
            <w:tcW w:w="1080" w:type="dxa"/>
          </w:tcPr>
          <w:p w14:paraId="336C908F"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270" w:type="dxa"/>
          </w:tcPr>
          <w:p w14:paraId="66F29FCE"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1080" w:type="dxa"/>
          </w:tcPr>
          <w:p w14:paraId="04E98439" w14:textId="77777777" w:rsidR="00331221" w:rsidRPr="00D5785C" w:rsidRDefault="00331221" w:rsidP="00331221">
            <w:pPr>
              <w:pStyle w:val="30"/>
              <w:tabs>
                <w:tab w:val="clear" w:pos="360"/>
                <w:tab w:val="clear" w:pos="720"/>
                <w:tab w:val="decimal" w:pos="843"/>
              </w:tabs>
              <w:spacing w:line="380" w:lineRule="atLeast"/>
              <w:ind w:left="-108" w:right="-108"/>
              <w:rPr>
                <w:rFonts w:cs="Times New Roman"/>
                <w:lang w:val="en-US"/>
              </w:rPr>
            </w:pPr>
          </w:p>
        </w:tc>
        <w:tc>
          <w:tcPr>
            <w:tcW w:w="270" w:type="dxa"/>
          </w:tcPr>
          <w:p w14:paraId="0D821EC8"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53E3883E"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270" w:type="dxa"/>
          </w:tcPr>
          <w:p w14:paraId="5AEE8518"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0B74CA01" w14:textId="77777777" w:rsidR="00331221" w:rsidRPr="00D5785C" w:rsidRDefault="00331221" w:rsidP="00331221">
            <w:pPr>
              <w:pStyle w:val="30"/>
              <w:tabs>
                <w:tab w:val="clear" w:pos="360"/>
                <w:tab w:val="clear" w:pos="720"/>
                <w:tab w:val="decimal" w:pos="886"/>
              </w:tabs>
              <w:spacing w:line="380" w:lineRule="atLeast"/>
              <w:ind w:left="-108" w:right="-108"/>
              <w:rPr>
                <w:rFonts w:cs="Times New Roman"/>
                <w:lang w:val="en-US"/>
              </w:rPr>
            </w:pPr>
          </w:p>
        </w:tc>
      </w:tr>
      <w:tr w:rsidR="00331221" w:rsidRPr="00D5785C" w14:paraId="66502404" w14:textId="77777777" w:rsidTr="00C6467A">
        <w:trPr>
          <w:cantSplit/>
          <w:trHeight w:val="101"/>
        </w:trPr>
        <w:tc>
          <w:tcPr>
            <w:tcW w:w="4320" w:type="dxa"/>
          </w:tcPr>
          <w:p w14:paraId="473B3DC0" w14:textId="77777777" w:rsidR="00331221" w:rsidRPr="00D5785C" w:rsidRDefault="00331221" w:rsidP="00331221">
            <w:pPr>
              <w:spacing w:line="380" w:lineRule="atLeast"/>
              <w:ind w:left="162" w:right="-108"/>
              <w:jc w:val="both"/>
              <w:rPr>
                <w:rFonts w:cs="Times New Roman"/>
                <w:szCs w:val="22"/>
              </w:rPr>
            </w:pPr>
            <w:r w:rsidRPr="00D5785C">
              <w:rPr>
                <w:rFonts w:cs="Times New Roman"/>
                <w:szCs w:val="22"/>
              </w:rPr>
              <w:t>and steam generated from</w:t>
            </w:r>
          </w:p>
        </w:tc>
        <w:tc>
          <w:tcPr>
            <w:tcW w:w="1080" w:type="dxa"/>
          </w:tcPr>
          <w:p w14:paraId="46BCB6D5"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270" w:type="dxa"/>
          </w:tcPr>
          <w:p w14:paraId="50BED92D"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1080" w:type="dxa"/>
          </w:tcPr>
          <w:p w14:paraId="449E7E58" w14:textId="77777777" w:rsidR="00331221" w:rsidRPr="00D5785C" w:rsidRDefault="00331221" w:rsidP="00331221">
            <w:pPr>
              <w:pStyle w:val="30"/>
              <w:tabs>
                <w:tab w:val="clear" w:pos="360"/>
                <w:tab w:val="clear" w:pos="720"/>
                <w:tab w:val="decimal" w:pos="843"/>
              </w:tabs>
              <w:spacing w:line="380" w:lineRule="atLeast"/>
              <w:ind w:left="-108" w:right="-108"/>
              <w:rPr>
                <w:rFonts w:cs="Times New Roman"/>
                <w:lang w:val="en-US"/>
              </w:rPr>
            </w:pPr>
          </w:p>
        </w:tc>
        <w:tc>
          <w:tcPr>
            <w:tcW w:w="270" w:type="dxa"/>
          </w:tcPr>
          <w:p w14:paraId="0F61DE7F"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38A17086" w14:textId="77777777" w:rsidR="00331221" w:rsidRPr="00D5785C" w:rsidRDefault="00331221" w:rsidP="00331221">
            <w:pPr>
              <w:pStyle w:val="30"/>
              <w:tabs>
                <w:tab w:val="clear" w:pos="360"/>
                <w:tab w:val="clear" w:pos="720"/>
                <w:tab w:val="decimal" w:pos="975"/>
              </w:tabs>
              <w:spacing w:line="380" w:lineRule="atLeast"/>
              <w:ind w:left="-108" w:right="-108"/>
              <w:rPr>
                <w:rFonts w:cs="Times New Roman"/>
                <w:lang w:val="en-US"/>
              </w:rPr>
            </w:pPr>
          </w:p>
        </w:tc>
        <w:tc>
          <w:tcPr>
            <w:tcW w:w="270" w:type="dxa"/>
          </w:tcPr>
          <w:p w14:paraId="24669BF9"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0F7A6A63" w14:textId="77777777" w:rsidR="00331221" w:rsidRPr="00D5785C" w:rsidRDefault="00331221" w:rsidP="00331221">
            <w:pPr>
              <w:pStyle w:val="30"/>
              <w:tabs>
                <w:tab w:val="clear" w:pos="360"/>
                <w:tab w:val="clear" w:pos="720"/>
                <w:tab w:val="decimal" w:pos="886"/>
              </w:tabs>
              <w:spacing w:line="380" w:lineRule="atLeast"/>
              <w:ind w:left="-108" w:right="-108"/>
              <w:rPr>
                <w:rFonts w:cs="Times New Roman"/>
                <w:lang w:val="en-US"/>
              </w:rPr>
            </w:pPr>
          </w:p>
        </w:tc>
      </w:tr>
      <w:tr w:rsidR="00331221" w:rsidRPr="00D5785C" w14:paraId="5737FEDC" w14:textId="77777777" w:rsidTr="00C6467A">
        <w:trPr>
          <w:cantSplit/>
          <w:trHeight w:val="101"/>
        </w:trPr>
        <w:tc>
          <w:tcPr>
            <w:tcW w:w="4320" w:type="dxa"/>
          </w:tcPr>
          <w:p w14:paraId="2B82954E" w14:textId="77777777" w:rsidR="00331221" w:rsidRPr="00D5785C" w:rsidRDefault="00331221" w:rsidP="00331221">
            <w:pPr>
              <w:spacing w:line="380" w:lineRule="atLeast"/>
              <w:ind w:left="162" w:right="-108"/>
              <w:jc w:val="both"/>
              <w:rPr>
                <w:rFonts w:cs="Times New Roman"/>
                <w:szCs w:val="22"/>
              </w:rPr>
            </w:pPr>
            <w:r w:rsidRPr="00D5785C">
              <w:rPr>
                <w:rFonts w:cs="Times New Roman"/>
                <w:szCs w:val="22"/>
              </w:rPr>
              <w:t>manufacturing process</w:t>
            </w:r>
          </w:p>
        </w:tc>
        <w:tc>
          <w:tcPr>
            <w:tcW w:w="1080" w:type="dxa"/>
          </w:tcPr>
          <w:p w14:paraId="4BA6A1BC" w14:textId="345977DE" w:rsidR="00331221" w:rsidRPr="008E3697" w:rsidRDefault="00331221" w:rsidP="00331221">
            <w:pPr>
              <w:pStyle w:val="30"/>
              <w:tabs>
                <w:tab w:val="clear" w:pos="360"/>
                <w:tab w:val="clear" w:pos="720"/>
                <w:tab w:val="decimal" w:pos="861"/>
              </w:tabs>
              <w:spacing w:line="380" w:lineRule="atLeast"/>
              <w:ind w:left="-108" w:right="-108"/>
              <w:rPr>
                <w:szCs w:val="28"/>
                <w:lang w:val="en-US"/>
              </w:rPr>
            </w:pPr>
            <w:r w:rsidRPr="002A3433">
              <w:rPr>
                <w:rFonts w:cs="Times New Roman"/>
                <w:lang w:val="en-US"/>
              </w:rPr>
              <w:t>118,031</w:t>
            </w:r>
          </w:p>
        </w:tc>
        <w:tc>
          <w:tcPr>
            <w:tcW w:w="270" w:type="dxa"/>
          </w:tcPr>
          <w:p w14:paraId="52977F50"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18FC0DFC" w14:textId="15759EFC" w:rsidR="00331221" w:rsidRPr="00D5785C" w:rsidRDefault="00331221" w:rsidP="00331221">
            <w:pPr>
              <w:pStyle w:val="30"/>
              <w:tabs>
                <w:tab w:val="clear" w:pos="360"/>
                <w:tab w:val="clear" w:pos="720"/>
                <w:tab w:val="decimal" w:pos="843"/>
              </w:tabs>
              <w:spacing w:line="380" w:lineRule="atLeast"/>
              <w:ind w:right="-108"/>
              <w:rPr>
                <w:rFonts w:cs="Times New Roman"/>
                <w:lang w:val="en-US"/>
              </w:rPr>
            </w:pPr>
            <w:r>
              <w:rPr>
                <w:rFonts w:cs="Times New Roman"/>
                <w:lang w:val="en-US"/>
              </w:rPr>
              <w:t>140,223</w:t>
            </w:r>
          </w:p>
        </w:tc>
        <w:tc>
          <w:tcPr>
            <w:tcW w:w="270" w:type="dxa"/>
          </w:tcPr>
          <w:p w14:paraId="18B141EF"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633B28F1" w14:textId="7C486F2E" w:rsidR="00331221" w:rsidRPr="00D5785C" w:rsidRDefault="00331221" w:rsidP="00331221">
            <w:pPr>
              <w:pStyle w:val="30"/>
              <w:tabs>
                <w:tab w:val="clear" w:pos="360"/>
                <w:tab w:val="clear" w:pos="720"/>
                <w:tab w:val="decimal" w:pos="886"/>
              </w:tabs>
              <w:spacing w:line="380" w:lineRule="atLeast"/>
              <w:ind w:right="-108"/>
              <w:rPr>
                <w:rFonts w:cs="Times New Roman"/>
                <w:lang w:val="en-US"/>
              </w:rPr>
            </w:pPr>
            <w:r w:rsidRPr="002A3433">
              <w:rPr>
                <w:rFonts w:cs="Times New Roman"/>
                <w:lang w:val="en-US"/>
              </w:rPr>
              <w:t>118,031</w:t>
            </w:r>
          </w:p>
        </w:tc>
        <w:tc>
          <w:tcPr>
            <w:tcW w:w="270" w:type="dxa"/>
          </w:tcPr>
          <w:p w14:paraId="6F9E8B73" w14:textId="5CE0845C"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3058BC2E" w14:textId="7ABFA55B" w:rsidR="00331221" w:rsidRPr="00D5785C" w:rsidRDefault="00331221" w:rsidP="00331221">
            <w:pPr>
              <w:pStyle w:val="30"/>
              <w:tabs>
                <w:tab w:val="clear" w:pos="360"/>
                <w:tab w:val="clear" w:pos="720"/>
                <w:tab w:val="decimal" w:pos="886"/>
              </w:tabs>
              <w:spacing w:line="380" w:lineRule="atLeast"/>
              <w:ind w:right="-108"/>
              <w:rPr>
                <w:rFonts w:cs="Times New Roman"/>
                <w:lang w:val="en-US"/>
              </w:rPr>
            </w:pPr>
            <w:r>
              <w:rPr>
                <w:rFonts w:cs="Times New Roman"/>
                <w:lang w:val="en-US"/>
              </w:rPr>
              <w:t>140,223</w:t>
            </w:r>
          </w:p>
        </w:tc>
      </w:tr>
      <w:tr w:rsidR="00331221" w:rsidRPr="00D5785C" w14:paraId="11EE555C" w14:textId="77777777" w:rsidTr="00C6467A">
        <w:trPr>
          <w:cantSplit/>
          <w:trHeight w:val="101"/>
        </w:trPr>
        <w:tc>
          <w:tcPr>
            <w:tcW w:w="4320" w:type="dxa"/>
          </w:tcPr>
          <w:p w14:paraId="77EA7BA6" w14:textId="0170F3B1" w:rsidR="00331221" w:rsidRPr="00D5785C" w:rsidRDefault="00331221" w:rsidP="00331221">
            <w:pPr>
              <w:spacing w:line="380" w:lineRule="atLeast"/>
              <w:ind w:right="-108"/>
              <w:jc w:val="both"/>
              <w:rPr>
                <w:rFonts w:cs="Times New Roman"/>
                <w:szCs w:val="22"/>
              </w:rPr>
            </w:pPr>
            <w:r>
              <w:rPr>
                <w:szCs w:val="22"/>
              </w:rPr>
              <w:t>Service fee charged to a related party</w:t>
            </w:r>
          </w:p>
        </w:tc>
        <w:tc>
          <w:tcPr>
            <w:tcW w:w="1080" w:type="dxa"/>
          </w:tcPr>
          <w:p w14:paraId="799680AB" w14:textId="675843D5" w:rsidR="00331221" w:rsidRPr="00D5785C" w:rsidRDefault="00331221" w:rsidP="00331221">
            <w:pPr>
              <w:pStyle w:val="30"/>
              <w:tabs>
                <w:tab w:val="clear" w:pos="360"/>
                <w:tab w:val="clear" w:pos="720"/>
                <w:tab w:val="decimal" w:pos="861"/>
              </w:tabs>
              <w:spacing w:line="380" w:lineRule="atLeast"/>
              <w:ind w:left="-108" w:right="-108"/>
              <w:rPr>
                <w:rFonts w:cs="Times New Roman"/>
                <w:lang w:val="en-US"/>
              </w:rPr>
            </w:pPr>
            <w:r w:rsidRPr="002A3433">
              <w:rPr>
                <w:rFonts w:cs="Times New Roman"/>
                <w:cs/>
                <w:lang w:val="en-US"/>
              </w:rPr>
              <w:t>6</w:t>
            </w:r>
            <w:r w:rsidRPr="002A3433">
              <w:rPr>
                <w:rFonts w:cs="Times New Roman"/>
                <w:lang w:val="en-US"/>
              </w:rPr>
              <w:t>,</w:t>
            </w:r>
            <w:r w:rsidRPr="002A3433">
              <w:rPr>
                <w:rFonts w:cs="Times New Roman"/>
                <w:cs/>
                <w:lang w:val="en-US"/>
              </w:rPr>
              <w:t>683</w:t>
            </w:r>
          </w:p>
        </w:tc>
        <w:tc>
          <w:tcPr>
            <w:tcW w:w="270" w:type="dxa"/>
          </w:tcPr>
          <w:p w14:paraId="1DD31995"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46892D8A" w14:textId="20A7C875" w:rsidR="00331221" w:rsidRPr="00D5785C" w:rsidRDefault="00331221" w:rsidP="00331221">
            <w:pPr>
              <w:pStyle w:val="30"/>
              <w:tabs>
                <w:tab w:val="clear" w:pos="360"/>
                <w:tab w:val="clear" w:pos="720"/>
                <w:tab w:val="decimal" w:pos="843"/>
              </w:tabs>
              <w:spacing w:line="380" w:lineRule="atLeast"/>
              <w:ind w:right="-108"/>
              <w:rPr>
                <w:rFonts w:cs="Times New Roman"/>
                <w:lang w:val="en-US"/>
              </w:rPr>
            </w:pPr>
            <w:r>
              <w:rPr>
                <w:rFonts w:cs="Times New Roman"/>
                <w:lang w:val="en-US"/>
              </w:rPr>
              <w:t>13,682</w:t>
            </w:r>
          </w:p>
        </w:tc>
        <w:tc>
          <w:tcPr>
            <w:tcW w:w="270" w:type="dxa"/>
          </w:tcPr>
          <w:p w14:paraId="17A4DAC1"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2A68ECDD" w14:textId="3EBB2D58" w:rsidR="00331221" w:rsidRPr="002A3433" w:rsidRDefault="00331221" w:rsidP="00331221">
            <w:pPr>
              <w:pStyle w:val="30"/>
              <w:tabs>
                <w:tab w:val="clear" w:pos="360"/>
                <w:tab w:val="clear" w:pos="720"/>
                <w:tab w:val="decimal" w:pos="886"/>
              </w:tabs>
              <w:spacing w:line="380" w:lineRule="atLeast"/>
              <w:ind w:right="-108"/>
              <w:rPr>
                <w:rFonts w:cs="Times New Roman"/>
                <w:cs/>
                <w:lang w:val="en-US"/>
              </w:rPr>
            </w:pPr>
            <w:r w:rsidRPr="002A3433">
              <w:rPr>
                <w:rFonts w:cs="Times New Roman"/>
                <w:cs/>
                <w:lang w:val="en-US"/>
              </w:rPr>
              <w:t>6</w:t>
            </w:r>
            <w:r w:rsidRPr="002A3433">
              <w:rPr>
                <w:rFonts w:cs="Times New Roman"/>
                <w:lang w:val="en-US"/>
              </w:rPr>
              <w:t>,</w:t>
            </w:r>
            <w:r w:rsidRPr="002A3433">
              <w:rPr>
                <w:rFonts w:cs="Times New Roman"/>
                <w:cs/>
                <w:lang w:val="en-US"/>
              </w:rPr>
              <w:t>683</w:t>
            </w:r>
          </w:p>
        </w:tc>
        <w:tc>
          <w:tcPr>
            <w:tcW w:w="270" w:type="dxa"/>
          </w:tcPr>
          <w:p w14:paraId="1653B075"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23A527A3" w14:textId="5FC1FF07" w:rsidR="00331221" w:rsidRPr="00D5785C" w:rsidRDefault="00331221" w:rsidP="00331221">
            <w:pPr>
              <w:pStyle w:val="30"/>
              <w:tabs>
                <w:tab w:val="clear" w:pos="360"/>
                <w:tab w:val="clear" w:pos="720"/>
                <w:tab w:val="decimal" w:pos="886"/>
              </w:tabs>
              <w:spacing w:line="380" w:lineRule="atLeast"/>
              <w:ind w:right="-108"/>
              <w:rPr>
                <w:rFonts w:cs="Times New Roman"/>
                <w:lang w:val="en-US"/>
              </w:rPr>
            </w:pPr>
            <w:r>
              <w:rPr>
                <w:rFonts w:cs="Times New Roman"/>
                <w:lang w:val="en-US"/>
              </w:rPr>
              <w:t>13,682</w:t>
            </w:r>
          </w:p>
        </w:tc>
      </w:tr>
      <w:tr w:rsidR="00331221" w:rsidRPr="00D5785C" w14:paraId="739D995B" w14:textId="77777777" w:rsidTr="00C6467A">
        <w:trPr>
          <w:cantSplit/>
          <w:trHeight w:val="101"/>
        </w:trPr>
        <w:tc>
          <w:tcPr>
            <w:tcW w:w="4320" w:type="dxa"/>
          </w:tcPr>
          <w:p w14:paraId="1A392912" w14:textId="77777777" w:rsidR="00331221" w:rsidRPr="00D5785C" w:rsidRDefault="00331221" w:rsidP="00331221">
            <w:pPr>
              <w:spacing w:line="380" w:lineRule="atLeast"/>
              <w:ind w:left="162" w:right="-108" w:hanging="162"/>
              <w:jc w:val="both"/>
              <w:rPr>
                <w:rFonts w:cs="Times New Roman"/>
                <w:szCs w:val="22"/>
              </w:rPr>
            </w:pPr>
            <w:r w:rsidRPr="00D5785C">
              <w:rPr>
                <w:rFonts w:cs="Times New Roman"/>
                <w:szCs w:val="22"/>
              </w:rPr>
              <w:t>Expenses charged to related parties</w:t>
            </w:r>
          </w:p>
        </w:tc>
        <w:tc>
          <w:tcPr>
            <w:tcW w:w="1080" w:type="dxa"/>
          </w:tcPr>
          <w:p w14:paraId="1DE967A4" w14:textId="402F2775" w:rsidR="00331221" w:rsidRPr="00D5785C" w:rsidRDefault="00331221" w:rsidP="00331221">
            <w:pPr>
              <w:pStyle w:val="30"/>
              <w:tabs>
                <w:tab w:val="clear" w:pos="360"/>
                <w:tab w:val="clear" w:pos="720"/>
                <w:tab w:val="decimal" w:pos="861"/>
              </w:tabs>
              <w:spacing w:line="380" w:lineRule="atLeast"/>
              <w:ind w:left="-108" w:right="-108"/>
              <w:rPr>
                <w:rFonts w:cs="Times New Roman"/>
                <w:lang w:val="en-US"/>
              </w:rPr>
            </w:pPr>
            <w:r w:rsidRPr="002A3433">
              <w:rPr>
                <w:rFonts w:cs="Times New Roman"/>
                <w:cs/>
                <w:lang w:val="en-US"/>
              </w:rPr>
              <w:t>2</w:t>
            </w:r>
            <w:r w:rsidRPr="002A3433">
              <w:rPr>
                <w:rFonts w:cs="Times New Roman"/>
                <w:lang w:val="en-US"/>
              </w:rPr>
              <w:t>,</w:t>
            </w:r>
            <w:r w:rsidRPr="002A3433">
              <w:rPr>
                <w:rFonts w:cs="Times New Roman"/>
                <w:cs/>
                <w:lang w:val="en-US"/>
              </w:rPr>
              <w:t>118</w:t>
            </w:r>
          </w:p>
        </w:tc>
        <w:tc>
          <w:tcPr>
            <w:tcW w:w="270" w:type="dxa"/>
          </w:tcPr>
          <w:p w14:paraId="1E39B8BA"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27706940" w14:textId="0BE0B749" w:rsidR="00331221" w:rsidRPr="00EC68C6" w:rsidRDefault="00331221" w:rsidP="00331221">
            <w:pPr>
              <w:pStyle w:val="30"/>
              <w:tabs>
                <w:tab w:val="clear" w:pos="360"/>
                <w:tab w:val="clear" w:pos="720"/>
                <w:tab w:val="decimal" w:pos="843"/>
              </w:tabs>
              <w:spacing w:line="380" w:lineRule="atLeast"/>
              <w:ind w:right="-108"/>
              <w:rPr>
                <w:rFonts w:cstheme="minorBidi"/>
                <w:lang w:val="en-US"/>
              </w:rPr>
            </w:pPr>
            <w:r>
              <w:rPr>
                <w:rFonts w:cs="Times New Roman"/>
                <w:lang w:val="en-US"/>
              </w:rPr>
              <w:t>78</w:t>
            </w:r>
          </w:p>
        </w:tc>
        <w:tc>
          <w:tcPr>
            <w:tcW w:w="270" w:type="dxa"/>
          </w:tcPr>
          <w:p w14:paraId="1E828023"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0F7A87EC" w14:textId="1256A06E" w:rsidR="00331221" w:rsidRPr="00D5785C" w:rsidRDefault="00331221" w:rsidP="00331221">
            <w:pPr>
              <w:pStyle w:val="30"/>
              <w:tabs>
                <w:tab w:val="clear" w:pos="360"/>
                <w:tab w:val="clear" w:pos="720"/>
                <w:tab w:val="decimal" w:pos="886"/>
              </w:tabs>
              <w:spacing w:line="380" w:lineRule="atLeast"/>
              <w:ind w:right="-108"/>
              <w:rPr>
                <w:rFonts w:cs="Times New Roman"/>
                <w:lang w:val="en-US"/>
              </w:rPr>
            </w:pPr>
            <w:r w:rsidRPr="002A3433">
              <w:rPr>
                <w:rFonts w:cs="Times New Roman"/>
                <w:cs/>
                <w:lang w:val="en-US"/>
              </w:rPr>
              <w:t>2</w:t>
            </w:r>
            <w:r w:rsidRPr="002A3433">
              <w:rPr>
                <w:rFonts w:cs="Times New Roman"/>
                <w:lang w:val="en-US"/>
              </w:rPr>
              <w:t>,</w:t>
            </w:r>
            <w:r w:rsidRPr="002A3433">
              <w:rPr>
                <w:rFonts w:cs="Times New Roman"/>
                <w:cs/>
                <w:lang w:val="en-US"/>
              </w:rPr>
              <w:t>118</w:t>
            </w:r>
          </w:p>
        </w:tc>
        <w:tc>
          <w:tcPr>
            <w:tcW w:w="270" w:type="dxa"/>
          </w:tcPr>
          <w:p w14:paraId="6ABD2DF7" w14:textId="77777777" w:rsidR="00331221" w:rsidRPr="002A3433" w:rsidRDefault="00331221" w:rsidP="00331221">
            <w:pPr>
              <w:tabs>
                <w:tab w:val="decimal" w:pos="975"/>
              </w:tabs>
              <w:spacing w:line="380" w:lineRule="atLeast"/>
              <w:ind w:left="-108" w:right="-108"/>
              <w:rPr>
                <w:rFonts w:cs="Times New Roman"/>
                <w:szCs w:val="22"/>
                <w:lang w:val="en-US" w:bidi="th-TH"/>
              </w:rPr>
            </w:pPr>
          </w:p>
        </w:tc>
        <w:tc>
          <w:tcPr>
            <w:tcW w:w="1080" w:type="dxa"/>
          </w:tcPr>
          <w:p w14:paraId="769956A3" w14:textId="5C968A3F" w:rsidR="00331221" w:rsidRPr="00EC68C6" w:rsidRDefault="00331221" w:rsidP="00331221">
            <w:pPr>
              <w:pStyle w:val="30"/>
              <w:tabs>
                <w:tab w:val="clear" w:pos="360"/>
                <w:tab w:val="clear" w:pos="720"/>
                <w:tab w:val="decimal" w:pos="843"/>
              </w:tabs>
              <w:spacing w:line="380" w:lineRule="atLeast"/>
              <w:ind w:right="-108"/>
              <w:rPr>
                <w:rFonts w:cstheme="minorBidi"/>
                <w:lang w:val="en-US"/>
              </w:rPr>
            </w:pPr>
            <w:r>
              <w:rPr>
                <w:rFonts w:cs="Times New Roman"/>
                <w:lang w:val="en-US"/>
              </w:rPr>
              <w:t>78</w:t>
            </w:r>
          </w:p>
        </w:tc>
      </w:tr>
      <w:tr w:rsidR="00331221" w:rsidRPr="00D5785C" w14:paraId="334D31D8" w14:textId="77777777" w:rsidTr="00C6467A">
        <w:trPr>
          <w:cantSplit/>
          <w:trHeight w:val="101"/>
        </w:trPr>
        <w:tc>
          <w:tcPr>
            <w:tcW w:w="4320" w:type="dxa"/>
          </w:tcPr>
          <w:p w14:paraId="001138DD" w14:textId="77777777" w:rsidR="00331221" w:rsidRPr="00D5785C" w:rsidRDefault="00331221" w:rsidP="00331221">
            <w:pPr>
              <w:spacing w:line="380" w:lineRule="atLeast"/>
              <w:ind w:right="-108"/>
              <w:jc w:val="both"/>
              <w:rPr>
                <w:rFonts w:cs="Times New Roman"/>
                <w:szCs w:val="22"/>
              </w:rPr>
            </w:pPr>
            <w:r w:rsidRPr="00D5785C">
              <w:rPr>
                <w:rFonts w:cs="Times New Roman"/>
                <w:szCs w:val="22"/>
              </w:rPr>
              <w:t>Purchase of goods</w:t>
            </w:r>
          </w:p>
        </w:tc>
        <w:tc>
          <w:tcPr>
            <w:tcW w:w="1080" w:type="dxa"/>
          </w:tcPr>
          <w:p w14:paraId="2FBF330E" w14:textId="6C098E9D" w:rsidR="00331221" w:rsidRPr="00D5785C" w:rsidRDefault="00331221" w:rsidP="00331221">
            <w:pPr>
              <w:pStyle w:val="30"/>
              <w:tabs>
                <w:tab w:val="clear" w:pos="360"/>
                <w:tab w:val="clear" w:pos="720"/>
                <w:tab w:val="decimal" w:pos="861"/>
              </w:tabs>
              <w:spacing w:line="380" w:lineRule="atLeast"/>
              <w:ind w:left="-108" w:right="-108"/>
              <w:rPr>
                <w:rFonts w:cs="Times New Roman"/>
                <w:lang w:val="en-US"/>
              </w:rPr>
            </w:pPr>
            <w:r w:rsidRPr="002A3433">
              <w:rPr>
                <w:rFonts w:cs="Times New Roman"/>
                <w:cs/>
                <w:lang w:val="en-US"/>
              </w:rPr>
              <w:t>12</w:t>
            </w:r>
            <w:r w:rsidRPr="002A3433">
              <w:rPr>
                <w:rFonts w:cs="Times New Roman"/>
                <w:lang w:val="en-US"/>
              </w:rPr>
              <w:t>,</w:t>
            </w:r>
            <w:r w:rsidRPr="002A3433">
              <w:rPr>
                <w:rFonts w:cs="Times New Roman"/>
                <w:cs/>
                <w:lang w:val="en-US"/>
              </w:rPr>
              <w:t>722</w:t>
            </w:r>
          </w:p>
        </w:tc>
        <w:tc>
          <w:tcPr>
            <w:tcW w:w="270" w:type="dxa"/>
          </w:tcPr>
          <w:p w14:paraId="55165F7A"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5659A60F" w14:textId="46E4207E" w:rsidR="00331221" w:rsidRPr="00D5785C" w:rsidRDefault="00331221" w:rsidP="00331221">
            <w:pPr>
              <w:pStyle w:val="30"/>
              <w:tabs>
                <w:tab w:val="clear" w:pos="360"/>
                <w:tab w:val="clear" w:pos="720"/>
                <w:tab w:val="decimal" w:pos="843"/>
              </w:tabs>
              <w:spacing w:line="380" w:lineRule="atLeast"/>
              <w:ind w:right="-108"/>
              <w:rPr>
                <w:rFonts w:cs="Times New Roman"/>
                <w:lang w:val="en-US"/>
              </w:rPr>
            </w:pPr>
            <w:r>
              <w:rPr>
                <w:rFonts w:cs="Times New Roman"/>
                <w:lang w:val="en-US"/>
              </w:rPr>
              <w:t>1,698,299</w:t>
            </w:r>
          </w:p>
        </w:tc>
        <w:tc>
          <w:tcPr>
            <w:tcW w:w="270" w:type="dxa"/>
          </w:tcPr>
          <w:p w14:paraId="48446604"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030A75C2" w14:textId="1F22114B" w:rsidR="00331221" w:rsidRPr="00331221" w:rsidRDefault="00331221" w:rsidP="00331221">
            <w:pPr>
              <w:pStyle w:val="30"/>
              <w:tabs>
                <w:tab w:val="clear" w:pos="360"/>
                <w:tab w:val="clear" w:pos="720"/>
                <w:tab w:val="decimal" w:pos="886"/>
              </w:tabs>
              <w:spacing w:line="380" w:lineRule="atLeast"/>
              <w:ind w:right="-108"/>
              <w:rPr>
                <w:rFonts w:cs="Times New Roman"/>
                <w:lang w:val="en-US"/>
              </w:rPr>
            </w:pPr>
            <w:r w:rsidRPr="002A3433">
              <w:rPr>
                <w:rFonts w:cs="Times New Roman"/>
                <w:cs/>
                <w:lang w:val="en-US"/>
              </w:rPr>
              <w:t>12</w:t>
            </w:r>
            <w:r w:rsidRPr="002A3433">
              <w:rPr>
                <w:rFonts w:cs="Times New Roman"/>
                <w:lang w:val="en-US"/>
              </w:rPr>
              <w:t>,</w:t>
            </w:r>
            <w:r w:rsidRPr="002A3433">
              <w:rPr>
                <w:rFonts w:cs="Times New Roman"/>
                <w:cs/>
                <w:lang w:val="en-US"/>
              </w:rPr>
              <w:t>722</w:t>
            </w:r>
          </w:p>
        </w:tc>
        <w:tc>
          <w:tcPr>
            <w:tcW w:w="270" w:type="dxa"/>
          </w:tcPr>
          <w:p w14:paraId="43543FD6" w14:textId="77777777" w:rsidR="00331221" w:rsidRPr="002A3433" w:rsidRDefault="00331221" w:rsidP="00331221">
            <w:pPr>
              <w:tabs>
                <w:tab w:val="decimal" w:pos="975"/>
              </w:tabs>
              <w:spacing w:line="380" w:lineRule="atLeast"/>
              <w:ind w:right="-108"/>
              <w:rPr>
                <w:rFonts w:cs="Times New Roman"/>
                <w:szCs w:val="22"/>
                <w:lang w:val="en-US" w:bidi="th-TH"/>
              </w:rPr>
            </w:pPr>
          </w:p>
        </w:tc>
        <w:tc>
          <w:tcPr>
            <w:tcW w:w="1080" w:type="dxa"/>
          </w:tcPr>
          <w:p w14:paraId="1221BC9B" w14:textId="164273FF" w:rsidR="00331221" w:rsidRPr="00D5785C" w:rsidRDefault="00331221" w:rsidP="00331221">
            <w:pPr>
              <w:pStyle w:val="30"/>
              <w:tabs>
                <w:tab w:val="clear" w:pos="360"/>
                <w:tab w:val="clear" w:pos="720"/>
                <w:tab w:val="decimal" w:pos="886"/>
              </w:tabs>
              <w:spacing w:line="380" w:lineRule="atLeast"/>
              <w:ind w:right="-108"/>
              <w:rPr>
                <w:rFonts w:cs="Times New Roman"/>
                <w:lang w:val="en-US"/>
              </w:rPr>
            </w:pPr>
            <w:r>
              <w:rPr>
                <w:rFonts w:cs="Times New Roman"/>
                <w:lang w:val="en-US"/>
              </w:rPr>
              <w:t>1,698,299</w:t>
            </w:r>
          </w:p>
        </w:tc>
      </w:tr>
      <w:tr w:rsidR="00331221" w:rsidRPr="00D5785C" w14:paraId="26343C77" w14:textId="77777777" w:rsidTr="00C6467A">
        <w:trPr>
          <w:cantSplit/>
          <w:trHeight w:val="101"/>
        </w:trPr>
        <w:tc>
          <w:tcPr>
            <w:tcW w:w="4320" w:type="dxa"/>
          </w:tcPr>
          <w:p w14:paraId="1DC690B9" w14:textId="14F807BE" w:rsidR="00331221" w:rsidRPr="00D5785C" w:rsidRDefault="00331221" w:rsidP="00331221">
            <w:pPr>
              <w:spacing w:line="380" w:lineRule="atLeast"/>
              <w:ind w:right="-108"/>
              <w:jc w:val="both"/>
              <w:rPr>
                <w:rFonts w:cs="Times New Roman"/>
                <w:szCs w:val="22"/>
              </w:rPr>
            </w:pPr>
            <w:r>
              <w:rPr>
                <w:szCs w:val="22"/>
              </w:rPr>
              <w:t>Service fee charged from</w:t>
            </w:r>
          </w:p>
        </w:tc>
        <w:tc>
          <w:tcPr>
            <w:tcW w:w="1080" w:type="dxa"/>
          </w:tcPr>
          <w:p w14:paraId="65AAD841" w14:textId="77777777" w:rsidR="00331221" w:rsidRPr="00D5785C" w:rsidRDefault="00331221" w:rsidP="00331221">
            <w:pPr>
              <w:pStyle w:val="30"/>
              <w:tabs>
                <w:tab w:val="clear" w:pos="360"/>
                <w:tab w:val="clear" w:pos="720"/>
                <w:tab w:val="decimal" w:pos="861"/>
              </w:tabs>
              <w:spacing w:line="380" w:lineRule="atLeast"/>
              <w:ind w:left="-108" w:right="-108"/>
              <w:rPr>
                <w:rFonts w:cs="Times New Roman"/>
                <w:lang w:val="en-US"/>
              </w:rPr>
            </w:pPr>
          </w:p>
        </w:tc>
        <w:tc>
          <w:tcPr>
            <w:tcW w:w="270" w:type="dxa"/>
          </w:tcPr>
          <w:p w14:paraId="663727A7"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6CF91D0A" w14:textId="77777777" w:rsidR="00331221" w:rsidRPr="00D5785C" w:rsidRDefault="00331221" w:rsidP="00331221">
            <w:pPr>
              <w:pStyle w:val="30"/>
              <w:tabs>
                <w:tab w:val="clear" w:pos="360"/>
                <w:tab w:val="clear" w:pos="720"/>
                <w:tab w:val="decimal" w:pos="843"/>
              </w:tabs>
              <w:spacing w:line="380" w:lineRule="atLeast"/>
              <w:ind w:right="-108"/>
              <w:rPr>
                <w:rFonts w:cs="Times New Roman"/>
                <w:lang w:val="en-US"/>
              </w:rPr>
            </w:pPr>
          </w:p>
        </w:tc>
        <w:tc>
          <w:tcPr>
            <w:tcW w:w="270" w:type="dxa"/>
          </w:tcPr>
          <w:p w14:paraId="2BDBEDA3"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2F385A5C" w14:textId="77777777" w:rsidR="00331221" w:rsidRPr="00D5785C" w:rsidRDefault="00331221" w:rsidP="00331221">
            <w:pPr>
              <w:pStyle w:val="30"/>
              <w:tabs>
                <w:tab w:val="clear" w:pos="360"/>
                <w:tab w:val="clear" w:pos="720"/>
                <w:tab w:val="decimal" w:pos="886"/>
              </w:tabs>
              <w:spacing w:line="380" w:lineRule="atLeast"/>
              <w:ind w:right="-108"/>
              <w:rPr>
                <w:rFonts w:cs="Times New Roman"/>
                <w:lang w:val="en-US"/>
              </w:rPr>
            </w:pPr>
          </w:p>
        </w:tc>
        <w:tc>
          <w:tcPr>
            <w:tcW w:w="270" w:type="dxa"/>
          </w:tcPr>
          <w:p w14:paraId="1FEF5497"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3B8CDE2D" w14:textId="77777777" w:rsidR="00331221" w:rsidRPr="00D5785C" w:rsidRDefault="00331221" w:rsidP="00331221">
            <w:pPr>
              <w:pStyle w:val="30"/>
              <w:tabs>
                <w:tab w:val="clear" w:pos="360"/>
                <w:tab w:val="clear" w:pos="720"/>
                <w:tab w:val="decimal" w:pos="886"/>
              </w:tabs>
              <w:spacing w:line="380" w:lineRule="atLeast"/>
              <w:ind w:right="-108"/>
              <w:rPr>
                <w:rFonts w:cs="Times New Roman"/>
                <w:lang w:val="en-US"/>
              </w:rPr>
            </w:pPr>
          </w:p>
        </w:tc>
      </w:tr>
      <w:tr w:rsidR="00331221" w:rsidRPr="00D5785C" w14:paraId="48C72C1F" w14:textId="77777777" w:rsidTr="00C6467A">
        <w:trPr>
          <w:cantSplit/>
          <w:trHeight w:val="101"/>
        </w:trPr>
        <w:tc>
          <w:tcPr>
            <w:tcW w:w="4320" w:type="dxa"/>
          </w:tcPr>
          <w:p w14:paraId="2B1B84E1" w14:textId="0A4DB22F" w:rsidR="00331221" w:rsidRPr="00D5785C" w:rsidRDefault="00331221" w:rsidP="00331221">
            <w:pPr>
              <w:spacing w:line="380" w:lineRule="atLeast"/>
              <w:ind w:left="162" w:right="-108"/>
              <w:jc w:val="both"/>
              <w:rPr>
                <w:rFonts w:cs="Times New Roman"/>
                <w:szCs w:val="22"/>
              </w:rPr>
            </w:pPr>
            <w:r>
              <w:rPr>
                <w:szCs w:val="22"/>
              </w:rPr>
              <w:t>a related party</w:t>
            </w:r>
          </w:p>
        </w:tc>
        <w:tc>
          <w:tcPr>
            <w:tcW w:w="1080" w:type="dxa"/>
          </w:tcPr>
          <w:p w14:paraId="59C56E80" w14:textId="45B11871" w:rsidR="00331221" w:rsidRPr="00D5785C" w:rsidRDefault="00331221" w:rsidP="00331221">
            <w:pPr>
              <w:pStyle w:val="30"/>
              <w:tabs>
                <w:tab w:val="clear" w:pos="360"/>
                <w:tab w:val="clear" w:pos="720"/>
                <w:tab w:val="decimal" w:pos="861"/>
              </w:tabs>
              <w:spacing w:line="380" w:lineRule="atLeast"/>
              <w:ind w:left="-108" w:right="-108"/>
              <w:rPr>
                <w:rFonts w:cs="Times New Roman"/>
                <w:lang w:val="en-US"/>
              </w:rPr>
            </w:pPr>
            <w:r w:rsidRPr="00331221">
              <w:rPr>
                <w:rFonts w:cs="Times New Roman"/>
                <w:cs/>
                <w:lang w:val="en-US"/>
              </w:rPr>
              <w:t>41</w:t>
            </w:r>
            <w:r w:rsidRPr="002A3433">
              <w:rPr>
                <w:rFonts w:cs="Times New Roman"/>
                <w:lang w:val="en-US"/>
              </w:rPr>
              <w:t>,</w:t>
            </w:r>
            <w:r w:rsidRPr="00331221">
              <w:rPr>
                <w:rFonts w:cs="Times New Roman"/>
                <w:cs/>
                <w:lang w:val="en-US"/>
              </w:rPr>
              <w:t>833</w:t>
            </w:r>
          </w:p>
        </w:tc>
        <w:tc>
          <w:tcPr>
            <w:tcW w:w="270" w:type="dxa"/>
          </w:tcPr>
          <w:p w14:paraId="062CF846"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063D4BC2" w14:textId="38BF6BB9" w:rsidR="00331221" w:rsidRPr="0068566A" w:rsidRDefault="00331221" w:rsidP="00331221">
            <w:pPr>
              <w:pStyle w:val="30"/>
              <w:tabs>
                <w:tab w:val="clear" w:pos="360"/>
                <w:tab w:val="clear" w:pos="720"/>
                <w:tab w:val="decimal" w:pos="843"/>
              </w:tabs>
              <w:spacing w:line="380" w:lineRule="atLeast"/>
              <w:ind w:right="-108"/>
              <w:rPr>
                <w:szCs w:val="28"/>
                <w:lang w:val="en-US"/>
              </w:rPr>
            </w:pPr>
            <w:r w:rsidRPr="00FB66C7">
              <w:rPr>
                <w:rFonts w:cs="Times New Roman"/>
                <w:lang w:val="en-US"/>
              </w:rPr>
              <w:t>42,126</w:t>
            </w:r>
          </w:p>
        </w:tc>
        <w:tc>
          <w:tcPr>
            <w:tcW w:w="270" w:type="dxa"/>
          </w:tcPr>
          <w:p w14:paraId="788FF909"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4651CAE0" w14:textId="07982E24" w:rsidR="00331221" w:rsidRPr="00D5785C" w:rsidRDefault="00331221" w:rsidP="00331221">
            <w:pPr>
              <w:pStyle w:val="30"/>
              <w:tabs>
                <w:tab w:val="clear" w:pos="360"/>
                <w:tab w:val="clear" w:pos="720"/>
                <w:tab w:val="decimal" w:pos="886"/>
              </w:tabs>
              <w:spacing w:line="380" w:lineRule="atLeast"/>
              <w:ind w:right="-108"/>
              <w:rPr>
                <w:rFonts w:cs="Times New Roman"/>
                <w:lang w:val="en-US"/>
              </w:rPr>
            </w:pPr>
            <w:r w:rsidRPr="00331221">
              <w:rPr>
                <w:rFonts w:cs="Times New Roman"/>
                <w:cs/>
                <w:lang w:val="en-US"/>
              </w:rPr>
              <w:t>41</w:t>
            </w:r>
            <w:r w:rsidRPr="002A3433">
              <w:rPr>
                <w:rFonts w:cs="Times New Roman"/>
                <w:lang w:val="en-US"/>
              </w:rPr>
              <w:t>,</w:t>
            </w:r>
            <w:r w:rsidRPr="00331221">
              <w:rPr>
                <w:rFonts w:cs="Times New Roman"/>
                <w:cs/>
                <w:lang w:val="en-US"/>
              </w:rPr>
              <w:t>833</w:t>
            </w:r>
          </w:p>
        </w:tc>
        <w:tc>
          <w:tcPr>
            <w:tcW w:w="270" w:type="dxa"/>
          </w:tcPr>
          <w:p w14:paraId="4AE0CFE9"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2D9503FF" w14:textId="0E68C0B3" w:rsidR="00331221" w:rsidRPr="00D5785C" w:rsidRDefault="00331221" w:rsidP="00331221">
            <w:pPr>
              <w:pStyle w:val="30"/>
              <w:tabs>
                <w:tab w:val="clear" w:pos="360"/>
                <w:tab w:val="clear" w:pos="720"/>
                <w:tab w:val="decimal" w:pos="886"/>
              </w:tabs>
              <w:spacing w:line="380" w:lineRule="atLeast"/>
              <w:ind w:right="-108"/>
              <w:rPr>
                <w:rFonts w:cs="Times New Roman"/>
                <w:lang w:val="en-US"/>
              </w:rPr>
            </w:pPr>
            <w:r w:rsidRPr="00FB66C7">
              <w:rPr>
                <w:rFonts w:cs="Times New Roman"/>
                <w:lang w:val="en-US"/>
              </w:rPr>
              <w:t>42,126</w:t>
            </w:r>
          </w:p>
        </w:tc>
      </w:tr>
      <w:tr w:rsidR="00331221" w:rsidRPr="00D5785C" w14:paraId="42657FB5" w14:textId="77777777" w:rsidTr="00C6467A">
        <w:trPr>
          <w:cantSplit/>
          <w:trHeight w:val="101"/>
        </w:trPr>
        <w:tc>
          <w:tcPr>
            <w:tcW w:w="4320" w:type="dxa"/>
          </w:tcPr>
          <w:p w14:paraId="337DF367" w14:textId="77777777" w:rsidR="00331221" w:rsidRPr="00D5785C" w:rsidRDefault="00331221" w:rsidP="00331221">
            <w:pPr>
              <w:spacing w:line="380" w:lineRule="atLeast"/>
              <w:ind w:right="-108"/>
              <w:jc w:val="both"/>
              <w:rPr>
                <w:rFonts w:cs="Times New Roman"/>
                <w:szCs w:val="22"/>
              </w:rPr>
            </w:pPr>
            <w:r w:rsidRPr="00D5785C">
              <w:rPr>
                <w:rFonts w:cs="Times New Roman"/>
                <w:szCs w:val="22"/>
              </w:rPr>
              <w:t>Expenses charged from related parties</w:t>
            </w:r>
          </w:p>
        </w:tc>
        <w:tc>
          <w:tcPr>
            <w:tcW w:w="1080" w:type="dxa"/>
          </w:tcPr>
          <w:p w14:paraId="01EF7849" w14:textId="3603872F" w:rsidR="00331221" w:rsidRPr="008A5465" w:rsidRDefault="00331221" w:rsidP="00331221">
            <w:pPr>
              <w:pStyle w:val="30"/>
              <w:tabs>
                <w:tab w:val="clear" w:pos="360"/>
                <w:tab w:val="clear" w:pos="720"/>
                <w:tab w:val="decimal" w:pos="861"/>
              </w:tabs>
              <w:spacing w:line="380" w:lineRule="atLeast"/>
              <w:ind w:left="-108" w:right="-108"/>
              <w:rPr>
                <w:rFonts w:cs="Times New Roman"/>
                <w:lang w:val="en-US"/>
              </w:rPr>
            </w:pPr>
            <w:r w:rsidRPr="00331221">
              <w:rPr>
                <w:rFonts w:cs="Times New Roman"/>
                <w:cs/>
                <w:lang w:val="en-US"/>
              </w:rPr>
              <w:t>3</w:t>
            </w:r>
            <w:r w:rsidRPr="00331221">
              <w:rPr>
                <w:rFonts w:cs="Times New Roman"/>
                <w:lang w:val="en-US"/>
              </w:rPr>
              <w:t>,6</w:t>
            </w:r>
            <w:r w:rsidRPr="00331221">
              <w:rPr>
                <w:rFonts w:cs="Times New Roman"/>
                <w:cs/>
                <w:lang w:val="en-US"/>
              </w:rPr>
              <w:t>07</w:t>
            </w:r>
          </w:p>
        </w:tc>
        <w:tc>
          <w:tcPr>
            <w:tcW w:w="270" w:type="dxa"/>
          </w:tcPr>
          <w:p w14:paraId="5AE62F08" w14:textId="77777777" w:rsidR="00331221" w:rsidRPr="00D5785C" w:rsidRDefault="00331221" w:rsidP="00331221">
            <w:pPr>
              <w:tabs>
                <w:tab w:val="decimal" w:pos="975"/>
              </w:tabs>
              <w:spacing w:line="380" w:lineRule="atLeast"/>
              <w:ind w:right="-108"/>
              <w:rPr>
                <w:rFonts w:cs="Times New Roman"/>
                <w:szCs w:val="22"/>
                <w:highlight w:val="yellow"/>
              </w:rPr>
            </w:pPr>
          </w:p>
        </w:tc>
        <w:tc>
          <w:tcPr>
            <w:tcW w:w="1080" w:type="dxa"/>
          </w:tcPr>
          <w:p w14:paraId="4BA72DAF" w14:textId="22946BE7" w:rsidR="00331221" w:rsidRPr="00D5785C" w:rsidRDefault="00331221" w:rsidP="00331221">
            <w:pPr>
              <w:pStyle w:val="30"/>
              <w:tabs>
                <w:tab w:val="clear" w:pos="360"/>
                <w:tab w:val="clear" w:pos="720"/>
                <w:tab w:val="decimal" w:pos="843"/>
              </w:tabs>
              <w:spacing w:line="380" w:lineRule="atLeast"/>
              <w:ind w:right="-108"/>
              <w:rPr>
                <w:rFonts w:cs="Times New Roman"/>
                <w:lang w:val="en-US"/>
              </w:rPr>
            </w:pPr>
            <w:r w:rsidRPr="00FB66C7">
              <w:rPr>
                <w:rFonts w:cs="Times New Roman"/>
                <w:lang w:val="en-US"/>
              </w:rPr>
              <w:t>5,564</w:t>
            </w:r>
          </w:p>
        </w:tc>
        <w:tc>
          <w:tcPr>
            <w:tcW w:w="270" w:type="dxa"/>
          </w:tcPr>
          <w:p w14:paraId="67907301"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2B98E4CD" w14:textId="632E92E1" w:rsidR="00331221" w:rsidRPr="008A5465" w:rsidRDefault="00331221" w:rsidP="00331221">
            <w:pPr>
              <w:pStyle w:val="30"/>
              <w:tabs>
                <w:tab w:val="clear" w:pos="360"/>
                <w:tab w:val="clear" w:pos="720"/>
                <w:tab w:val="decimal" w:pos="886"/>
              </w:tabs>
              <w:spacing w:line="380" w:lineRule="atLeast"/>
              <w:ind w:right="-108"/>
              <w:rPr>
                <w:rFonts w:cs="Times New Roman"/>
                <w:lang w:val="en-US"/>
              </w:rPr>
            </w:pPr>
            <w:r w:rsidRPr="00331221">
              <w:rPr>
                <w:rFonts w:cs="Times New Roman"/>
                <w:cs/>
                <w:lang w:val="en-US"/>
              </w:rPr>
              <w:t>3</w:t>
            </w:r>
            <w:r w:rsidRPr="00331221">
              <w:rPr>
                <w:rFonts w:cs="Times New Roman"/>
                <w:lang w:val="en-US"/>
              </w:rPr>
              <w:t>,6</w:t>
            </w:r>
            <w:r w:rsidRPr="00331221">
              <w:rPr>
                <w:rFonts w:cs="Times New Roman"/>
                <w:cs/>
                <w:lang w:val="en-US"/>
              </w:rPr>
              <w:t>07</w:t>
            </w:r>
          </w:p>
        </w:tc>
        <w:tc>
          <w:tcPr>
            <w:tcW w:w="270" w:type="dxa"/>
          </w:tcPr>
          <w:p w14:paraId="238E547B"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264BBB84" w14:textId="63B55C4E" w:rsidR="00331221" w:rsidRPr="0068566A" w:rsidRDefault="00331221" w:rsidP="00331221">
            <w:pPr>
              <w:pStyle w:val="30"/>
              <w:tabs>
                <w:tab w:val="clear" w:pos="360"/>
                <w:tab w:val="clear" w:pos="720"/>
                <w:tab w:val="decimal" w:pos="886"/>
              </w:tabs>
              <w:spacing w:line="380" w:lineRule="atLeast"/>
              <w:ind w:right="-108"/>
              <w:rPr>
                <w:rFonts w:cstheme="minorBidi"/>
                <w:cs/>
                <w:lang w:val="en-US"/>
              </w:rPr>
            </w:pPr>
            <w:r w:rsidRPr="00FB66C7">
              <w:rPr>
                <w:rFonts w:cs="Times New Roman"/>
                <w:lang w:val="en-US"/>
              </w:rPr>
              <w:t>5,564</w:t>
            </w:r>
          </w:p>
        </w:tc>
      </w:tr>
      <w:tr w:rsidR="00331221" w:rsidRPr="00D5785C" w14:paraId="7BE57366" w14:textId="77777777" w:rsidTr="00C6467A">
        <w:trPr>
          <w:cantSplit/>
          <w:trHeight w:val="101"/>
        </w:trPr>
        <w:tc>
          <w:tcPr>
            <w:tcW w:w="4320" w:type="dxa"/>
          </w:tcPr>
          <w:p w14:paraId="4AE12AE7" w14:textId="77777777" w:rsidR="00331221" w:rsidRPr="00D5785C" w:rsidRDefault="00331221" w:rsidP="00331221">
            <w:pPr>
              <w:spacing w:line="380" w:lineRule="atLeast"/>
              <w:ind w:right="-108"/>
              <w:jc w:val="both"/>
              <w:rPr>
                <w:rFonts w:cs="Times New Roman"/>
                <w:szCs w:val="22"/>
              </w:rPr>
            </w:pPr>
            <w:r w:rsidRPr="00D5785C">
              <w:rPr>
                <w:rFonts w:cs="Times New Roman"/>
                <w:szCs w:val="22"/>
              </w:rPr>
              <w:t>Royalty expense</w:t>
            </w:r>
          </w:p>
        </w:tc>
        <w:tc>
          <w:tcPr>
            <w:tcW w:w="1080" w:type="dxa"/>
          </w:tcPr>
          <w:p w14:paraId="3B37CC31" w14:textId="4065F1A3" w:rsidR="00331221" w:rsidRPr="00D5785C" w:rsidRDefault="00331221" w:rsidP="00331221">
            <w:pPr>
              <w:pStyle w:val="30"/>
              <w:tabs>
                <w:tab w:val="clear" w:pos="360"/>
                <w:tab w:val="clear" w:pos="720"/>
                <w:tab w:val="decimal" w:pos="861"/>
              </w:tabs>
              <w:spacing w:line="380" w:lineRule="atLeast"/>
              <w:ind w:left="-108" w:right="-108"/>
              <w:rPr>
                <w:rFonts w:cs="Times New Roman"/>
                <w:lang w:val="en-US"/>
              </w:rPr>
            </w:pPr>
            <w:r w:rsidRPr="00331221">
              <w:rPr>
                <w:rFonts w:cs="Times New Roman"/>
                <w:lang w:val="en-US"/>
              </w:rPr>
              <w:t>27,532</w:t>
            </w:r>
          </w:p>
        </w:tc>
        <w:tc>
          <w:tcPr>
            <w:tcW w:w="270" w:type="dxa"/>
          </w:tcPr>
          <w:p w14:paraId="66A13955" w14:textId="77777777" w:rsidR="00331221" w:rsidRPr="00D5785C" w:rsidRDefault="00331221" w:rsidP="00331221">
            <w:pPr>
              <w:tabs>
                <w:tab w:val="decimal" w:pos="975"/>
              </w:tabs>
              <w:spacing w:line="380" w:lineRule="atLeast"/>
              <w:ind w:left="-108" w:right="-108"/>
              <w:rPr>
                <w:rFonts w:cs="Times New Roman"/>
                <w:szCs w:val="22"/>
                <w:highlight w:val="yellow"/>
              </w:rPr>
            </w:pPr>
          </w:p>
        </w:tc>
        <w:tc>
          <w:tcPr>
            <w:tcW w:w="1080" w:type="dxa"/>
          </w:tcPr>
          <w:p w14:paraId="5221614C" w14:textId="32FC52A3" w:rsidR="00331221" w:rsidRPr="00D5785C" w:rsidRDefault="00331221" w:rsidP="00331221">
            <w:pPr>
              <w:pStyle w:val="30"/>
              <w:tabs>
                <w:tab w:val="clear" w:pos="360"/>
                <w:tab w:val="clear" w:pos="720"/>
                <w:tab w:val="decimal" w:pos="843"/>
              </w:tabs>
              <w:spacing w:line="380" w:lineRule="atLeast"/>
              <w:ind w:left="-108" w:right="-108"/>
              <w:rPr>
                <w:rFonts w:cs="Times New Roman"/>
                <w:lang w:val="en-US"/>
              </w:rPr>
            </w:pPr>
            <w:r>
              <w:rPr>
                <w:rFonts w:cs="Times New Roman"/>
                <w:lang w:val="en-US"/>
              </w:rPr>
              <w:t>27,998</w:t>
            </w:r>
          </w:p>
        </w:tc>
        <w:tc>
          <w:tcPr>
            <w:tcW w:w="270" w:type="dxa"/>
          </w:tcPr>
          <w:p w14:paraId="659E7E45" w14:textId="77777777" w:rsidR="00331221" w:rsidRPr="00D5785C" w:rsidRDefault="00331221" w:rsidP="00331221">
            <w:pPr>
              <w:tabs>
                <w:tab w:val="decimal" w:pos="975"/>
              </w:tabs>
              <w:spacing w:line="380" w:lineRule="atLeast"/>
              <w:ind w:left="-108" w:right="-108"/>
              <w:rPr>
                <w:rFonts w:cs="Times New Roman"/>
                <w:szCs w:val="22"/>
              </w:rPr>
            </w:pPr>
          </w:p>
        </w:tc>
        <w:tc>
          <w:tcPr>
            <w:tcW w:w="1080" w:type="dxa"/>
          </w:tcPr>
          <w:p w14:paraId="0C5EF8DB" w14:textId="4E511DE2" w:rsidR="00331221" w:rsidRPr="00D5785C" w:rsidRDefault="00331221" w:rsidP="00331221">
            <w:pPr>
              <w:pStyle w:val="30"/>
              <w:tabs>
                <w:tab w:val="clear" w:pos="360"/>
                <w:tab w:val="clear" w:pos="720"/>
                <w:tab w:val="decimal" w:pos="886"/>
              </w:tabs>
              <w:spacing w:line="380" w:lineRule="atLeast"/>
              <w:ind w:right="-108"/>
              <w:rPr>
                <w:rFonts w:cs="Times New Roman"/>
                <w:lang w:val="en-US"/>
              </w:rPr>
            </w:pPr>
            <w:r w:rsidRPr="00331221">
              <w:rPr>
                <w:rFonts w:cs="Times New Roman"/>
                <w:lang w:val="en-US"/>
              </w:rPr>
              <w:t>27,532</w:t>
            </w:r>
          </w:p>
        </w:tc>
        <w:tc>
          <w:tcPr>
            <w:tcW w:w="270" w:type="dxa"/>
          </w:tcPr>
          <w:p w14:paraId="327DB097" w14:textId="77777777" w:rsidR="00331221" w:rsidRPr="00D5785C" w:rsidRDefault="00331221" w:rsidP="00331221">
            <w:pPr>
              <w:tabs>
                <w:tab w:val="decimal" w:pos="975"/>
              </w:tabs>
              <w:spacing w:line="380" w:lineRule="atLeast"/>
              <w:ind w:left="-108" w:right="-108"/>
              <w:rPr>
                <w:rFonts w:cs="Times New Roman"/>
                <w:szCs w:val="22"/>
                <w:lang w:val="en-US" w:bidi="th-TH"/>
              </w:rPr>
            </w:pPr>
          </w:p>
        </w:tc>
        <w:tc>
          <w:tcPr>
            <w:tcW w:w="1080" w:type="dxa"/>
          </w:tcPr>
          <w:p w14:paraId="1AEC7231" w14:textId="3FA30EE7" w:rsidR="00331221" w:rsidRPr="00D5785C" w:rsidRDefault="00331221" w:rsidP="00331221">
            <w:pPr>
              <w:pStyle w:val="30"/>
              <w:tabs>
                <w:tab w:val="clear" w:pos="360"/>
                <w:tab w:val="clear" w:pos="720"/>
                <w:tab w:val="decimal" w:pos="886"/>
              </w:tabs>
              <w:spacing w:line="380" w:lineRule="atLeast"/>
              <w:ind w:left="-108" w:right="-108"/>
              <w:rPr>
                <w:rFonts w:cs="Times New Roman"/>
                <w:lang w:val="en-US"/>
              </w:rPr>
            </w:pPr>
            <w:r>
              <w:rPr>
                <w:rFonts w:cs="Times New Roman"/>
                <w:lang w:val="en-US"/>
              </w:rPr>
              <w:t>27,998</w:t>
            </w:r>
          </w:p>
        </w:tc>
      </w:tr>
    </w:tbl>
    <w:p w14:paraId="7FA623C3" w14:textId="77777777" w:rsidR="002737D7" w:rsidRDefault="002737D7" w:rsidP="00BE42F2">
      <w:pPr>
        <w:spacing w:line="380" w:lineRule="atLeast"/>
        <w:rPr>
          <w:sz w:val="20"/>
          <w:szCs w:val="18"/>
          <w:cs/>
          <w:lang w:bidi="th-TH"/>
        </w:rPr>
        <w:sectPr w:rsidR="002737D7" w:rsidSect="003C6B8A">
          <w:headerReference w:type="default" r:id="rId13"/>
          <w:footerReference w:type="default" r:id="rId14"/>
          <w:pgSz w:w="11907" w:h="16840"/>
          <w:pgMar w:top="691" w:right="1152" w:bottom="576" w:left="1152" w:header="720" w:footer="720" w:gutter="0"/>
          <w:cols w:space="720"/>
          <w:docGrid w:linePitch="299"/>
        </w:sectPr>
      </w:pPr>
    </w:p>
    <w:p w14:paraId="1C3157B3" w14:textId="08EDF539" w:rsidR="00557389" w:rsidRDefault="00BC6F8C" w:rsidP="00BE42F2">
      <w:pPr>
        <w:spacing w:line="360" w:lineRule="atLeast"/>
        <w:ind w:left="547"/>
        <w:outlineLvl w:val="1"/>
        <w:rPr>
          <w:szCs w:val="22"/>
        </w:rPr>
      </w:pPr>
      <w:r w:rsidRPr="003F4CEA">
        <w:rPr>
          <w:szCs w:val="22"/>
        </w:rPr>
        <w:t xml:space="preserve">Balances as at </w:t>
      </w:r>
      <w:r w:rsidR="006D3547">
        <w:rPr>
          <w:szCs w:val="22"/>
        </w:rPr>
        <w:t xml:space="preserve">30 June </w:t>
      </w:r>
      <w:r w:rsidR="005A21C3">
        <w:rPr>
          <w:szCs w:val="22"/>
        </w:rPr>
        <w:t>20</w:t>
      </w:r>
      <w:r w:rsidR="00AB4558">
        <w:rPr>
          <w:szCs w:val="22"/>
        </w:rPr>
        <w:t>2</w:t>
      </w:r>
      <w:r w:rsidR="006D3547">
        <w:rPr>
          <w:szCs w:val="22"/>
        </w:rPr>
        <w:t>5</w:t>
      </w:r>
      <w:r w:rsidR="00AB5A66">
        <w:rPr>
          <w:szCs w:val="22"/>
        </w:rPr>
        <w:t xml:space="preserve"> and </w:t>
      </w:r>
      <w:r w:rsidR="005A21C3">
        <w:rPr>
          <w:szCs w:val="22"/>
        </w:rPr>
        <w:t>31 March 20</w:t>
      </w:r>
      <w:r w:rsidR="00634CC2">
        <w:rPr>
          <w:szCs w:val="22"/>
        </w:rPr>
        <w:t>2</w:t>
      </w:r>
      <w:r w:rsidR="006D3547">
        <w:rPr>
          <w:szCs w:val="22"/>
        </w:rPr>
        <w:t>5</w:t>
      </w:r>
      <w:r w:rsidR="00AB5A66">
        <w:rPr>
          <w:szCs w:val="22"/>
        </w:rPr>
        <w:t xml:space="preserve"> </w:t>
      </w:r>
      <w:r w:rsidRPr="003F4CEA">
        <w:rPr>
          <w:szCs w:val="22"/>
        </w:rPr>
        <w:t>with related parties were as follows:</w:t>
      </w:r>
    </w:p>
    <w:p w14:paraId="567261DF" w14:textId="77777777" w:rsidR="00BE42F2" w:rsidRPr="00A1552E" w:rsidRDefault="00BE42F2" w:rsidP="00BE42F2">
      <w:pPr>
        <w:spacing w:line="360" w:lineRule="atLeast"/>
        <w:ind w:left="547"/>
        <w:rPr>
          <w:sz w:val="10"/>
          <w:szCs w:val="10"/>
        </w:rPr>
      </w:pPr>
    </w:p>
    <w:tbl>
      <w:tblPr>
        <w:tblW w:w="9450" w:type="dxa"/>
        <w:tblInd w:w="450" w:type="dxa"/>
        <w:tblLayout w:type="fixed"/>
        <w:tblLook w:val="0000" w:firstRow="0" w:lastRow="0" w:firstColumn="0" w:lastColumn="0" w:noHBand="0" w:noVBand="0"/>
      </w:tblPr>
      <w:tblGrid>
        <w:gridCol w:w="3780"/>
        <w:gridCol w:w="1260"/>
        <w:gridCol w:w="270"/>
        <w:gridCol w:w="1170"/>
        <w:gridCol w:w="270"/>
        <w:gridCol w:w="1260"/>
        <w:gridCol w:w="270"/>
        <w:gridCol w:w="1170"/>
      </w:tblGrid>
      <w:tr w:rsidR="00A22FD1" w14:paraId="1BC11606" w14:textId="77777777" w:rsidTr="00C6467A">
        <w:trPr>
          <w:cantSplit/>
          <w:trHeight w:val="60"/>
          <w:tblHeader/>
        </w:trPr>
        <w:tc>
          <w:tcPr>
            <w:tcW w:w="3780" w:type="dxa"/>
          </w:tcPr>
          <w:p w14:paraId="32631D47" w14:textId="77777777" w:rsidR="00A22FD1" w:rsidRPr="003F4CEA" w:rsidRDefault="00A22FD1" w:rsidP="00BE42F2">
            <w:pPr>
              <w:spacing w:line="360" w:lineRule="atLeast"/>
              <w:ind w:right="29"/>
              <w:rPr>
                <w:b/>
                <w:bCs/>
                <w:szCs w:val="22"/>
              </w:rPr>
            </w:pPr>
          </w:p>
        </w:tc>
        <w:tc>
          <w:tcPr>
            <w:tcW w:w="2700" w:type="dxa"/>
            <w:gridSpan w:val="3"/>
          </w:tcPr>
          <w:p w14:paraId="2B3B4A56" w14:textId="2BDA31E4" w:rsidR="00A22FD1" w:rsidRDefault="00A22FD1" w:rsidP="00BE42F2">
            <w:pPr>
              <w:spacing w:line="360" w:lineRule="atLeast"/>
              <w:ind w:left="-108" w:right="-108"/>
              <w:jc w:val="center"/>
              <w:rPr>
                <w:szCs w:val="22"/>
              </w:rPr>
            </w:pPr>
            <w:r w:rsidRPr="004A7E01">
              <w:rPr>
                <w:rFonts w:cs="Times New Roman"/>
                <w:b/>
                <w:bCs/>
                <w:lang w:val="en-US"/>
              </w:rPr>
              <w:t>Consolidated</w:t>
            </w:r>
          </w:p>
        </w:tc>
        <w:tc>
          <w:tcPr>
            <w:tcW w:w="270" w:type="dxa"/>
            <w:vAlign w:val="center"/>
          </w:tcPr>
          <w:p w14:paraId="1C9F7F3D" w14:textId="77777777" w:rsidR="00A22FD1" w:rsidRPr="003F4CEA" w:rsidRDefault="00A22FD1" w:rsidP="00BE42F2">
            <w:pPr>
              <w:spacing w:line="360" w:lineRule="atLeast"/>
              <w:ind w:left="-108" w:right="-108"/>
              <w:jc w:val="center"/>
              <w:rPr>
                <w:i/>
                <w:iCs/>
                <w:szCs w:val="22"/>
              </w:rPr>
            </w:pPr>
          </w:p>
        </w:tc>
        <w:tc>
          <w:tcPr>
            <w:tcW w:w="2700" w:type="dxa"/>
            <w:gridSpan w:val="3"/>
          </w:tcPr>
          <w:p w14:paraId="3A3198D6" w14:textId="37123725" w:rsidR="00A22FD1" w:rsidRDefault="00A22FD1" w:rsidP="00BE42F2">
            <w:pPr>
              <w:spacing w:line="360" w:lineRule="atLeast"/>
              <w:ind w:left="-108" w:right="-108"/>
              <w:jc w:val="center"/>
              <w:rPr>
                <w:szCs w:val="22"/>
              </w:rPr>
            </w:pPr>
            <w:r w:rsidRPr="004A7E01">
              <w:rPr>
                <w:rFonts w:cs="Times New Roman"/>
                <w:b/>
                <w:bCs/>
                <w:lang w:val="en-US"/>
              </w:rPr>
              <w:t>Separate</w:t>
            </w:r>
          </w:p>
        </w:tc>
      </w:tr>
      <w:tr w:rsidR="00A22FD1" w14:paraId="70FF8EDD" w14:textId="77777777" w:rsidTr="00C6467A">
        <w:trPr>
          <w:cantSplit/>
          <w:trHeight w:val="60"/>
          <w:tblHeader/>
        </w:trPr>
        <w:tc>
          <w:tcPr>
            <w:tcW w:w="3780" w:type="dxa"/>
          </w:tcPr>
          <w:p w14:paraId="11043526" w14:textId="77777777" w:rsidR="00A22FD1" w:rsidRPr="003F4CEA" w:rsidRDefault="00A22FD1" w:rsidP="00BE42F2">
            <w:pPr>
              <w:spacing w:line="360" w:lineRule="atLeast"/>
              <w:ind w:right="29"/>
              <w:rPr>
                <w:b/>
                <w:bCs/>
                <w:szCs w:val="22"/>
              </w:rPr>
            </w:pPr>
          </w:p>
        </w:tc>
        <w:tc>
          <w:tcPr>
            <w:tcW w:w="2700" w:type="dxa"/>
            <w:gridSpan w:val="3"/>
          </w:tcPr>
          <w:p w14:paraId="6E929862" w14:textId="6CB8B079" w:rsidR="00A22FD1" w:rsidRDefault="00A22FD1" w:rsidP="00BE42F2">
            <w:pPr>
              <w:spacing w:line="360" w:lineRule="atLeast"/>
              <w:ind w:left="-108" w:right="-108"/>
              <w:jc w:val="center"/>
              <w:rPr>
                <w:szCs w:val="22"/>
              </w:rPr>
            </w:pPr>
            <w:r w:rsidRPr="004A7E01">
              <w:rPr>
                <w:rFonts w:cs="Times New Roman"/>
                <w:b/>
                <w:bCs/>
                <w:lang w:val="en-US"/>
              </w:rPr>
              <w:t>financial statements</w:t>
            </w:r>
          </w:p>
        </w:tc>
        <w:tc>
          <w:tcPr>
            <w:tcW w:w="270" w:type="dxa"/>
            <w:vAlign w:val="center"/>
          </w:tcPr>
          <w:p w14:paraId="08ECCF3B" w14:textId="77777777" w:rsidR="00A22FD1" w:rsidRPr="003F4CEA" w:rsidRDefault="00A22FD1" w:rsidP="00BE42F2">
            <w:pPr>
              <w:spacing w:line="360" w:lineRule="atLeast"/>
              <w:ind w:left="-108" w:right="-108"/>
              <w:jc w:val="center"/>
              <w:rPr>
                <w:i/>
                <w:iCs/>
                <w:szCs w:val="22"/>
              </w:rPr>
            </w:pPr>
          </w:p>
        </w:tc>
        <w:tc>
          <w:tcPr>
            <w:tcW w:w="2700" w:type="dxa"/>
            <w:gridSpan w:val="3"/>
          </w:tcPr>
          <w:p w14:paraId="03305A29" w14:textId="50DA69CC" w:rsidR="00A22FD1" w:rsidRDefault="00A22FD1" w:rsidP="00BE42F2">
            <w:pPr>
              <w:spacing w:line="360" w:lineRule="atLeast"/>
              <w:ind w:left="-108" w:right="-108"/>
              <w:jc w:val="center"/>
              <w:rPr>
                <w:szCs w:val="22"/>
              </w:rPr>
            </w:pPr>
            <w:r w:rsidRPr="004A7E01">
              <w:rPr>
                <w:rFonts w:cs="Times New Roman"/>
                <w:b/>
                <w:bCs/>
                <w:lang w:val="en-US"/>
              </w:rPr>
              <w:t>financial statements</w:t>
            </w:r>
          </w:p>
        </w:tc>
      </w:tr>
      <w:tr w:rsidR="00DD4A06" w14:paraId="6DC4A3C6" w14:textId="77777777" w:rsidTr="00C6467A">
        <w:trPr>
          <w:cantSplit/>
          <w:trHeight w:val="60"/>
          <w:tblHeader/>
        </w:trPr>
        <w:tc>
          <w:tcPr>
            <w:tcW w:w="3780" w:type="dxa"/>
          </w:tcPr>
          <w:p w14:paraId="4F10B695" w14:textId="77777777" w:rsidR="00DD4A06" w:rsidRPr="003F4CEA" w:rsidRDefault="00DD4A06" w:rsidP="00DD4A06">
            <w:pPr>
              <w:spacing w:line="360" w:lineRule="atLeast"/>
              <w:ind w:right="29"/>
              <w:rPr>
                <w:b/>
                <w:bCs/>
                <w:szCs w:val="22"/>
              </w:rPr>
            </w:pPr>
          </w:p>
        </w:tc>
        <w:tc>
          <w:tcPr>
            <w:tcW w:w="1260" w:type="dxa"/>
            <w:vAlign w:val="center"/>
          </w:tcPr>
          <w:p w14:paraId="4F395B7A" w14:textId="216E8A19" w:rsidR="00DD4A06" w:rsidRDefault="00DD4A06" w:rsidP="00DD4A06">
            <w:pPr>
              <w:spacing w:line="360" w:lineRule="atLeast"/>
              <w:ind w:left="-108" w:right="-108"/>
              <w:jc w:val="center"/>
              <w:rPr>
                <w:szCs w:val="22"/>
              </w:rPr>
            </w:pPr>
            <w:r w:rsidRPr="004A7E01">
              <w:rPr>
                <w:szCs w:val="22"/>
              </w:rPr>
              <w:t>30 June</w:t>
            </w:r>
          </w:p>
        </w:tc>
        <w:tc>
          <w:tcPr>
            <w:tcW w:w="270" w:type="dxa"/>
            <w:vAlign w:val="center"/>
          </w:tcPr>
          <w:p w14:paraId="66773FFE" w14:textId="77777777" w:rsidR="00DD4A06" w:rsidRPr="00A23527" w:rsidRDefault="00DD4A06" w:rsidP="00DD4A06">
            <w:pPr>
              <w:tabs>
                <w:tab w:val="decimal" w:pos="828"/>
                <w:tab w:val="decimal" w:pos="975"/>
              </w:tabs>
              <w:spacing w:line="360" w:lineRule="atLeast"/>
              <w:ind w:left="-108" w:right="-108"/>
              <w:rPr>
                <w:rFonts w:cs="Times New Roman"/>
                <w:szCs w:val="22"/>
                <w:lang w:val="en-US" w:bidi="th-TH"/>
              </w:rPr>
            </w:pPr>
          </w:p>
        </w:tc>
        <w:tc>
          <w:tcPr>
            <w:tcW w:w="1170" w:type="dxa"/>
            <w:vAlign w:val="center"/>
          </w:tcPr>
          <w:p w14:paraId="07DEE9F7" w14:textId="03BF5EFD" w:rsidR="00DD4A06" w:rsidRDefault="00DD4A06" w:rsidP="00DD4A06">
            <w:pPr>
              <w:spacing w:line="360" w:lineRule="atLeast"/>
              <w:ind w:left="-108" w:right="-108"/>
              <w:jc w:val="center"/>
              <w:rPr>
                <w:szCs w:val="22"/>
              </w:rPr>
            </w:pPr>
            <w:r>
              <w:rPr>
                <w:szCs w:val="22"/>
              </w:rPr>
              <w:t>31 March</w:t>
            </w:r>
          </w:p>
        </w:tc>
        <w:tc>
          <w:tcPr>
            <w:tcW w:w="270" w:type="dxa"/>
            <w:vAlign w:val="center"/>
          </w:tcPr>
          <w:p w14:paraId="0DC2516C" w14:textId="77777777" w:rsidR="00DD4A06" w:rsidRPr="003F4CEA" w:rsidRDefault="00DD4A06" w:rsidP="00DD4A06">
            <w:pPr>
              <w:spacing w:line="360" w:lineRule="atLeast"/>
              <w:ind w:left="-108" w:right="-108"/>
              <w:jc w:val="center"/>
              <w:rPr>
                <w:i/>
                <w:iCs/>
                <w:szCs w:val="22"/>
              </w:rPr>
            </w:pPr>
          </w:p>
        </w:tc>
        <w:tc>
          <w:tcPr>
            <w:tcW w:w="1260" w:type="dxa"/>
            <w:vAlign w:val="center"/>
          </w:tcPr>
          <w:p w14:paraId="72BA418C" w14:textId="56305BCA" w:rsidR="00DD4A06" w:rsidRDefault="00DD4A06" w:rsidP="00DD4A06">
            <w:pPr>
              <w:spacing w:line="360" w:lineRule="atLeast"/>
              <w:ind w:left="-108" w:right="-108"/>
              <w:jc w:val="center"/>
              <w:rPr>
                <w:szCs w:val="22"/>
              </w:rPr>
            </w:pPr>
            <w:r w:rsidRPr="004A7E01">
              <w:rPr>
                <w:szCs w:val="22"/>
              </w:rPr>
              <w:t>30 June</w:t>
            </w:r>
          </w:p>
        </w:tc>
        <w:tc>
          <w:tcPr>
            <w:tcW w:w="270" w:type="dxa"/>
            <w:vAlign w:val="center"/>
          </w:tcPr>
          <w:p w14:paraId="6E71833B" w14:textId="77777777" w:rsidR="00DD4A06" w:rsidRPr="003F4CEA" w:rsidRDefault="00DD4A06" w:rsidP="00DD4A06">
            <w:pPr>
              <w:spacing w:line="360" w:lineRule="atLeast"/>
              <w:ind w:left="-108" w:right="-108"/>
              <w:jc w:val="center"/>
              <w:rPr>
                <w:szCs w:val="22"/>
                <w:u w:val="single"/>
              </w:rPr>
            </w:pPr>
          </w:p>
        </w:tc>
        <w:tc>
          <w:tcPr>
            <w:tcW w:w="1170" w:type="dxa"/>
            <w:vAlign w:val="center"/>
          </w:tcPr>
          <w:p w14:paraId="13C45384" w14:textId="67DE05B1" w:rsidR="00DD4A06" w:rsidRDefault="00DD4A06" w:rsidP="00DD4A06">
            <w:pPr>
              <w:spacing w:line="360" w:lineRule="atLeast"/>
              <w:ind w:left="-108" w:right="-108"/>
              <w:jc w:val="center"/>
              <w:rPr>
                <w:szCs w:val="22"/>
              </w:rPr>
            </w:pPr>
            <w:r>
              <w:rPr>
                <w:szCs w:val="22"/>
              </w:rPr>
              <w:t>31 March</w:t>
            </w:r>
          </w:p>
        </w:tc>
      </w:tr>
      <w:tr w:rsidR="00DD4A06" w:rsidRPr="003F4CEA" w14:paraId="584154F1" w14:textId="77777777" w:rsidTr="00C6467A">
        <w:trPr>
          <w:cantSplit/>
          <w:trHeight w:val="60"/>
          <w:tblHeader/>
        </w:trPr>
        <w:tc>
          <w:tcPr>
            <w:tcW w:w="3780" w:type="dxa"/>
          </w:tcPr>
          <w:p w14:paraId="2BCBE54E" w14:textId="77777777" w:rsidR="00DD4A06" w:rsidRPr="003F4CEA" w:rsidRDefault="00DD4A06" w:rsidP="00DD4A06">
            <w:pPr>
              <w:spacing w:line="360" w:lineRule="atLeast"/>
              <w:ind w:right="29"/>
              <w:rPr>
                <w:b/>
                <w:bCs/>
                <w:szCs w:val="22"/>
              </w:rPr>
            </w:pPr>
          </w:p>
        </w:tc>
        <w:tc>
          <w:tcPr>
            <w:tcW w:w="1260" w:type="dxa"/>
            <w:vAlign w:val="center"/>
          </w:tcPr>
          <w:p w14:paraId="4828BD46" w14:textId="687BA9E0" w:rsidR="00DD4A06" w:rsidRPr="003F4CEA" w:rsidRDefault="00DD4A06" w:rsidP="00DD4A06">
            <w:pPr>
              <w:spacing w:line="360" w:lineRule="atLeast"/>
              <w:ind w:left="-108" w:right="-108"/>
              <w:jc w:val="center"/>
              <w:rPr>
                <w:szCs w:val="22"/>
              </w:rPr>
            </w:pPr>
            <w:r>
              <w:rPr>
                <w:szCs w:val="22"/>
              </w:rPr>
              <w:t>2025</w:t>
            </w:r>
          </w:p>
        </w:tc>
        <w:tc>
          <w:tcPr>
            <w:tcW w:w="270" w:type="dxa"/>
            <w:vAlign w:val="center"/>
          </w:tcPr>
          <w:p w14:paraId="5DF1FB66" w14:textId="77777777" w:rsidR="00DD4A06" w:rsidRPr="00A23527" w:rsidRDefault="00DD4A06" w:rsidP="00DD4A06">
            <w:pPr>
              <w:tabs>
                <w:tab w:val="decimal" w:pos="828"/>
                <w:tab w:val="decimal" w:pos="975"/>
              </w:tabs>
              <w:spacing w:line="360" w:lineRule="atLeast"/>
              <w:ind w:left="-108" w:right="-108"/>
              <w:rPr>
                <w:rFonts w:cs="Times New Roman"/>
                <w:szCs w:val="22"/>
                <w:lang w:val="en-US" w:bidi="th-TH"/>
              </w:rPr>
            </w:pPr>
          </w:p>
        </w:tc>
        <w:tc>
          <w:tcPr>
            <w:tcW w:w="1170" w:type="dxa"/>
            <w:vAlign w:val="center"/>
          </w:tcPr>
          <w:p w14:paraId="27465125" w14:textId="4E6AF4B7" w:rsidR="00DD4A06" w:rsidRPr="003F4CEA" w:rsidRDefault="00DD4A06" w:rsidP="00DD4A06">
            <w:pPr>
              <w:spacing w:line="360" w:lineRule="atLeast"/>
              <w:ind w:left="-108" w:right="-108"/>
              <w:jc w:val="center"/>
              <w:rPr>
                <w:szCs w:val="22"/>
              </w:rPr>
            </w:pPr>
            <w:r>
              <w:rPr>
                <w:szCs w:val="22"/>
              </w:rPr>
              <w:t>2025</w:t>
            </w:r>
          </w:p>
        </w:tc>
        <w:tc>
          <w:tcPr>
            <w:tcW w:w="270" w:type="dxa"/>
            <w:vAlign w:val="center"/>
          </w:tcPr>
          <w:p w14:paraId="4FA3D128" w14:textId="77777777" w:rsidR="00DD4A06" w:rsidRPr="003F4CEA" w:rsidRDefault="00DD4A06" w:rsidP="00DD4A06">
            <w:pPr>
              <w:spacing w:line="360" w:lineRule="atLeast"/>
              <w:ind w:left="-108" w:right="-108"/>
              <w:jc w:val="center"/>
              <w:rPr>
                <w:i/>
                <w:iCs/>
                <w:szCs w:val="22"/>
              </w:rPr>
            </w:pPr>
          </w:p>
        </w:tc>
        <w:tc>
          <w:tcPr>
            <w:tcW w:w="1260" w:type="dxa"/>
            <w:vAlign w:val="center"/>
          </w:tcPr>
          <w:p w14:paraId="5A9BC7C4" w14:textId="23F058D9" w:rsidR="00DD4A06" w:rsidRPr="003F4CEA" w:rsidRDefault="00DD4A06" w:rsidP="00DD4A06">
            <w:pPr>
              <w:spacing w:line="360" w:lineRule="atLeast"/>
              <w:ind w:left="-108" w:right="-108"/>
              <w:jc w:val="center"/>
              <w:rPr>
                <w:szCs w:val="22"/>
              </w:rPr>
            </w:pPr>
            <w:r>
              <w:rPr>
                <w:szCs w:val="22"/>
              </w:rPr>
              <w:t>2025</w:t>
            </w:r>
          </w:p>
        </w:tc>
        <w:tc>
          <w:tcPr>
            <w:tcW w:w="270" w:type="dxa"/>
            <w:vAlign w:val="center"/>
          </w:tcPr>
          <w:p w14:paraId="254B9B0C" w14:textId="77777777" w:rsidR="00DD4A06" w:rsidRPr="003F4CEA" w:rsidRDefault="00DD4A06" w:rsidP="00DD4A06">
            <w:pPr>
              <w:spacing w:line="360" w:lineRule="atLeast"/>
              <w:ind w:left="-108" w:right="-108"/>
              <w:jc w:val="center"/>
              <w:rPr>
                <w:szCs w:val="22"/>
                <w:u w:val="single"/>
              </w:rPr>
            </w:pPr>
          </w:p>
        </w:tc>
        <w:tc>
          <w:tcPr>
            <w:tcW w:w="1170" w:type="dxa"/>
            <w:vAlign w:val="center"/>
          </w:tcPr>
          <w:p w14:paraId="6087E3F7" w14:textId="5A144102" w:rsidR="00DD4A06" w:rsidRPr="003F4CEA" w:rsidRDefault="00DD4A06" w:rsidP="00DD4A06">
            <w:pPr>
              <w:spacing w:line="360" w:lineRule="atLeast"/>
              <w:ind w:left="-108" w:right="-108"/>
              <w:jc w:val="center"/>
              <w:rPr>
                <w:szCs w:val="22"/>
              </w:rPr>
            </w:pPr>
            <w:r>
              <w:rPr>
                <w:szCs w:val="22"/>
              </w:rPr>
              <w:t>2025</w:t>
            </w:r>
          </w:p>
        </w:tc>
      </w:tr>
      <w:tr w:rsidR="00B17A3F" w14:paraId="50B0AFD4" w14:textId="77777777" w:rsidTr="00C6467A">
        <w:trPr>
          <w:cantSplit/>
          <w:trHeight w:val="60"/>
          <w:tblHeader/>
        </w:trPr>
        <w:tc>
          <w:tcPr>
            <w:tcW w:w="3780" w:type="dxa"/>
            <w:vAlign w:val="bottom"/>
          </w:tcPr>
          <w:p w14:paraId="48D43F07" w14:textId="77777777" w:rsidR="00B17A3F" w:rsidRPr="006D1D6F" w:rsidRDefault="00B17A3F" w:rsidP="00BE42F2">
            <w:pPr>
              <w:spacing w:line="360" w:lineRule="atLeast"/>
              <w:ind w:left="-18" w:right="-198"/>
              <w:rPr>
                <w:b/>
                <w:bCs/>
                <w:i/>
                <w:iCs/>
                <w:szCs w:val="22"/>
              </w:rPr>
            </w:pPr>
          </w:p>
        </w:tc>
        <w:tc>
          <w:tcPr>
            <w:tcW w:w="5670" w:type="dxa"/>
            <w:gridSpan w:val="7"/>
          </w:tcPr>
          <w:p w14:paraId="75F19A13" w14:textId="692683CA" w:rsidR="00B17A3F" w:rsidRDefault="00B17A3F" w:rsidP="00BE42F2">
            <w:pPr>
              <w:pStyle w:val="a3"/>
              <w:tabs>
                <w:tab w:val="decimal" w:pos="954"/>
              </w:tabs>
              <w:spacing w:line="360" w:lineRule="atLeast"/>
              <w:ind w:left="-18" w:right="-108"/>
              <w:jc w:val="center"/>
              <w:rPr>
                <w:lang w:val="en-US"/>
              </w:rPr>
            </w:pPr>
            <w:r w:rsidRPr="004A7E01">
              <w:rPr>
                <w:i/>
                <w:iCs/>
              </w:rPr>
              <w:t>(in thousand Baht)</w:t>
            </w:r>
          </w:p>
        </w:tc>
      </w:tr>
      <w:tr w:rsidR="00B84E5A" w14:paraId="05F8ED34" w14:textId="77777777" w:rsidTr="00C6467A">
        <w:trPr>
          <w:cantSplit/>
          <w:trHeight w:val="60"/>
        </w:trPr>
        <w:tc>
          <w:tcPr>
            <w:tcW w:w="3780" w:type="dxa"/>
            <w:vAlign w:val="bottom"/>
          </w:tcPr>
          <w:p w14:paraId="23154CD1" w14:textId="7165227E" w:rsidR="00B17A3F" w:rsidRPr="00306DC7" w:rsidRDefault="0076584F" w:rsidP="00BE42F2">
            <w:pPr>
              <w:spacing w:line="360" w:lineRule="atLeast"/>
              <w:ind w:left="-18" w:right="-198"/>
              <w:rPr>
                <w:szCs w:val="22"/>
                <w:highlight w:val="cyan"/>
              </w:rPr>
            </w:pPr>
            <w:r w:rsidRPr="00FC672D">
              <w:rPr>
                <w:b/>
                <w:bCs/>
                <w:i/>
                <w:iCs/>
                <w:szCs w:val="22"/>
              </w:rPr>
              <w:t>Trade a</w:t>
            </w:r>
            <w:r w:rsidR="00FC672D" w:rsidRPr="00FC672D">
              <w:rPr>
                <w:b/>
                <w:bCs/>
                <w:i/>
                <w:iCs/>
                <w:szCs w:val="22"/>
              </w:rPr>
              <w:t>ccounts</w:t>
            </w:r>
            <w:r w:rsidRPr="00FC672D">
              <w:rPr>
                <w:b/>
                <w:bCs/>
                <w:i/>
                <w:iCs/>
                <w:szCs w:val="22"/>
              </w:rPr>
              <w:t xml:space="preserve"> receivable</w:t>
            </w:r>
          </w:p>
        </w:tc>
        <w:tc>
          <w:tcPr>
            <w:tcW w:w="1260" w:type="dxa"/>
            <w:vAlign w:val="bottom"/>
          </w:tcPr>
          <w:p w14:paraId="0330A693" w14:textId="77777777" w:rsidR="00B17A3F" w:rsidRPr="003F4CEA" w:rsidRDefault="00B17A3F" w:rsidP="00BE42F2">
            <w:pPr>
              <w:pStyle w:val="a3"/>
              <w:tabs>
                <w:tab w:val="decimal" w:pos="954"/>
              </w:tabs>
              <w:spacing w:line="360" w:lineRule="atLeast"/>
              <w:ind w:left="-18" w:right="-108"/>
              <w:jc w:val="left"/>
              <w:rPr>
                <w:lang w:val="en-US"/>
              </w:rPr>
            </w:pPr>
          </w:p>
        </w:tc>
        <w:tc>
          <w:tcPr>
            <w:tcW w:w="270" w:type="dxa"/>
            <w:vAlign w:val="bottom"/>
          </w:tcPr>
          <w:p w14:paraId="7C73152A" w14:textId="77777777" w:rsidR="00B17A3F" w:rsidRPr="00A23527" w:rsidRDefault="00B17A3F" w:rsidP="00BE42F2">
            <w:pPr>
              <w:tabs>
                <w:tab w:val="decimal" w:pos="828"/>
                <w:tab w:val="decimal" w:pos="975"/>
              </w:tabs>
              <w:spacing w:line="360" w:lineRule="atLeast"/>
              <w:ind w:left="-108" w:right="-108"/>
              <w:rPr>
                <w:rFonts w:cs="Times New Roman"/>
                <w:szCs w:val="22"/>
                <w:lang w:val="en-US" w:bidi="th-TH"/>
              </w:rPr>
            </w:pPr>
          </w:p>
        </w:tc>
        <w:tc>
          <w:tcPr>
            <w:tcW w:w="1170" w:type="dxa"/>
            <w:vAlign w:val="bottom"/>
          </w:tcPr>
          <w:p w14:paraId="65FFDC33" w14:textId="77777777" w:rsidR="00B17A3F" w:rsidRDefault="00B17A3F" w:rsidP="00BE42F2">
            <w:pPr>
              <w:pStyle w:val="a3"/>
              <w:tabs>
                <w:tab w:val="decimal" w:pos="954"/>
              </w:tabs>
              <w:spacing w:line="360" w:lineRule="atLeast"/>
              <w:ind w:left="-18" w:right="-108"/>
              <w:jc w:val="left"/>
              <w:rPr>
                <w:lang w:val="en-US"/>
              </w:rPr>
            </w:pPr>
          </w:p>
        </w:tc>
        <w:tc>
          <w:tcPr>
            <w:tcW w:w="270" w:type="dxa"/>
            <w:vAlign w:val="bottom"/>
          </w:tcPr>
          <w:p w14:paraId="23AF8FAF" w14:textId="77777777" w:rsidR="00B17A3F" w:rsidRPr="003F4CEA" w:rsidRDefault="00B17A3F" w:rsidP="00BE42F2">
            <w:pPr>
              <w:tabs>
                <w:tab w:val="decimal" w:pos="882"/>
              </w:tabs>
              <w:spacing w:line="360" w:lineRule="atLeast"/>
              <w:ind w:left="-126" w:right="-81"/>
              <w:rPr>
                <w:szCs w:val="22"/>
              </w:rPr>
            </w:pPr>
          </w:p>
        </w:tc>
        <w:tc>
          <w:tcPr>
            <w:tcW w:w="1260" w:type="dxa"/>
            <w:shd w:val="clear" w:color="auto" w:fill="auto"/>
            <w:vAlign w:val="bottom"/>
          </w:tcPr>
          <w:p w14:paraId="2127E96B" w14:textId="77777777" w:rsidR="00B17A3F" w:rsidRPr="003F4CEA" w:rsidRDefault="00B17A3F" w:rsidP="00BE42F2">
            <w:pPr>
              <w:pStyle w:val="a3"/>
              <w:tabs>
                <w:tab w:val="decimal" w:pos="954"/>
              </w:tabs>
              <w:spacing w:line="360" w:lineRule="atLeast"/>
              <w:ind w:left="-18" w:right="-108"/>
              <w:jc w:val="left"/>
              <w:rPr>
                <w:lang w:val="en-US"/>
              </w:rPr>
            </w:pPr>
          </w:p>
        </w:tc>
        <w:tc>
          <w:tcPr>
            <w:tcW w:w="270" w:type="dxa"/>
            <w:vAlign w:val="bottom"/>
          </w:tcPr>
          <w:p w14:paraId="1332743B" w14:textId="77777777" w:rsidR="00B17A3F" w:rsidRPr="003F4CEA" w:rsidRDefault="00B17A3F" w:rsidP="00BE42F2">
            <w:pPr>
              <w:tabs>
                <w:tab w:val="decimal" w:pos="882"/>
              </w:tabs>
              <w:spacing w:line="360" w:lineRule="atLeast"/>
              <w:ind w:left="-126" w:right="-81"/>
              <w:rPr>
                <w:szCs w:val="22"/>
              </w:rPr>
            </w:pPr>
          </w:p>
        </w:tc>
        <w:tc>
          <w:tcPr>
            <w:tcW w:w="1170" w:type="dxa"/>
            <w:vAlign w:val="bottom"/>
          </w:tcPr>
          <w:p w14:paraId="11A1C46B" w14:textId="77777777" w:rsidR="00B17A3F" w:rsidRDefault="00B17A3F" w:rsidP="00BE42F2">
            <w:pPr>
              <w:pStyle w:val="a3"/>
              <w:tabs>
                <w:tab w:val="decimal" w:pos="954"/>
              </w:tabs>
              <w:spacing w:line="360" w:lineRule="atLeast"/>
              <w:ind w:left="-18" w:right="-108"/>
              <w:jc w:val="left"/>
              <w:rPr>
                <w:lang w:val="en-US"/>
              </w:rPr>
            </w:pPr>
          </w:p>
        </w:tc>
      </w:tr>
      <w:tr w:rsidR="006D3547" w:rsidRPr="00924C90" w14:paraId="6CE3FC2A" w14:textId="77777777" w:rsidTr="00C6467A">
        <w:trPr>
          <w:cantSplit/>
          <w:trHeight w:val="60"/>
        </w:trPr>
        <w:tc>
          <w:tcPr>
            <w:tcW w:w="3780" w:type="dxa"/>
            <w:vAlign w:val="bottom"/>
          </w:tcPr>
          <w:p w14:paraId="39B09D70" w14:textId="77777777" w:rsidR="006D3547" w:rsidRPr="003F4CEA" w:rsidRDefault="006D3547" w:rsidP="006D3547">
            <w:pPr>
              <w:spacing w:line="360" w:lineRule="atLeast"/>
              <w:ind w:left="-18" w:right="-198"/>
              <w:rPr>
                <w:szCs w:val="22"/>
              </w:rPr>
            </w:pPr>
            <w:r>
              <w:rPr>
                <w:szCs w:val="22"/>
              </w:rPr>
              <w:t>Other related parties</w:t>
            </w:r>
          </w:p>
        </w:tc>
        <w:tc>
          <w:tcPr>
            <w:tcW w:w="1260" w:type="dxa"/>
            <w:vAlign w:val="bottom"/>
          </w:tcPr>
          <w:p w14:paraId="47949858" w14:textId="01568274" w:rsidR="006D3547" w:rsidRPr="00A23527" w:rsidRDefault="00331221" w:rsidP="00331221">
            <w:pPr>
              <w:pStyle w:val="30"/>
              <w:tabs>
                <w:tab w:val="clear" w:pos="360"/>
                <w:tab w:val="clear" w:pos="720"/>
                <w:tab w:val="decimal" w:pos="968"/>
              </w:tabs>
              <w:spacing w:line="360" w:lineRule="atLeast"/>
              <w:ind w:left="-108" w:right="-108"/>
              <w:rPr>
                <w:rFonts w:cs="Times New Roman"/>
                <w:lang w:val="en-US"/>
              </w:rPr>
            </w:pPr>
            <w:r w:rsidRPr="00331221">
              <w:rPr>
                <w:rFonts w:cs="Times New Roman"/>
                <w:lang w:val="en-US"/>
              </w:rPr>
              <w:t>76,164</w:t>
            </w:r>
          </w:p>
        </w:tc>
        <w:tc>
          <w:tcPr>
            <w:tcW w:w="270" w:type="dxa"/>
            <w:vAlign w:val="bottom"/>
          </w:tcPr>
          <w:p w14:paraId="2AA54CD3" w14:textId="77777777" w:rsidR="006D3547" w:rsidRPr="00A23527" w:rsidRDefault="006D3547" w:rsidP="006D3547">
            <w:pPr>
              <w:tabs>
                <w:tab w:val="decimal" w:pos="934"/>
                <w:tab w:val="decimal" w:pos="975"/>
              </w:tabs>
              <w:spacing w:line="360" w:lineRule="atLeast"/>
              <w:ind w:left="-108" w:right="-108"/>
              <w:rPr>
                <w:rFonts w:cs="Times New Roman"/>
                <w:szCs w:val="22"/>
                <w:lang w:val="en-US" w:bidi="th-TH"/>
              </w:rPr>
            </w:pPr>
          </w:p>
        </w:tc>
        <w:tc>
          <w:tcPr>
            <w:tcW w:w="1170" w:type="dxa"/>
            <w:vAlign w:val="bottom"/>
          </w:tcPr>
          <w:p w14:paraId="228100DD" w14:textId="6BFE3579" w:rsidR="006D3547" w:rsidRPr="00A23527" w:rsidRDefault="006D3547" w:rsidP="006D3547">
            <w:pPr>
              <w:pStyle w:val="30"/>
              <w:tabs>
                <w:tab w:val="clear" w:pos="360"/>
                <w:tab w:val="clear" w:pos="720"/>
                <w:tab w:val="decimal" w:pos="934"/>
              </w:tabs>
              <w:spacing w:line="360" w:lineRule="atLeast"/>
              <w:ind w:left="-108" w:right="-108"/>
              <w:rPr>
                <w:rFonts w:cs="Times New Roman"/>
                <w:lang w:val="en-US"/>
              </w:rPr>
            </w:pPr>
            <w:r>
              <w:rPr>
                <w:lang w:val="en-US"/>
              </w:rPr>
              <w:t>95,479</w:t>
            </w:r>
          </w:p>
        </w:tc>
        <w:tc>
          <w:tcPr>
            <w:tcW w:w="270" w:type="dxa"/>
            <w:vAlign w:val="bottom"/>
          </w:tcPr>
          <w:p w14:paraId="4A0AD954" w14:textId="77777777" w:rsidR="006D3547" w:rsidRPr="001044F5" w:rsidRDefault="006D3547" w:rsidP="006D3547">
            <w:pPr>
              <w:tabs>
                <w:tab w:val="decimal" w:pos="882"/>
                <w:tab w:val="decimal" w:pos="934"/>
              </w:tabs>
              <w:spacing w:line="360" w:lineRule="atLeast"/>
              <w:ind w:left="-126" w:right="-81"/>
              <w:rPr>
                <w:rFonts w:cs="Times New Roman"/>
                <w:szCs w:val="22"/>
                <w:lang w:val="en-US" w:bidi="th-TH"/>
              </w:rPr>
            </w:pPr>
          </w:p>
        </w:tc>
        <w:tc>
          <w:tcPr>
            <w:tcW w:w="1260" w:type="dxa"/>
            <w:shd w:val="clear" w:color="auto" w:fill="auto"/>
            <w:vAlign w:val="bottom"/>
          </w:tcPr>
          <w:p w14:paraId="1D404A74" w14:textId="6ABD838E" w:rsidR="006D3547" w:rsidRPr="00A23527" w:rsidRDefault="00331221" w:rsidP="006D3547">
            <w:pPr>
              <w:pStyle w:val="30"/>
              <w:tabs>
                <w:tab w:val="clear" w:pos="360"/>
                <w:tab w:val="clear" w:pos="720"/>
                <w:tab w:val="decimal" w:pos="966"/>
              </w:tabs>
              <w:spacing w:line="360" w:lineRule="atLeast"/>
              <w:ind w:left="-108" w:right="-108"/>
              <w:rPr>
                <w:rFonts w:cs="Times New Roman"/>
                <w:lang w:val="en-US"/>
              </w:rPr>
            </w:pPr>
            <w:r w:rsidRPr="00331221">
              <w:rPr>
                <w:rFonts w:cs="Times New Roman"/>
                <w:lang w:val="en-US"/>
              </w:rPr>
              <w:t>76,164</w:t>
            </w:r>
          </w:p>
        </w:tc>
        <w:tc>
          <w:tcPr>
            <w:tcW w:w="270" w:type="dxa"/>
            <w:vAlign w:val="bottom"/>
          </w:tcPr>
          <w:p w14:paraId="4674FCF0" w14:textId="77777777" w:rsidR="006D3547" w:rsidRPr="001044F5" w:rsidRDefault="006D3547" w:rsidP="006D3547">
            <w:pPr>
              <w:tabs>
                <w:tab w:val="decimal" w:pos="882"/>
                <w:tab w:val="decimal" w:pos="934"/>
              </w:tabs>
              <w:spacing w:line="360" w:lineRule="atLeast"/>
              <w:ind w:left="-126" w:right="-81"/>
              <w:rPr>
                <w:rFonts w:cs="Times New Roman"/>
                <w:szCs w:val="22"/>
                <w:lang w:val="en-US" w:bidi="th-TH"/>
              </w:rPr>
            </w:pPr>
          </w:p>
        </w:tc>
        <w:tc>
          <w:tcPr>
            <w:tcW w:w="1170" w:type="dxa"/>
            <w:vAlign w:val="bottom"/>
          </w:tcPr>
          <w:p w14:paraId="111850E4" w14:textId="41CB1627" w:rsidR="006D3547" w:rsidRPr="00A23527" w:rsidRDefault="006D3547" w:rsidP="006D3547">
            <w:pPr>
              <w:pStyle w:val="30"/>
              <w:tabs>
                <w:tab w:val="clear" w:pos="360"/>
                <w:tab w:val="clear" w:pos="720"/>
                <w:tab w:val="decimal" w:pos="934"/>
              </w:tabs>
              <w:spacing w:line="360" w:lineRule="atLeast"/>
              <w:ind w:left="-108" w:right="-108"/>
              <w:rPr>
                <w:rFonts w:cs="Times New Roman"/>
                <w:lang w:val="en-US"/>
              </w:rPr>
            </w:pPr>
            <w:r>
              <w:rPr>
                <w:lang w:val="en-US"/>
              </w:rPr>
              <w:t>95,479</w:t>
            </w:r>
          </w:p>
        </w:tc>
      </w:tr>
      <w:tr w:rsidR="006D3547" w14:paraId="2CEAD2D4" w14:textId="77777777" w:rsidTr="00C92C75">
        <w:trPr>
          <w:cantSplit/>
          <w:trHeight w:val="60"/>
        </w:trPr>
        <w:tc>
          <w:tcPr>
            <w:tcW w:w="3780" w:type="dxa"/>
            <w:vAlign w:val="bottom"/>
          </w:tcPr>
          <w:p w14:paraId="014DC016" w14:textId="77777777" w:rsidR="006D3547" w:rsidRPr="002E3ED5" w:rsidRDefault="006D3547" w:rsidP="006D3547">
            <w:pPr>
              <w:spacing w:line="360" w:lineRule="atLeast"/>
              <w:ind w:left="-18" w:right="-198"/>
              <w:rPr>
                <w:szCs w:val="22"/>
                <w:lang w:val="en-ZW"/>
              </w:rPr>
            </w:pPr>
            <w:r w:rsidRPr="00F34CB0">
              <w:rPr>
                <w:i/>
                <w:iCs/>
                <w:szCs w:val="22"/>
              </w:rPr>
              <w:t>Less</w:t>
            </w:r>
            <w:r w:rsidRPr="007C0441">
              <w:rPr>
                <w:szCs w:val="22"/>
              </w:rPr>
              <w:t xml:space="preserve"> allowance for expected credit loss </w:t>
            </w:r>
          </w:p>
        </w:tc>
        <w:tc>
          <w:tcPr>
            <w:tcW w:w="1260" w:type="dxa"/>
            <w:tcBorders>
              <w:bottom w:val="single" w:sz="4" w:space="0" w:color="auto"/>
            </w:tcBorders>
          </w:tcPr>
          <w:p w14:paraId="1ECEC3F7" w14:textId="31C609C1" w:rsidR="006D3547" w:rsidRPr="00A23527" w:rsidRDefault="00331221" w:rsidP="00331221">
            <w:pPr>
              <w:pStyle w:val="30"/>
              <w:tabs>
                <w:tab w:val="clear" w:pos="360"/>
                <w:tab w:val="clear" w:pos="720"/>
                <w:tab w:val="decimal" w:pos="664"/>
              </w:tabs>
              <w:spacing w:line="360" w:lineRule="atLeast"/>
              <w:ind w:left="-108" w:right="-108"/>
              <w:rPr>
                <w:rFonts w:cs="Times New Roman"/>
                <w:lang w:val="en-US"/>
              </w:rPr>
            </w:pPr>
            <w:r>
              <w:rPr>
                <w:lang w:val="en-US"/>
              </w:rPr>
              <w:t>-</w:t>
            </w:r>
          </w:p>
        </w:tc>
        <w:tc>
          <w:tcPr>
            <w:tcW w:w="270" w:type="dxa"/>
            <w:vAlign w:val="bottom"/>
          </w:tcPr>
          <w:p w14:paraId="7D40A881" w14:textId="77777777" w:rsidR="006D3547" w:rsidRPr="00A23527" w:rsidRDefault="006D3547" w:rsidP="006D3547">
            <w:pPr>
              <w:tabs>
                <w:tab w:val="decimal" w:pos="664"/>
                <w:tab w:val="decimal" w:pos="828"/>
                <w:tab w:val="decimal" w:pos="975"/>
              </w:tabs>
              <w:spacing w:line="360" w:lineRule="atLeast"/>
              <w:ind w:left="-108" w:right="-108"/>
              <w:rPr>
                <w:rFonts w:cs="Times New Roman"/>
                <w:szCs w:val="22"/>
                <w:lang w:val="en-US" w:bidi="th-TH"/>
              </w:rPr>
            </w:pPr>
          </w:p>
        </w:tc>
        <w:tc>
          <w:tcPr>
            <w:tcW w:w="1170" w:type="dxa"/>
            <w:vAlign w:val="bottom"/>
          </w:tcPr>
          <w:p w14:paraId="348D5709" w14:textId="12564F02" w:rsidR="006D3547" w:rsidRPr="00A23527" w:rsidRDefault="006D3547" w:rsidP="006D3547">
            <w:pPr>
              <w:pStyle w:val="30"/>
              <w:tabs>
                <w:tab w:val="clear" w:pos="360"/>
                <w:tab w:val="clear" w:pos="720"/>
                <w:tab w:val="decimal" w:pos="664"/>
              </w:tabs>
              <w:spacing w:line="360" w:lineRule="atLeast"/>
              <w:ind w:left="-108" w:right="-108"/>
              <w:rPr>
                <w:rFonts w:cs="Times New Roman"/>
                <w:lang w:val="en-US"/>
              </w:rPr>
            </w:pPr>
            <w:r>
              <w:rPr>
                <w:lang w:val="en-US"/>
              </w:rPr>
              <w:t>-</w:t>
            </w:r>
          </w:p>
        </w:tc>
        <w:tc>
          <w:tcPr>
            <w:tcW w:w="270" w:type="dxa"/>
            <w:vAlign w:val="bottom"/>
          </w:tcPr>
          <w:p w14:paraId="2D50C15F" w14:textId="77777777" w:rsidR="006D3547" w:rsidRPr="00AF48DC" w:rsidRDefault="006D3547" w:rsidP="006D3547">
            <w:pPr>
              <w:tabs>
                <w:tab w:val="decimal" w:pos="664"/>
                <w:tab w:val="decimal" w:pos="882"/>
              </w:tabs>
              <w:spacing w:line="360" w:lineRule="atLeast"/>
              <w:ind w:left="-126" w:right="-81"/>
              <w:rPr>
                <w:rFonts w:cs="Times New Roman"/>
                <w:szCs w:val="22"/>
                <w:lang w:val="en-US" w:bidi="th-TH"/>
              </w:rPr>
            </w:pPr>
          </w:p>
        </w:tc>
        <w:tc>
          <w:tcPr>
            <w:tcW w:w="1260" w:type="dxa"/>
            <w:shd w:val="clear" w:color="auto" w:fill="auto"/>
          </w:tcPr>
          <w:p w14:paraId="0E172FD5" w14:textId="443A5FDE" w:rsidR="006D3547" w:rsidRPr="00A23527" w:rsidRDefault="00331221" w:rsidP="00331221">
            <w:pPr>
              <w:pStyle w:val="30"/>
              <w:tabs>
                <w:tab w:val="clear" w:pos="360"/>
                <w:tab w:val="clear" w:pos="720"/>
                <w:tab w:val="decimal" w:pos="664"/>
              </w:tabs>
              <w:spacing w:line="360" w:lineRule="atLeast"/>
              <w:ind w:left="-108" w:right="-108"/>
              <w:rPr>
                <w:rFonts w:cs="Times New Roman"/>
                <w:lang w:val="en-US"/>
              </w:rPr>
            </w:pPr>
            <w:r>
              <w:rPr>
                <w:lang w:val="en-US"/>
              </w:rPr>
              <w:t>-</w:t>
            </w:r>
          </w:p>
        </w:tc>
        <w:tc>
          <w:tcPr>
            <w:tcW w:w="270" w:type="dxa"/>
            <w:vAlign w:val="bottom"/>
          </w:tcPr>
          <w:p w14:paraId="2A92BB72" w14:textId="77777777" w:rsidR="006D3547" w:rsidRPr="001044F5" w:rsidRDefault="006D3547" w:rsidP="006D3547">
            <w:pPr>
              <w:tabs>
                <w:tab w:val="decimal" w:pos="664"/>
                <w:tab w:val="decimal" w:pos="882"/>
              </w:tabs>
              <w:spacing w:line="360" w:lineRule="atLeast"/>
              <w:ind w:left="-126" w:right="-81"/>
              <w:rPr>
                <w:rFonts w:cs="Times New Roman"/>
                <w:szCs w:val="22"/>
                <w:lang w:val="en-US" w:bidi="th-TH"/>
              </w:rPr>
            </w:pPr>
          </w:p>
        </w:tc>
        <w:tc>
          <w:tcPr>
            <w:tcW w:w="1170" w:type="dxa"/>
            <w:vAlign w:val="bottom"/>
          </w:tcPr>
          <w:p w14:paraId="5A2DDFAD" w14:textId="271DBD59" w:rsidR="006D3547" w:rsidRPr="00A23527" w:rsidRDefault="006D3547" w:rsidP="006D3547">
            <w:pPr>
              <w:pStyle w:val="30"/>
              <w:tabs>
                <w:tab w:val="clear" w:pos="360"/>
                <w:tab w:val="clear" w:pos="720"/>
                <w:tab w:val="decimal" w:pos="664"/>
              </w:tabs>
              <w:spacing w:line="360" w:lineRule="atLeast"/>
              <w:ind w:left="-108" w:right="-108"/>
              <w:rPr>
                <w:rFonts w:cs="Times New Roman"/>
                <w:lang w:val="en-US"/>
              </w:rPr>
            </w:pPr>
            <w:r>
              <w:rPr>
                <w:lang w:val="en-US"/>
              </w:rPr>
              <w:t>-</w:t>
            </w:r>
          </w:p>
        </w:tc>
      </w:tr>
      <w:tr w:rsidR="006D3547" w:rsidRPr="003F4CEA" w14:paraId="39D2D89E" w14:textId="77777777" w:rsidTr="00C6467A">
        <w:trPr>
          <w:cantSplit/>
          <w:trHeight w:val="50"/>
        </w:trPr>
        <w:tc>
          <w:tcPr>
            <w:tcW w:w="3780" w:type="dxa"/>
            <w:vAlign w:val="bottom"/>
          </w:tcPr>
          <w:p w14:paraId="47A6E6D5" w14:textId="77777777" w:rsidR="006D3547" w:rsidRPr="003F4CEA" w:rsidRDefault="006D3547" w:rsidP="006D3547">
            <w:pPr>
              <w:spacing w:line="360" w:lineRule="atLeast"/>
            </w:pPr>
            <w:r>
              <w:rPr>
                <w:b/>
                <w:bCs/>
                <w:szCs w:val="22"/>
              </w:rPr>
              <w:t>Net</w:t>
            </w:r>
          </w:p>
        </w:tc>
        <w:tc>
          <w:tcPr>
            <w:tcW w:w="1260" w:type="dxa"/>
            <w:tcBorders>
              <w:top w:val="single" w:sz="4" w:space="0" w:color="auto"/>
              <w:bottom w:val="double" w:sz="4" w:space="0" w:color="auto"/>
            </w:tcBorders>
            <w:vAlign w:val="bottom"/>
          </w:tcPr>
          <w:p w14:paraId="68F24EB8" w14:textId="2DA8C66B" w:rsidR="006D3547" w:rsidRPr="009A6435" w:rsidRDefault="00331221" w:rsidP="00331221">
            <w:pPr>
              <w:pStyle w:val="30"/>
              <w:tabs>
                <w:tab w:val="clear" w:pos="360"/>
                <w:tab w:val="clear" w:pos="720"/>
                <w:tab w:val="decimal" w:pos="968"/>
              </w:tabs>
              <w:spacing w:line="360" w:lineRule="atLeast"/>
              <w:ind w:left="-108" w:right="-108"/>
              <w:rPr>
                <w:rFonts w:cs="Times New Roman"/>
                <w:b/>
                <w:bCs/>
                <w:lang w:val="en-US"/>
              </w:rPr>
            </w:pPr>
            <w:r w:rsidRPr="00331221">
              <w:rPr>
                <w:rFonts w:cs="Times New Roman"/>
                <w:b/>
                <w:bCs/>
                <w:lang w:val="en-US"/>
              </w:rPr>
              <w:t>76,164</w:t>
            </w:r>
          </w:p>
        </w:tc>
        <w:tc>
          <w:tcPr>
            <w:tcW w:w="270" w:type="dxa"/>
            <w:vAlign w:val="bottom"/>
          </w:tcPr>
          <w:p w14:paraId="32C2E4C7" w14:textId="77777777" w:rsidR="006D3547" w:rsidRPr="009A6435" w:rsidRDefault="006D3547" w:rsidP="006D3547">
            <w:pPr>
              <w:pStyle w:val="30"/>
              <w:tabs>
                <w:tab w:val="clear" w:pos="360"/>
                <w:tab w:val="clear" w:pos="720"/>
                <w:tab w:val="decimal" w:pos="934"/>
              </w:tabs>
              <w:spacing w:line="36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79CF6A66" w14:textId="1421B082" w:rsidR="006D3547" w:rsidRPr="001044F5" w:rsidRDefault="006D3547" w:rsidP="006D3547">
            <w:pPr>
              <w:pStyle w:val="30"/>
              <w:tabs>
                <w:tab w:val="clear" w:pos="360"/>
                <w:tab w:val="clear" w:pos="720"/>
                <w:tab w:val="decimal" w:pos="934"/>
              </w:tabs>
              <w:spacing w:line="360" w:lineRule="atLeast"/>
              <w:ind w:left="-108" w:right="-108"/>
              <w:rPr>
                <w:rFonts w:cs="Times New Roman"/>
                <w:b/>
                <w:bCs/>
                <w:lang w:val="en-US"/>
              </w:rPr>
            </w:pPr>
            <w:r>
              <w:rPr>
                <w:b/>
                <w:bCs/>
                <w:lang w:val="en-US"/>
              </w:rPr>
              <w:t>95,479</w:t>
            </w:r>
          </w:p>
        </w:tc>
        <w:tc>
          <w:tcPr>
            <w:tcW w:w="270" w:type="dxa"/>
            <w:vAlign w:val="bottom"/>
          </w:tcPr>
          <w:p w14:paraId="2531CF88" w14:textId="77777777" w:rsidR="006D3547" w:rsidRPr="001044F5" w:rsidRDefault="006D3547" w:rsidP="006D3547">
            <w:pPr>
              <w:pStyle w:val="30"/>
              <w:tabs>
                <w:tab w:val="clear" w:pos="360"/>
                <w:tab w:val="clear" w:pos="720"/>
                <w:tab w:val="decimal" w:pos="934"/>
              </w:tabs>
              <w:spacing w:line="360" w:lineRule="atLeast"/>
              <w:ind w:left="-108" w:right="-108"/>
              <w:rPr>
                <w:rFonts w:cs="Times New Roman"/>
                <w:b/>
                <w:bCs/>
                <w:lang w:val="en-US"/>
              </w:rPr>
            </w:pPr>
          </w:p>
        </w:tc>
        <w:tc>
          <w:tcPr>
            <w:tcW w:w="1260" w:type="dxa"/>
            <w:tcBorders>
              <w:top w:val="single" w:sz="4" w:space="0" w:color="auto"/>
              <w:bottom w:val="double" w:sz="4" w:space="0" w:color="auto"/>
            </w:tcBorders>
            <w:shd w:val="clear" w:color="auto" w:fill="auto"/>
            <w:vAlign w:val="bottom"/>
          </w:tcPr>
          <w:p w14:paraId="02F34D48" w14:textId="5CC8406D" w:rsidR="006D3547" w:rsidRPr="00331221" w:rsidRDefault="00331221" w:rsidP="006D3547">
            <w:pPr>
              <w:pStyle w:val="30"/>
              <w:tabs>
                <w:tab w:val="clear" w:pos="360"/>
                <w:tab w:val="clear" w:pos="720"/>
                <w:tab w:val="decimal" w:pos="966"/>
              </w:tabs>
              <w:spacing w:line="360" w:lineRule="atLeast"/>
              <w:ind w:left="-108" w:right="-108"/>
              <w:rPr>
                <w:rFonts w:cs="Times New Roman"/>
                <w:b/>
                <w:bCs/>
                <w:lang w:val="en-US"/>
              </w:rPr>
            </w:pPr>
            <w:r w:rsidRPr="00331221">
              <w:rPr>
                <w:rFonts w:cs="Times New Roman"/>
                <w:b/>
                <w:bCs/>
                <w:lang w:val="en-US"/>
              </w:rPr>
              <w:t>76,164</w:t>
            </w:r>
          </w:p>
        </w:tc>
        <w:tc>
          <w:tcPr>
            <w:tcW w:w="270" w:type="dxa"/>
            <w:vAlign w:val="bottom"/>
          </w:tcPr>
          <w:p w14:paraId="4AE87176" w14:textId="77777777" w:rsidR="006D3547" w:rsidRPr="001044F5" w:rsidRDefault="006D3547" w:rsidP="006D3547">
            <w:pPr>
              <w:pStyle w:val="30"/>
              <w:tabs>
                <w:tab w:val="clear" w:pos="360"/>
                <w:tab w:val="clear" w:pos="720"/>
                <w:tab w:val="decimal" w:pos="934"/>
              </w:tabs>
              <w:spacing w:line="36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52559F73" w14:textId="3AF5B761" w:rsidR="006D3547" w:rsidRPr="001044F5" w:rsidRDefault="006D3547" w:rsidP="006D3547">
            <w:pPr>
              <w:pStyle w:val="30"/>
              <w:tabs>
                <w:tab w:val="clear" w:pos="360"/>
                <w:tab w:val="clear" w:pos="720"/>
                <w:tab w:val="decimal" w:pos="934"/>
              </w:tabs>
              <w:spacing w:line="360" w:lineRule="atLeast"/>
              <w:ind w:left="-108" w:right="-108"/>
              <w:rPr>
                <w:rFonts w:cs="Times New Roman"/>
                <w:b/>
                <w:bCs/>
                <w:lang w:val="en-US"/>
              </w:rPr>
            </w:pPr>
            <w:r>
              <w:rPr>
                <w:b/>
                <w:bCs/>
                <w:lang w:val="en-US"/>
              </w:rPr>
              <w:t>95,479</w:t>
            </w:r>
          </w:p>
        </w:tc>
      </w:tr>
      <w:tr w:rsidR="00BE42F2" w:rsidRPr="003F4CEA" w14:paraId="5055F038" w14:textId="77777777" w:rsidTr="00C6467A">
        <w:trPr>
          <w:cantSplit/>
          <w:trHeight w:val="60"/>
        </w:trPr>
        <w:tc>
          <w:tcPr>
            <w:tcW w:w="3780" w:type="dxa"/>
            <w:vAlign w:val="bottom"/>
          </w:tcPr>
          <w:p w14:paraId="3683E6D7" w14:textId="77777777" w:rsidR="00BE42F2" w:rsidRPr="003F4CEA" w:rsidRDefault="00BE42F2" w:rsidP="00BE42F2">
            <w:pPr>
              <w:spacing w:line="380" w:lineRule="atLeast"/>
              <w:ind w:right="29"/>
              <w:rPr>
                <w:b/>
                <w:bCs/>
                <w:i/>
                <w:iCs/>
                <w:szCs w:val="22"/>
              </w:rPr>
            </w:pPr>
          </w:p>
        </w:tc>
        <w:tc>
          <w:tcPr>
            <w:tcW w:w="1260" w:type="dxa"/>
            <w:vAlign w:val="bottom"/>
          </w:tcPr>
          <w:p w14:paraId="7D3B8DBC" w14:textId="77777777" w:rsidR="00BE42F2" w:rsidRPr="003F4CEA" w:rsidRDefault="00BE42F2" w:rsidP="00BE42F2">
            <w:pPr>
              <w:tabs>
                <w:tab w:val="decimal" w:pos="1056"/>
              </w:tabs>
              <w:spacing w:line="380" w:lineRule="atLeast"/>
              <w:ind w:left="-108" w:right="-108"/>
              <w:rPr>
                <w:szCs w:val="22"/>
              </w:rPr>
            </w:pPr>
          </w:p>
        </w:tc>
        <w:tc>
          <w:tcPr>
            <w:tcW w:w="270" w:type="dxa"/>
            <w:vAlign w:val="bottom"/>
          </w:tcPr>
          <w:p w14:paraId="70B95802" w14:textId="77777777" w:rsidR="00BE42F2" w:rsidRPr="003F4CEA" w:rsidRDefault="00BE42F2" w:rsidP="00BE42F2">
            <w:pPr>
              <w:spacing w:line="380" w:lineRule="atLeast"/>
              <w:ind w:left="-108" w:right="-108"/>
              <w:rPr>
                <w:szCs w:val="22"/>
                <w:u w:val="single"/>
              </w:rPr>
            </w:pPr>
          </w:p>
        </w:tc>
        <w:tc>
          <w:tcPr>
            <w:tcW w:w="1170" w:type="dxa"/>
            <w:vAlign w:val="bottom"/>
          </w:tcPr>
          <w:p w14:paraId="11724887" w14:textId="77777777" w:rsidR="00BE42F2" w:rsidRPr="003F4CEA" w:rsidRDefault="00BE42F2" w:rsidP="00BE42F2">
            <w:pPr>
              <w:spacing w:line="380" w:lineRule="atLeast"/>
              <w:ind w:left="-108" w:right="-108"/>
              <w:rPr>
                <w:szCs w:val="22"/>
              </w:rPr>
            </w:pPr>
          </w:p>
        </w:tc>
        <w:tc>
          <w:tcPr>
            <w:tcW w:w="270" w:type="dxa"/>
            <w:vAlign w:val="bottom"/>
          </w:tcPr>
          <w:p w14:paraId="685529FF" w14:textId="77777777" w:rsidR="00BE42F2" w:rsidRPr="003F4CEA" w:rsidRDefault="00BE42F2" w:rsidP="00BE42F2">
            <w:pPr>
              <w:spacing w:line="380" w:lineRule="atLeast"/>
              <w:ind w:left="-108" w:right="-108"/>
              <w:rPr>
                <w:i/>
                <w:iCs/>
                <w:szCs w:val="22"/>
              </w:rPr>
            </w:pPr>
          </w:p>
        </w:tc>
        <w:tc>
          <w:tcPr>
            <w:tcW w:w="1260" w:type="dxa"/>
            <w:vAlign w:val="bottom"/>
          </w:tcPr>
          <w:p w14:paraId="26391C5E" w14:textId="77777777" w:rsidR="00BE42F2" w:rsidRPr="003F4CEA" w:rsidRDefault="00BE42F2" w:rsidP="00BE42F2">
            <w:pPr>
              <w:tabs>
                <w:tab w:val="decimal" w:pos="966"/>
              </w:tabs>
              <w:spacing w:line="380" w:lineRule="atLeast"/>
              <w:ind w:left="-108" w:right="-108"/>
              <w:rPr>
                <w:szCs w:val="22"/>
              </w:rPr>
            </w:pPr>
          </w:p>
        </w:tc>
        <w:tc>
          <w:tcPr>
            <w:tcW w:w="270" w:type="dxa"/>
            <w:vAlign w:val="bottom"/>
          </w:tcPr>
          <w:p w14:paraId="7801F7DE" w14:textId="77777777" w:rsidR="00BE42F2" w:rsidRPr="003F4CEA" w:rsidRDefault="00BE42F2" w:rsidP="00BE42F2">
            <w:pPr>
              <w:spacing w:line="380" w:lineRule="atLeast"/>
              <w:ind w:left="-108" w:right="-108"/>
              <w:rPr>
                <w:szCs w:val="22"/>
                <w:u w:val="single"/>
              </w:rPr>
            </w:pPr>
          </w:p>
        </w:tc>
        <w:tc>
          <w:tcPr>
            <w:tcW w:w="1170" w:type="dxa"/>
            <w:vAlign w:val="bottom"/>
          </w:tcPr>
          <w:p w14:paraId="7E8F08EA" w14:textId="77777777" w:rsidR="00BE42F2" w:rsidRPr="003F4CEA" w:rsidRDefault="00BE42F2" w:rsidP="00BE42F2">
            <w:pPr>
              <w:spacing w:line="380" w:lineRule="atLeast"/>
              <w:ind w:left="-108" w:right="-108"/>
              <w:rPr>
                <w:szCs w:val="22"/>
              </w:rPr>
            </w:pPr>
          </w:p>
        </w:tc>
      </w:tr>
      <w:tr w:rsidR="00B84E5A" w:rsidRPr="003F4CEA" w14:paraId="2FF7F634" w14:textId="77777777" w:rsidTr="00C6467A">
        <w:trPr>
          <w:cantSplit/>
          <w:trHeight w:val="60"/>
        </w:trPr>
        <w:tc>
          <w:tcPr>
            <w:tcW w:w="3780" w:type="dxa"/>
            <w:vAlign w:val="bottom"/>
          </w:tcPr>
          <w:p w14:paraId="5023ED7F" w14:textId="67E23A99" w:rsidR="00BE42F2" w:rsidRPr="003F4CEA" w:rsidRDefault="00B17A3F" w:rsidP="00BE42F2">
            <w:pPr>
              <w:spacing w:line="380" w:lineRule="atLeast"/>
              <w:ind w:right="29"/>
              <w:rPr>
                <w:b/>
                <w:bCs/>
                <w:i/>
                <w:iCs/>
                <w:szCs w:val="22"/>
              </w:rPr>
            </w:pPr>
            <w:r w:rsidRPr="003F4CEA">
              <w:rPr>
                <w:b/>
                <w:bCs/>
                <w:i/>
                <w:iCs/>
                <w:szCs w:val="22"/>
              </w:rPr>
              <w:t>Other</w:t>
            </w:r>
            <w:r w:rsidR="00FC672D">
              <w:rPr>
                <w:b/>
                <w:bCs/>
                <w:i/>
                <w:iCs/>
                <w:szCs w:val="22"/>
              </w:rPr>
              <w:t xml:space="preserve"> </w:t>
            </w:r>
            <w:r w:rsidR="00FC672D" w:rsidRPr="00112A39">
              <w:rPr>
                <w:b/>
                <w:bCs/>
                <w:i/>
                <w:iCs/>
                <w:szCs w:val="22"/>
              </w:rPr>
              <w:t>current</w:t>
            </w:r>
            <w:r w:rsidRPr="003F4CEA">
              <w:rPr>
                <w:b/>
                <w:bCs/>
                <w:i/>
                <w:iCs/>
                <w:szCs w:val="22"/>
              </w:rPr>
              <w:t xml:space="preserve"> receivables</w:t>
            </w:r>
          </w:p>
        </w:tc>
        <w:tc>
          <w:tcPr>
            <w:tcW w:w="1260" w:type="dxa"/>
            <w:vAlign w:val="bottom"/>
          </w:tcPr>
          <w:p w14:paraId="0D5AF43C" w14:textId="77777777" w:rsidR="00B17A3F" w:rsidRPr="003F4CEA" w:rsidRDefault="00B17A3F" w:rsidP="00BE42F2">
            <w:pPr>
              <w:tabs>
                <w:tab w:val="decimal" w:pos="1056"/>
              </w:tabs>
              <w:spacing w:line="380" w:lineRule="atLeast"/>
              <w:ind w:left="-108" w:right="-108"/>
              <w:rPr>
                <w:szCs w:val="22"/>
              </w:rPr>
            </w:pPr>
          </w:p>
        </w:tc>
        <w:tc>
          <w:tcPr>
            <w:tcW w:w="270" w:type="dxa"/>
            <w:vAlign w:val="bottom"/>
          </w:tcPr>
          <w:p w14:paraId="75586621" w14:textId="77777777" w:rsidR="00B17A3F" w:rsidRPr="003F4CEA" w:rsidRDefault="00B17A3F" w:rsidP="00BE42F2">
            <w:pPr>
              <w:spacing w:line="380" w:lineRule="atLeast"/>
              <w:ind w:left="-108" w:right="-108"/>
              <w:rPr>
                <w:szCs w:val="22"/>
                <w:u w:val="single"/>
              </w:rPr>
            </w:pPr>
          </w:p>
        </w:tc>
        <w:tc>
          <w:tcPr>
            <w:tcW w:w="1170" w:type="dxa"/>
            <w:vAlign w:val="bottom"/>
          </w:tcPr>
          <w:p w14:paraId="5B52F300" w14:textId="77777777" w:rsidR="00B17A3F" w:rsidRPr="003F4CEA" w:rsidRDefault="00B17A3F" w:rsidP="00BE42F2">
            <w:pPr>
              <w:spacing w:line="380" w:lineRule="atLeast"/>
              <w:ind w:left="-108" w:right="-108"/>
              <w:rPr>
                <w:szCs w:val="22"/>
              </w:rPr>
            </w:pPr>
          </w:p>
        </w:tc>
        <w:tc>
          <w:tcPr>
            <w:tcW w:w="270" w:type="dxa"/>
            <w:vAlign w:val="bottom"/>
          </w:tcPr>
          <w:p w14:paraId="18414050" w14:textId="77777777" w:rsidR="00B17A3F" w:rsidRPr="003F4CEA" w:rsidRDefault="00B17A3F" w:rsidP="00BE42F2">
            <w:pPr>
              <w:spacing w:line="380" w:lineRule="atLeast"/>
              <w:ind w:left="-108" w:right="-108"/>
              <w:rPr>
                <w:i/>
                <w:iCs/>
                <w:szCs w:val="22"/>
              </w:rPr>
            </w:pPr>
          </w:p>
        </w:tc>
        <w:tc>
          <w:tcPr>
            <w:tcW w:w="1260" w:type="dxa"/>
            <w:vAlign w:val="bottom"/>
          </w:tcPr>
          <w:p w14:paraId="1A4CF377" w14:textId="77777777" w:rsidR="00B17A3F" w:rsidRPr="003F4CEA" w:rsidRDefault="00B17A3F" w:rsidP="00BE42F2">
            <w:pPr>
              <w:tabs>
                <w:tab w:val="decimal" w:pos="966"/>
              </w:tabs>
              <w:spacing w:line="380" w:lineRule="atLeast"/>
              <w:ind w:left="-108" w:right="-108"/>
              <w:rPr>
                <w:szCs w:val="22"/>
              </w:rPr>
            </w:pPr>
          </w:p>
        </w:tc>
        <w:tc>
          <w:tcPr>
            <w:tcW w:w="270" w:type="dxa"/>
            <w:vAlign w:val="bottom"/>
          </w:tcPr>
          <w:p w14:paraId="1524CAC4" w14:textId="77777777" w:rsidR="00B17A3F" w:rsidRPr="003F4CEA" w:rsidRDefault="00B17A3F" w:rsidP="00BE42F2">
            <w:pPr>
              <w:spacing w:line="380" w:lineRule="atLeast"/>
              <w:ind w:left="-108" w:right="-108"/>
              <w:rPr>
                <w:szCs w:val="22"/>
                <w:u w:val="single"/>
              </w:rPr>
            </w:pPr>
          </w:p>
        </w:tc>
        <w:tc>
          <w:tcPr>
            <w:tcW w:w="1170" w:type="dxa"/>
            <w:vAlign w:val="bottom"/>
          </w:tcPr>
          <w:p w14:paraId="3F836CF6" w14:textId="77777777" w:rsidR="00B17A3F" w:rsidRPr="003F4CEA" w:rsidRDefault="00B17A3F" w:rsidP="00BE42F2">
            <w:pPr>
              <w:spacing w:line="380" w:lineRule="atLeast"/>
              <w:ind w:left="-108" w:right="-108"/>
              <w:rPr>
                <w:szCs w:val="22"/>
              </w:rPr>
            </w:pPr>
          </w:p>
        </w:tc>
      </w:tr>
      <w:tr w:rsidR="00331221" w:rsidRPr="00601CA6" w14:paraId="425C3D88" w14:textId="77777777" w:rsidTr="00C6467A">
        <w:trPr>
          <w:cantSplit/>
          <w:trHeight w:val="106"/>
        </w:trPr>
        <w:tc>
          <w:tcPr>
            <w:tcW w:w="3780" w:type="dxa"/>
            <w:vAlign w:val="bottom"/>
          </w:tcPr>
          <w:p w14:paraId="0E4DFB86" w14:textId="0C8CC64A" w:rsidR="00331221" w:rsidRPr="003F4CEA" w:rsidRDefault="00331221" w:rsidP="00331221">
            <w:pPr>
              <w:spacing w:line="380" w:lineRule="atLeast"/>
              <w:ind w:left="-18" w:right="-198"/>
              <w:rPr>
                <w:szCs w:val="22"/>
              </w:rPr>
            </w:pPr>
            <w:r w:rsidRPr="003F4CEA">
              <w:rPr>
                <w:szCs w:val="22"/>
              </w:rPr>
              <w:t>Other related part</w:t>
            </w:r>
            <w:r>
              <w:rPr>
                <w:szCs w:val="22"/>
              </w:rPr>
              <w:t>ies</w:t>
            </w:r>
          </w:p>
        </w:tc>
        <w:tc>
          <w:tcPr>
            <w:tcW w:w="1260" w:type="dxa"/>
            <w:vAlign w:val="bottom"/>
          </w:tcPr>
          <w:p w14:paraId="60B6F26F" w14:textId="1BDE9268" w:rsidR="00331221" w:rsidRPr="00071433" w:rsidRDefault="00331221" w:rsidP="00331221">
            <w:pPr>
              <w:pStyle w:val="30"/>
              <w:tabs>
                <w:tab w:val="clear" w:pos="360"/>
                <w:tab w:val="clear" w:pos="720"/>
                <w:tab w:val="decimal" w:pos="968"/>
              </w:tabs>
              <w:spacing w:line="380" w:lineRule="atLeast"/>
              <w:ind w:left="-108" w:right="-108"/>
              <w:rPr>
                <w:rFonts w:cs="Times New Roman"/>
                <w:lang w:val="en-US"/>
              </w:rPr>
            </w:pPr>
            <w:r w:rsidRPr="00331221">
              <w:rPr>
                <w:rFonts w:cs="Times New Roman"/>
                <w:lang w:val="en-US"/>
              </w:rPr>
              <w:t>6,106</w:t>
            </w:r>
          </w:p>
        </w:tc>
        <w:tc>
          <w:tcPr>
            <w:tcW w:w="270" w:type="dxa"/>
            <w:vAlign w:val="bottom"/>
          </w:tcPr>
          <w:p w14:paraId="657F7359" w14:textId="77777777" w:rsidR="00331221" w:rsidRPr="0072079E" w:rsidRDefault="00331221" w:rsidP="00331221">
            <w:pPr>
              <w:pStyle w:val="30"/>
              <w:tabs>
                <w:tab w:val="clear" w:pos="360"/>
                <w:tab w:val="clear" w:pos="720"/>
                <w:tab w:val="decimal" w:pos="934"/>
              </w:tabs>
              <w:spacing w:line="380" w:lineRule="atLeast"/>
              <w:ind w:left="-108" w:right="-108"/>
              <w:rPr>
                <w:rFonts w:cs="Times New Roman"/>
                <w:lang w:val="en-US"/>
              </w:rPr>
            </w:pPr>
          </w:p>
        </w:tc>
        <w:tc>
          <w:tcPr>
            <w:tcW w:w="1170" w:type="dxa"/>
            <w:vAlign w:val="bottom"/>
          </w:tcPr>
          <w:p w14:paraId="6579142B" w14:textId="51DFD1F1" w:rsidR="00331221" w:rsidRPr="0072079E" w:rsidRDefault="00331221" w:rsidP="00331221">
            <w:pPr>
              <w:pStyle w:val="30"/>
              <w:tabs>
                <w:tab w:val="clear" w:pos="360"/>
                <w:tab w:val="clear" w:pos="720"/>
                <w:tab w:val="decimal" w:pos="934"/>
              </w:tabs>
              <w:spacing w:line="380" w:lineRule="atLeast"/>
              <w:ind w:left="-108" w:right="-108"/>
              <w:rPr>
                <w:rFonts w:cs="Times New Roman"/>
                <w:lang w:val="en-US"/>
              </w:rPr>
            </w:pPr>
            <w:r>
              <w:rPr>
                <w:lang w:val="en-US"/>
              </w:rPr>
              <w:t>2,186</w:t>
            </w:r>
          </w:p>
        </w:tc>
        <w:tc>
          <w:tcPr>
            <w:tcW w:w="270" w:type="dxa"/>
            <w:vAlign w:val="bottom"/>
          </w:tcPr>
          <w:p w14:paraId="7107929B" w14:textId="77777777" w:rsidR="00331221" w:rsidRPr="0072079E" w:rsidRDefault="00331221" w:rsidP="00331221">
            <w:pPr>
              <w:pStyle w:val="30"/>
              <w:tabs>
                <w:tab w:val="clear" w:pos="360"/>
                <w:tab w:val="clear" w:pos="720"/>
                <w:tab w:val="decimal" w:pos="828"/>
              </w:tabs>
              <w:spacing w:line="380" w:lineRule="atLeast"/>
              <w:ind w:left="-108" w:right="-108"/>
              <w:rPr>
                <w:rFonts w:cs="Times New Roman"/>
                <w:lang w:val="en-US"/>
              </w:rPr>
            </w:pPr>
          </w:p>
        </w:tc>
        <w:tc>
          <w:tcPr>
            <w:tcW w:w="1260" w:type="dxa"/>
            <w:shd w:val="clear" w:color="auto" w:fill="auto"/>
            <w:vAlign w:val="bottom"/>
          </w:tcPr>
          <w:p w14:paraId="4A902E1B" w14:textId="50942CD0" w:rsidR="00331221" w:rsidRPr="00071433" w:rsidRDefault="00331221" w:rsidP="00331221">
            <w:pPr>
              <w:pStyle w:val="30"/>
              <w:tabs>
                <w:tab w:val="clear" w:pos="360"/>
                <w:tab w:val="clear" w:pos="720"/>
                <w:tab w:val="decimal" w:pos="966"/>
              </w:tabs>
              <w:spacing w:line="380" w:lineRule="atLeast"/>
              <w:ind w:left="-108" w:right="-108"/>
              <w:rPr>
                <w:rFonts w:cs="Times New Roman"/>
                <w:lang w:val="en-US"/>
              </w:rPr>
            </w:pPr>
            <w:r w:rsidRPr="00331221">
              <w:rPr>
                <w:rFonts w:cs="Times New Roman"/>
                <w:lang w:val="en-US"/>
              </w:rPr>
              <w:t>6,106</w:t>
            </w:r>
          </w:p>
        </w:tc>
        <w:tc>
          <w:tcPr>
            <w:tcW w:w="270" w:type="dxa"/>
            <w:vAlign w:val="bottom"/>
          </w:tcPr>
          <w:p w14:paraId="1845ADEF" w14:textId="77777777" w:rsidR="00331221" w:rsidRPr="00071433" w:rsidRDefault="00331221" w:rsidP="00331221">
            <w:pPr>
              <w:tabs>
                <w:tab w:val="decimal" w:pos="882"/>
                <w:tab w:val="decimal" w:pos="952"/>
              </w:tabs>
              <w:spacing w:line="380" w:lineRule="atLeast"/>
              <w:ind w:left="-126" w:right="-81"/>
              <w:rPr>
                <w:rFonts w:cs="Times New Roman"/>
                <w:szCs w:val="22"/>
                <w:lang w:val="en-US" w:bidi="th-TH"/>
              </w:rPr>
            </w:pPr>
          </w:p>
        </w:tc>
        <w:tc>
          <w:tcPr>
            <w:tcW w:w="1170" w:type="dxa"/>
            <w:vAlign w:val="bottom"/>
          </w:tcPr>
          <w:p w14:paraId="442E616C" w14:textId="152BB98B" w:rsidR="00331221" w:rsidRPr="0072079E" w:rsidRDefault="00331221" w:rsidP="00331221">
            <w:pPr>
              <w:pStyle w:val="30"/>
              <w:tabs>
                <w:tab w:val="clear" w:pos="360"/>
                <w:tab w:val="clear" w:pos="720"/>
                <w:tab w:val="decimal" w:pos="934"/>
              </w:tabs>
              <w:spacing w:line="380" w:lineRule="atLeast"/>
              <w:ind w:left="-108" w:right="-108"/>
              <w:rPr>
                <w:rFonts w:cs="Times New Roman"/>
                <w:lang w:val="en-US"/>
              </w:rPr>
            </w:pPr>
            <w:r>
              <w:rPr>
                <w:lang w:val="en-US"/>
              </w:rPr>
              <w:t>2,186</w:t>
            </w:r>
          </w:p>
        </w:tc>
      </w:tr>
      <w:tr w:rsidR="00331221" w:rsidRPr="00601CA6" w14:paraId="32F7C5D5" w14:textId="77777777" w:rsidTr="00C6467A">
        <w:trPr>
          <w:cantSplit/>
          <w:trHeight w:val="60"/>
        </w:trPr>
        <w:tc>
          <w:tcPr>
            <w:tcW w:w="3780" w:type="dxa"/>
            <w:vAlign w:val="bottom"/>
          </w:tcPr>
          <w:p w14:paraId="67B16751" w14:textId="77777777" w:rsidR="00331221" w:rsidRPr="003F4CEA" w:rsidRDefault="00331221" w:rsidP="00331221">
            <w:pPr>
              <w:spacing w:line="380" w:lineRule="atLeast"/>
              <w:ind w:left="-18" w:right="-198"/>
              <w:rPr>
                <w:szCs w:val="22"/>
              </w:rPr>
            </w:pPr>
            <w:r w:rsidRPr="00F34CB0">
              <w:rPr>
                <w:i/>
                <w:iCs/>
                <w:szCs w:val="22"/>
              </w:rPr>
              <w:t>Less</w:t>
            </w:r>
            <w:r w:rsidRPr="007C0441">
              <w:rPr>
                <w:szCs w:val="22"/>
              </w:rPr>
              <w:t xml:space="preserve"> allowance for expected credit loss </w:t>
            </w:r>
          </w:p>
        </w:tc>
        <w:tc>
          <w:tcPr>
            <w:tcW w:w="1260" w:type="dxa"/>
            <w:vAlign w:val="bottom"/>
          </w:tcPr>
          <w:p w14:paraId="1BD57142" w14:textId="44A35E46" w:rsidR="00331221" w:rsidRPr="00071433" w:rsidRDefault="00331221" w:rsidP="00331221">
            <w:pPr>
              <w:pStyle w:val="30"/>
              <w:tabs>
                <w:tab w:val="clear" w:pos="360"/>
                <w:tab w:val="clear" w:pos="720"/>
                <w:tab w:val="decimal" w:pos="664"/>
              </w:tabs>
              <w:spacing w:line="360" w:lineRule="atLeast"/>
              <w:ind w:left="-108" w:right="-108"/>
              <w:rPr>
                <w:rFonts w:cs="Times New Roman"/>
                <w:lang w:val="en-US"/>
              </w:rPr>
            </w:pPr>
            <w:r>
              <w:rPr>
                <w:lang w:val="en-US"/>
              </w:rPr>
              <w:t>-</w:t>
            </w:r>
          </w:p>
        </w:tc>
        <w:tc>
          <w:tcPr>
            <w:tcW w:w="270" w:type="dxa"/>
            <w:vAlign w:val="bottom"/>
          </w:tcPr>
          <w:p w14:paraId="6666BADB" w14:textId="77777777" w:rsidR="00331221" w:rsidRPr="0072079E" w:rsidRDefault="00331221" w:rsidP="00331221">
            <w:pPr>
              <w:pStyle w:val="30"/>
              <w:tabs>
                <w:tab w:val="clear" w:pos="360"/>
                <w:tab w:val="clear" w:pos="720"/>
                <w:tab w:val="decimal" w:pos="664"/>
                <w:tab w:val="decimal" w:pos="828"/>
              </w:tabs>
              <w:spacing w:line="380" w:lineRule="atLeast"/>
              <w:ind w:left="-108" w:right="-108"/>
              <w:rPr>
                <w:rFonts w:cs="Times New Roman"/>
                <w:lang w:val="en-US"/>
              </w:rPr>
            </w:pPr>
          </w:p>
        </w:tc>
        <w:tc>
          <w:tcPr>
            <w:tcW w:w="1170" w:type="dxa"/>
            <w:vAlign w:val="bottom"/>
          </w:tcPr>
          <w:p w14:paraId="0E1B4126" w14:textId="1285E85D" w:rsidR="00331221" w:rsidRPr="0072079E" w:rsidRDefault="00331221" w:rsidP="00331221">
            <w:pPr>
              <w:pStyle w:val="30"/>
              <w:tabs>
                <w:tab w:val="clear" w:pos="360"/>
                <w:tab w:val="clear" w:pos="720"/>
                <w:tab w:val="decimal" w:pos="664"/>
              </w:tabs>
              <w:spacing w:line="380" w:lineRule="atLeast"/>
              <w:ind w:left="-108" w:right="-108"/>
              <w:rPr>
                <w:rFonts w:cs="Times New Roman"/>
                <w:lang w:val="en-US"/>
              </w:rPr>
            </w:pPr>
            <w:r>
              <w:rPr>
                <w:lang w:val="en-US"/>
              </w:rPr>
              <w:t>-</w:t>
            </w:r>
          </w:p>
        </w:tc>
        <w:tc>
          <w:tcPr>
            <w:tcW w:w="270" w:type="dxa"/>
            <w:vAlign w:val="bottom"/>
          </w:tcPr>
          <w:p w14:paraId="469EFD43" w14:textId="77777777" w:rsidR="00331221" w:rsidRPr="0072079E" w:rsidRDefault="00331221" w:rsidP="00331221">
            <w:pPr>
              <w:pStyle w:val="30"/>
              <w:tabs>
                <w:tab w:val="clear" w:pos="360"/>
                <w:tab w:val="clear" w:pos="720"/>
                <w:tab w:val="decimal" w:pos="580"/>
                <w:tab w:val="decimal" w:pos="664"/>
              </w:tabs>
              <w:spacing w:line="380" w:lineRule="atLeast"/>
              <w:ind w:left="-108" w:right="-108"/>
              <w:rPr>
                <w:rFonts w:cs="Times New Roman"/>
                <w:lang w:val="en-US"/>
              </w:rPr>
            </w:pPr>
          </w:p>
        </w:tc>
        <w:tc>
          <w:tcPr>
            <w:tcW w:w="1260" w:type="dxa"/>
            <w:shd w:val="clear" w:color="auto" w:fill="auto"/>
            <w:vAlign w:val="bottom"/>
          </w:tcPr>
          <w:p w14:paraId="5C66BE7E" w14:textId="02709E27" w:rsidR="00331221" w:rsidRPr="0072079E" w:rsidRDefault="00331221" w:rsidP="00331221">
            <w:pPr>
              <w:pStyle w:val="30"/>
              <w:tabs>
                <w:tab w:val="clear" w:pos="360"/>
                <w:tab w:val="clear" w:pos="720"/>
                <w:tab w:val="decimal" w:pos="696"/>
              </w:tabs>
              <w:spacing w:line="380" w:lineRule="atLeast"/>
              <w:ind w:left="-108" w:right="-108"/>
              <w:rPr>
                <w:rFonts w:cs="Times New Roman"/>
                <w:lang w:val="en-US"/>
              </w:rPr>
            </w:pPr>
            <w:r>
              <w:rPr>
                <w:lang w:val="en-US"/>
              </w:rPr>
              <w:t>-</w:t>
            </w:r>
          </w:p>
        </w:tc>
        <w:tc>
          <w:tcPr>
            <w:tcW w:w="270" w:type="dxa"/>
            <w:vAlign w:val="bottom"/>
          </w:tcPr>
          <w:p w14:paraId="6CA6C8BA" w14:textId="77777777" w:rsidR="00331221" w:rsidRPr="0072079E" w:rsidRDefault="00331221" w:rsidP="00331221">
            <w:pPr>
              <w:tabs>
                <w:tab w:val="decimal" w:pos="580"/>
                <w:tab w:val="decimal" w:pos="664"/>
                <w:tab w:val="decimal" w:pos="882"/>
              </w:tabs>
              <w:spacing w:line="380" w:lineRule="atLeast"/>
              <w:ind w:left="-126" w:right="-81"/>
              <w:rPr>
                <w:rFonts w:cs="Times New Roman"/>
                <w:szCs w:val="22"/>
                <w:lang w:val="en-US" w:bidi="th-TH"/>
              </w:rPr>
            </w:pPr>
          </w:p>
        </w:tc>
        <w:tc>
          <w:tcPr>
            <w:tcW w:w="1170" w:type="dxa"/>
            <w:vAlign w:val="bottom"/>
          </w:tcPr>
          <w:p w14:paraId="556F896C" w14:textId="4979D818" w:rsidR="00331221" w:rsidRPr="0072079E" w:rsidRDefault="00331221" w:rsidP="00331221">
            <w:pPr>
              <w:pStyle w:val="30"/>
              <w:tabs>
                <w:tab w:val="clear" w:pos="360"/>
                <w:tab w:val="clear" w:pos="720"/>
                <w:tab w:val="decimal" w:pos="664"/>
              </w:tabs>
              <w:spacing w:line="380" w:lineRule="atLeast"/>
              <w:ind w:left="-108" w:right="-108"/>
              <w:rPr>
                <w:rFonts w:cs="Times New Roman"/>
                <w:lang w:val="en-US"/>
              </w:rPr>
            </w:pPr>
            <w:r>
              <w:rPr>
                <w:lang w:val="en-US"/>
              </w:rPr>
              <w:t>-</w:t>
            </w:r>
          </w:p>
        </w:tc>
      </w:tr>
      <w:tr w:rsidR="00331221" w:rsidRPr="003F4CEA" w14:paraId="6F185FA8" w14:textId="77777777" w:rsidTr="00C6467A">
        <w:trPr>
          <w:cantSplit/>
          <w:trHeight w:val="50"/>
        </w:trPr>
        <w:tc>
          <w:tcPr>
            <w:tcW w:w="3780" w:type="dxa"/>
            <w:vAlign w:val="bottom"/>
          </w:tcPr>
          <w:p w14:paraId="666D4ECC" w14:textId="77777777" w:rsidR="00331221" w:rsidRPr="003F4CEA" w:rsidRDefault="00331221" w:rsidP="00331221">
            <w:pPr>
              <w:spacing w:line="380" w:lineRule="atLeast"/>
            </w:pPr>
            <w:r>
              <w:rPr>
                <w:b/>
                <w:bCs/>
                <w:szCs w:val="22"/>
              </w:rPr>
              <w:t>Net</w:t>
            </w:r>
          </w:p>
        </w:tc>
        <w:tc>
          <w:tcPr>
            <w:tcW w:w="1260" w:type="dxa"/>
            <w:tcBorders>
              <w:top w:val="single" w:sz="4" w:space="0" w:color="auto"/>
              <w:bottom w:val="double" w:sz="4" w:space="0" w:color="auto"/>
            </w:tcBorders>
            <w:vAlign w:val="bottom"/>
          </w:tcPr>
          <w:p w14:paraId="0A74E0D3" w14:textId="4A6469A3" w:rsidR="00331221" w:rsidRPr="001044F5" w:rsidRDefault="00331221" w:rsidP="00331221">
            <w:pPr>
              <w:pStyle w:val="30"/>
              <w:tabs>
                <w:tab w:val="clear" w:pos="360"/>
                <w:tab w:val="clear" w:pos="720"/>
                <w:tab w:val="decimal" w:pos="968"/>
              </w:tabs>
              <w:spacing w:line="380" w:lineRule="atLeast"/>
              <w:ind w:left="-108" w:right="-108"/>
              <w:rPr>
                <w:rFonts w:cs="Times New Roman"/>
                <w:b/>
                <w:bCs/>
                <w:lang w:val="en-US"/>
              </w:rPr>
            </w:pPr>
            <w:r w:rsidRPr="00331221">
              <w:rPr>
                <w:rFonts w:cs="Times New Roman"/>
                <w:b/>
                <w:bCs/>
                <w:lang w:val="en-US"/>
              </w:rPr>
              <w:t>6,106</w:t>
            </w:r>
          </w:p>
        </w:tc>
        <w:tc>
          <w:tcPr>
            <w:tcW w:w="270" w:type="dxa"/>
            <w:vAlign w:val="bottom"/>
          </w:tcPr>
          <w:p w14:paraId="40E1A3AB" w14:textId="77777777" w:rsidR="00331221" w:rsidRPr="001044F5" w:rsidRDefault="00331221" w:rsidP="00331221">
            <w:pPr>
              <w:pStyle w:val="30"/>
              <w:tabs>
                <w:tab w:val="clear" w:pos="360"/>
                <w:tab w:val="clear" w:pos="720"/>
                <w:tab w:val="decimal" w:pos="934"/>
              </w:tabs>
              <w:spacing w:line="38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2B50A69F" w14:textId="362FFB26" w:rsidR="00331221" w:rsidRPr="001044F5" w:rsidRDefault="00331221" w:rsidP="00331221">
            <w:pPr>
              <w:pStyle w:val="30"/>
              <w:tabs>
                <w:tab w:val="clear" w:pos="360"/>
                <w:tab w:val="clear" w:pos="720"/>
                <w:tab w:val="decimal" w:pos="934"/>
              </w:tabs>
              <w:spacing w:line="380" w:lineRule="atLeast"/>
              <w:ind w:left="-108" w:right="-108"/>
              <w:rPr>
                <w:rFonts w:cs="Times New Roman"/>
                <w:b/>
                <w:bCs/>
                <w:lang w:val="en-US"/>
              </w:rPr>
            </w:pPr>
            <w:r>
              <w:rPr>
                <w:b/>
                <w:bCs/>
                <w:lang w:val="en-US"/>
              </w:rPr>
              <w:t>2,186</w:t>
            </w:r>
          </w:p>
        </w:tc>
        <w:tc>
          <w:tcPr>
            <w:tcW w:w="270" w:type="dxa"/>
            <w:vAlign w:val="bottom"/>
          </w:tcPr>
          <w:p w14:paraId="5014F0E3" w14:textId="77777777" w:rsidR="00331221" w:rsidRPr="001044F5" w:rsidRDefault="00331221" w:rsidP="00331221">
            <w:pPr>
              <w:pStyle w:val="30"/>
              <w:tabs>
                <w:tab w:val="clear" w:pos="360"/>
                <w:tab w:val="clear" w:pos="720"/>
                <w:tab w:val="decimal" w:pos="828"/>
              </w:tabs>
              <w:spacing w:line="380" w:lineRule="atLeast"/>
              <w:ind w:left="-108" w:right="-108"/>
              <w:rPr>
                <w:rFonts w:cs="Times New Roman"/>
                <w:b/>
                <w:bCs/>
                <w:lang w:val="en-US"/>
              </w:rPr>
            </w:pPr>
          </w:p>
        </w:tc>
        <w:tc>
          <w:tcPr>
            <w:tcW w:w="1260" w:type="dxa"/>
            <w:tcBorders>
              <w:top w:val="single" w:sz="4" w:space="0" w:color="auto"/>
              <w:bottom w:val="double" w:sz="4" w:space="0" w:color="auto"/>
            </w:tcBorders>
            <w:shd w:val="clear" w:color="auto" w:fill="auto"/>
            <w:vAlign w:val="bottom"/>
          </w:tcPr>
          <w:p w14:paraId="4E6A071C" w14:textId="3D67E99B" w:rsidR="00331221" w:rsidRPr="00331221" w:rsidRDefault="00331221" w:rsidP="00331221">
            <w:pPr>
              <w:pStyle w:val="30"/>
              <w:tabs>
                <w:tab w:val="clear" w:pos="360"/>
                <w:tab w:val="clear" w:pos="720"/>
                <w:tab w:val="decimal" w:pos="966"/>
              </w:tabs>
              <w:spacing w:line="380" w:lineRule="atLeast"/>
              <w:ind w:left="-108" w:right="-108"/>
              <w:rPr>
                <w:rFonts w:cs="Times New Roman"/>
                <w:b/>
                <w:bCs/>
                <w:lang w:val="en-US"/>
              </w:rPr>
            </w:pPr>
            <w:r w:rsidRPr="00331221">
              <w:rPr>
                <w:rFonts w:cs="Times New Roman"/>
                <w:b/>
                <w:bCs/>
                <w:lang w:val="en-US"/>
              </w:rPr>
              <w:t>6,106</w:t>
            </w:r>
          </w:p>
        </w:tc>
        <w:tc>
          <w:tcPr>
            <w:tcW w:w="270" w:type="dxa"/>
            <w:vAlign w:val="bottom"/>
          </w:tcPr>
          <w:p w14:paraId="549FA46C" w14:textId="77777777" w:rsidR="00331221" w:rsidRPr="001044F5" w:rsidRDefault="00331221" w:rsidP="00331221">
            <w:pPr>
              <w:tabs>
                <w:tab w:val="decimal" w:pos="882"/>
                <w:tab w:val="decimal" w:pos="952"/>
              </w:tabs>
              <w:spacing w:line="380" w:lineRule="atLeast"/>
              <w:ind w:left="-126" w:right="-81"/>
              <w:rPr>
                <w:b/>
                <w:bCs/>
                <w:szCs w:val="22"/>
                <w:lang w:val="en-US" w:bidi="th-TH"/>
              </w:rPr>
            </w:pPr>
          </w:p>
        </w:tc>
        <w:tc>
          <w:tcPr>
            <w:tcW w:w="1170" w:type="dxa"/>
            <w:tcBorders>
              <w:top w:val="single" w:sz="4" w:space="0" w:color="auto"/>
              <w:bottom w:val="double" w:sz="4" w:space="0" w:color="auto"/>
            </w:tcBorders>
            <w:vAlign w:val="bottom"/>
          </w:tcPr>
          <w:p w14:paraId="0B73A89E" w14:textId="6263FF50" w:rsidR="00331221" w:rsidRPr="001044F5" w:rsidRDefault="00331221" w:rsidP="00331221">
            <w:pPr>
              <w:pStyle w:val="30"/>
              <w:tabs>
                <w:tab w:val="clear" w:pos="360"/>
                <w:tab w:val="clear" w:pos="720"/>
                <w:tab w:val="decimal" w:pos="934"/>
              </w:tabs>
              <w:spacing w:line="380" w:lineRule="atLeast"/>
              <w:ind w:left="-108" w:right="-108"/>
              <w:rPr>
                <w:rFonts w:cs="Times New Roman"/>
                <w:b/>
                <w:bCs/>
                <w:lang w:val="en-US"/>
              </w:rPr>
            </w:pPr>
            <w:r>
              <w:rPr>
                <w:b/>
                <w:bCs/>
                <w:lang w:val="en-US"/>
              </w:rPr>
              <w:t>2,186</w:t>
            </w:r>
          </w:p>
        </w:tc>
      </w:tr>
      <w:tr w:rsidR="00331221" w:rsidRPr="005D2E0C" w14:paraId="15E75225" w14:textId="77777777" w:rsidTr="00BE1181">
        <w:trPr>
          <w:cantSplit/>
          <w:trHeight w:val="30"/>
        </w:trPr>
        <w:tc>
          <w:tcPr>
            <w:tcW w:w="3780" w:type="dxa"/>
          </w:tcPr>
          <w:p w14:paraId="7484D5CF" w14:textId="77777777" w:rsidR="00331221" w:rsidRPr="005D2E0C" w:rsidRDefault="00331221" w:rsidP="00BE1181">
            <w:pPr>
              <w:spacing w:line="380" w:lineRule="atLeast"/>
              <w:ind w:right="-108"/>
              <w:jc w:val="both"/>
              <w:rPr>
                <w:b/>
                <w:bCs/>
                <w:i/>
                <w:iCs/>
                <w:sz w:val="20"/>
              </w:rPr>
            </w:pPr>
          </w:p>
        </w:tc>
        <w:tc>
          <w:tcPr>
            <w:tcW w:w="1260" w:type="dxa"/>
          </w:tcPr>
          <w:p w14:paraId="270B5685" w14:textId="77777777" w:rsidR="00331221" w:rsidRPr="005D2E0C" w:rsidRDefault="00331221" w:rsidP="00BE1181">
            <w:pPr>
              <w:spacing w:line="380" w:lineRule="atLeast"/>
              <w:ind w:left="-108" w:right="-108"/>
              <w:jc w:val="center"/>
              <w:rPr>
                <w:sz w:val="20"/>
              </w:rPr>
            </w:pPr>
          </w:p>
        </w:tc>
        <w:tc>
          <w:tcPr>
            <w:tcW w:w="270" w:type="dxa"/>
          </w:tcPr>
          <w:p w14:paraId="7902EA94" w14:textId="77777777" w:rsidR="00331221" w:rsidRPr="005D2E0C" w:rsidRDefault="00331221" w:rsidP="00BE1181">
            <w:pPr>
              <w:spacing w:line="380" w:lineRule="atLeast"/>
              <w:ind w:left="-108" w:right="-108"/>
              <w:jc w:val="center"/>
              <w:rPr>
                <w:sz w:val="20"/>
                <w:u w:val="single"/>
              </w:rPr>
            </w:pPr>
          </w:p>
        </w:tc>
        <w:tc>
          <w:tcPr>
            <w:tcW w:w="1170" w:type="dxa"/>
          </w:tcPr>
          <w:p w14:paraId="7FEE2DCB" w14:textId="77777777" w:rsidR="00331221" w:rsidRPr="005D2E0C" w:rsidRDefault="00331221" w:rsidP="00BE1181">
            <w:pPr>
              <w:spacing w:line="380" w:lineRule="atLeast"/>
              <w:ind w:left="-108" w:right="-108"/>
              <w:jc w:val="center"/>
              <w:rPr>
                <w:sz w:val="20"/>
              </w:rPr>
            </w:pPr>
          </w:p>
        </w:tc>
        <w:tc>
          <w:tcPr>
            <w:tcW w:w="270" w:type="dxa"/>
          </w:tcPr>
          <w:p w14:paraId="6F5FB2AA" w14:textId="77777777" w:rsidR="00331221" w:rsidRPr="005D2E0C" w:rsidRDefault="00331221" w:rsidP="00BE1181">
            <w:pPr>
              <w:spacing w:line="380" w:lineRule="atLeast"/>
              <w:ind w:left="-108" w:right="-108"/>
              <w:jc w:val="right"/>
              <w:rPr>
                <w:i/>
                <w:iCs/>
                <w:sz w:val="20"/>
              </w:rPr>
            </w:pPr>
          </w:p>
        </w:tc>
        <w:tc>
          <w:tcPr>
            <w:tcW w:w="1260" w:type="dxa"/>
          </w:tcPr>
          <w:p w14:paraId="45560F94" w14:textId="77777777" w:rsidR="00331221" w:rsidRPr="005D2E0C" w:rsidRDefault="00331221" w:rsidP="00BE1181">
            <w:pPr>
              <w:spacing w:line="380" w:lineRule="atLeast"/>
              <w:ind w:left="-108" w:right="-108"/>
              <w:jc w:val="center"/>
              <w:rPr>
                <w:sz w:val="20"/>
              </w:rPr>
            </w:pPr>
          </w:p>
        </w:tc>
        <w:tc>
          <w:tcPr>
            <w:tcW w:w="270" w:type="dxa"/>
          </w:tcPr>
          <w:p w14:paraId="11A0894B" w14:textId="77777777" w:rsidR="00331221" w:rsidRPr="005D2E0C" w:rsidRDefault="00331221" w:rsidP="00BE1181">
            <w:pPr>
              <w:spacing w:line="380" w:lineRule="atLeast"/>
              <w:ind w:left="-108" w:right="-108"/>
              <w:jc w:val="center"/>
              <w:rPr>
                <w:sz w:val="20"/>
                <w:u w:val="single"/>
              </w:rPr>
            </w:pPr>
          </w:p>
        </w:tc>
        <w:tc>
          <w:tcPr>
            <w:tcW w:w="1170" w:type="dxa"/>
          </w:tcPr>
          <w:p w14:paraId="56BFC4A2" w14:textId="77777777" w:rsidR="00331221" w:rsidRPr="005D2E0C" w:rsidRDefault="00331221" w:rsidP="00BE1181">
            <w:pPr>
              <w:spacing w:line="380" w:lineRule="atLeast"/>
              <w:ind w:left="-108" w:right="-108"/>
              <w:jc w:val="center"/>
              <w:rPr>
                <w:sz w:val="20"/>
              </w:rPr>
            </w:pPr>
          </w:p>
        </w:tc>
      </w:tr>
      <w:tr w:rsidR="00331221" w14:paraId="088B5EAF" w14:textId="77777777" w:rsidTr="00BE1181">
        <w:trPr>
          <w:cantSplit/>
          <w:trHeight w:val="60"/>
        </w:trPr>
        <w:tc>
          <w:tcPr>
            <w:tcW w:w="3780" w:type="dxa"/>
            <w:vAlign w:val="bottom"/>
          </w:tcPr>
          <w:p w14:paraId="6647205E" w14:textId="02280D94" w:rsidR="00331221" w:rsidRPr="006129EB" w:rsidRDefault="001947F8" w:rsidP="00BE1181">
            <w:pPr>
              <w:spacing w:line="380" w:lineRule="atLeast"/>
              <w:ind w:right="-108"/>
              <w:rPr>
                <w:b/>
                <w:bCs/>
                <w:i/>
                <w:iCs/>
                <w:szCs w:val="22"/>
              </w:rPr>
            </w:pPr>
            <w:r>
              <w:rPr>
                <w:b/>
                <w:bCs/>
                <w:i/>
                <w:iCs/>
                <w:szCs w:val="22"/>
              </w:rPr>
              <w:t>Long</w:t>
            </w:r>
            <w:r w:rsidR="00331221" w:rsidRPr="006129EB">
              <w:rPr>
                <w:b/>
                <w:bCs/>
                <w:i/>
                <w:iCs/>
                <w:szCs w:val="22"/>
              </w:rPr>
              <w:t>-term loans to</w:t>
            </w:r>
            <w:r w:rsidR="00331221">
              <w:rPr>
                <w:b/>
                <w:bCs/>
                <w:i/>
                <w:iCs/>
                <w:szCs w:val="22"/>
              </w:rPr>
              <w:t xml:space="preserve"> </w:t>
            </w:r>
          </w:p>
        </w:tc>
        <w:tc>
          <w:tcPr>
            <w:tcW w:w="1260" w:type="dxa"/>
            <w:vAlign w:val="bottom"/>
          </w:tcPr>
          <w:p w14:paraId="51B1A890" w14:textId="77777777" w:rsidR="00331221" w:rsidRDefault="00331221" w:rsidP="00BE1181">
            <w:pPr>
              <w:spacing w:line="380" w:lineRule="atLeast"/>
              <w:ind w:left="-108" w:right="-108"/>
              <w:rPr>
                <w:szCs w:val="22"/>
              </w:rPr>
            </w:pPr>
          </w:p>
        </w:tc>
        <w:tc>
          <w:tcPr>
            <w:tcW w:w="270" w:type="dxa"/>
            <w:vAlign w:val="bottom"/>
          </w:tcPr>
          <w:p w14:paraId="279C842A" w14:textId="77777777" w:rsidR="00331221" w:rsidRPr="00855F7B" w:rsidRDefault="00331221" w:rsidP="00BE1181">
            <w:pPr>
              <w:spacing w:line="380" w:lineRule="atLeast"/>
              <w:ind w:left="-108" w:right="-108"/>
              <w:rPr>
                <w:szCs w:val="22"/>
                <w:u w:val="single"/>
              </w:rPr>
            </w:pPr>
          </w:p>
        </w:tc>
        <w:tc>
          <w:tcPr>
            <w:tcW w:w="1170" w:type="dxa"/>
            <w:vAlign w:val="bottom"/>
          </w:tcPr>
          <w:p w14:paraId="3A870FA8" w14:textId="77777777" w:rsidR="00331221" w:rsidRDefault="00331221" w:rsidP="00BE1181">
            <w:pPr>
              <w:spacing w:line="380" w:lineRule="atLeast"/>
              <w:ind w:left="-108" w:right="-108"/>
              <w:rPr>
                <w:szCs w:val="22"/>
              </w:rPr>
            </w:pPr>
          </w:p>
        </w:tc>
        <w:tc>
          <w:tcPr>
            <w:tcW w:w="270" w:type="dxa"/>
            <w:vAlign w:val="bottom"/>
          </w:tcPr>
          <w:p w14:paraId="6A70760C" w14:textId="77777777" w:rsidR="00331221" w:rsidRPr="00855F7B" w:rsidRDefault="00331221" w:rsidP="00BE1181">
            <w:pPr>
              <w:spacing w:line="380" w:lineRule="atLeast"/>
              <w:ind w:left="-108" w:right="-108"/>
              <w:rPr>
                <w:i/>
                <w:iCs/>
                <w:szCs w:val="22"/>
              </w:rPr>
            </w:pPr>
          </w:p>
        </w:tc>
        <w:tc>
          <w:tcPr>
            <w:tcW w:w="1260" w:type="dxa"/>
            <w:vAlign w:val="bottom"/>
          </w:tcPr>
          <w:p w14:paraId="776D9847" w14:textId="77777777" w:rsidR="00331221" w:rsidRDefault="00331221" w:rsidP="00BE1181">
            <w:pPr>
              <w:spacing w:line="380" w:lineRule="atLeast"/>
              <w:ind w:left="-108" w:right="-108"/>
              <w:rPr>
                <w:szCs w:val="22"/>
              </w:rPr>
            </w:pPr>
          </w:p>
        </w:tc>
        <w:tc>
          <w:tcPr>
            <w:tcW w:w="270" w:type="dxa"/>
            <w:vAlign w:val="bottom"/>
          </w:tcPr>
          <w:p w14:paraId="4277C78A" w14:textId="77777777" w:rsidR="00331221" w:rsidRPr="00855F7B" w:rsidRDefault="00331221" w:rsidP="00BE1181">
            <w:pPr>
              <w:spacing w:line="380" w:lineRule="atLeast"/>
              <w:ind w:left="-108" w:right="-108"/>
              <w:rPr>
                <w:szCs w:val="22"/>
                <w:u w:val="single"/>
              </w:rPr>
            </w:pPr>
          </w:p>
        </w:tc>
        <w:tc>
          <w:tcPr>
            <w:tcW w:w="1170" w:type="dxa"/>
            <w:vAlign w:val="bottom"/>
          </w:tcPr>
          <w:p w14:paraId="082EDAC5" w14:textId="77777777" w:rsidR="00331221" w:rsidRDefault="00331221" w:rsidP="00BE1181">
            <w:pPr>
              <w:spacing w:line="380" w:lineRule="atLeast"/>
              <w:ind w:left="-108" w:right="-108"/>
              <w:rPr>
                <w:szCs w:val="22"/>
              </w:rPr>
            </w:pPr>
          </w:p>
        </w:tc>
      </w:tr>
      <w:tr w:rsidR="00331221" w:rsidRPr="00855F7B" w14:paraId="22349996" w14:textId="77777777" w:rsidTr="00BE1181">
        <w:trPr>
          <w:cantSplit/>
          <w:trHeight w:val="60"/>
        </w:trPr>
        <w:tc>
          <w:tcPr>
            <w:tcW w:w="3780" w:type="dxa"/>
            <w:vAlign w:val="bottom"/>
          </w:tcPr>
          <w:p w14:paraId="65BC0C01" w14:textId="41151761" w:rsidR="00331221" w:rsidRPr="00A86372" w:rsidRDefault="00331221" w:rsidP="00BE1181">
            <w:pPr>
              <w:spacing w:line="380" w:lineRule="atLeast"/>
              <w:ind w:right="-108"/>
              <w:rPr>
                <w:szCs w:val="22"/>
              </w:rPr>
            </w:pPr>
            <w:r>
              <w:rPr>
                <w:b/>
                <w:bCs/>
                <w:i/>
                <w:iCs/>
                <w:szCs w:val="22"/>
              </w:rPr>
              <w:t xml:space="preserve">   and interest receivables</w:t>
            </w:r>
          </w:p>
        </w:tc>
        <w:tc>
          <w:tcPr>
            <w:tcW w:w="1260" w:type="dxa"/>
            <w:vAlign w:val="bottom"/>
          </w:tcPr>
          <w:p w14:paraId="7A25778C" w14:textId="77777777" w:rsidR="00331221" w:rsidRPr="00855F7B" w:rsidRDefault="00331221" w:rsidP="00BE1181">
            <w:pPr>
              <w:spacing w:line="380" w:lineRule="atLeast"/>
              <w:ind w:left="-108" w:right="-108"/>
              <w:rPr>
                <w:szCs w:val="22"/>
              </w:rPr>
            </w:pPr>
          </w:p>
        </w:tc>
        <w:tc>
          <w:tcPr>
            <w:tcW w:w="270" w:type="dxa"/>
            <w:vAlign w:val="bottom"/>
          </w:tcPr>
          <w:p w14:paraId="0A68395D" w14:textId="77777777" w:rsidR="00331221" w:rsidRPr="00855F7B" w:rsidRDefault="00331221" w:rsidP="00BE1181">
            <w:pPr>
              <w:spacing w:line="380" w:lineRule="atLeast"/>
              <w:ind w:left="-108" w:right="-108"/>
              <w:rPr>
                <w:szCs w:val="22"/>
                <w:u w:val="single"/>
              </w:rPr>
            </w:pPr>
          </w:p>
        </w:tc>
        <w:tc>
          <w:tcPr>
            <w:tcW w:w="1170" w:type="dxa"/>
            <w:vAlign w:val="bottom"/>
          </w:tcPr>
          <w:p w14:paraId="5B6D4FDE" w14:textId="77777777" w:rsidR="00331221" w:rsidRPr="00855F7B" w:rsidRDefault="00331221" w:rsidP="00BE1181">
            <w:pPr>
              <w:spacing w:line="380" w:lineRule="atLeast"/>
              <w:ind w:left="-108" w:right="-108"/>
              <w:rPr>
                <w:szCs w:val="22"/>
              </w:rPr>
            </w:pPr>
          </w:p>
        </w:tc>
        <w:tc>
          <w:tcPr>
            <w:tcW w:w="270" w:type="dxa"/>
            <w:vAlign w:val="bottom"/>
          </w:tcPr>
          <w:p w14:paraId="0B9DE280" w14:textId="77777777" w:rsidR="00331221" w:rsidRPr="00855F7B" w:rsidRDefault="00331221" w:rsidP="00BE1181">
            <w:pPr>
              <w:spacing w:line="380" w:lineRule="atLeast"/>
              <w:ind w:left="-108" w:right="-108"/>
              <w:rPr>
                <w:i/>
                <w:iCs/>
                <w:szCs w:val="22"/>
              </w:rPr>
            </w:pPr>
          </w:p>
        </w:tc>
        <w:tc>
          <w:tcPr>
            <w:tcW w:w="1260" w:type="dxa"/>
            <w:vAlign w:val="bottom"/>
          </w:tcPr>
          <w:p w14:paraId="4306FCBA" w14:textId="77777777" w:rsidR="00331221" w:rsidRPr="00855F7B" w:rsidRDefault="00331221" w:rsidP="00BE1181">
            <w:pPr>
              <w:spacing w:line="380" w:lineRule="atLeast"/>
              <w:ind w:left="-108" w:right="-108"/>
              <w:rPr>
                <w:szCs w:val="22"/>
              </w:rPr>
            </w:pPr>
          </w:p>
        </w:tc>
        <w:tc>
          <w:tcPr>
            <w:tcW w:w="270" w:type="dxa"/>
            <w:vAlign w:val="bottom"/>
          </w:tcPr>
          <w:p w14:paraId="7E1A3632" w14:textId="77777777" w:rsidR="00331221" w:rsidRPr="00855F7B" w:rsidRDefault="00331221" w:rsidP="00BE1181">
            <w:pPr>
              <w:spacing w:line="380" w:lineRule="atLeast"/>
              <w:ind w:left="-108" w:right="-108"/>
              <w:rPr>
                <w:szCs w:val="22"/>
                <w:u w:val="single"/>
              </w:rPr>
            </w:pPr>
          </w:p>
        </w:tc>
        <w:tc>
          <w:tcPr>
            <w:tcW w:w="1170" w:type="dxa"/>
            <w:vAlign w:val="bottom"/>
          </w:tcPr>
          <w:p w14:paraId="4E9E1912" w14:textId="77777777" w:rsidR="00331221" w:rsidRPr="00855F7B" w:rsidRDefault="00331221" w:rsidP="00BE1181">
            <w:pPr>
              <w:spacing w:line="380" w:lineRule="atLeast"/>
              <w:ind w:left="-108" w:right="-108"/>
              <w:rPr>
                <w:szCs w:val="22"/>
              </w:rPr>
            </w:pPr>
          </w:p>
        </w:tc>
      </w:tr>
      <w:tr w:rsidR="00331221" w:rsidRPr="00855F7B" w14:paraId="27DB4801" w14:textId="77777777" w:rsidTr="00BE1181">
        <w:trPr>
          <w:cantSplit/>
          <w:trHeight w:val="60"/>
        </w:trPr>
        <w:tc>
          <w:tcPr>
            <w:tcW w:w="3780" w:type="dxa"/>
            <w:vAlign w:val="bottom"/>
          </w:tcPr>
          <w:p w14:paraId="56F4E55C" w14:textId="77777777" w:rsidR="00331221" w:rsidRPr="00855F7B" w:rsidRDefault="00331221" w:rsidP="00BE1181">
            <w:pPr>
              <w:spacing w:line="380" w:lineRule="atLeast"/>
              <w:ind w:right="-108"/>
              <w:rPr>
                <w:szCs w:val="22"/>
              </w:rPr>
            </w:pPr>
            <w:r w:rsidRPr="00855F7B">
              <w:rPr>
                <w:szCs w:val="22"/>
              </w:rPr>
              <w:t>Associate</w:t>
            </w:r>
          </w:p>
        </w:tc>
        <w:tc>
          <w:tcPr>
            <w:tcW w:w="1260" w:type="dxa"/>
            <w:shd w:val="clear" w:color="auto" w:fill="auto"/>
            <w:vAlign w:val="bottom"/>
          </w:tcPr>
          <w:p w14:paraId="0C0FDA69" w14:textId="77777777" w:rsidR="00331221" w:rsidRPr="00855F7B" w:rsidRDefault="00331221" w:rsidP="00BE1181">
            <w:pPr>
              <w:pStyle w:val="30"/>
              <w:tabs>
                <w:tab w:val="clear" w:pos="360"/>
                <w:tab w:val="clear" w:pos="720"/>
                <w:tab w:val="decimal" w:pos="972"/>
              </w:tabs>
              <w:spacing w:line="380" w:lineRule="atLeast"/>
              <w:ind w:left="-108" w:right="-79"/>
              <w:rPr>
                <w:rFonts w:cs="Times New Roman"/>
                <w:lang w:val="en-US"/>
              </w:rPr>
            </w:pPr>
          </w:p>
        </w:tc>
        <w:tc>
          <w:tcPr>
            <w:tcW w:w="270" w:type="dxa"/>
            <w:vAlign w:val="bottom"/>
          </w:tcPr>
          <w:p w14:paraId="573A9568" w14:textId="77777777" w:rsidR="00331221" w:rsidRPr="00855F7B" w:rsidRDefault="00331221" w:rsidP="00BE1181">
            <w:pPr>
              <w:tabs>
                <w:tab w:val="decimal" w:pos="882"/>
                <w:tab w:val="decimal" w:pos="972"/>
              </w:tabs>
              <w:spacing w:line="380" w:lineRule="atLeast"/>
              <w:ind w:left="-126" w:right="-81"/>
              <w:rPr>
                <w:rFonts w:cs="Times New Roman"/>
                <w:szCs w:val="22"/>
                <w:lang w:val="en-US" w:bidi="th-TH"/>
              </w:rPr>
            </w:pPr>
          </w:p>
        </w:tc>
        <w:tc>
          <w:tcPr>
            <w:tcW w:w="1170" w:type="dxa"/>
            <w:vAlign w:val="bottom"/>
          </w:tcPr>
          <w:p w14:paraId="7D829783" w14:textId="77777777" w:rsidR="00331221" w:rsidRPr="00855F7B" w:rsidRDefault="00331221" w:rsidP="00BE1181">
            <w:pPr>
              <w:pStyle w:val="30"/>
              <w:tabs>
                <w:tab w:val="clear" w:pos="360"/>
                <w:tab w:val="clear" w:pos="720"/>
                <w:tab w:val="decimal" w:pos="972"/>
              </w:tabs>
              <w:spacing w:line="380" w:lineRule="atLeast"/>
              <w:ind w:left="-108" w:right="-79"/>
              <w:rPr>
                <w:rFonts w:cs="Times New Roman"/>
                <w:lang w:val="en-US"/>
              </w:rPr>
            </w:pPr>
          </w:p>
        </w:tc>
        <w:tc>
          <w:tcPr>
            <w:tcW w:w="270" w:type="dxa"/>
            <w:vAlign w:val="bottom"/>
          </w:tcPr>
          <w:p w14:paraId="15FB698A" w14:textId="77777777" w:rsidR="00331221" w:rsidRPr="00855F7B" w:rsidRDefault="00331221" w:rsidP="00BE1181">
            <w:pPr>
              <w:tabs>
                <w:tab w:val="decimal" w:pos="882"/>
                <w:tab w:val="decimal" w:pos="972"/>
              </w:tabs>
              <w:spacing w:line="380" w:lineRule="atLeast"/>
              <w:ind w:left="-126" w:right="-81"/>
              <w:rPr>
                <w:rFonts w:cs="Times New Roman"/>
                <w:szCs w:val="22"/>
                <w:lang w:val="en-US" w:bidi="th-TH"/>
              </w:rPr>
            </w:pPr>
          </w:p>
        </w:tc>
        <w:tc>
          <w:tcPr>
            <w:tcW w:w="1260" w:type="dxa"/>
            <w:vAlign w:val="bottom"/>
          </w:tcPr>
          <w:p w14:paraId="690C8ACD" w14:textId="77777777" w:rsidR="00331221" w:rsidRPr="00855F7B" w:rsidRDefault="00331221" w:rsidP="00BE1181">
            <w:pPr>
              <w:pStyle w:val="30"/>
              <w:tabs>
                <w:tab w:val="clear" w:pos="360"/>
                <w:tab w:val="clear" w:pos="720"/>
                <w:tab w:val="decimal" w:pos="966"/>
              </w:tabs>
              <w:spacing w:line="380" w:lineRule="atLeast"/>
              <w:ind w:left="-108" w:right="-79"/>
              <w:rPr>
                <w:rFonts w:cs="Times New Roman"/>
                <w:lang w:val="en-US"/>
              </w:rPr>
            </w:pPr>
          </w:p>
        </w:tc>
        <w:tc>
          <w:tcPr>
            <w:tcW w:w="270" w:type="dxa"/>
            <w:vAlign w:val="bottom"/>
          </w:tcPr>
          <w:p w14:paraId="2135D91B" w14:textId="77777777" w:rsidR="00331221" w:rsidRPr="00855F7B" w:rsidRDefault="00331221" w:rsidP="00BE1181">
            <w:pPr>
              <w:tabs>
                <w:tab w:val="decimal" w:pos="882"/>
                <w:tab w:val="decimal" w:pos="972"/>
              </w:tabs>
              <w:spacing w:line="380" w:lineRule="atLeast"/>
              <w:ind w:left="-126" w:right="-81"/>
              <w:rPr>
                <w:rFonts w:cs="Times New Roman"/>
                <w:szCs w:val="22"/>
                <w:lang w:val="en-US" w:bidi="th-TH"/>
              </w:rPr>
            </w:pPr>
          </w:p>
        </w:tc>
        <w:tc>
          <w:tcPr>
            <w:tcW w:w="1170" w:type="dxa"/>
            <w:vAlign w:val="bottom"/>
          </w:tcPr>
          <w:p w14:paraId="29D6933D" w14:textId="77777777" w:rsidR="00331221" w:rsidRPr="00855F7B" w:rsidRDefault="00331221" w:rsidP="00BE1181">
            <w:pPr>
              <w:pStyle w:val="30"/>
              <w:tabs>
                <w:tab w:val="clear" w:pos="360"/>
                <w:tab w:val="clear" w:pos="720"/>
                <w:tab w:val="decimal" w:pos="972"/>
              </w:tabs>
              <w:spacing w:line="380" w:lineRule="atLeast"/>
              <w:ind w:left="-108" w:right="-79"/>
              <w:rPr>
                <w:rFonts w:cs="Times New Roman"/>
                <w:lang w:val="en-US"/>
              </w:rPr>
            </w:pPr>
          </w:p>
        </w:tc>
      </w:tr>
      <w:tr w:rsidR="001947F8" w:rsidRPr="00855F7B" w14:paraId="6BAE601C" w14:textId="77777777" w:rsidTr="0054516F">
        <w:trPr>
          <w:cantSplit/>
          <w:trHeight w:val="60"/>
        </w:trPr>
        <w:tc>
          <w:tcPr>
            <w:tcW w:w="3780" w:type="dxa"/>
            <w:vAlign w:val="bottom"/>
          </w:tcPr>
          <w:p w14:paraId="497F2055" w14:textId="7145BB53" w:rsidR="001947F8" w:rsidRDefault="001947F8" w:rsidP="00E85EDE">
            <w:pPr>
              <w:spacing w:line="380" w:lineRule="atLeast"/>
              <w:ind w:right="-108"/>
              <w:rPr>
                <w:szCs w:val="22"/>
              </w:rPr>
            </w:pPr>
            <w:r>
              <w:rPr>
                <w:szCs w:val="22"/>
              </w:rPr>
              <w:t xml:space="preserve">   Current portion</w:t>
            </w:r>
          </w:p>
        </w:tc>
        <w:tc>
          <w:tcPr>
            <w:tcW w:w="1260" w:type="dxa"/>
            <w:shd w:val="clear" w:color="auto" w:fill="auto"/>
          </w:tcPr>
          <w:p w14:paraId="2D083346" w14:textId="77777777" w:rsidR="001947F8" w:rsidRPr="00E85EDE" w:rsidRDefault="001947F8" w:rsidP="00E85EDE">
            <w:pPr>
              <w:pStyle w:val="30"/>
              <w:tabs>
                <w:tab w:val="clear" w:pos="360"/>
                <w:tab w:val="clear" w:pos="720"/>
                <w:tab w:val="decimal" w:pos="968"/>
              </w:tabs>
              <w:spacing w:line="380" w:lineRule="atLeast"/>
              <w:ind w:left="-108" w:right="-108"/>
              <w:rPr>
                <w:rFonts w:cs="Times New Roman"/>
                <w:lang w:val="en-US"/>
              </w:rPr>
            </w:pPr>
          </w:p>
        </w:tc>
        <w:tc>
          <w:tcPr>
            <w:tcW w:w="270" w:type="dxa"/>
            <w:vAlign w:val="bottom"/>
          </w:tcPr>
          <w:p w14:paraId="2EA3C877" w14:textId="77777777" w:rsidR="001947F8" w:rsidRPr="00855F7B" w:rsidRDefault="001947F8" w:rsidP="00E85EDE">
            <w:pPr>
              <w:tabs>
                <w:tab w:val="decimal" w:pos="882"/>
                <w:tab w:val="decimal" w:pos="972"/>
              </w:tabs>
              <w:spacing w:line="380" w:lineRule="atLeast"/>
              <w:ind w:left="-126" w:right="-81"/>
              <w:rPr>
                <w:rFonts w:cs="Times New Roman"/>
                <w:szCs w:val="22"/>
                <w:lang w:val="en-US" w:bidi="th-TH"/>
              </w:rPr>
            </w:pPr>
          </w:p>
        </w:tc>
        <w:tc>
          <w:tcPr>
            <w:tcW w:w="1170" w:type="dxa"/>
          </w:tcPr>
          <w:p w14:paraId="5C4E545F" w14:textId="77777777" w:rsidR="001947F8" w:rsidRPr="00830A57" w:rsidRDefault="001947F8" w:rsidP="00E85EDE">
            <w:pPr>
              <w:pStyle w:val="30"/>
              <w:tabs>
                <w:tab w:val="clear" w:pos="360"/>
                <w:tab w:val="clear" w:pos="720"/>
                <w:tab w:val="decimal" w:pos="664"/>
              </w:tabs>
              <w:spacing w:line="380" w:lineRule="atLeast"/>
              <w:ind w:left="-108" w:right="-108"/>
              <w:rPr>
                <w:rFonts w:cs="Times New Roman"/>
                <w:lang w:val="en-US"/>
              </w:rPr>
            </w:pPr>
          </w:p>
        </w:tc>
        <w:tc>
          <w:tcPr>
            <w:tcW w:w="270" w:type="dxa"/>
            <w:vAlign w:val="bottom"/>
          </w:tcPr>
          <w:p w14:paraId="4407A3DE" w14:textId="77777777" w:rsidR="001947F8" w:rsidRPr="00855F7B" w:rsidRDefault="001947F8" w:rsidP="00E85EDE">
            <w:pPr>
              <w:tabs>
                <w:tab w:val="decimal" w:pos="882"/>
                <w:tab w:val="decimal" w:pos="972"/>
              </w:tabs>
              <w:spacing w:line="380" w:lineRule="atLeast"/>
              <w:ind w:left="-126" w:right="-81"/>
              <w:rPr>
                <w:rFonts w:cs="Times New Roman"/>
                <w:szCs w:val="22"/>
                <w:lang w:val="en-US" w:bidi="th-TH"/>
              </w:rPr>
            </w:pPr>
          </w:p>
        </w:tc>
        <w:tc>
          <w:tcPr>
            <w:tcW w:w="1260" w:type="dxa"/>
          </w:tcPr>
          <w:p w14:paraId="74264FF1" w14:textId="77777777" w:rsidR="001947F8" w:rsidRPr="00E85EDE" w:rsidRDefault="001947F8" w:rsidP="00E85EDE">
            <w:pPr>
              <w:pStyle w:val="30"/>
              <w:tabs>
                <w:tab w:val="clear" w:pos="360"/>
                <w:tab w:val="clear" w:pos="720"/>
                <w:tab w:val="decimal" w:pos="966"/>
              </w:tabs>
              <w:spacing w:line="380" w:lineRule="atLeast"/>
              <w:ind w:left="-108" w:right="-108"/>
              <w:rPr>
                <w:rFonts w:cs="Times New Roman"/>
                <w:lang w:val="en-US"/>
              </w:rPr>
            </w:pPr>
          </w:p>
        </w:tc>
        <w:tc>
          <w:tcPr>
            <w:tcW w:w="270" w:type="dxa"/>
            <w:vAlign w:val="bottom"/>
          </w:tcPr>
          <w:p w14:paraId="7CD5B7A6" w14:textId="77777777" w:rsidR="001947F8" w:rsidRPr="00855F7B" w:rsidRDefault="001947F8" w:rsidP="00E85EDE">
            <w:pPr>
              <w:tabs>
                <w:tab w:val="decimal" w:pos="911"/>
                <w:tab w:val="decimal" w:pos="972"/>
              </w:tabs>
              <w:spacing w:line="380" w:lineRule="atLeast"/>
              <w:rPr>
                <w:rFonts w:cs="Times New Roman"/>
                <w:szCs w:val="22"/>
                <w:lang w:val="en-US" w:bidi="th-TH"/>
              </w:rPr>
            </w:pPr>
          </w:p>
        </w:tc>
        <w:tc>
          <w:tcPr>
            <w:tcW w:w="1170" w:type="dxa"/>
          </w:tcPr>
          <w:p w14:paraId="2DF3591C" w14:textId="77777777" w:rsidR="001947F8" w:rsidRPr="00830A57" w:rsidRDefault="001947F8" w:rsidP="00E85EDE">
            <w:pPr>
              <w:pStyle w:val="30"/>
              <w:tabs>
                <w:tab w:val="clear" w:pos="360"/>
                <w:tab w:val="clear" w:pos="720"/>
                <w:tab w:val="decimal" w:pos="664"/>
              </w:tabs>
              <w:spacing w:line="380" w:lineRule="atLeast"/>
              <w:ind w:left="-108" w:right="-108"/>
              <w:rPr>
                <w:rFonts w:cs="Times New Roman"/>
                <w:lang w:val="en-US"/>
              </w:rPr>
            </w:pPr>
          </w:p>
        </w:tc>
      </w:tr>
      <w:tr w:rsidR="00E85EDE" w:rsidRPr="00855F7B" w14:paraId="49F089B1" w14:textId="77777777" w:rsidTr="0054516F">
        <w:trPr>
          <w:cantSplit/>
          <w:trHeight w:val="60"/>
        </w:trPr>
        <w:tc>
          <w:tcPr>
            <w:tcW w:w="3780" w:type="dxa"/>
            <w:vAlign w:val="bottom"/>
          </w:tcPr>
          <w:p w14:paraId="226614B9" w14:textId="1FF9DA57" w:rsidR="00E85EDE" w:rsidRPr="00855F7B" w:rsidRDefault="00E85EDE" w:rsidP="00E85EDE">
            <w:pPr>
              <w:spacing w:line="380" w:lineRule="atLeast"/>
              <w:ind w:right="-108"/>
              <w:rPr>
                <w:szCs w:val="22"/>
              </w:rPr>
            </w:pPr>
            <w:r>
              <w:rPr>
                <w:szCs w:val="22"/>
              </w:rPr>
              <w:t xml:space="preserve">   </w:t>
            </w:r>
            <w:r w:rsidR="001947F8">
              <w:rPr>
                <w:szCs w:val="22"/>
              </w:rPr>
              <w:t xml:space="preserve">   </w:t>
            </w:r>
            <w:r>
              <w:rPr>
                <w:szCs w:val="22"/>
              </w:rPr>
              <w:t>Long-term loan to</w:t>
            </w:r>
          </w:p>
        </w:tc>
        <w:tc>
          <w:tcPr>
            <w:tcW w:w="1260" w:type="dxa"/>
            <w:shd w:val="clear" w:color="auto" w:fill="auto"/>
          </w:tcPr>
          <w:p w14:paraId="4135C630" w14:textId="61F0E733" w:rsidR="00E85EDE" w:rsidRPr="00855F7B" w:rsidRDefault="00E85EDE" w:rsidP="00E85EDE">
            <w:pPr>
              <w:pStyle w:val="30"/>
              <w:tabs>
                <w:tab w:val="clear" w:pos="360"/>
                <w:tab w:val="clear" w:pos="720"/>
                <w:tab w:val="decimal" w:pos="968"/>
              </w:tabs>
              <w:spacing w:line="380" w:lineRule="atLeast"/>
              <w:ind w:left="-108" w:right="-108"/>
              <w:rPr>
                <w:rFonts w:cs="Times New Roman"/>
                <w:lang w:val="en-US"/>
              </w:rPr>
            </w:pPr>
            <w:r w:rsidRPr="00E85EDE">
              <w:rPr>
                <w:rFonts w:cs="Times New Roman"/>
                <w:lang w:val="en-US"/>
              </w:rPr>
              <w:t xml:space="preserve"> 5,630,336 </w:t>
            </w:r>
          </w:p>
        </w:tc>
        <w:tc>
          <w:tcPr>
            <w:tcW w:w="270" w:type="dxa"/>
            <w:vAlign w:val="bottom"/>
          </w:tcPr>
          <w:p w14:paraId="4700F621" w14:textId="77777777" w:rsidR="00E85EDE" w:rsidRPr="00855F7B" w:rsidRDefault="00E85EDE" w:rsidP="00E85EDE">
            <w:pPr>
              <w:tabs>
                <w:tab w:val="decimal" w:pos="882"/>
                <w:tab w:val="decimal" w:pos="972"/>
              </w:tabs>
              <w:spacing w:line="380" w:lineRule="atLeast"/>
              <w:ind w:left="-126" w:right="-81"/>
              <w:rPr>
                <w:rFonts w:cs="Times New Roman"/>
                <w:szCs w:val="22"/>
                <w:lang w:val="en-US" w:bidi="th-TH"/>
              </w:rPr>
            </w:pPr>
          </w:p>
        </w:tc>
        <w:tc>
          <w:tcPr>
            <w:tcW w:w="1170" w:type="dxa"/>
          </w:tcPr>
          <w:p w14:paraId="0AEF2FE6" w14:textId="56BB77DA" w:rsidR="00E85EDE" w:rsidRPr="00855F7B" w:rsidRDefault="00E85EDE" w:rsidP="00E85EDE">
            <w:pPr>
              <w:pStyle w:val="30"/>
              <w:tabs>
                <w:tab w:val="clear" w:pos="360"/>
                <w:tab w:val="clear" w:pos="720"/>
                <w:tab w:val="decimal" w:pos="664"/>
              </w:tabs>
              <w:spacing w:line="380" w:lineRule="atLeast"/>
              <w:ind w:left="-108" w:right="-108"/>
              <w:rPr>
                <w:rFonts w:cs="Times New Roman"/>
                <w:lang w:val="en-US"/>
              </w:rPr>
            </w:pPr>
            <w:r w:rsidRPr="00830A57">
              <w:rPr>
                <w:rFonts w:cs="Times New Roman"/>
                <w:lang w:val="en-US"/>
              </w:rPr>
              <w:t>-</w:t>
            </w:r>
          </w:p>
        </w:tc>
        <w:tc>
          <w:tcPr>
            <w:tcW w:w="270" w:type="dxa"/>
            <w:vAlign w:val="bottom"/>
          </w:tcPr>
          <w:p w14:paraId="150D5137" w14:textId="77777777" w:rsidR="00E85EDE" w:rsidRPr="00855F7B" w:rsidRDefault="00E85EDE" w:rsidP="00E85EDE">
            <w:pPr>
              <w:tabs>
                <w:tab w:val="decimal" w:pos="882"/>
                <w:tab w:val="decimal" w:pos="972"/>
              </w:tabs>
              <w:spacing w:line="380" w:lineRule="atLeast"/>
              <w:ind w:left="-126" w:right="-81"/>
              <w:rPr>
                <w:rFonts w:cs="Times New Roman"/>
                <w:szCs w:val="22"/>
                <w:lang w:val="en-US" w:bidi="th-TH"/>
              </w:rPr>
            </w:pPr>
          </w:p>
        </w:tc>
        <w:tc>
          <w:tcPr>
            <w:tcW w:w="1260" w:type="dxa"/>
          </w:tcPr>
          <w:p w14:paraId="3AF16979" w14:textId="0175BE06" w:rsidR="00E85EDE" w:rsidRPr="00855F7B" w:rsidRDefault="00E85EDE" w:rsidP="00E85EDE">
            <w:pPr>
              <w:pStyle w:val="30"/>
              <w:tabs>
                <w:tab w:val="clear" w:pos="360"/>
                <w:tab w:val="clear" w:pos="720"/>
                <w:tab w:val="decimal" w:pos="966"/>
              </w:tabs>
              <w:spacing w:line="380" w:lineRule="atLeast"/>
              <w:ind w:left="-108" w:right="-108"/>
              <w:rPr>
                <w:rFonts w:cs="Times New Roman"/>
                <w:lang w:val="en-US"/>
              </w:rPr>
            </w:pPr>
            <w:r w:rsidRPr="00E85EDE">
              <w:rPr>
                <w:rFonts w:cs="Times New Roman"/>
                <w:lang w:val="en-US"/>
              </w:rPr>
              <w:t xml:space="preserve"> 5,630,336 </w:t>
            </w:r>
          </w:p>
        </w:tc>
        <w:tc>
          <w:tcPr>
            <w:tcW w:w="270" w:type="dxa"/>
            <w:vAlign w:val="bottom"/>
          </w:tcPr>
          <w:p w14:paraId="5A680D2A" w14:textId="77777777" w:rsidR="00E85EDE" w:rsidRPr="00855F7B" w:rsidRDefault="00E85EDE" w:rsidP="00E85EDE">
            <w:pPr>
              <w:tabs>
                <w:tab w:val="decimal" w:pos="911"/>
                <w:tab w:val="decimal" w:pos="972"/>
              </w:tabs>
              <w:spacing w:line="380" w:lineRule="atLeast"/>
              <w:rPr>
                <w:rFonts w:cs="Times New Roman"/>
                <w:szCs w:val="22"/>
                <w:lang w:val="en-US" w:bidi="th-TH"/>
              </w:rPr>
            </w:pPr>
          </w:p>
        </w:tc>
        <w:tc>
          <w:tcPr>
            <w:tcW w:w="1170" w:type="dxa"/>
          </w:tcPr>
          <w:p w14:paraId="64CDE5AA" w14:textId="4B9A4D97" w:rsidR="00E85EDE" w:rsidRPr="00855F7B" w:rsidRDefault="00E85EDE" w:rsidP="00E85EDE">
            <w:pPr>
              <w:pStyle w:val="30"/>
              <w:tabs>
                <w:tab w:val="clear" w:pos="360"/>
                <w:tab w:val="clear" w:pos="720"/>
                <w:tab w:val="decimal" w:pos="664"/>
              </w:tabs>
              <w:spacing w:line="380" w:lineRule="atLeast"/>
              <w:ind w:left="-108" w:right="-108"/>
              <w:rPr>
                <w:rFonts w:cs="Times New Roman"/>
                <w:lang w:val="en-US"/>
              </w:rPr>
            </w:pPr>
            <w:r w:rsidRPr="00830A57">
              <w:rPr>
                <w:rFonts w:cs="Times New Roman"/>
                <w:lang w:val="en-US"/>
              </w:rPr>
              <w:t>-</w:t>
            </w:r>
          </w:p>
        </w:tc>
      </w:tr>
      <w:tr w:rsidR="00E85EDE" w:rsidRPr="00855F7B" w14:paraId="53FF3BB6" w14:textId="77777777" w:rsidTr="0054516F">
        <w:trPr>
          <w:cantSplit/>
          <w:trHeight w:val="60"/>
        </w:trPr>
        <w:tc>
          <w:tcPr>
            <w:tcW w:w="3780" w:type="dxa"/>
            <w:vAlign w:val="bottom"/>
          </w:tcPr>
          <w:p w14:paraId="2BDF2A76" w14:textId="6C0CB065" w:rsidR="00E85EDE" w:rsidRPr="00855F7B" w:rsidRDefault="00E85EDE" w:rsidP="00E85EDE">
            <w:pPr>
              <w:spacing w:line="380" w:lineRule="atLeast"/>
              <w:ind w:right="-108"/>
              <w:rPr>
                <w:szCs w:val="22"/>
              </w:rPr>
            </w:pPr>
            <w:r>
              <w:rPr>
                <w:szCs w:val="22"/>
              </w:rPr>
              <w:t xml:space="preserve">   </w:t>
            </w:r>
            <w:r w:rsidR="001947F8">
              <w:rPr>
                <w:szCs w:val="22"/>
              </w:rPr>
              <w:t xml:space="preserve">   </w:t>
            </w:r>
            <w:r>
              <w:rPr>
                <w:szCs w:val="22"/>
              </w:rPr>
              <w:t>Interest receivables</w:t>
            </w:r>
          </w:p>
        </w:tc>
        <w:tc>
          <w:tcPr>
            <w:tcW w:w="1260" w:type="dxa"/>
            <w:tcBorders>
              <w:bottom w:val="single" w:sz="4" w:space="0" w:color="auto"/>
            </w:tcBorders>
            <w:shd w:val="clear" w:color="auto" w:fill="auto"/>
          </w:tcPr>
          <w:p w14:paraId="2B6CBE92" w14:textId="71E28217" w:rsidR="00E85EDE" w:rsidRPr="00855F7B" w:rsidRDefault="00E85EDE" w:rsidP="00E85EDE">
            <w:pPr>
              <w:pStyle w:val="30"/>
              <w:tabs>
                <w:tab w:val="clear" w:pos="360"/>
                <w:tab w:val="clear" w:pos="720"/>
                <w:tab w:val="decimal" w:pos="968"/>
              </w:tabs>
              <w:spacing w:line="380" w:lineRule="atLeast"/>
              <w:ind w:left="-108" w:right="-108"/>
              <w:rPr>
                <w:rFonts w:cs="Times New Roman"/>
                <w:lang w:val="en-US"/>
              </w:rPr>
            </w:pPr>
            <w:r w:rsidRPr="00E85EDE">
              <w:rPr>
                <w:rFonts w:cs="Times New Roman"/>
                <w:lang w:val="en-US"/>
              </w:rPr>
              <w:t xml:space="preserve"> 6,043,841 </w:t>
            </w:r>
          </w:p>
        </w:tc>
        <w:tc>
          <w:tcPr>
            <w:tcW w:w="270" w:type="dxa"/>
            <w:vAlign w:val="bottom"/>
          </w:tcPr>
          <w:p w14:paraId="05D7A861" w14:textId="77777777" w:rsidR="00E85EDE" w:rsidRPr="00855F7B" w:rsidRDefault="00E85EDE" w:rsidP="00E85EDE">
            <w:pPr>
              <w:tabs>
                <w:tab w:val="decimal" w:pos="882"/>
                <w:tab w:val="decimal" w:pos="972"/>
              </w:tabs>
              <w:spacing w:line="380" w:lineRule="atLeast"/>
              <w:ind w:left="-126" w:right="-81"/>
              <w:rPr>
                <w:rFonts w:cs="Times New Roman"/>
                <w:szCs w:val="22"/>
                <w:lang w:val="en-US" w:bidi="th-TH"/>
              </w:rPr>
            </w:pPr>
          </w:p>
        </w:tc>
        <w:tc>
          <w:tcPr>
            <w:tcW w:w="1170" w:type="dxa"/>
            <w:tcBorders>
              <w:bottom w:val="single" w:sz="4" w:space="0" w:color="auto"/>
            </w:tcBorders>
          </w:tcPr>
          <w:p w14:paraId="3D6353B3" w14:textId="07F60D33" w:rsidR="00E85EDE" w:rsidRPr="006F4442" w:rsidRDefault="00E85EDE" w:rsidP="00E85EDE">
            <w:pPr>
              <w:pStyle w:val="30"/>
              <w:tabs>
                <w:tab w:val="clear" w:pos="360"/>
                <w:tab w:val="clear" w:pos="720"/>
                <w:tab w:val="decimal" w:pos="664"/>
              </w:tabs>
              <w:spacing w:line="380" w:lineRule="atLeast"/>
              <w:ind w:left="-108" w:right="-108"/>
              <w:rPr>
                <w:rFonts w:cs="Times New Roman"/>
                <w:lang w:val="en-US"/>
              </w:rPr>
            </w:pPr>
            <w:r w:rsidRPr="00830A57">
              <w:rPr>
                <w:rFonts w:cs="Times New Roman"/>
                <w:lang w:val="en-US"/>
              </w:rPr>
              <w:t>-</w:t>
            </w:r>
          </w:p>
        </w:tc>
        <w:tc>
          <w:tcPr>
            <w:tcW w:w="270" w:type="dxa"/>
            <w:vAlign w:val="bottom"/>
          </w:tcPr>
          <w:p w14:paraId="268ED84A" w14:textId="77777777" w:rsidR="00E85EDE" w:rsidRPr="00855F7B" w:rsidRDefault="00E85EDE" w:rsidP="00E85EDE">
            <w:pPr>
              <w:tabs>
                <w:tab w:val="decimal" w:pos="882"/>
                <w:tab w:val="decimal" w:pos="972"/>
              </w:tabs>
              <w:spacing w:line="380" w:lineRule="atLeast"/>
              <w:ind w:left="-126" w:right="-81"/>
              <w:rPr>
                <w:rFonts w:cs="Times New Roman"/>
                <w:szCs w:val="22"/>
                <w:lang w:val="en-US" w:bidi="th-TH"/>
              </w:rPr>
            </w:pPr>
          </w:p>
        </w:tc>
        <w:tc>
          <w:tcPr>
            <w:tcW w:w="1260" w:type="dxa"/>
            <w:tcBorders>
              <w:bottom w:val="single" w:sz="4" w:space="0" w:color="auto"/>
            </w:tcBorders>
          </w:tcPr>
          <w:p w14:paraId="510C55B0" w14:textId="1D078E46" w:rsidR="00E85EDE" w:rsidRPr="00855F7B" w:rsidRDefault="00E85EDE" w:rsidP="00E85EDE">
            <w:pPr>
              <w:pStyle w:val="30"/>
              <w:tabs>
                <w:tab w:val="clear" w:pos="360"/>
                <w:tab w:val="clear" w:pos="720"/>
                <w:tab w:val="decimal" w:pos="966"/>
              </w:tabs>
              <w:spacing w:line="380" w:lineRule="atLeast"/>
              <w:ind w:left="-108" w:right="-108"/>
              <w:rPr>
                <w:rFonts w:cs="Times New Roman"/>
                <w:lang w:val="en-US"/>
              </w:rPr>
            </w:pPr>
            <w:r w:rsidRPr="00E85EDE">
              <w:rPr>
                <w:rFonts w:cs="Times New Roman"/>
                <w:lang w:val="en-US"/>
              </w:rPr>
              <w:t xml:space="preserve"> 6,043,841 </w:t>
            </w:r>
          </w:p>
        </w:tc>
        <w:tc>
          <w:tcPr>
            <w:tcW w:w="270" w:type="dxa"/>
            <w:vAlign w:val="bottom"/>
          </w:tcPr>
          <w:p w14:paraId="614033BA" w14:textId="77777777" w:rsidR="00E85EDE" w:rsidRPr="00855F7B" w:rsidRDefault="00E85EDE" w:rsidP="00E85EDE">
            <w:pPr>
              <w:tabs>
                <w:tab w:val="decimal" w:pos="911"/>
                <w:tab w:val="decimal" w:pos="972"/>
              </w:tabs>
              <w:spacing w:line="380" w:lineRule="atLeast"/>
              <w:rPr>
                <w:rFonts w:cs="Times New Roman"/>
                <w:szCs w:val="22"/>
                <w:lang w:val="en-US" w:bidi="th-TH"/>
              </w:rPr>
            </w:pPr>
          </w:p>
        </w:tc>
        <w:tc>
          <w:tcPr>
            <w:tcW w:w="1170" w:type="dxa"/>
            <w:tcBorders>
              <w:bottom w:val="single" w:sz="4" w:space="0" w:color="auto"/>
            </w:tcBorders>
          </w:tcPr>
          <w:p w14:paraId="770D4AE5" w14:textId="72E19F75" w:rsidR="00E85EDE" w:rsidRPr="00855F7B" w:rsidRDefault="00E85EDE" w:rsidP="00E85EDE">
            <w:pPr>
              <w:pStyle w:val="30"/>
              <w:tabs>
                <w:tab w:val="clear" w:pos="360"/>
                <w:tab w:val="clear" w:pos="720"/>
                <w:tab w:val="decimal" w:pos="664"/>
              </w:tabs>
              <w:spacing w:line="380" w:lineRule="atLeast"/>
              <w:ind w:left="-108" w:right="-108"/>
              <w:rPr>
                <w:rFonts w:cs="Times New Roman"/>
                <w:lang w:val="en-US"/>
              </w:rPr>
            </w:pPr>
            <w:r w:rsidRPr="00830A57">
              <w:rPr>
                <w:rFonts w:cs="Times New Roman"/>
                <w:lang w:val="en-US"/>
              </w:rPr>
              <w:t>-</w:t>
            </w:r>
          </w:p>
        </w:tc>
      </w:tr>
      <w:tr w:rsidR="00E85EDE" w:rsidRPr="00855F7B" w14:paraId="787AD60A" w14:textId="77777777" w:rsidTr="001947F8">
        <w:trPr>
          <w:cantSplit/>
          <w:trHeight w:val="50"/>
        </w:trPr>
        <w:tc>
          <w:tcPr>
            <w:tcW w:w="3780" w:type="dxa"/>
            <w:vAlign w:val="bottom"/>
          </w:tcPr>
          <w:p w14:paraId="01A28D29" w14:textId="35E26F89" w:rsidR="00E85EDE" w:rsidRPr="00855F7B" w:rsidRDefault="00E85EDE" w:rsidP="00E85EDE">
            <w:pPr>
              <w:spacing w:line="380" w:lineRule="atLeast"/>
              <w:ind w:right="-108"/>
              <w:rPr>
                <w:szCs w:val="22"/>
              </w:rPr>
            </w:pPr>
            <w:r w:rsidRPr="006129EB">
              <w:rPr>
                <w:szCs w:val="22"/>
              </w:rPr>
              <w:t xml:space="preserve">   </w:t>
            </w:r>
            <w:r w:rsidR="001947F8">
              <w:rPr>
                <w:szCs w:val="22"/>
              </w:rPr>
              <w:t xml:space="preserve">   </w:t>
            </w:r>
            <w:r w:rsidRPr="006129EB">
              <w:rPr>
                <w:szCs w:val="22"/>
              </w:rPr>
              <w:t xml:space="preserve">Total </w:t>
            </w:r>
          </w:p>
        </w:tc>
        <w:tc>
          <w:tcPr>
            <w:tcW w:w="1260" w:type="dxa"/>
            <w:tcBorders>
              <w:top w:val="single" w:sz="4" w:space="0" w:color="auto"/>
            </w:tcBorders>
            <w:shd w:val="clear" w:color="auto" w:fill="auto"/>
            <w:vAlign w:val="bottom"/>
          </w:tcPr>
          <w:p w14:paraId="540E21C7" w14:textId="5CD23357" w:rsidR="00E85EDE" w:rsidRPr="00855F7B" w:rsidRDefault="00E85EDE" w:rsidP="00E85EDE">
            <w:pPr>
              <w:pStyle w:val="30"/>
              <w:tabs>
                <w:tab w:val="clear" w:pos="360"/>
                <w:tab w:val="clear" w:pos="720"/>
                <w:tab w:val="decimal" w:pos="968"/>
              </w:tabs>
              <w:spacing w:line="380" w:lineRule="atLeast"/>
              <w:ind w:left="-108" w:right="-108"/>
              <w:rPr>
                <w:rFonts w:cs="Times New Roman"/>
                <w:lang w:val="en-US"/>
              </w:rPr>
            </w:pPr>
            <w:r w:rsidRPr="00E85EDE">
              <w:rPr>
                <w:rFonts w:cs="Times New Roman"/>
                <w:cs/>
                <w:lang w:val="en-US"/>
              </w:rPr>
              <w:t>11</w:t>
            </w:r>
            <w:r w:rsidRPr="00E85EDE">
              <w:rPr>
                <w:rFonts w:cs="Times New Roman"/>
                <w:lang w:val="en-US"/>
              </w:rPr>
              <w:t>,</w:t>
            </w:r>
            <w:r w:rsidRPr="00E85EDE">
              <w:rPr>
                <w:rFonts w:cs="Times New Roman"/>
                <w:cs/>
                <w:lang w:val="en-US"/>
              </w:rPr>
              <w:t>674</w:t>
            </w:r>
            <w:r w:rsidRPr="00E85EDE">
              <w:rPr>
                <w:rFonts w:cs="Times New Roman"/>
                <w:lang w:val="en-US"/>
              </w:rPr>
              <w:t>,</w:t>
            </w:r>
            <w:r w:rsidRPr="00E85EDE">
              <w:rPr>
                <w:rFonts w:cs="Times New Roman"/>
                <w:cs/>
                <w:lang w:val="en-US"/>
              </w:rPr>
              <w:t>177</w:t>
            </w:r>
          </w:p>
        </w:tc>
        <w:tc>
          <w:tcPr>
            <w:tcW w:w="270" w:type="dxa"/>
            <w:vAlign w:val="bottom"/>
          </w:tcPr>
          <w:p w14:paraId="3D32BEDD" w14:textId="77777777" w:rsidR="00E85EDE" w:rsidRPr="00855F7B" w:rsidRDefault="00E85EDE" w:rsidP="00E85EDE">
            <w:pPr>
              <w:tabs>
                <w:tab w:val="decimal" w:pos="882"/>
                <w:tab w:val="decimal" w:pos="972"/>
              </w:tabs>
              <w:spacing w:line="380" w:lineRule="atLeast"/>
              <w:ind w:left="-126" w:right="-81"/>
              <w:rPr>
                <w:rFonts w:cs="Times New Roman"/>
                <w:szCs w:val="22"/>
                <w:lang w:val="en-US" w:bidi="th-TH"/>
              </w:rPr>
            </w:pPr>
          </w:p>
        </w:tc>
        <w:tc>
          <w:tcPr>
            <w:tcW w:w="1170" w:type="dxa"/>
            <w:tcBorders>
              <w:top w:val="single" w:sz="4" w:space="0" w:color="auto"/>
            </w:tcBorders>
          </w:tcPr>
          <w:p w14:paraId="5ED0F4FB" w14:textId="12E8126A" w:rsidR="00E85EDE" w:rsidRPr="00855F7B" w:rsidRDefault="00E85EDE" w:rsidP="00E85EDE">
            <w:pPr>
              <w:pStyle w:val="30"/>
              <w:tabs>
                <w:tab w:val="clear" w:pos="360"/>
                <w:tab w:val="clear" w:pos="720"/>
                <w:tab w:val="decimal" w:pos="664"/>
              </w:tabs>
              <w:spacing w:line="380" w:lineRule="atLeast"/>
              <w:ind w:left="-108" w:right="-108"/>
              <w:rPr>
                <w:rFonts w:cs="Times New Roman"/>
                <w:lang w:val="en-US"/>
              </w:rPr>
            </w:pPr>
            <w:r w:rsidRPr="00830A57">
              <w:rPr>
                <w:rFonts w:cs="Times New Roman"/>
                <w:lang w:val="en-US"/>
              </w:rPr>
              <w:t>-</w:t>
            </w:r>
          </w:p>
        </w:tc>
        <w:tc>
          <w:tcPr>
            <w:tcW w:w="270" w:type="dxa"/>
            <w:vAlign w:val="bottom"/>
          </w:tcPr>
          <w:p w14:paraId="11533314" w14:textId="77777777" w:rsidR="00E85EDE" w:rsidRPr="00855F7B" w:rsidRDefault="00E85EDE" w:rsidP="00E85EDE">
            <w:pPr>
              <w:tabs>
                <w:tab w:val="decimal" w:pos="882"/>
                <w:tab w:val="decimal" w:pos="972"/>
              </w:tabs>
              <w:spacing w:line="380" w:lineRule="atLeast"/>
              <w:ind w:left="-126" w:right="-81"/>
              <w:rPr>
                <w:rFonts w:cs="Times New Roman"/>
                <w:szCs w:val="22"/>
                <w:lang w:val="en-US" w:bidi="th-TH"/>
              </w:rPr>
            </w:pPr>
          </w:p>
        </w:tc>
        <w:tc>
          <w:tcPr>
            <w:tcW w:w="1260" w:type="dxa"/>
            <w:tcBorders>
              <w:top w:val="single" w:sz="4" w:space="0" w:color="auto"/>
            </w:tcBorders>
          </w:tcPr>
          <w:p w14:paraId="3FDB3D57" w14:textId="77DA61A6" w:rsidR="00E85EDE" w:rsidRPr="009A6435" w:rsidRDefault="00E85EDE" w:rsidP="00E85EDE">
            <w:pPr>
              <w:pStyle w:val="30"/>
              <w:tabs>
                <w:tab w:val="clear" w:pos="360"/>
                <w:tab w:val="clear" w:pos="720"/>
                <w:tab w:val="decimal" w:pos="966"/>
              </w:tabs>
              <w:spacing w:line="380" w:lineRule="atLeast"/>
              <w:ind w:left="-108" w:right="-108"/>
              <w:rPr>
                <w:rFonts w:cs="Times New Roman"/>
                <w:lang w:val="en-US"/>
              </w:rPr>
            </w:pPr>
            <w:r w:rsidRPr="00E85EDE">
              <w:rPr>
                <w:rFonts w:cs="Times New Roman"/>
                <w:lang w:val="en-US"/>
              </w:rPr>
              <w:t>11,674,177</w:t>
            </w:r>
          </w:p>
        </w:tc>
        <w:tc>
          <w:tcPr>
            <w:tcW w:w="270" w:type="dxa"/>
            <w:vAlign w:val="bottom"/>
          </w:tcPr>
          <w:p w14:paraId="58CCF97D" w14:textId="77777777" w:rsidR="00E85EDE" w:rsidRPr="00855F7B" w:rsidRDefault="00E85EDE" w:rsidP="00E85EDE">
            <w:pPr>
              <w:pStyle w:val="30"/>
              <w:tabs>
                <w:tab w:val="clear" w:pos="360"/>
                <w:tab w:val="clear" w:pos="720"/>
                <w:tab w:val="decimal" w:pos="934"/>
              </w:tabs>
              <w:spacing w:line="380" w:lineRule="atLeast"/>
              <w:ind w:left="-108" w:right="-108"/>
              <w:rPr>
                <w:rFonts w:cs="Times New Roman"/>
                <w:lang w:val="en-US"/>
              </w:rPr>
            </w:pPr>
          </w:p>
        </w:tc>
        <w:tc>
          <w:tcPr>
            <w:tcW w:w="1170" w:type="dxa"/>
            <w:tcBorders>
              <w:top w:val="single" w:sz="4" w:space="0" w:color="auto"/>
            </w:tcBorders>
          </w:tcPr>
          <w:p w14:paraId="4A8C03CE" w14:textId="622C4531" w:rsidR="00E85EDE" w:rsidRPr="00855F7B" w:rsidRDefault="00E85EDE" w:rsidP="00E85EDE">
            <w:pPr>
              <w:pStyle w:val="30"/>
              <w:tabs>
                <w:tab w:val="clear" w:pos="360"/>
                <w:tab w:val="clear" w:pos="720"/>
                <w:tab w:val="decimal" w:pos="664"/>
              </w:tabs>
              <w:spacing w:line="380" w:lineRule="atLeast"/>
              <w:ind w:left="-108" w:right="-108"/>
              <w:rPr>
                <w:rFonts w:cs="Times New Roman"/>
                <w:lang w:val="en-US"/>
              </w:rPr>
            </w:pPr>
            <w:r w:rsidRPr="00830A57">
              <w:rPr>
                <w:rFonts w:cs="Times New Roman"/>
                <w:lang w:val="en-US"/>
              </w:rPr>
              <w:t>-</w:t>
            </w:r>
          </w:p>
        </w:tc>
      </w:tr>
      <w:tr w:rsidR="001947F8" w:rsidRPr="00855F7B" w14:paraId="1B5D32DB" w14:textId="77777777" w:rsidTr="001947F8">
        <w:trPr>
          <w:cantSplit/>
          <w:trHeight w:val="50"/>
        </w:trPr>
        <w:tc>
          <w:tcPr>
            <w:tcW w:w="3780" w:type="dxa"/>
            <w:vAlign w:val="bottom"/>
          </w:tcPr>
          <w:p w14:paraId="22CA453C" w14:textId="3C0893AA" w:rsidR="001947F8" w:rsidRPr="006129EB" w:rsidRDefault="001947F8" w:rsidP="00E85EDE">
            <w:pPr>
              <w:spacing w:line="380" w:lineRule="atLeast"/>
              <w:ind w:right="-108"/>
              <w:rPr>
                <w:szCs w:val="22"/>
              </w:rPr>
            </w:pPr>
            <w:r>
              <w:rPr>
                <w:szCs w:val="22"/>
              </w:rPr>
              <w:t xml:space="preserve">   Non-current portion</w:t>
            </w:r>
          </w:p>
        </w:tc>
        <w:tc>
          <w:tcPr>
            <w:tcW w:w="1260" w:type="dxa"/>
            <w:shd w:val="clear" w:color="auto" w:fill="auto"/>
            <w:vAlign w:val="bottom"/>
          </w:tcPr>
          <w:p w14:paraId="44CEE2B7" w14:textId="77777777" w:rsidR="001947F8" w:rsidRPr="00E85EDE" w:rsidRDefault="001947F8" w:rsidP="00E85EDE">
            <w:pPr>
              <w:pStyle w:val="30"/>
              <w:tabs>
                <w:tab w:val="clear" w:pos="360"/>
                <w:tab w:val="clear" w:pos="720"/>
                <w:tab w:val="decimal" w:pos="968"/>
              </w:tabs>
              <w:spacing w:line="380" w:lineRule="atLeast"/>
              <w:ind w:left="-108" w:right="-108"/>
              <w:rPr>
                <w:rFonts w:cs="Times New Roman"/>
                <w:cs/>
                <w:lang w:val="en-US"/>
              </w:rPr>
            </w:pPr>
          </w:p>
        </w:tc>
        <w:tc>
          <w:tcPr>
            <w:tcW w:w="270" w:type="dxa"/>
            <w:vAlign w:val="bottom"/>
          </w:tcPr>
          <w:p w14:paraId="4FDC711A" w14:textId="77777777" w:rsidR="001947F8" w:rsidRPr="00855F7B" w:rsidRDefault="001947F8" w:rsidP="00E85EDE">
            <w:pPr>
              <w:tabs>
                <w:tab w:val="decimal" w:pos="882"/>
                <w:tab w:val="decimal" w:pos="972"/>
              </w:tabs>
              <w:spacing w:line="380" w:lineRule="atLeast"/>
              <w:ind w:left="-126" w:right="-81"/>
              <w:rPr>
                <w:rFonts w:cs="Times New Roman"/>
                <w:szCs w:val="22"/>
                <w:lang w:val="en-US" w:bidi="th-TH"/>
              </w:rPr>
            </w:pPr>
          </w:p>
        </w:tc>
        <w:tc>
          <w:tcPr>
            <w:tcW w:w="1170" w:type="dxa"/>
          </w:tcPr>
          <w:p w14:paraId="56EBDE7E" w14:textId="77777777" w:rsidR="001947F8" w:rsidRPr="00830A57" w:rsidRDefault="001947F8" w:rsidP="00E85EDE">
            <w:pPr>
              <w:pStyle w:val="30"/>
              <w:tabs>
                <w:tab w:val="clear" w:pos="360"/>
                <w:tab w:val="clear" w:pos="720"/>
                <w:tab w:val="decimal" w:pos="664"/>
              </w:tabs>
              <w:spacing w:line="380" w:lineRule="atLeast"/>
              <w:ind w:left="-108" w:right="-108"/>
              <w:rPr>
                <w:rFonts w:cs="Times New Roman"/>
                <w:lang w:val="en-US"/>
              </w:rPr>
            </w:pPr>
          </w:p>
        </w:tc>
        <w:tc>
          <w:tcPr>
            <w:tcW w:w="270" w:type="dxa"/>
            <w:vAlign w:val="bottom"/>
          </w:tcPr>
          <w:p w14:paraId="31C35EC4" w14:textId="77777777" w:rsidR="001947F8" w:rsidRPr="00855F7B" w:rsidRDefault="001947F8" w:rsidP="00E85EDE">
            <w:pPr>
              <w:tabs>
                <w:tab w:val="decimal" w:pos="882"/>
                <w:tab w:val="decimal" w:pos="972"/>
              </w:tabs>
              <w:spacing w:line="380" w:lineRule="atLeast"/>
              <w:ind w:left="-126" w:right="-81"/>
              <w:rPr>
                <w:rFonts w:cs="Times New Roman"/>
                <w:szCs w:val="22"/>
                <w:lang w:val="en-US" w:bidi="th-TH"/>
              </w:rPr>
            </w:pPr>
          </w:p>
        </w:tc>
        <w:tc>
          <w:tcPr>
            <w:tcW w:w="1260" w:type="dxa"/>
          </w:tcPr>
          <w:p w14:paraId="2F175A9F" w14:textId="77777777" w:rsidR="001947F8" w:rsidRPr="00E85EDE" w:rsidRDefault="001947F8" w:rsidP="00E85EDE">
            <w:pPr>
              <w:pStyle w:val="30"/>
              <w:tabs>
                <w:tab w:val="clear" w:pos="360"/>
                <w:tab w:val="clear" w:pos="720"/>
                <w:tab w:val="decimal" w:pos="966"/>
              </w:tabs>
              <w:spacing w:line="380" w:lineRule="atLeast"/>
              <w:ind w:left="-108" w:right="-108"/>
              <w:rPr>
                <w:rFonts w:cs="Times New Roman"/>
                <w:lang w:val="en-US"/>
              </w:rPr>
            </w:pPr>
          </w:p>
        </w:tc>
        <w:tc>
          <w:tcPr>
            <w:tcW w:w="270" w:type="dxa"/>
            <w:vAlign w:val="bottom"/>
          </w:tcPr>
          <w:p w14:paraId="2DFC624D" w14:textId="77777777" w:rsidR="001947F8" w:rsidRPr="00855F7B" w:rsidRDefault="001947F8" w:rsidP="00E85EDE">
            <w:pPr>
              <w:pStyle w:val="30"/>
              <w:tabs>
                <w:tab w:val="clear" w:pos="360"/>
                <w:tab w:val="clear" w:pos="720"/>
                <w:tab w:val="decimal" w:pos="934"/>
              </w:tabs>
              <w:spacing w:line="380" w:lineRule="atLeast"/>
              <w:ind w:left="-108" w:right="-108"/>
              <w:rPr>
                <w:rFonts w:cs="Times New Roman"/>
                <w:lang w:val="en-US"/>
              </w:rPr>
            </w:pPr>
          </w:p>
        </w:tc>
        <w:tc>
          <w:tcPr>
            <w:tcW w:w="1170" w:type="dxa"/>
          </w:tcPr>
          <w:p w14:paraId="4653E3F6" w14:textId="77777777" w:rsidR="001947F8" w:rsidRPr="00830A57" w:rsidRDefault="001947F8" w:rsidP="00E85EDE">
            <w:pPr>
              <w:pStyle w:val="30"/>
              <w:tabs>
                <w:tab w:val="clear" w:pos="360"/>
                <w:tab w:val="clear" w:pos="720"/>
                <w:tab w:val="decimal" w:pos="664"/>
              </w:tabs>
              <w:spacing w:line="380" w:lineRule="atLeast"/>
              <w:ind w:left="-108" w:right="-108"/>
              <w:rPr>
                <w:rFonts w:cs="Times New Roman"/>
                <w:lang w:val="en-US"/>
              </w:rPr>
            </w:pPr>
          </w:p>
        </w:tc>
      </w:tr>
      <w:tr w:rsidR="00E85EDE" w:rsidRPr="00855F7B" w14:paraId="5C7DFFE6" w14:textId="77777777" w:rsidTr="003961E9">
        <w:trPr>
          <w:cantSplit/>
          <w:trHeight w:val="60"/>
        </w:trPr>
        <w:tc>
          <w:tcPr>
            <w:tcW w:w="3780" w:type="dxa"/>
            <w:vAlign w:val="bottom"/>
          </w:tcPr>
          <w:p w14:paraId="24677AF0" w14:textId="3FBD1906" w:rsidR="00E85EDE" w:rsidRPr="00855F7B" w:rsidRDefault="00E85EDE" w:rsidP="00E85EDE">
            <w:pPr>
              <w:spacing w:line="380" w:lineRule="atLeast"/>
              <w:ind w:right="-108"/>
              <w:rPr>
                <w:szCs w:val="22"/>
              </w:rPr>
            </w:pPr>
            <w:r>
              <w:rPr>
                <w:szCs w:val="22"/>
              </w:rPr>
              <w:t xml:space="preserve">   </w:t>
            </w:r>
            <w:r w:rsidR="001947F8">
              <w:rPr>
                <w:szCs w:val="22"/>
              </w:rPr>
              <w:t xml:space="preserve">   </w:t>
            </w:r>
            <w:r>
              <w:rPr>
                <w:szCs w:val="22"/>
              </w:rPr>
              <w:t>Long-term loan to</w:t>
            </w:r>
          </w:p>
        </w:tc>
        <w:tc>
          <w:tcPr>
            <w:tcW w:w="1260" w:type="dxa"/>
            <w:shd w:val="clear" w:color="auto" w:fill="auto"/>
          </w:tcPr>
          <w:p w14:paraId="30E4213B" w14:textId="4E5220F5" w:rsidR="00E85EDE" w:rsidRPr="00855F7B" w:rsidRDefault="00E85EDE" w:rsidP="00E85EDE">
            <w:pPr>
              <w:pStyle w:val="30"/>
              <w:tabs>
                <w:tab w:val="clear" w:pos="360"/>
                <w:tab w:val="clear" w:pos="720"/>
                <w:tab w:val="decimal" w:pos="664"/>
              </w:tabs>
              <w:spacing w:line="380" w:lineRule="atLeast"/>
              <w:ind w:left="-108" w:right="-108"/>
              <w:rPr>
                <w:rFonts w:cs="Times New Roman"/>
                <w:lang w:val="en-US"/>
              </w:rPr>
            </w:pPr>
            <w:r w:rsidRPr="00830A57">
              <w:rPr>
                <w:rFonts w:cs="Times New Roman"/>
                <w:lang w:val="en-US"/>
              </w:rPr>
              <w:t>-</w:t>
            </w:r>
          </w:p>
        </w:tc>
        <w:tc>
          <w:tcPr>
            <w:tcW w:w="270" w:type="dxa"/>
            <w:vAlign w:val="bottom"/>
          </w:tcPr>
          <w:p w14:paraId="3ADB9852" w14:textId="77777777" w:rsidR="00E85EDE" w:rsidRPr="00855F7B" w:rsidRDefault="00E85EDE" w:rsidP="00E85EDE">
            <w:pPr>
              <w:tabs>
                <w:tab w:val="decimal" w:pos="882"/>
                <w:tab w:val="decimal" w:pos="972"/>
              </w:tabs>
              <w:spacing w:line="380" w:lineRule="atLeast"/>
              <w:ind w:left="-126" w:right="-81"/>
              <w:rPr>
                <w:rFonts w:cs="Times New Roman"/>
                <w:szCs w:val="22"/>
                <w:lang w:val="en-US" w:bidi="th-TH"/>
              </w:rPr>
            </w:pPr>
          </w:p>
        </w:tc>
        <w:tc>
          <w:tcPr>
            <w:tcW w:w="1170" w:type="dxa"/>
          </w:tcPr>
          <w:p w14:paraId="156F4AFF" w14:textId="5CBB1F45" w:rsidR="00E85EDE" w:rsidRPr="00855F7B" w:rsidRDefault="00E85EDE" w:rsidP="00E85EDE">
            <w:pPr>
              <w:pStyle w:val="30"/>
              <w:tabs>
                <w:tab w:val="clear" w:pos="360"/>
                <w:tab w:val="clear" w:pos="720"/>
                <w:tab w:val="decimal" w:pos="934"/>
              </w:tabs>
              <w:spacing w:line="380" w:lineRule="atLeast"/>
              <w:ind w:left="-108" w:right="-108"/>
              <w:rPr>
                <w:rFonts w:cs="Times New Roman"/>
                <w:lang w:val="en-US"/>
              </w:rPr>
            </w:pPr>
            <w:r w:rsidRPr="00E85EDE">
              <w:rPr>
                <w:rFonts w:cs="Times New Roman"/>
                <w:lang w:val="en-US"/>
              </w:rPr>
              <w:t>5,867,283</w:t>
            </w:r>
          </w:p>
        </w:tc>
        <w:tc>
          <w:tcPr>
            <w:tcW w:w="270" w:type="dxa"/>
            <w:vAlign w:val="bottom"/>
          </w:tcPr>
          <w:p w14:paraId="699CDDDE" w14:textId="77777777" w:rsidR="00E85EDE" w:rsidRPr="00855F7B" w:rsidRDefault="00E85EDE" w:rsidP="00E85EDE">
            <w:pPr>
              <w:tabs>
                <w:tab w:val="decimal" w:pos="882"/>
                <w:tab w:val="decimal" w:pos="972"/>
              </w:tabs>
              <w:spacing w:line="380" w:lineRule="atLeast"/>
              <w:ind w:left="-126" w:right="-81"/>
              <w:rPr>
                <w:rFonts w:cs="Times New Roman"/>
                <w:szCs w:val="22"/>
                <w:lang w:val="en-US" w:bidi="th-TH"/>
              </w:rPr>
            </w:pPr>
          </w:p>
        </w:tc>
        <w:tc>
          <w:tcPr>
            <w:tcW w:w="1260" w:type="dxa"/>
          </w:tcPr>
          <w:p w14:paraId="41F8878F" w14:textId="2BA6E498" w:rsidR="00E85EDE" w:rsidRPr="00855F7B" w:rsidRDefault="00E85EDE" w:rsidP="00E85EDE">
            <w:pPr>
              <w:pStyle w:val="30"/>
              <w:tabs>
                <w:tab w:val="clear" w:pos="360"/>
                <w:tab w:val="clear" w:pos="720"/>
                <w:tab w:val="decimal" w:pos="664"/>
              </w:tabs>
              <w:spacing w:line="380" w:lineRule="atLeast"/>
              <w:ind w:left="-108" w:right="-108"/>
              <w:rPr>
                <w:rFonts w:cs="Times New Roman"/>
                <w:lang w:val="en-US"/>
              </w:rPr>
            </w:pPr>
            <w:r w:rsidRPr="00830A57">
              <w:rPr>
                <w:rFonts w:cs="Times New Roman"/>
                <w:lang w:val="en-US"/>
              </w:rPr>
              <w:t>-</w:t>
            </w:r>
          </w:p>
        </w:tc>
        <w:tc>
          <w:tcPr>
            <w:tcW w:w="270" w:type="dxa"/>
            <w:vAlign w:val="bottom"/>
          </w:tcPr>
          <w:p w14:paraId="767540BA" w14:textId="77777777" w:rsidR="00E85EDE" w:rsidRPr="00855F7B" w:rsidRDefault="00E85EDE" w:rsidP="00E85EDE">
            <w:pPr>
              <w:tabs>
                <w:tab w:val="decimal" w:pos="911"/>
                <w:tab w:val="decimal" w:pos="972"/>
              </w:tabs>
              <w:spacing w:line="380" w:lineRule="atLeast"/>
              <w:rPr>
                <w:rFonts w:cs="Times New Roman"/>
                <w:szCs w:val="22"/>
                <w:lang w:val="en-US" w:bidi="th-TH"/>
              </w:rPr>
            </w:pPr>
          </w:p>
        </w:tc>
        <w:tc>
          <w:tcPr>
            <w:tcW w:w="1170" w:type="dxa"/>
            <w:vAlign w:val="bottom"/>
          </w:tcPr>
          <w:p w14:paraId="0B41203A" w14:textId="4C7AE80F" w:rsidR="00E85EDE" w:rsidRPr="00855F7B" w:rsidRDefault="00E85EDE" w:rsidP="00E85EDE">
            <w:pPr>
              <w:pStyle w:val="30"/>
              <w:tabs>
                <w:tab w:val="clear" w:pos="360"/>
                <w:tab w:val="clear" w:pos="720"/>
                <w:tab w:val="decimal" w:pos="934"/>
              </w:tabs>
              <w:spacing w:line="380" w:lineRule="atLeast"/>
              <w:ind w:left="-108" w:right="-108"/>
              <w:rPr>
                <w:rFonts w:cs="Times New Roman"/>
                <w:lang w:val="en-US"/>
              </w:rPr>
            </w:pPr>
            <w:r>
              <w:rPr>
                <w:rFonts w:cs="Times New Roman"/>
                <w:lang w:val="en-US"/>
              </w:rPr>
              <w:t>5,867,283</w:t>
            </w:r>
          </w:p>
        </w:tc>
      </w:tr>
      <w:tr w:rsidR="00E85EDE" w:rsidRPr="00855F7B" w14:paraId="4222278F" w14:textId="77777777" w:rsidTr="003961E9">
        <w:trPr>
          <w:cantSplit/>
          <w:trHeight w:val="60"/>
        </w:trPr>
        <w:tc>
          <w:tcPr>
            <w:tcW w:w="3780" w:type="dxa"/>
            <w:vAlign w:val="bottom"/>
          </w:tcPr>
          <w:p w14:paraId="68CF088C" w14:textId="1ADD22E8" w:rsidR="00E85EDE" w:rsidRPr="00855F7B" w:rsidRDefault="00E85EDE" w:rsidP="00E85EDE">
            <w:pPr>
              <w:spacing w:line="380" w:lineRule="atLeast"/>
              <w:ind w:right="-108"/>
              <w:rPr>
                <w:szCs w:val="22"/>
              </w:rPr>
            </w:pPr>
            <w:r>
              <w:rPr>
                <w:szCs w:val="22"/>
              </w:rPr>
              <w:t xml:space="preserve">   </w:t>
            </w:r>
            <w:r w:rsidR="001947F8">
              <w:rPr>
                <w:szCs w:val="22"/>
              </w:rPr>
              <w:t xml:space="preserve">   </w:t>
            </w:r>
            <w:r>
              <w:rPr>
                <w:szCs w:val="22"/>
              </w:rPr>
              <w:t>Interest receivables</w:t>
            </w:r>
          </w:p>
        </w:tc>
        <w:tc>
          <w:tcPr>
            <w:tcW w:w="1260" w:type="dxa"/>
            <w:tcBorders>
              <w:bottom w:val="single" w:sz="4" w:space="0" w:color="auto"/>
            </w:tcBorders>
            <w:shd w:val="clear" w:color="auto" w:fill="auto"/>
          </w:tcPr>
          <w:p w14:paraId="6987D593" w14:textId="3FC72515" w:rsidR="00E85EDE" w:rsidRPr="00855F7B" w:rsidRDefault="00E85EDE" w:rsidP="00E85EDE">
            <w:pPr>
              <w:pStyle w:val="30"/>
              <w:tabs>
                <w:tab w:val="clear" w:pos="360"/>
                <w:tab w:val="clear" w:pos="720"/>
                <w:tab w:val="decimal" w:pos="664"/>
              </w:tabs>
              <w:spacing w:line="380" w:lineRule="atLeast"/>
              <w:ind w:left="-108" w:right="-108"/>
              <w:rPr>
                <w:rFonts w:cs="Times New Roman"/>
                <w:lang w:val="en-US"/>
              </w:rPr>
            </w:pPr>
            <w:r w:rsidRPr="00830A57">
              <w:rPr>
                <w:rFonts w:cs="Times New Roman"/>
                <w:lang w:val="en-US"/>
              </w:rPr>
              <w:t>-</w:t>
            </w:r>
          </w:p>
        </w:tc>
        <w:tc>
          <w:tcPr>
            <w:tcW w:w="270" w:type="dxa"/>
            <w:vAlign w:val="bottom"/>
          </w:tcPr>
          <w:p w14:paraId="1B1945C4" w14:textId="77777777" w:rsidR="00E85EDE" w:rsidRPr="00855F7B" w:rsidRDefault="00E85EDE" w:rsidP="00E85EDE">
            <w:pPr>
              <w:tabs>
                <w:tab w:val="decimal" w:pos="882"/>
                <w:tab w:val="decimal" w:pos="972"/>
              </w:tabs>
              <w:spacing w:line="380" w:lineRule="atLeast"/>
              <w:ind w:left="-126" w:right="-81"/>
              <w:rPr>
                <w:rFonts w:cs="Times New Roman"/>
                <w:szCs w:val="22"/>
                <w:lang w:val="en-US" w:bidi="th-TH"/>
              </w:rPr>
            </w:pPr>
          </w:p>
        </w:tc>
        <w:tc>
          <w:tcPr>
            <w:tcW w:w="1170" w:type="dxa"/>
            <w:tcBorders>
              <w:bottom w:val="single" w:sz="4" w:space="0" w:color="auto"/>
            </w:tcBorders>
          </w:tcPr>
          <w:p w14:paraId="3396301E" w14:textId="7D3EF246" w:rsidR="00E85EDE" w:rsidRPr="006F4442" w:rsidRDefault="00E85EDE" w:rsidP="00E85EDE">
            <w:pPr>
              <w:pStyle w:val="30"/>
              <w:tabs>
                <w:tab w:val="clear" w:pos="360"/>
                <w:tab w:val="clear" w:pos="720"/>
                <w:tab w:val="decimal" w:pos="934"/>
              </w:tabs>
              <w:spacing w:line="380" w:lineRule="atLeast"/>
              <w:ind w:left="-108" w:right="-108"/>
              <w:rPr>
                <w:rFonts w:cs="Times New Roman"/>
                <w:lang w:val="en-US"/>
              </w:rPr>
            </w:pPr>
            <w:r w:rsidRPr="00E85EDE">
              <w:rPr>
                <w:rFonts w:cs="Times New Roman"/>
                <w:lang w:val="en-US"/>
              </w:rPr>
              <w:t>6,057,275</w:t>
            </w:r>
          </w:p>
        </w:tc>
        <w:tc>
          <w:tcPr>
            <w:tcW w:w="270" w:type="dxa"/>
            <w:vAlign w:val="bottom"/>
          </w:tcPr>
          <w:p w14:paraId="23C0C66B" w14:textId="77777777" w:rsidR="00E85EDE" w:rsidRPr="00855F7B" w:rsidRDefault="00E85EDE" w:rsidP="00E85EDE">
            <w:pPr>
              <w:tabs>
                <w:tab w:val="decimal" w:pos="882"/>
                <w:tab w:val="decimal" w:pos="972"/>
              </w:tabs>
              <w:spacing w:line="380" w:lineRule="atLeast"/>
              <w:ind w:left="-126" w:right="-81"/>
              <w:rPr>
                <w:rFonts w:cs="Times New Roman"/>
                <w:szCs w:val="22"/>
                <w:lang w:val="en-US" w:bidi="th-TH"/>
              </w:rPr>
            </w:pPr>
          </w:p>
        </w:tc>
        <w:tc>
          <w:tcPr>
            <w:tcW w:w="1260" w:type="dxa"/>
            <w:tcBorders>
              <w:bottom w:val="single" w:sz="4" w:space="0" w:color="auto"/>
            </w:tcBorders>
          </w:tcPr>
          <w:p w14:paraId="3588B058" w14:textId="3C9C5B82" w:rsidR="00E85EDE" w:rsidRPr="00855F7B" w:rsidRDefault="00E85EDE" w:rsidP="00E85EDE">
            <w:pPr>
              <w:pStyle w:val="30"/>
              <w:tabs>
                <w:tab w:val="clear" w:pos="360"/>
                <w:tab w:val="clear" w:pos="720"/>
                <w:tab w:val="decimal" w:pos="664"/>
              </w:tabs>
              <w:spacing w:line="380" w:lineRule="atLeast"/>
              <w:ind w:left="-108" w:right="-108"/>
              <w:rPr>
                <w:rFonts w:cs="Times New Roman"/>
                <w:lang w:val="en-US"/>
              </w:rPr>
            </w:pPr>
            <w:r w:rsidRPr="00830A57">
              <w:rPr>
                <w:rFonts w:cs="Times New Roman"/>
                <w:lang w:val="en-US"/>
              </w:rPr>
              <w:t>-</w:t>
            </w:r>
          </w:p>
        </w:tc>
        <w:tc>
          <w:tcPr>
            <w:tcW w:w="270" w:type="dxa"/>
            <w:vAlign w:val="bottom"/>
          </w:tcPr>
          <w:p w14:paraId="57E1DFA8" w14:textId="77777777" w:rsidR="00E85EDE" w:rsidRPr="00855F7B" w:rsidRDefault="00E85EDE" w:rsidP="00E85EDE">
            <w:pPr>
              <w:tabs>
                <w:tab w:val="decimal" w:pos="911"/>
                <w:tab w:val="decimal" w:pos="972"/>
              </w:tabs>
              <w:spacing w:line="380" w:lineRule="atLeast"/>
              <w:rPr>
                <w:rFonts w:cs="Times New Roman"/>
                <w:szCs w:val="22"/>
                <w:lang w:val="en-US" w:bidi="th-TH"/>
              </w:rPr>
            </w:pPr>
          </w:p>
        </w:tc>
        <w:tc>
          <w:tcPr>
            <w:tcW w:w="1170" w:type="dxa"/>
            <w:tcBorders>
              <w:bottom w:val="single" w:sz="4" w:space="0" w:color="auto"/>
            </w:tcBorders>
            <w:vAlign w:val="bottom"/>
          </w:tcPr>
          <w:p w14:paraId="0F4E1902" w14:textId="4C64C6AD" w:rsidR="00E85EDE" w:rsidRPr="00855F7B" w:rsidRDefault="00E85EDE" w:rsidP="00E85EDE">
            <w:pPr>
              <w:pStyle w:val="30"/>
              <w:tabs>
                <w:tab w:val="clear" w:pos="360"/>
                <w:tab w:val="clear" w:pos="720"/>
                <w:tab w:val="decimal" w:pos="934"/>
              </w:tabs>
              <w:spacing w:line="380" w:lineRule="atLeast"/>
              <w:ind w:left="-108" w:right="-108"/>
              <w:rPr>
                <w:rFonts w:cs="Times New Roman"/>
                <w:lang w:val="en-US"/>
              </w:rPr>
            </w:pPr>
            <w:r>
              <w:rPr>
                <w:rFonts w:cs="Times New Roman"/>
                <w:lang w:val="en-US"/>
              </w:rPr>
              <w:t>6,057,275</w:t>
            </w:r>
          </w:p>
        </w:tc>
      </w:tr>
      <w:tr w:rsidR="00E85EDE" w:rsidRPr="00855F7B" w14:paraId="6AF03F8A" w14:textId="77777777" w:rsidTr="00A30753">
        <w:trPr>
          <w:cantSplit/>
          <w:trHeight w:val="50"/>
        </w:trPr>
        <w:tc>
          <w:tcPr>
            <w:tcW w:w="3780" w:type="dxa"/>
            <w:vAlign w:val="bottom"/>
          </w:tcPr>
          <w:p w14:paraId="33547DE1" w14:textId="29C01FB4" w:rsidR="00E85EDE" w:rsidRPr="00855F7B" w:rsidRDefault="00E85EDE" w:rsidP="00E85EDE">
            <w:pPr>
              <w:spacing w:line="380" w:lineRule="atLeast"/>
              <w:ind w:right="-108"/>
              <w:rPr>
                <w:szCs w:val="22"/>
              </w:rPr>
            </w:pPr>
            <w:r w:rsidRPr="006129EB">
              <w:rPr>
                <w:szCs w:val="22"/>
              </w:rPr>
              <w:t xml:space="preserve">   </w:t>
            </w:r>
            <w:r w:rsidR="001947F8">
              <w:rPr>
                <w:szCs w:val="22"/>
              </w:rPr>
              <w:t xml:space="preserve">   </w:t>
            </w:r>
            <w:r w:rsidRPr="006129EB">
              <w:rPr>
                <w:szCs w:val="22"/>
              </w:rPr>
              <w:t xml:space="preserve">Total </w:t>
            </w:r>
          </w:p>
        </w:tc>
        <w:tc>
          <w:tcPr>
            <w:tcW w:w="1260" w:type="dxa"/>
            <w:tcBorders>
              <w:top w:val="single" w:sz="4" w:space="0" w:color="auto"/>
            </w:tcBorders>
            <w:shd w:val="clear" w:color="auto" w:fill="auto"/>
          </w:tcPr>
          <w:p w14:paraId="4B6DEDEA" w14:textId="55E66B72" w:rsidR="00E85EDE" w:rsidRPr="00855F7B" w:rsidRDefault="00E85EDE" w:rsidP="00E85EDE">
            <w:pPr>
              <w:pStyle w:val="30"/>
              <w:tabs>
                <w:tab w:val="clear" w:pos="360"/>
                <w:tab w:val="clear" w:pos="720"/>
                <w:tab w:val="decimal" w:pos="664"/>
              </w:tabs>
              <w:spacing w:line="380" w:lineRule="atLeast"/>
              <w:ind w:left="-108" w:right="-108"/>
              <w:rPr>
                <w:rFonts w:cs="Times New Roman"/>
                <w:lang w:val="en-US"/>
              </w:rPr>
            </w:pPr>
            <w:r w:rsidRPr="00830A57">
              <w:rPr>
                <w:rFonts w:cs="Times New Roman"/>
                <w:lang w:val="en-US"/>
              </w:rPr>
              <w:t>-</w:t>
            </w:r>
          </w:p>
        </w:tc>
        <w:tc>
          <w:tcPr>
            <w:tcW w:w="270" w:type="dxa"/>
            <w:vAlign w:val="bottom"/>
          </w:tcPr>
          <w:p w14:paraId="534D074B" w14:textId="77777777" w:rsidR="00E85EDE" w:rsidRPr="00855F7B" w:rsidRDefault="00E85EDE" w:rsidP="00E85EDE">
            <w:pPr>
              <w:tabs>
                <w:tab w:val="decimal" w:pos="882"/>
                <w:tab w:val="decimal" w:pos="972"/>
              </w:tabs>
              <w:spacing w:line="380" w:lineRule="atLeast"/>
              <w:ind w:left="-126" w:right="-81"/>
              <w:rPr>
                <w:rFonts w:cs="Times New Roman"/>
                <w:szCs w:val="22"/>
                <w:lang w:val="en-US" w:bidi="th-TH"/>
              </w:rPr>
            </w:pPr>
          </w:p>
        </w:tc>
        <w:tc>
          <w:tcPr>
            <w:tcW w:w="1170" w:type="dxa"/>
            <w:tcBorders>
              <w:top w:val="single" w:sz="4" w:space="0" w:color="auto"/>
            </w:tcBorders>
          </w:tcPr>
          <w:p w14:paraId="4D1DA78E" w14:textId="49AB221E" w:rsidR="00E85EDE" w:rsidRPr="00855F7B" w:rsidRDefault="00E85EDE" w:rsidP="00E85EDE">
            <w:pPr>
              <w:pStyle w:val="30"/>
              <w:tabs>
                <w:tab w:val="clear" w:pos="360"/>
                <w:tab w:val="clear" w:pos="720"/>
                <w:tab w:val="decimal" w:pos="934"/>
              </w:tabs>
              <w:spacing w:line="380" w:lineRule="atLeast"/>
              <w:ind w:left="-108" w:right="-108"/>
              <w:rPr>
                <w:rFonts w:cs="Times New Roman"/>
                <w:lang w:val="en-US"/>
              </w:rPr>
            </w:pPr>
            <w:r w:rsidRPr="00E85EDE">
              <w:rPr>
                <w:rFonts w:cs="Times New Roman"/>
                <w:lang w:val="en-US"/>
              </w:rPr>
              <w:t>11,924,558</w:t>
            </w:r>
          </w:p>
        </w:tc>
        <w:tc>
          <w:tcPr>
            <w:tcW w:w="270" w:type="dxa"/>
            <w:vAlign w:val="bottom"/>
          </w:tcPr>
          <w:p w14:paraId="05B1CE3A" w14:textId="77777777" w:rsidR="00E85EDE" w:rsidRPr="00855F7B" w:rsidRDefault="00E85EDE" w:rsidP="00E85EDE">
            <w:pPr>
              <w:tabs>
                <w:tab w:val="decimal" w:pos="882"/>
                <w:tab w:val="decimal" w:pos="972"/>
              </w:tabs>
              <w:spacing w:line="380" w:lineRule="atLeast"/>
              <w:ind w:left="-126" w:right="-81"/>
              <w:rPr>
                <w:rFonts w:cs="Times New Roman"/>
                <w:szCs w:val="22"/>
                <w:lang w:val="en-US" w:bidi="th-TH"/>
              </w:rPr>
            </w:pPr>
          </w:p>
        </w:tc>
        <w:tc>
          <w:tcPr>
            <w:tcW w:w="1260" w:type="dxa"/>
            <w:tcBorders>
              <w:top w:val="single" w:sz="4" w:space="0" w:color="auto"/>
            </w:tcBorders>
          </w:tcPr>
          <w:p w14:paraId="1141402B" w14:textId="556F5E38" w:rsidR="00E85EDE" w:rsidRPr="009A6435" w:rsidRDefault="00E85EDE" w:rsidP="00E85EDE">
            <w:pPr>
              <w:pStyle w:val="30"/>
              <w:tabs>
                <w:tab w:val="clear" w:pos="360"/>
                <w:tab w:val="clear" w:pos="720"/>
                <w:tab w:val="decimal" w:pos="664"/>
              </w:tabs>
              <w:spacing w:line="380" w:lineRule="atLeast"/>
              <w:ind w:left="-108" w:right="-108"/>
              <w:rPr>
                <w:rFonts w:cs="Times New Roman"/>
                <w:lang w:val="en-US"/>
              </w:rPr>
            </w:pPr>
            <w:r w:rsidRPr="00830A57">
              <w:rPr>
                <w:rFonts w:cs="Times New Roman"/>
                <w:lang w:val="en-US"/>
              </w:rPr>
              <w:t>-</w:t>
            </w:r>
          </w:p>
        </w:tc>
        <w:tc>
          <w:tcPr>
            <w:tcW w:w="270" w:type="dxa"/>
            <w:vAlign w:val="bottom"/>
          </w:tcPr>
          <w:p w14:paraId="0F4774D6" w14:textId="77777777" w:rsidR="00E85EDE" w:rsidRPr="00855F7B" w:rsidRDefault="00E85EDE" w:rsidP="00E85EDE">
            <w:pPr>
              <w:pStyle w:val="30"/>
              <w:tabs>
                <w:tab w:val="clear" w:pos="360"/>
                <w:tab w:val="clear" w:pos="720"/>
                <w:tab w:val="decimal" w:pos="934"/>
              </w:tabs>
              <w:spacing w:line="380" w:lineRule="atLeast"/>
              <w:ind w:left="-108" w:right="-108"/>
              <w:rPr>
                <w:rFonts w:cs="Times New Roman"/>
                <w:lang w:val="en-US"/>
              </w:rPr>
            </w:pPr>
          </w:p>
        </w:tc>
        <w:tc>
          <w:tcPr>
            <w:tcW w:w="1170" w:type="dxa"/>
            <w:tcBorders>
              <w:top w:val="single" w:sz="4" w:space="0" w:color="auto"/>
            </w:tcBorders>
            <w:vAlign w:val="bottom"/>
          </w:tcPr>
          <w:p w14:paraId="4359E698" w14:textId="67F6184E" w:rsidR="00E85EDE" w:rsidRPr="00855F7B" w:rsidRDefault="00E85EDE" w:rsidP="00E85EDE">
            <w:pPr>
              <w:pStyle w:val="30"/>
              <w:tabs>
                <w:tab w:val="clear" w:pos="360"/>
                <w:tab w:val="clear" w:pos="720"/>
                <w:tab w:val="decimal" w:pos="934"/>
              </w:tabs>
              <w:spacing w:line="380" w:lineRule="atLeast"/>
              <w:ind w:left="-108" w:right="-108"/>
              <w:rPr>
                <w:rFonts w:cs="Times New Roman"/>
                <w:lang w:val="en-US"/>
              </w:rPr>
            </w:pPr>
            <w:r>
              <w:rPr>
                <w:rFonts w:cs="Times New Roman"/>
                <w:lang w:val="en-US"/>
              </w:rPr>
              <w:t>11,924,558</w:t>
            </w:r>
          </w:p>
        </w:tc>
      </w:tr>
      <w:tr w:rsidR="00E85EDE" w:rsidRPr="00855F7B" w14:paraId="1044092E" w14:textId="77777777" w:rsidTr="00D73BCF">
        <w:trPr>
          <w:cantSplit/>
          <w:trHeight w:val="60"/>
        </w:trPr>
        <w:tc>
          <w:tcPr>
            <w:tcW w:w="3780" w:type="dxa"/>
            <w:vAlign w:val="bottom"/>
          </w:tcPr>
          <w:p w14:paraId="1DC287AC" w14:textId="52A664C6" w:rsidR="00E85EDE" w:rsidRPr="00855F7B" w:rsidRDefault="00E85EDE" w:rsidP="00E85EDE">
            <w:pPr>
              <w:spacing w:line="380" w:lineRule="atLeast"/>
              <w:ind w:right="-378"/>
              <w:rPr>
                <w:szCs w:val="22"/>
              </w:rPr>
            </w:pPr>
            <w:r w:rsidRPr="002A6EAE">
              <w:rPr>
                <w:i/>
                <w:iCs/>
                <w:szCs w:val="22"/>
              </w:rPr>
              <w:t>Less</w:t>
            </w:r>
            <w:r w:rsidRPr="00855F7B">
              <w:rPr>
                <w:szCs w:val="22"/>
              </w:rPr>
              <w:t xml:space="preserve"> allowance for expected credit loss</w:t>
            </w:r>
          </w:p>
        </w:tc>
        <w:tc>
          <w:tcPr>
            <w:tcW w:w="1260" w:type="dxa"/>
            <w:shd w:val="clear" w:color="auto" w:fill="auto"/>
            <w:vAlign w:val="bottom"/>
          </w:tcPr>
          <w:p w14:paraId="4ADB92BF" w14:textId="03B4E5EF" w:rsidR="00E85EDE" w:rsidRPr="00855F7B" w:rsidRDefault="00E85EDE" w:rsidP="00E85EDE">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c>
          <w:tcPr>
            <w:tcW w:w="270" w:type="dxa"/>
            <w:vAlign w:val="bottom"/>
          </w:tcPr>
          <w:p w14:paraId="64998B3E" w14:textId="77777777" w:rsidR="00E85EDE" w:rsidRPr="00855F7B" w:rsidRDefault="00E85EDE" w:rsidP="00E85EDE">
            <w:pPr>
              <w:tabs>
                <w:tab w:val="decimal" w:pos="580"/>
                <w:tab w:val="decimal" w:pos="882"/>
                <w:tab w:val="decimal" w:pos="972"/>
              </w:tabs>
              <w:spacing w:line="380" w:lineRule="atLeast"/>
              <w:ind w:left="-126" w:right="-81"/>
              <w:rPr>
                <w:rFonts w:cs="Times New Roman"/>
                <w:szCs w:val="22"/>
                <w:lang w:val="en-US" w:bidi="th-TH"/>
              </w:rPr>
            </w:pPr>
          </w:p>
        </w:tc>
        <w:tc>
          <w:tcPr>
            <w:tcW w:w="1170" w:type="dxa"/>
          </w:tcPr>
          <w:p w14:paraId="717FABE7" w14:textId="14002BAD" w:rsidR="00E85EDE" w:rsidRPr="00855F7B" w:rsidRDefault="00E85EDE" w:rsidP="00E85EDE">
            <w:pPr>
              <w:pStyle w:val="30"/>
              <w:tabs>
                <w:tab w:val="clear" w:pos="360"/>
                <w:tab w:val="clear" w:pos="720"/>
                <w:tab w:val="decimal" w:pos="664"/>
              </w:tabs>
              <w:spacing w:line="380" w:lineRule="atLeast"/>
              <w:ind w:left="-108" w:right="-108"/>
              <w:rPr>
                <w:rFonts w:cs="Times New Roman"/>
                <w:lang w:val="en-US"/>
              </w:rPr>
            </w:pPr>
            <w:r w:rsidRPr="00E85EDE">
              <w:rPr>
                <w:rFonts w:cs="Times New Roman"/>
                <w:lang w:val="en-US"/>
              </w:rPr>
              <w:t>-</w:t>
            </w:r>
          </w:p>
        </w:tc>
        <w:tc>
          <w:tcPr>
            <w:tcW w:w="270" w:type="dxa"/>
            <w:vAlign w:val="bottom"/>
          </w:tcPr>
          <w:p w14:paraId="49F2A9B7" w14:textId="77777777" w:rsidR="00E85EDE" w:rsidRPr="00855F7B" w:rsidRDefault="00E85EDE" w:rsidP="00E85EDE">
            <w:pPr>
              <w:tabs>
                <w:tab w:val="decimal" w:pos="580"/>
                <w:tab w:val="decimal" w:pos="664"/>
                <w:tab w:val="decimal" w:pos="882"/>
                <w:tab w:val="decimal" w:pos="972"/>
              </w:tabs>
              <w:spacing w:line="380" w:lineRule="atLeast"/>
              <w:ind w:left="-126" w:right="-81"/>
              <w:rPr>
                <w:rFonts w:cs="Times New Roman"/>
                <w:szCs w:val="22"/>
                <w:lang w:val="en-US" w:bidi="th-TH"/>
              </w:rPr>
            </w:pPr>
          </w:p>
        </w:tc>
        <w:tc>
          <w:tcPr>
            <w:tcW w:w="1260" w:type="dxa"/>
            <w:vAlign w:val="bottom"/>
          </w:tcPr>
          <w:p w14:paraId="7D65A16D" w14:textId="2C7E7BF0" w:rsidR="00E85EDE" w:rsidRPr="00855F7B" w:rsidRDefault="00E85EDE" w:rsidP="00E85EDE">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c>
          <w:tcPr>
            <w:tcW w:w="270" w:type="dxa"/>
            <w:vAlign w:val="bottom"/>
          </w:tcPr>
          <w:p w14:paraId="3EEECB88" w14:textId="77777777" w:rsidR="00E85EDE" w:rsidRPr="00855F7B" w:rsidRDefault="00E85EDE" w:rsidP="00E85EDE">
            <w:pPr>
              <w:tabs>
                <w:tab w:val="decimal" w:pos="580"/>
                <w:tab w:val="decimal" w:pos="934"/>
                <w:tab w:val="decimal" w:pos="972"/>
              </w:tabs>
              <w:spacing w:line="380" w:lineRule="atLeast"/>
              <w:rPr>
                <w:rFonts w:cs="Times New Roman"/>
                <w:szCs w:val="22"/>
                <w:lang w:val="en-US" w:bidi="th-TH"/>
              </w:rPr>
            </w:pPr>
          </w:p>
        </w:tc>
        <w:tc>
          <w:tcPr>
            <w:tcW w:w="1170" w:type="dxa"/>
            <w:vAlign w:val="bottom"/>
          </w:tcPr>
          <w:p w14:paraId="6A0300D6" w14:textId="55B689B8" w:rsidR="00E85EDE" w:rsidRPr="00855F7B" w:rsidRDefault="00E85EDE" w:rsidP="00E85EDE">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r>
      <w:tr w:rsidR="001947F8" w14:paraId="2D45B6AF" w14:textId="77777777" w:rsidTr="00D73BCF">
        <w:trPr>
          <w:cantSplit/>
          <w:trHeight w:val="50"/>
        </w:trPr>
        <w:tc>
          <w:tcPr>
            <w:tcW w:w="3780" w:type="dxa"/>
            <w:vAlign w:val="bottom"/>
          </w:tcPr>
          <w:p w14:paraId="1D20F1B8" w14:textId="40C4C7B1" w:rsidR="001947F8" w:rsidRPr="00855F7B" w:rsidRDefault="001947F8" w:rsidP="001947F8">
            <w:pPr>
              <w:spacing w:line="380" w:lineRule="atLeast"/>
              <w:rPr>
                <w:b/>
                <w:bCs/>
              </w:rPr>
            </w:pPr>
            <w:r>
              <w:rPr>
                <w:b/>
                <w:bCs/>
              </w:rPr>
              <w:t>Net</w:t>
            </w:r>
          </w:p>
        </w:tc>
        <w:tc>
          <w:tcPr>
            <w:tcW w:w="1260" w:type="dxa"/>
            <w:tcBorders>
              <w:top w:val="single" w:sz="4" w:space="0" w:color="auto"/>
              <w:bottom w:val="double" w:sz="4" w:space="0" w:color="auto"/>
            </w:tcBorders>
            <w:shd w:val="clear" w:color="auto" w:fill="auto"/>
            <w:vAlign w:val="bottom"/>
          </w:tcPr>
          <w:p w14:paraId="13E5E8AD" w14:textId="7D173D28" w:rsidR="001947F8" w:rsidRPr="001947F8" w:rsidRDefault="001947F8" w:rsidP="001947F8">
            <w:pPr>
              <w:pStyle w:val="30"/>
              <w:tabs>
                <w:tab w:val="clear" w:pos="360"/>
                <w:tab w:val="clear" w:pos="720"/>
                <w:tab w:val="decimal" w:pos="968"/>
              </w:tabs>
              <w:spacing w:line="380" w:lineRule="atLeast"/>
              <w:ind w:left="-108" w:right="-108"/>
              <w:rPr>
                <w:rFonts w:cs="Times New Roman"/>
                <w:b/>
                <w:bCs/>
                <w:lang w:val="en-US"/>
              </w:rPr>
            </w:pPr>
            <w:r w:rsidRPr="001947F8">
              <w:rPr>
                <w:rFonts w:cs="Times New Roman"/>
                <w:b/>
                <w:bCs/>
                <w:cs/>
                <w:lang w:val="en-US"/>
              </w:rPr>
              <w:t>11</w:t>
            </w:r>
            <w:r w:rsidRPr="001947F8">
              <w:rPr>
                <w:rFonts w:cs="Times New Roman"/>
                <w:b/>
                <w:bCs/>
                <w:lang w:val="en-US"/>
              </w:rPr>
              <w:t>,</w:t>
            </w:r>
            <w:r w:rsidRPr="001947F8">
              <w:rPr>
                <w:rFonts w:cs="Times New Roman"/>
                <w:b/>
                <w:bCs/>
                <w:cs/>
                <w:lang w:val="en-US"/>
              </w:rPr>
              <w:t>674</w:t>
            </w:r>
            <w:r w:rsidRPr="001947F8">
              <w:rPr>
                <w:rFonts w:cs="Times New Roman"/>
                <w:b/>
                <w:bCs/>
                <w:lang w:val="en-US"/>
              </w:rPr>
              <w:t>,</w:t>
            </w:r>
            <w:r w:rsidRPr="001947F8">
              <w:rPr>
                <w:rFonts w:cs="Times New Roman"/>
                <w:b/>
                <w:bCs/>
                <w:cs/>
                <w:lang w:val="en-US"/>
              </w:rPr>
              <w:t>177</w:t>
            </w:r>
          </w:p>
        </w:tc>
        <w:tc>
          <w:tcPr>
            <w:tcW w:w="270" w:type="dxa"/>
            <w:vAlign w:val="bottom"/>
          </w:tcPr>
          <w:p w14:paraId="761BFD9A" w14:textId="77777777" w:rsidR="001947F8" w:rsidRPr="001947F8" w:rsidRDefault="001947F8" w:rsidP="001947F8">
            <w:pPr>
              <w:tabs>
                <w:tab w:val="decimal" w:pos="882"/>
                <w:tab w:val="decimal" w:pos="1001"/>
              </w:tabs>
              <w:spacing w:line="380" w:lineRule="atLeast"/>
              <w:ind w:left="-126" w:right="-198"/>
              <w:rPr>
                <w:rFonts w:cs="Times New Roman"/>
                <w:b/>
                <w:bCs/>
                <w:szCs w:val="22"/>
                <w:lang w:val="en-US" w:bidi="th-TH"/>
              </w:rPr>
            </w:pPr>
          </w:p>
        </w:tc>
        <w:tc>
          <w:tcPr>
            <w:tcW w:w="1170" w:type="dxa"/>
            <w:tcBorders>
              <w:top w:val="single" w:sz="4" w:space="0" w:color="auto"/>
              <w:bottom w:val="double" w:sz="4" w:space="0" w:color="auto"/>
            </w:tcBorders>
          </w:tcPr>
          <w:p w14:paraId="2ADCE519" w14:textId="1DE757A3" w:rsidR="001947F8" w:rsidRPr="00E85EDE" w:rsidRDefault="001947F8" w:rsidP="001947F8">
            <w:pPr>
              <w:pStyle w:val="30"/>
              <w:tabs>
                <w:tab w:val="clear" w:pos="360"/>
                <w:tab w:val="clear" w:pos="720"/>
                <w:tab w:val="decimal" w:pos="934"/>
              </w:tabs>
              <w:spacing w:line="380" w:lineRule="atLeast"/>
              <w:ind w:left="-108" w:right="-108"/>
              <w:rPr>
                <w:rFonts w:cs="Times New Roman"/>
                <w:b/>
                <w:bCs/>
                <w:lang w:val="en-US"/>
              </w:rPr>
            </w:pPr>
            <w:r w:rsidRPr="00E85EDE">
              <w:rPr>
                <w:rFonts w:cs="Times New Roman"/>
                <w:b/>
                <w:bCs/>
                <w:lang w:val="en-US"/>
              </w:rPr>
              <w:t>11,924,558</w:t>
            </w:r>
          </w:p>
        </w:tc>
        <w:tc>
          <w:tcPr>
            <w:tcW w:w="270" w:type="dxa"/>
            <w:vAlign w:val="bottom"/>
          </w:tcPr>
          <w:p w14:paraId="774DB623" w14:textId="77777777" w:rsidR="001947F8" w:rsidRPr="00331221" w:rsidRDefault="001947F8" w:rsidP="001947F8">
            <w:pPr>
              <w:tabs>
                <w:tab w:val="decimal" w:pos="882"/>
                <w:tab w:val="decimal" w:pos="1001"/>
              </w:tabs>
              <w:spacing w:line="380" w:lineRule="atLeast"/>
              <w:ind w:left="-126" w:right="-198"/>
              <w:rPr>
                <w:rFonts w:cs="Times New Roman"/>
                <w:b/>
                <w:bCs/>
                <w:szCs w:val="22"/>
                <w:lang w:val="en-US" w:bidi="th-TH"/>
              </w:rPr>
            </w:pPr>
          </w:p>
        </w:tc>
        <w:tc>
          <w:tcPr>
            <w:tcW w:w="1260" w:type="dxa"/>
            <w:tcBorders>
              <w:top w:val="single" w:sz="4" w:space="0" w:color="auto"/>
              <w:bottom w:val="double" w:sz="4" w:space="0" w:color="auto"/>
            </w:tcBorders>
            <w:vAlign w:val="bottom"/>
          </w:tcPr>
          <w:p w14:paraId="7B51568C" w14:textId="2723364A" w:rsidR="001947F8" w:rsidRPr="001947F8" w:rsidRDefault="001947F8" w:rsidP="001947F8">
            <w:pPr>
              <w:pStyle w:val="30"/>
              <w:tabs>
                <w:tab w:val="clear" w:pos="360"/>
                <w:tab w:val="clear" w:pos="720"/>
                <w:tab w:val="decimal" w:pos="966"/>
              </w:tabs>
              <w:spacing w:line="380" w:lineRule="atLeast"/>
              <w:ind w:left="-108" w:right="-108"/>
              <w:rPr>
                <w:rFonts w:cs="Times New Roman"/>
                <w:b/>
                <w:bCs/>
                <w:lang w:val="en-US"/>
              </w:rPr>
            </w:pPr>
            <w:r w:rsidRPr="001947F8">
              <w:rPr>
                <w:rFonts w:cs="Times New Roman"/>
                <w:b/>
                <w:bCs/>
                <w:cs/>
                <w:lang w:val="en-US"/>
              </w:rPr>
              <w:t>11</w:t>
            </w:r>
            <w:r w:rsidRPr="001947F8">
              <w:rPr>
                <w:rFonts w:cs="Times New Roman"/>
                <w:b/>
                <w:bCs/>
                <w:lang w:val="en-US"/>
              </w:rPr>
              <w:t>,</w:t>
            </w:r>
            <w:r w:rsidRPr="001947F8">
              <w:rPr>
                <w:rFonts w:cs="Times New Roman"/>
                <w:b/>
                <w:bCs/>
                <w:cs/>
                <w:lang w:val="en-US"/>
              </w:rPr>
              <w:t>674</w:t>
            </w:r>
            <w:r w:rsidRPr="001947F8">
              <w:rPr>
                <w:rFonts w:cs="Times New Roman"/>
                <w:b/>
                <w:bCs/>
                <w:lang w:val="en-US"/>
              </w:rPr>
              <w:t>,</w:t>
            </w:r>
            <w:r w:rsidRPr="001947F8">
              <w:rPr>
                <w:rFonts w:cs="Times New Roman"/>
                <w:b/>
                <w:bCs/>
                <w:cs/>
                <w:lang w:val="en-US"/>
              </w:rPr>
              <w:t>177</w:t>
            </w:r>
          </w:p>
        </w:tc>
        <w:tc>
          <w:tcPr>
            <w:tcW w:w="270" w:type="dxa"/>
            <w:vAlign w:val="bottom"/>
          </w:tcPr>
          <w:p w14:paraId="7A72202F" w14:textId="77777777" w:rsidR="001947F8" w:rsidRPr="009A6435" w:rsidRDefault="001947F8" w:rsidP="001947F8">
            <w:pPr>
              <w:tabs>
                <w:tab w:val="decimal" w:pos="882"/>
                <w:tab w:val="decimal" w:pos="934"/>
                <w:tab w:val="decimal" w:pos="1001"/>
              </w:tabs>
              <w:spacing w:line="380" w:lineRule="atLeast"/>
              <w:ind w:left="-126" w:right="-198"/>
              <w:rPr>
                <w:rFonts w:cs="Times New Roman"/>
                <w:szCs w:val="22"/>
                <w:lang w:val="en-US" w:bidi="th-TH"/>
              </w:rPr>
            </w:pPr>
          </w:p>
        </w:tc>
        <w:tc>
          <w:tcPr>
            <w:tcW w:w="1170" w:type="dxa"/>
            <w:tcBorders>
              <w:top w:val="single" w:sz="4" w:space="0" w:color="auto"/>
              <w:bottom w:val="double" w:sz="4" w:space="0" w:color="auto"/>
            </w:tcBorders>
            <w:vAlign w:val="bottom"/>
          </w:tcPr>
          <w:p w14:paraId="07499780" w14:textId="0DCFEC1E" w:rsidR="001947F8" w:rsidRPr="001044F5" w:rsidRDefault="001947F8" w:rsidP="001947F8">
            <w:pPr>
              <w:pStyle w:val="30"/>
              <w:tabs>
                <w:tab w:val="clear" w:pos="360"/>
                <w:tab w:val="clear" w:pos="720"/>
                <w:tab w:val="decimal" w:pos="934"/>
              </w:tabs>
              <w:spacing w:line="380" w:lineRule="atLeast"/>
              <w:ind w:left="-108" w:right="-108"/>
              <w:rPr>
                <w:rFonts w:cs="Times New Roman"/>
                <w:b/>
                <w:bCs/>
                <w:cs/>
                <w:lang w:val="en-US"/>
              </w:rPr>
            </w:pPr>
            <w:r>
              <w:rPr>
                <w:rFonts w:cs="Times New Roman"/>
                <w:b/>
                <w:bCs/>
                <w:lang w:val="en-US"/>
              </w:rPr>
              <w:t>11,924,558</w:t>
            </w:r>
          </w:p>
        </w:tc>
      </w:tr>
    </w:tbl>
    <w:p w14:paraId="49828ADA" w14:textId="77777777" w:rsidR="005012C2" w:rsidRDefault="005012C2" w:rsidP="00BE42F2">
      <w:pPr>
        <w:spacing w:line="380" w:lineRule="atLeast"/>
        <w:ind w:left="562"/>
        <w:jc w:val="thaiDistribute"/>
        <w:rPr>
          <w:szCs w:val="22"/>
        </w:rPr>
      </w:pPr>
    </w:p>
    <w:p w14:paraId="4B9BA016" w14:textId="77777777" w:rsidR="005012C2" w:rsidRDefault="005012C2">
      <w:pPr>
        <w:spacing w:line="240" w:lineRule="auto"/>
        <w:rPr>
          <w:szCs w:val="22"/>
        </w:rPr>
      </w:pPr>
      <w:r>
        <w:rPr>
          <w:szCs w:val="22"/>
        </w:rPr>
        <w:br w:type="page"/>
      </w:r>
    </w:p>
    <w:p w14:paraId="36710FC7" w14:textId="3015B3B3" w:rsidR="00C47DEA" w:rsidRPr="003F4CEA" w:rsidRDefault="00C47DEA" w:rsidP="00BE42F2">
      <w:pPr>
        <w:spacing w:line="380" w:lineRule="atLeast"/>
        <w:ind w:left="562"/>
        <w:jc w:val="thaiDistribute"/>
        <w:rPr>
          <w:szCs w:val="22"/>
        </w:rPr>
      </w:pPr>
      <w:r w:rsidRPr="003F4CEA">
        <w:rPr>
          <w:szCs w:val="22"/>
        </w:rPr>
        <w:t xml:space="preserve">Movements during </w:t>
      </w:r>
      <w:r w:rsidRPr="0041562A">
        <w:rPr>
          <w:szCs w:val="22"/>
        </w:rPr>
        <w:t xml:space="preserve">the </w:t>
      </w:r>
      <w:r w:rsidR="00AD24E2">
        <w:rPr>
          <w:szCs w:val="22"/>
        </w:rPr>
        <w:t>three</w:t>
      </w:r>
      <w:r w:rsidR="002F158D" w:rsidRPr="001C7262">
        <w:rPr>
          <w:szCs w:val="22"/>
        </w:rPr>
        <w:t>-month</w:t>
      </w:r>
      <w:r w:rsidR="002F158D" w:rsidRPr="00F40E36">
        <w:rPr>
          <w:szCs w:val="22"/>
        </w:rPr>
        <w:t xml:space="preserve"> period ended </w:t>
      </w:r>
      <w:r w:rsidR="006D3547" w:rsidRPr="00F40E36">
        <w:rPr>
          <w:szCs w:val="22"/>
        </w:rPr>
        <w:t xml:space="preserve">30 June </w:t>
      </w:r>
      <w:r>
        <w:rPr>
          <w:szCs w:val="22"/>
        </w:rPr>
        <w:t>202</w:t>
      </w:r>
      <w:r w:rsidR="006D3547">
        <w:rPr>
          <w:szCs w:val="22"/>
        </w:rPr>
        <w:t>5</w:t>
      </w:r>
      <w:r>
        <w:rPr>
          <w:szCs w:val="22"/>
        </w:rPr>
        <w:t xml:space="preserve"> </w:t>
      </w:r>
      <w:r w:rsidRPr="003F4CEA">
        <w:rPr>
          <w:szCs w:val="22"/>
        </w:rPr>
        <w:t>of loan</w:t>
      </w:r>
      <w:r>
        <w:rPr>
          <w:szCs w:val="22"/>
        </w:rPr>
        <w:t xml:space="preserve"> to </w:t>
      </w:r>
      <w:r>
        <w:rPr>
          <w:szCs w:val="22"/>
          <w:lang w:val="en-US" w:bidi="th-TH"/>
        </w:rPr>
        <w:t>associate</w:t>
      </w:r>
      <w:r w:rsidRPr="003F4CEA">
        <w:rPr>
          <w:szCs w:val="22"/>
        </w:rPr>
        <w:t xml:space="preserve"> w</w:t>
      </w:r>
      <w:r w:rsidR="005B32D0">
        <w:rPr>
          <w:szCs w:val="22"/>
        </w:rPr>
        <w:t>as</w:t>
      </w:r>
      <w:r w:rsidR="00CD1E8A">
        <w:rPr>
          <w:rFonts w:hint="cs"/>
          <w:szCs w:val="22"/>
          <w:cs/>
          <w:lang w:bidi="th-TH"/>
        </w:rPr>
        <w:t xml:space="preserve"> </w:t>
      </w:r>
      <w:r w:rsidRPr="003F4CEA">
        <w:rPr>
          <w:szCs w:val="22"/>
        </w:rPr>
        <w:t>as follows:</w:t>
      </w:r>
    </w:p>
    <w:p w14:paraId="7A3B23BC" w14:textId="77777777" w:rsidR="000A7509" w:rsidRDefault="000A7509" w:rsidP="0095217A">
      <w:pPr>
        <w:spacing w:line="360" w:lineRule="auto"/>
        <w:ind w:left="547" w:right="29"/>
        <w:jc w:val="both"/>
        <w:rPr>
          <w:szCs w:val="22"/>
        </w:rPr>
      </w:pPr>
    </w:p>
    <w:tbl>
      <w:tblPr>
        <w:tblW w:w="9506" w:type="dxa"/>
        <w:tblInd w:w="450" w:type="dxa"/>
        <w:tblLayout w:type="fixed"/>
        <w:tblLook w:val="0000" w:firstRow="0" w:lastRow="0" w:firstColumn="0" w:lastColumn="0" w:noHBand="0" w:noVBand="0"/>
      </w:tblPr>
      <w:tblGrid>
        <w:gridCol w:w="3780"/>
        <w:gridCol w:w="1533"/>
        <w:gridCol w:w="1956"/>
        <w:gridCol w:w="279"/>
        <w:gridCol w:w="1958"/>
      </w:tblGrid>
      <w:tr w:rsidR="00F00584" w:rsidRPr="003F4CEA" w14:paraId="4B3446FF" w14:textId="77777777" w:rsidTr="00B84E5A">
        <w:trPr>
          <w:cantSplit/>
          <w:trHeight w:val="623"/>
        </w:trPr>
        <w:tc>
          <w:tcPr>
            <w:tcW w:w="3780" w:type="dxa"/>
          </w:tcPr>
          <w:p w14:paraId="49D6E29A" w14:textId="3615D77C" w:rsidR="00F00584" w:rsidRPr="003F4CEA" w:rsidRDefault="000D2186" w:rsidP="00BE42F2">
            <w:pPr>
              <w:spacing w:line="380" w:lineRule="atLeast"/>
              <w:ind w:left="191" w:right="-79" w:hanging="191"/>
              <w:rPr>
                <w:b/>
                <w:bCs/>
                <w:i/>
                <w:iCs/>
                <w:szCs w:val="22"/>
              </w:rPr>
            </w:pPr>
            <w:r>
              <w:rPr>
                <w:b/>
                <w:bCs/>
                <w:i/>
                <w:iCs/>
                <w:szCs w:val="22"/>
              </w:rPr>
              <w:t>Long</w:t>
            </w:r>
            <w:r w:rsidRPr="006129EB">
              <w:rPr>
                <w:b/>
                <w:bCs/>
                <w:i/>
                <w:iCs/>
                <w:szCs w:val="22"/>
              </w:rPr>
              <w:t>-term loans to</w:t>
            </w:r>
          </w:p>
        </w:tc>
        <w:tc>
          <w:tcPr>
            <w:tcW w:w="1533" w:type="dxa"/>
          </w:tcPr>
          <w:p w14:paraId="53BFF8CC" w14:textId="77777777" w:rsidR="00F00584" w:rsidRPr="00C87B57" w:rsidRDefault="00F00584" w:rsidP="00BE42F2">
            <w:pPr>
              <w:spacing w:line="380" w:lineRule="atLeast"/>
              <w:ind w:right="-79"/>
              <w:jc w:val="center"/>
              <w:rPr>
                <w:b/>
                <w:bCs/>
                <w:szCs w:val="22"/>
                <w:lang w:val="en-US" w:bidi="th-TH"/>
              </w:rPr>
            </w:pPr>
            <w:r w:rsidRPr="00C87B57">
              <w:rPr>
                <w:b/>
                <w:bCs/>
                <w:szCs w:val="22"/>
                <w:lang w:val="en-US" w:bidi="th-TH"/>
              </w:rPr>
              <w:t>Interest rate</w:t>
            </w:r>
          </w:p>
        </w:tc>
        <w:tc>
          <w:tcPr>
            <w:tcW w:w="4193" w:type="dxa"/>
            <w:gridSpan w:val="3"/>
          </w:tcPr>
          <w:p w14:paraId="420EC1F9" w14:textId="69064974" w:rsidR="00F00584" w:rsidRPr="003F4CEA" w:rsidRDefault="00F00584" w:rsidP="00BE42F2">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 xml:space="preserve">Consolidated </w:t>
            </w:r>
            <w:r>
              <w:rPr>
                <w:rFonts w:ascii="Times New Roman" w:hAnsi="Times New Roman" w:cs="Times New Roman"/>
                <w:b/>
                <w:bCs/>
                <w:lang w:val="en-US"/>
              </w:rPr>
              <w:t xml:space="preserve">and </w:t>
            </w:r>
            <w:r w:rsidR="000A1F89">
              <w:rPr>
                <w:rFonts w:ascii="Times New Roman" w:hAnsi="Times New Roman" w:cs="Times New Roman"/>
                <w:b/>
                <w:bCs/>
                <w:lang w:val="en-US"/>
              </w:rPr>
              <w:t>s</w:t>
            </w:r>
            <w:r w:rsidRPr="003F4CEA">
              <w:rPr>
                <w:rFonts w:ascii="Times New Roman" w:hAnsi="Times New Roman" w:cs="Times New Roman"/>
                <w:b/>
                <w:bCs/>
                <w:lang w:val="en-US"/>
              </w:rPr>
              <w:t>eparate</w:t>
            </w:r>
            <w:r w:rsidRPr="00D144D3">
              <w:rPr>
                <w:rFonts w:ascii="Times New Roman" w:hAnsi="Times New Roman" w:cs="Cordia New"/>
                <w:b/>
                <w:bCs/>
                <w:cs/>
                <w:lang w:val="en-US"/>
              </w:rPr>
              <w:br/>
            </w:r>
            <w:r w:rsidRPr="003F4CEA">
              <w:rPr>
                <w:rFonts w:ascii="Times New Roman" w:hAnsi="Times New Roman" w:cs="Times New Roman"/>
                <w:b/>
                <w:bCs/>
                <w:lang w:val="en-US"/>
              </w:rPr>
              <w:t>financial statements</w:t>
            </w:r>
          </w:p>
        </w:tc>
      </w:tr>
      <w:tr w:rsidR="000A7509" w:rsidRPr="003F4CEA" w14:paraId="012CBAD1" w14:textId="77777777" w:rsidTr="00231C13">
        <w:trPr>
          <w:cantSplit/>
          <w:trHeight w:val="398"/>
        </w:trPr>
        <w:tc>
          <w:tcPr>
            <w:tcW w:w="5313" w:type="dxa"/>
            <w:gridSpan w:val="2"/>
          </w:tcPr>
          <w:p w14:paraId="2F9480CD" w14:textId="77777777" w:rsidR="000A7509" w:rsidRPr="003F4CEA" w:rsidRDefault="000A7509" w:rsidP="00BE42F2">
            <w:pPr>
              <w:spacing w:line="380" w:lineRule="atLeast"/>
            </w:pPr>
          </w:p>
        </w:tc>
        <w:tc>
          <w:tcPr>
            <w:tcW w:w="1956" w:type="dxa"/>
          </w:tcPr>
          <w:p w14:paraId="6F1DFBFB" w14:textId="50A335E2" w:rsidR="000A7509" w:rsidRPr="003F4CEA" w:rsidRDefault="000A7509" w:rsidP="00BE42F2">
            <w:pPr>
              <w:spacing w:line="380" w:lineRule="atLeast"/>
              <w:ind w:left="-108" w:right="-108"/>
              <w:jc w:val="center"/>
              <w:rPr>
                <w:szCs w:val="22"/>
              </w:rPr>
            </w:pPr>
            <w:r>
              <w:rPr>
                <w:szCs w:val="22"/>
              </w:rPr>
              <w:t>202</w:t>
            </w:r>
            <w:r w:rsidR="006D3547">
              <w:rPr>
                <w:szCs w:val="22"/>
              </w:rPr>
              <w:t>5</w:t>
            </w:r>
          </w:p>
        </w:tc>
        <w:tc>
          <w:tcPr>
            <w:tcW w:w="279" w:type="dxa"/>
          </w:tcPr>
          <w:p w14:paraId="6C58BF45" w14:textId="77777777" w:rsidR="000A7509" w:rsidRPr="003F4CEA" w:rsidRDefault="000A7509" w:rsidP="00BE42F2">
            <w:pPr>
              <w:spacing w:line="380" w:lineRule="atLeast"/>
              <w:ind w:left="-108" w:right="-108"/>
              <w:jc w:val="right"/>
              <w:rPr>
                <w:i/>
                <w:iCs/>
                <w:szCs w:val="22"/>
              </w:rPr>
            </w:pPr>
          </w:p>
        </w:tc>
        <w:tc>
          <w:tcPr>
            <w:tcW w:w="1958" w:type="dxa"/>
          </w:tcPr>
          <w:p w14:paraId="23AEBA45" w14:textId="41BEBC90" w:rsidR="000A7509" w:rsidRPr="00F00584" w:rsidRDefault="00F00584" w:rsidP="00BE42F2">
            <w:pPr>
              <w:spacing w:line="380" w:lineRule="atLeast"/>
              <w:ind w:left="-108" w:right="-108"/>
              <w:jc w:val="center"/>
              <w:rPr>
                <w:szCs w:val="22"/>
                <w:lang w:val="en-US" w:bidi="th-TH"/>
              </w:rPr>
            </w:pPr>
            <w:r>
              <w:rPr>
                <w:szCs w:val="22"/>
              </w:rPr>
              <w:t>202</w:t>
            </w:r>
            <w:r w:rsidR="006D3547">
              <w:rPr>
                <w:szCs w:val="22"/>
                <w:lang w:val="en-US" w:bidi="th-TH"/>
              </w:rPr>
              <w:t>4</w:t>
            </w:r>
          </w:p>
        </w:tc>
      </w:tr>
      <w:tr w:rsidR="000A7509" w:rsidRPr="003F4CEA" w14:paraId="5F29265D" w14:textId="77777777" w:rsidTr="00B84E5A">
        <w:trPr>
          <w:cantSplit/>
          <w:trHeight w:val="179"/>
        </w:trPr>
        <w:tc>
          <w:tcPr>
            <w:tcW w:w="3780" w:type="dxa"/>
          </w:tcPr>
          <w:p w14:paraId="2C079DEC" w14:textId="77777777" w:rsidR="000A7509" w:rsidRPr="003F4CEA" w:rsidRDefault="000A7509" w:rsidP="00BE42F2">
            <w:pPr>
              <w:pStyle w:val="Heading2"/>
              <w:numPr>
                <w:ilvl w:val="0"/>
                <w:numId w:val="0"/>
              </w:numPr>
              <w:spacing w:before="0" w:after="0" w:line="380" w:lineRule="atLeast"/>
              <w:ind w:right="-198"/>
              <w:rPr>
                <w:b w:val="0"/>
                <w:bCs/>
                <w:sz w:val="22"/>
                <w:szCs w:val="22"/>
              </w:rPr>
            </w:pPr>
          </w:p>
        </w:tc>
        <w:tc>
          <w:tcPr>
            <w:tcW w:w="1533" w:type="dxa"/>
          </w:tcPr>
          <w:p w14:paraId="3B4230D7" w14:textId="77777777" w:rsidR="000A7509" w:rsidRPr="003F4CEA" w:rsidRDefault="000A7509" w:rsidP="00BE42F2">
            <w:pPr>
              <w:pStyle w:val="Heading2"/>
              <w:numPr>
                <w:ilvl w:val="0"/>
                <w:numId w:val="0"/>
              </w:numPr>
              <w:spacing w:before="0" w:after="0" w:line="380" w:lineRule="atLeast"/>
              <w:ind w:right="-110"/>
              <w:jc w:val="center"/>
              <w:rPr>
                <w:b w:val="0"/>
                <w:bCs/>
                <w:sz w:val="22"/>
                <w:szCs w:val="22"/>
              </w:rPr>
            </w:pPr>
            <w:r>
              <w:rPr>
                <w:b w:val="0"/>
                <w:bCs/>
                <w:sz w:val="22"/>
                <w:szCs w:val="22"/>
              </w:rPr>
              <w:t>(% per annum)</w:t>
            </w:r>
          </w:p>
        </w:tc>
        <w:tc>
          <w:tcPr>
            <w:tcW w:w="4193" w:type="dxa"/>
            <w:gridSpan w:val="3"/>
          </w:tcPr>
          <w:p w14:paraId="75587FBB" w14:textId="77777777" w:rsidR="000A7509" w:rsidRPr="003F4CEA" w:rsidRDefault="000A7509" w:rsidP="00BE42F2">
            <w:pPr>
              <w:spacing w:line="380" w:lineRule="atLeast"/>
              <w:ind w:left="-108" w:right="-108"/>
              <w:jc w:val="center"/>
              <w:rPr>
                <w:i/>
                <w:iCs/>
                <w:szCs w:val="22"/>
              </w:rPr>
            </w:pPr>
            <w:r w:rsidRPr="003F4CEA">
              <w:rPr>
                <w:i/>
                <w:iCs/>
                <w:szCs w:val="22"/>
              </w:rPr>
              <w:t>(in thousand Baht)</w:t>
            </w:r>
          </w:p>
        </w:tc>
      </w:tr>
      <w:tr w:rsidR="003348AF" w:rsidRPr="003F4CEA" w14:paraId="72403CD5" w14:textId="77777777" w:rsidTr="00B84E5A">
        <w:trPr>
          <w:cantSplit/>
          <w:trHeight w:val="398"/>
        </w:trPr>
        <w:tc>
          <w:tcPr>
            <w:tcW w:w="3780" w:type="dxa"/>
            <w:vAlign w:val="bottom"/>
          </w:tcPr>
          <w:p w14:paraId="48B19A52" w14:textId="3080A1A1" w:rsidR="003348AF" w:rsidRPr="003F4CEA" w:rsidRDefault="000D2186" w:rsidP="003348AF">
            <w:pPr>
              <w:spacing w:line="380" w:lineRule="atLeast"/>
              <w:ind w:left="191" w:right="-79" w:hanging="191"/>
              <w:rPr>
                <w:b/>
                <w:bCs/>
                <w:i/>
                <w:iCs/>
                <w:szCs w:val="22"/>
              </w:rPr>
            </w:pPr>
            <w:r>
              <w:rPr>
                <w:b/>
                <w:bCs/>
                <w:i/>
                <w:iCs/>
                <w:szCs w:val="22"/>
              </w:rPr>
              <w:t>Associate</w:t>
            </w:r>
            <w:r w:rsidR="003348AF">
              <w:rPr>
                <w:b/>
                <w:bCs/>
                <w:i/>
                <w:iCs/>
                <w:szCs w:val="22"/>
              </w:rPr>
              <w:t xml:space="preserve"> </w:t>
            </w:r>
          </w:p>
        </w:tc>
        <w:tc>
          <w:tcPr>
            <w:tcW w:w="1533" w:type="dxa"/>
            <w:vAlign w:val="bottom"/>
          </w:tcPr>
          <w:p w14:paraId="607A2224" w14:textId="77777777" w:rsidR="003348AF" w:rsidRPr="003F4CEA" w:rsidRDefault="003348AF" w:rsidP="003348AF">
            <w:pPr>
              <w:spacing w:line="380" w:lineRule="atLeast"/>
              <w:ind w:left="70" w:right="-79" w:hanging="11"/>
              <w:jc w:val="center"/>
              <w:rPr>
                <w:b/>
                <w:bCs/>
                <w:i/>
                <w:iCs/>
                <w:szCs w:val="22"/>
              </w:rPr>
            </w:pPr>
            <w:r>
              <w:rPr>
                <w:szCs w:val="22"/>
              </w:rPr>
              <w:t>SOFR+3.5</w:t>
            </w:r>
          </w:p>
        </w:tc>
        <w:tc>
          <w:tcPr>
            <w:tcW w:w="1956" w:type="dxa"/>
            <w:vAlign w:val="center"/>
          </w:tcPr>
          <w:p w14:paraId="487C9D90" w14:textId="77777777" w:rsidR="003348AF" w:rsidRPr="003F4CEA" w:rsidRDefault="003348AF" w:rsidP="003348AF">
            <w:pPr>
              <w:pStyle w:val="30"/>
              <w:tabs>
                <w:tab w:val="clear" w:pos="360"/>
                <w:tab w:val="clear" w:pos="720"/>
                <w:tab w:val="decimal" w:pos="972"/>
              </w:tabs>
              <w:spacing w:line="380" w:lineRule="atLeast"/>
              <w:ind w:left="-108" w:right="-79"/>
              <w:rPr>
                <w:rFonts w:cs="Times New Roman"/>
                <w:lang w:val="en-US"/>
              </w:rPr>
            </w:pPr>
          </w:p>
        </w:tc>
        <w:tc>
          <w:tcPr>
            <w:tcW w:w="279" w:type="dxa"/>
            <w:vAlign w:val="bottom"/>
          </w:tcPr>
          <w:p w14:paraId="6FB57906" w14:textId="77777777" w:rsidR="003348AF" w:rsidRPr="003F4CEA" w:rsidRDefault="003348AF" w:rsidP="003348AF">
            <w:pPr>
              <w:tabs>
                <w:tab w:val="decimal" w:pos="882"/>
              </w:tabs>
              <w:spacing w:line="380" w:lineRule="atLeast"/>
              <w:ind w:left="-126" w:right="-81"/>
              <w:jc w:val="right"/>
              <w:rPr>
                <w:szCs w:val="22"/>
              </w:rPr>
            </w:pPr>
          </w:p>
        </w:tc>
        <w:tc>
          <w:tcPr>
            <w:tcW w:w="1958" w:type="dxa"/>
            <w:vAlign w:val="center"/>
          </w:tcPr>
          <w:p w14:paraId="1FF0C19C" w14:textId="77777777" w:rsidR="003348AF" w:rsidRPr="003F4CEA" w:rsidRDefault="003348AF" w:rsidP="003348AF">
            <w:pPr>
              <w:pStyle w:val="30"/>
              <w:tabs>
                <w:tab w:val="clear" w:pos="360"/>
                <w:tab w:val="clear" w:pos="720"/>
                <w:tab w:val="decimal" w:pos="954"/>
              </w:tabs>
              <w:spacing w:line="380" w:lineRule="atLeast"/>
              <w:ind w:left="-108" w:right="-79"/>
              <w:rPr>
                <w:rFonts w:cs="Times New Roman"/>
                <w:lang w:val="en-US"/>
              </w:rPr>
            </w:pPr>
          </w:p>
        </w:tc>
      </w:tr>
      <w:tr w:rsidR="000D2186" w:rsidRPr="00C84E5D" w14:paraId="4FDED2D4" w14:textId="77777777" w:rsidTr="00C918DC">
        <w:trPr>
          <w:cantSplit/>
          <w:trHeight w:val="398"/>
        </w:trPr>
        <w:tc>
          <w:tcPr>
            <w:tcW w:w="3780" w:type="dxa"/>
            <w:vAlign w:val="bottom"/>
          </w:tcPr>
          <w:p w14:paraId="4E9205F1" w14:textId="77777777" w:rsidR="000D2186" w:rsidRPr="008B6E1C" w:rsidRDefault="000D2186" w:rsidP="000D2186">
            <w:pPr>
              <w:spacing w:line="380" w:lineRule="atLeast"/>
              <w:rPr>
                <w:szCs w:val="22"/>
              </w:rPr>
            </w:pPr>
            <w:r w:rsidRPr="00F20D1E">
              <w:rPr>
                <w:szCs w:val="22"/>
              </w:rPr>
              <w:t>At 1 April</w:t>
            </w:r>
          </w:p>
        </w:tc>
        <w:tc>
          <w:tcPr>
            <w:tcW w:w="1533" w:type="dxa"/>
            <w:vAlign w:val="bottom"/>
          </w:tcPr>
          <w:p w14:paraId="52FAC3D1" w14:textId="77777777" w:rsidR="000D2186" w:rsidRPr="008B6E1C" w:rsidRDefault="000D2186" w:rsidP="000D2186">
            <w:pPr>
              <w:spacing w:line="380" w:lineRule="atLeast"/>
              <w:jc w:val="center"/>
              <w:rPr>
                <w:szCs w:val="22"/>
              </w:rPr>
            </w:pPr>
            <w:r>
              <w:rPr>
                <w:szCs w:val="22"/>
              </w:rPr>
              <w:t xml:space="preserve"> </w:t>
            </w:r>
          </w:p>
        </w:tc>
        <w:tc>
          <w:tcPr>
            <w:tcW w:w="1956" w:type="dxa"/>
            <w:shd w:val="clear" w:color="auto" w:fill="auto"/>
            <w:vAlign w:val="bottom"/>
          </w:tcPr>
          <w:p w14:paraId="79371DE3" w14:textId="77777777" w:rsidR="000D2186" w:rsidRPr="006D3547" w:rsidRDefault="000D2186" w:rsidP="000D2186">
            <w:pPr>
              <w:pStyle w:val="30"/>
              <w:tabs>
                <w:tab w:val="clear" w:pos="360"/>
                <w:tab w:val="clear" w:pos="720"/>
                <w:tab w:val="decimal" w:pos="1600"/>
              </w:tabs>
              <w:spacing w:line="380" w:lineRule="atLeast"/>
              <w:ind w:left="-108" w:right="-79"/>
              <w:rPr>
                <w:szCs w:val="28"/>
                <w:lang w:val="en-US"/>
              </w:rPr>
            </w:pPr>
            <w:r w:rsidRPr="006D3547">
              <w:rPr>
                <w:rFonts w:cstheme="minorBidi"/>
                <w:lang w:val="en-US"/>
              </w:rPr>
              <w:t>5,867,283</w:t>
            </w:r>
          </w:p>
        </w:tc>
        <w:tc>
          <w:tcPr>
            <w:tcW w:w="279" w:type="dxa"/>
            <w:vAlign w:val="bottom"/>
          </w:tcPr>
          <w:p w14:paraId="52827C0F" w14:textId="77777777" w:rsidR="000D2186" w:rsidRPr="00C84E5D" w:rsidRDefault="000D2186" w:rsidP="000D2186">
            <w:pPr>
              <w:tabs>
                <w:tab w:val="decimal" w:pos="882"/>
              </w:tabs>
              <w:spacing w:line="380" w:lineRule="atLeast"/>
              <w:ind w:left="-126" w:right="-81"/>
              <w:jc w:val="right"/>
              <w:rPr>
                <w:szCs w:val="22"/>
              </w:rPr>
            </w:pPr>
          </w:p>
        </w:tc>
        <w:tc>
          <w:tcPr>
            <w:tcW w:w="1958" w:type="dxa"/>
            <w:vAlign w:val="bottom"/>
          </w:tcPr>
          <w:p w14:paraId="72DE292F" w14:textId="5117424B" w:rsidR="000D2186" w:rsidRPr="000D2186" w:rsidRDefault="000D2186" w:rsidP="000D2186">
            <w:pPr>
              <w:pStyle w:val="30"/>
              <w:tabs>
                <w:tab w:val="clear" w:pos="360"/>
                <w:tab w:val="clear" w:pos="720"/>
                <w:tab w:val="decimal" w:pos="1600"/>
              </w:tabs>
              <w:spacing w:line="380" w:lineRule="atLeast"/>
              <w:ind w:left="-108" w:right="-79"/>
              <w:rPr>
                <w:rFonts w:cs="Times New Roman"/>
                <w:lang w:val="en-US"/>
              </w:rPr>
            </w:pPr>
            <w:r w:rsidRPr="00C84E5D">
              <w:rPr>
                <w:rFonts w:cs="Times New Roman"/>
                <w:lang w:val="en-US"/>
              </w:rPr>
              <w:t>6,306,311</w:t>
            </w:r>
          </w:p>
        </w:tc>
      </w:tr>
      <w:tr w:rsidR="000D2186" w:rsidRPr="002420E4" w14:paraId="245E8481" w14:textId="77777777" w:rsidTr="00C918DC">
        <w:trPr>
          <w:cantSplit/>
          <w:trHeight w:val="390"/>
        </w:trPr>
        <w:tc>
          <w:tcPr>
            <w:tcW w:w="3780" w:type="dxa"/>
            <w:vAlign w:val="bottom"/>
          </w:tcPr>
          <w:p w14:paraId="324AF871" w14:textId="70E2FAC1" w:rsidR="000D2186" w:rsidRPr="00B663E5" w:rsidRDefault="000D2186" w:rsidP="000D2186">
            <w:pPr>
              <w:spacing w:line="380" w:lineRule="atLeast"/>
              <w:rPr>
                <w:szCs w:val="22"/>
              </w:rPr>
            </w:pPr>
            <w:r>
              <w:rPr>
                <w:szCs w:val="22"/>
              </w:rPr>
              <w:t xml:space="preserve">Unrealised </w:t>
            </w:r>
            <w:r w:rsidR="002A1990">
              <w:rPr>
                <w:szCs w:val="22"/>
              </w:rPr>
              <w:t>gain (</w:t>
            </w:r>
            <w:r>
              <w:rPr>
                <w:szCs w:val="22"/>
              </w:rPr>
              <w:t>loss</w:t>
            </w:r>
            <w:r w:rsidR="002A1990">
              <w:rPr>
                <w:szCs w:val="22"/>
              </w:rPr>
              <w:t>)</w:t>
            </w:r>
            <w:r>
              <w:rPr>
                <w:szCs w:val="22"/>
              </w:rPr>
              <w:t xml:space="preserve"> </w:t>
            </w:r>
            <w:r w:rsidRPr="00B663E5">
              <w:rPr>
                <w:szCs w:val="22"/>
              </w:rPr>
              <w:t>on exchange</w:t>
            </w:r>
          </w:p>
        </w:tc>
        <w:tc>
          <w:tcPr>
            <w:tcW w:w="1533" w:type="dxa"/>
            <w:vAlign w:val="bottom"/>
          </w:tcPr>
          <w:p w14:paraId="0129D056" w14:textId="77777777" w:rsidR="000D2186" w:rsidRPr="00B663E5" w:rsidRDefault="000D2186" w:rsidP="000D2186">
            <w:pPr>
              <w:spacing w:line="380" w:lineRule="atLeast"/>
              <w:jc w:val="center"/>
              <w:rPr>
                <w:szCs w:val="22"/>
              </w:rPr>
            </w:pPr>
          </w:p>
        </w:tc>
        <w:tc>
          <w:tcPr>
            <w:tcW w:w="1956" w:type="dxa"/>
            <w:shd w:val="clear" w:color="auto" w:fill="auto"/>
            <w:vAlign w:val="center"/>
          </w:tcPr>
          <w:p w14:paraId="3C2A1915" w14:textId="4F3D9EF8" w:rsidR="000D2186" w:rsidRPr="002420E4" w:rsidRDefault="000D2186" w:rsidP="000D2186">
            <w:pPr>
              <w:pStyle w:val="30"/>
              <w:tabs>
                <w:tab w:val="clear" w:pos="360"/>
                <w:tab w:val="clear" w:pos="720"/>
                <w:tab w:val="decimal" w:pos="1600"/>
              </w:tabs>
              <w:spacing w:line="380" w:lineRule="atLeast"/>
              <w:ind w:left="-108" w:right="-79"/>
              <w:rPr>
                <w:rFonts w:cs="Times New Roman"/>
                <w:lang w:val="en-US"/>
              </w:rPr>
            </w:pPr>
            <w:r w:rsidRPr="003348AF">
              <w:rPr>
                <w:rFonts w:cs="Times New Roman"/>
                <w:lang w:val="en-US"/>
              </w:rPr>
              <w:t>(236,94</w:t>
            </w:r>
            <w:r>
              <w:rPr>
                <w:rFonts w:cs="Times New Roman"/>
                <w:lang w:val="en-US"/>
              </w:rPr>
              <w:t>7</w:t>
            </w:r>
            <w:r w:rsidRPr="003348AF">
              <w:rPr>
                <w:rFonts w:cs="Times New Roman"/>
                <w:lang w:val="en-US"/>
              </w:rPr>
              <w:t>)</w:t>
            </w:r>
          </w:p>
        </w:tc>
        <w:tc>
          <w:tcPr>
            <w:tcW w:w="279" w:type="dxa"/>
            <w:vAlign w:val="bottom"/>
          </w:tcPr>
          <w:p w14:paraId="36110A0E" w14:textId="77777777" w:rsidR="000D2186" w:rsidRPr="002420E4" w:rsidRDefault="000D2186" w:rsidP="000D2186">
            <w:pPr>
              <w:tabs>
                <w:tab w:val="decimal" w:pos="882"/>
              </w:tabs>
              <w:spacing w:line="380" w:lineRule="atLeast"/>
              <w:ind w:left="-126" w:right="-81"/>
              <w:jc w:val="right"/>
              <w:rPr>
                <w:szCs w:val="22"/>
              </w:rPr>
            </w:pPr>
          </w:p>
        </w:tc>
        <w:tc>
          <w:tcPr>
            <w:tcW w:w="1958" w:type="dxa"/>
            <w:vAlign w:val="center"/>
          </w:tcPr>
          <w:p w14:paraId="46BB8EB5" w14:textId="19DE5A30" w:rsidR="000D2186" w:rsidRPr="002420E4" w:rsidRDefault="000D2186" w:rsidP="000D2186">
            <w:pPr>
              <w:pStyle w:val="30"/>
              <w:tabs>
                <w:tab w:val="clear" w:pos="360"/>
                <w:tab w:val="clear" w:pos="720"/>
                <w:tab w:val="decimal" w:pos="1600"/>
              </w:tabs>
              <w:spacing w:line="380" w:lineRule="atLeast"/>
              <w:ind w:left="-108" w:right="-79"/>
              <w:rPr>
                <w:rFonts w:cs="Times New Roman"/>
                <w:lang w:val="en-US"/>
              </w:rPr>
            </w:pPr>
            <w:r w:rsidRPr="00F00584">
              <w:rPr>
                <w:rFonts w:cs="Times New Roman"/>
                <w:lang w:val="en-US"/>
              </w:rPr>
              <w:t>66,513</w:t>
            </w:r>
          </w:p>
        </w:tc>
      </w:tr>
      <w:tr w:rsidR="000D2186" w:rsidRPr="002420E4" w14:paraId="1FB6571A" w14:textId="77777777" w:rsidTr="00BE1181">
        <w:trPr>
          <w:cantSplit/>
          <w:trHeight w:val="398"/>
        </w:trPr>
        <w:tc>
          <w:tcPr>
            <w:tcW w:w="3780" w:type="dxa"/>
            <w:vAlign w:val="bottom"/>
          </w:tcPr>
          <w:p w14:paraId="590E1F08" w14:textId="77777777" w:rsidR="000D2186" w:rsidRPr="003F4CEA" w:rsidRDefault="000D2186" w:rsidP="000D2186">
            <w:pPr>
              <w:spacing w:line="380" w:lineRule="atLeast"/>
              <w:rPr>
                <w:b/>
                <w:bCs/>
                <w:szCs w:val="22"/>
              </w:rPr>
            </w:pPr>
            <w:r w:rsidRPr="003F4CEA">
              <w:rPr>
                <w:b/>
                <w:bCs/>
                <w:szCs w:val="22"/>
              </w:rPr>
              <w:t xml:space="preserve">At </w:t>
            </w:r>
            <w:r w:rsidRPr="00F40E36">
              <w:rPr>
                <w:b/>
                <w:bCs/>
                <w:szCs w:val="22"/>
              </w:rPr>
              <w:t>30 June</w:t>
            </w:r>
          </w:p>
        </w:tc>
        <w:tc>
          <w:tcPr>
            <w:tcW w:w="1533" w:type="dxa"/>
            <w:vAlign w:val="bottom"/>
          </w:tcPr>
          <w:p w14:paraId="0DC94B67" w14:textId="77777777" w:rsidR="000D2186" w:rsidRPr="003F4CEA" w:rsidRDefault="000D2186" w:rsidP="000D2186">
            <w:pPr>
              <w:spacing w:line="380" w:lineRule="atLeast"/>
              <w:jc w:val="center"/>
              <w:rPr>
                <w:b/>
                <w:bCs/>
                <w:szCs w:val="22"/>
              </w:rPr>
            </w:pPr>
          </w:p>
        </w:tc>
        <w:tc>
          <w:tcPr>
            <w:tcW w:w="1956" w:type="dxa"/>
            <w:tcBorders>
              <w:top w:val="single" w:sz="4" w:space="0" w:color="auto"/>
              <w:bottom w:val="double" w:sz="4" w:space="0" w:color="auto"/>
            </w:tcBorders>
            <w:shd w:val="clear" w:color="auto" w:fill="auto"/>
          </w:tcPr>
          <w:p w14:paraId="7E5E6B8E" w14:textId="00E8BB16" w:rsidR="000D2186" w:rsidRPr="001A0425" w:rsidRDefault="000D2186" w:rsidP="000D2186">
            <w:pPr>
              <w:pStyle w:val="30"/>
              <w:tabs>
                <w:tab w:val="clear" w:pos="360"/>
                <w:tab w:val="clear" w:pos="720"/>
                <w:tab w:val="decimal" w:pos="1600"/>
              </w:tabs>
              <w:spacing w:line="380" w:lineRule="atLeast"/>
              <w:ind w:left="-108" w:right="-79"/>
              <w:rPr>
                <w:b/>
                <w:bCs/>
                <w:szCs w:val="28"/>
                <w:lang w:val="en-US"/>
              </w:rPr>
            </w:pPr>
            <w:r w:rsidRPr="003348AF">
              <w:rPr>
                <w:b/>
                <w:bCs/>
                <w:szCs w:val="28"/>
                <w:lang w:val="en-US"/>
              </w:rPr>
              <w:t>5,630,33</w:t>
            </w:r>
            <w:r>
              <w:rPr>
                <w:b/>
                <w:bCs/>
                <w:szCs w:val="28"/>
                <w:lang w:val="en-US"/>
              </w:rPr>
              <w:t>6</w:t>
            </w:r>
          </w:p>
        </w:tc>
        <w:tc>
          <w:tcPr>
            <w:tcW w:w="279" w:type="dxa"/>
            <w:vAlign w:val="bottom"/>
          </w:tcPr>
          <w:p w14:paraId="07512F2F" w14:textId="77777777" w:rsidR="000D2186" w:rsidRPr="002420E4" w:rsidRDefault="000D2186" w:rsidP="000D2186">
            <w:pPr>
              <w:tabs>
                <w:tab w:val="decimal" w:pos="882"/>
              </w:tabs>
              <w:spacing w:line="380" w:lineRule="atLeast"/>
              <w:ind w:left="-126" w:right="-81"/>
              <w:jc w:val="right"/>
              <w:rPr>
                <w:b/>
                <w:bCs/>
                <w:szCs w:val="22"/>
              </w:rPr>
            </w:pPr>
          </w:p>
        </w:tc>
        <w:tc>
          <w:tcPr>
            <w:tcW w:w="1958" w:type="dxa"/>
            <w:tcBorders>
              <w:top w:val="single" w:sz="4" w:space="0" w:color="auto"/>
              <w:bottom w:val="double" w:sz="4" w:space="0" w:color="auto"/>
            </w:tcBorders>
            <w:shd w:val="clear" w:color="auto" w:fill="auto"/>
          </w:tcPr>
          <w:p w14:paraId="508BD6A5" w14:textId="029628B4" w:rsidR="000D2186" w:rsidRPr="000D2186" w:rsidRDefault="000D2186" w:rsidP="000D2186">
            <w:pPr>
              <w:pStyle w:val="30"/>
              <w:tabs>
                <w:tab w:val="clear" w:pos="360"/>
                <w:tab w:val="clear" w:pos="720"/>
                <w:tab w:val="decimal" w:pos="1600"/>
              </w:tabs>
              <w:spacing w:line="380" w:lineRule="atLeast"/>
              <w:ind w:left="-108" w:right="-79"/>
              <w:rPr>
                <w:rFonts w:cs="Times New Roman"/>
                <w:b/>
                <w:bCs/>
                <w:lang w:val="en-US"/>
              </w:rPr>
            </w:pPr>
            <w:r w:rsidRPr="000D2186">
              <w:rPr>
                <w:rFonts w:cs="Times New Roman"/>
                <w:b/>
                <w:bCs/>
                <w:lang w:val="en-US"/>
              </w:rPr>
              <w:fldChar w:fldCharType="begin"/>
            </w:r>
            <w:r w:rsidRPr="000D2186">
              <w:rPr>
                <w:rFonts w:cs="Times New Roman"/>
                <w:b/>
                <w:bCs/>
                <w:lang w:val="en-US"/>
              </w:rPr>
              <w:instrText xml:space="preserve"> =SUM(ABOVE) </w:instrText>
            </w:r>
            <w:r w:rsidRPr="000D2186">
              <w:rPr>
                <w:rFonts w:cs="Times New Roman"/>
                <w:b/>
                <w:bCs/>
                <w:lang w:val="en-US"/>
              </w:rPr>
              <w:fldChar w:fldCharType="separate"/>
            </w:r>
            <w:r w:rsidRPr="000D2186">
              <w:rPr>
                <w:rFonts w:cs="Times New Roman"/>
                <w:b/>
                <w:bCs/>
                <w:lang w:val="en-US"/>
              </w:rPr>
              <w:t>6,372,824</w:t>
            </w:r>
            <w:r w:rsidRPr="000D2186">
              <w:rPr>
                <w:rFonts w:cs="Times New Roman"/>
                <w:b/>
                <w:bCs/>
                <w:lang w:val="en-US"/>
              </w:rPr>
              <w:fldChar w:fldCharType="end"/>
            </w:r>
          </w:p>
        </w:tc>
      </w:tr>
    </w:tbl>
    <w:p w14:paraId="627B695E" w14:textId="0EBDDC83" w:rsidR="00C6467A" w:rsidRPr="007741C5" w:rsidRDefault="00C6467A" w:rsidP="0095217A">
      <w:pPr>
        <w:spacing w:line="360" w:lineRule="auto"/>
        <w:ind w:left="547" w:right="29"/>
        <w:jc w:val="both"/>
        <w:rPr>
          <w:szCs w:val="22"/>
        </w:rPr>
      </w:pPr>
    </w:p>
    <w:p w14:paraId="7E22619C" w14:textId="363B17CC" w:rsidR="00FB3954" w:rsidRPr="00FB3954" w:rsidRDefault="00FB3954" w:rsidP="005C766D">
      <w:pPr>
        <w:spacing w:line="360" w:lineRule="auto"/>
        <w:ind w:left="547" w:right="29"/>
        <w:jc w:val="both"/>
        <w:outlineLvl w:val="1"/>
        <w:rPr>
          <w:b/>
          <w:bCs/>
          <w:i/>
          <w:iCs/>
          <w:szCs w:val="22"/>
        </w:rPr>
      </w:pPr>
      <w:r w:rsidRPr="00FB3954">
        <w:rPr>
          <w:b/>
          <w:bCs/>
          <w:i/>
          <w:iCs/>
          <w:szCs w:val="22"/>
        </w:rPr>
        <w:t xml:space="preserve">Loan to associate </w:t>
      </w:r>
    </w:p>
    <w:p w14:paraId="08079470" w14:textId="77777777" w:rsidR="00FB3954" w:rsidRPr="007741C5" w:rsidRDefault="00FB3954" w:rsidP="0095217A">
      <w:pPr>
        <w:spacing w:line="360" w:lineRule="auto"/>
        <w:ind w:left="547" w:right="29"/>
        <w:jc w:val="both"/>
        <w:rPr>
          <w:szCs w:val="22"/>
        </w:rPr>
      </w:pPr>
    </w:p>
    <w:p w14:paraId="397BD0A4" w14:textId="29F9AFAD" w:rsidR="00AB4558" w:rsidRDefault="00C47DEA" w:rsidP="005C766D">
      <w:pPr>
        <w:spacing w:line="360" w:lineRule="auto"/>
        <w:ind w:left="547" w:right="29"/>
        <w:jc w:val="both"/>
        <w:rPr>
          <w:szCs w:val="22"/>
        </w:rPr>
      </w:pPr>
      <w:r w:rsidRPr="00096FAC">
        <w:rPr>
          <w:szCs w:val="22"/>
        </w:rPr>
        <w:t>In 201</w:t>
      </w:r>
      <w:r w:rsidRPr="00B63BD6">
        <w:rPr>
          <w:szCs w:val="22"/>
        </w:rPr>
        <w:t>1, the Company en</w:t>
      </w:r>
      <w:r w:rsidRPr="001C7262">
        <w:rPr>
          <w:szCs w:val="22"/>
        </w:rPr>
        <w:t>tered into a lo</w:t>
      </w:r>
      <w:r w:rsidRPr="00F40E36">
        <w:rPr>
          <w:szCs w:val="22"/>
        </w:rPr>
        <w:t>an agreement with an associate in which the Company has lent a loan for an amount of USD 173 million, with an interest rate at LIBOR+3.5% per annum. This loan was scheduled to be repaid in July 2016. On 5 July 2016, the Company entered into an amendment agreement to extend the repayment date to July 2021 without changing any other conditions.</w:t>
      </w:r>
      <w:r>
        <w:rPr>
          <w:szCs w:val="22"/>
        </w:rPr>
        <w:br/>
      </w:r>
      <w:r w:rsidRPr="00F40E36">
        <w:rPr>
          <w:szCs w:val="22"/>
        </w:rPr>
        <w:t xml:space="preserve">On 18 March 2021, the Company entered into an amendment agreement to extend the repayment date to June 2026, with an interest rate at SOFR+3.5% per annum. The interest shall be compounded at the end of the respective interest period on </w:t>
      </w:r>
      <w:r w:rsidRPr="002A32D5">
        <w:rPr>
          <w:szCs w:val="22"/>
        </w:rPr>
        <w:t>a</w:t>
      </w:r>
      <w:r>
        <w:rPr>
          <w:szCs w:val="22"/>
        </w:rPr>
        <w:t xml:space="preserve"> </w:t>
      </w:r>
      <w:r w:rsidRPr="001E647D">
        <w:rPr>
          <w:szCs w:val="22"/>
        </w:rPr>
        <w:t>month</w:t>
      </w:r>
      <w:r w:rsidRPr="002E40D2">
        <w:rPr>
          <w:szCs w:val="22"/>
        </w:rPr>
        <w:t>ly basis</w:t>
      </w:r>
      <w:r w:rsidRPr="00F40E36">
        <w:rPr>
          <w:szCs w:val="22"/>
        </w:rPr>
        <w:t xml:space="preserve"> and payable along with the final repayment of the loan. The amendment agreement was effective from 1 April 2021</w:t>
      </w:r>
      <w:r>
        <w:rPr>
          <w:szCs w:val="22"/>
        </w:rPr>
        <w:t>.</w:t>
      </w:r>
    </w:p>
    <w:p w14:paraId="14F2DDAE" w14:textId="77777777" w:rsidR="0023470D" w:rsidRPr="006C75DB" w:rsidRDefault="0023470D" w:rsidP="005C766D">
      <w:pPr>
        <w:spacing w:line="360" w:lineRule="auto"/>
        <w:ind w:left="547" w:right="29"/>
        <w:jc w:val="both"/>
        <w:rPr>
          <w:szCs w:val="22"/>
        </w:rPr>
      </w:pPr>
    </w:p>
    <w:tbl>
      <w:tblPr>
        <w:tblW w:w="9288" w:type="dxa"/>
        <w:tblInd w:w="450" w:type="dxa"/>
        <w:tblLayout w:type="fixed"/>
        <w:tblLook w:val="0000" w:firstRow="0" w:lastRow="0" w:firstColumn="0" w:lastColumn="0" w:noHBand="0" w:noVBand="0"/>
      </w:tblPr>
      <w:tblGrid>
        <w:gridCol w:w="3888"/>
        <w:gridCol w:w="1260"/>
        <w:gridCol w:w="236"/>
        <w:gridCol w:w="1024"/>
        <w:gridCol w:w="270"/>
        <w:gridCol w:w="1260"/>
        <w:gridCol w:w="270"/>
        <w:gridCol w:w="1080"/>
      </w:tblGrid>
      <w:tr w:rsidR="006C75DB" w:rsidRPr="003F4CEA" w14:paraId="5A55B62B" w14:textId="77777777" w:rsidTr="007C3856">
        <w:trPr>
          <w:cantSplit/>
        </w:trPr>
        <w:tc>
          <w:tcPr>
            <w:tcW w:w="3888" w:type="dxa"/>
          </w:tcPr>
          <w:p w14:paraId="1C122E61" w14:textId="77777777" w:rsidR="006C75DB" w:rsidRPr="00684B2B" w:rsidRDefault="006C75DB" w:rsidP="007C3856">
            <w:pPr>
              <w:pStyle w:val="Heading2"/>
              <w:numPr>
                <w:ilvl w:val="0"/>
                <w:numId w:val="0"/>
              </w:numPr>
              <w:spacing w:before="0" w:after="0" w:line="340" w:lineRule="atLeast"/>
              <w:ind w:right="-198"/>
              <w:rPr>
                <w:rFonts w:cs="Times New Roman"/>
                <w:sz w:val="22"/>
                <w:szCs w:val="22"/>
              </w:rPr>
            </w:pPr>
            <w:r w:rsidRPr="00684B2B">
              <w:rPr>
                <w:rFonts w:cs="Times New Roman"/>
                <w:sz w:val="22"/>
                <w:szCs w:val="22"/>
              </w:rPr>
              <w:br w:type="page"/>
            </w:r>
            <w:r w:rsidRPr="00684B2B">
              <w:rPr>
                <w:rFonts w:cs="Times New Roman"/>
                <w:sz w:val="22"/>
                <w:szCs w:val="22"/>
              </w:rPr>
              <w:br w:type="page"/>
              <w:t xml:space="preserve"> </w:t>
            </w:r>
          </w:p>
        </w:tc>
        <w:tc>
          <w:tcPr>
            <w:tcW w:w="2520" w:type="dxa"/>
            <w:gridSpan w:val="3"/>
          </w:tcPr>
          <w:p w14:paraId="0089F63D" w14:textId="77777777" w:rsidR="006C75DB" w:rsidRPr="00684B2B" w:rsidRDefault="006C75DB" w:rsidP="007C3856">
            <w:pPr>
              <w:pStyle w:val="3"/>
              <w:tabs>
                <w:tab w:val="clear" w:pos="360"/>
                <w:tab w:val="clear" w:pos="720"/>
              </w:tabs>
              <w:spacing w:line="340" w:lineRule="atLeast"/>
              <w:ind w:left="-108" w:right="-108"/>
              <w:jc w:val="center"/>
              <w:rPr>
                <w:rFonts w:ascii="Times New Roman" w:hAnsi="Times New Roman" w:cs="Times New Roman"/>
                <w:b/>
                <w:bCs/>
                <w:lang w:val="en-US"/>
              </w:rPr>
            </w:pPr>
            <w:r w:rsidRPr="00684B2B">
              <w:rPr>
                <w:rFonts w:ascii="Times New Roman" w:hAnsi="Times New Roman" w:cs="Times New Roman"/>
                <w:b/>
                <w:bCs/>
                <w:lang w:val="en-US"/>
              </w:rPr>
              <w:t>Consolidated</w:t>
            </w:r>
          </w:p>
        </w:tc>
        <w:tc>
          <w:tcPr>
            <w:tcW w:w="270" w:type="dxa"/>
          </w:tcPr>
          <w:p w14:paraId="47B84213" w14:textId="77777777" w:rsidR="006C75DB" w:rsidRPr="00684B2B" w:rsidRDefault="006C75DB" w:rsidP="007C3856">
            <w:pPr>
              <w:spacing w:line="340" w:lineRule="atLeast"/>
              <w:ind w:left="-108" w:right="-108"/>
              <w:jc w:val="right"/>
              <w:rPr>
                <w:rFonts w:cs="Times New Roman"/>
                <w:i/>
                <w:iCs/>
                <w:szCs w:val="22"/>
              </w:rPr>
            </w:pPr>
          </w:p>
        </w:tc>
        <w:tc>
          <w:tcPr>
            <w:tcW w:w="2610" w:type="dxa"/>
            <w:gridSpan w:val="3"/>
          </w:tcPr>
          <w:p w14:paraId="02CBAA6C" w14:textId="77777777" w:rsidR="006C75DB" w:rsidRPr="00684B2B" w:rsidRDefault="006C75DB" w:rsidP="007C3856">
            <w:pPr>
              <w:pStyle w:val="3"/>
              <w:tabs>
                <w:tab w:val="clear" w:pos="360"/>
                <w:tab w:val="clear" w:pos="720"/>
              </w:tabs>
              <w:spacing w:line="340" w:lineRule="atLeast"/>
              <w:ind w:left="-108" w:right="-108"/>
              <w:jc w:val="center"/>
              <w:rPr>
                <w:rFonts w:ascii="Times New Roman" w:hAnsi="Times New Roman" w:cs="Times New Roman"/>
                <w:b/>
                <w:bCs/>
                <w:lang w:val="en-US"/>
              </w:rPr>
            </w:pPr>
            <w:r w:rsidRPr="00684B2B">
              <w:rPr>
                <w:rFonts w:ascii="Times New Roman" w:hAnsi="Times New Roman" w:cs="Times New Roman"/>
                <w:b/>
                <w:bCs/>
                <w:lang w:val="en-US"/>
              </w:rPr>
              <w:t>Separate</w:t>
            </w:r>
          </w:p>
        </w:tc>
      </w:tr>
      <w:tr w:rsidR="006C75DB" w:rsidRPr="003F4CEA" w14:paraId="66E62CF2" w14:textId="77777777" w:rsidTr="007C3856">
        <w:trPr>
          <w:cantSplit/>
        </w:trPr>
        <w:tc>
          <w:tcPr>
            <w:tcW w:w="3888" w:type="dxa"/>
          </w:tcPr>
          <w:p w14:paraId="253A6DA9" w14:textId="77777777" w:rsidR="006C75DB" w:rsidRPr="00684B2B" w:rsidRDefault="006C75DB" w:rsidP="007C3856">
            <w:pPr>
              <w:pStyle w:val="Heading2"/>
              <w:numPr>
                <w:ilvl w:val="0"/>
                <w:numId w:val="0"/>
              </w:numPr>
              <w:spacing w:before="0" w:after="0" w:line="340" w:lineRule="atLeast"/>
              <w:ind w:left="1116" w:right="-198"/>
              <w:rPr>
                <w:rFonts w:cs="Times New Roman"/>
                <w:i w:val="0"/>
                <w:iCs/>
                <w:sz w:val="22"/>
                <w:szCs w:val="22"/>
              </w:rPr>
            </w:pPr>
          </w:p>
        </w:tc>
        <w:tc>
          <w:tcPr>
            <w:tcW w:w="2520" w:type="dxa"/>
            <w:gridSpan w:val="3"/>
          </w:tcPr>
          <w:p w14:paraId="4D8DB54D" w14:textId="77777777" w:rsidR="006C75DB" w:rsidRPr="00684B2B" w:rsidRDefault="006C75DB" w:rsidP="007C3856">
            <w:pPr>
              <w:pStyle w:val="3"/>
              <w:tabs>
                <w:tab w:val="clear" w:pos="360"/>
                <w:tab w:val="clear" w:pos="720"/>
              </w:tabs>
              <w:spacing w:line="340" w:lineRule="atLeast"/>
              <w:ind w:left="-108" w:right="-108"/>
              <w:jc w:val="center"/>
              <w:rPr>
                <w:rFonts w:ascii="Times New Roman" w:hAnsi="Times New Roman" w:cs="Times New Roman"/>
                <w:b/>
                <w:bCs/>
                <w:lang w:val="en-US"/>
              </w:rPr>
            </w:pPr>
            <w:r w:rsidRPr="00684B2B">
              <w:rPr>
                <w:rFonts w:ascii="Times New Roman" w:hAnsi="Times New Roman" w:cs="Times New Roman"/>
                <w:b/>
                <w:bCs/>
                <w:lang w:val="en-US"/>
              </w:rPr>
              <w:t>financial statements</w:t>
            </w:r>
          </w:p>
        </w:tc>
        <w:tc>
          <w:tcPr>
            <w:tcW w:w="270" w:type="dxa"/>
          </w:tcPr>
          <w:p w14:paraId="50711AB2" w14:textId="77777777" w:rsidR="006C75DB" w:rsidRPr="00684B2B" w:rsidRDefault="006C75DB" w:rsidP="007C3856">
            <w:pPr>
              <w:spacing w:line="340" w:lineRule="atLeast"/>
              <w:ind w:left="-108" w:right="-108"/>
              <w:jc w:val="right"/>
              <w:rPr>
                <w:rFonts w:cs="Times New Roman"/>
                <w:i/>
                <w:iCs/>
                <w:szCs w:val="22"/>
              </w:rPr>
            </w:pPr>
          </w:p>
        </w:tc>
        <w:tc>
          <w:tcPr>
            <w:tcW w:w="2610" w:type="dxa"/>
            <w:gridSpan w:val="3"/>
          </w:tcPr>
          <w:p w14:paraId="1E1A02B2" w14:textId="77777777" w:rsidR="006C75DB" w:rsidRPr="00684B2B" w:rsidRDefault="006C75DB" w:rsidP="007C3856">
            <w:pPr>
              <w:pStyle w:val="3"/>
              <w:tabs>
                <w:tab w:val="clear" w:pos="360"/>
                <w:tab w:val="clear" w:pos="720"/>
              </w:tabs>
              <w:spacing w:line="340" w:lineRule="atLeast"/>
              <w:ind w:left="-108" w:right="-108"/>
              <w:jc w:val="center"/>
              <w:rPr>
                <w:rFonts w:ascii="Times New Roman" w:hAnsi="Times New Roman" w:cs="Times New Roman"/>
                <w:b/>
                <w:bCs/>
                <w:lang w:val="en-US"/>
              </w:rPr>
            </w:pPr>
            <w:r w:rsidRPr="00684B2B">
              <w:rPr>
                <w:rFonts w:ascii="Times New Roman" w:hAnsi="Times New Roman" w:cs="Times New Roman"/>
                <w:b/>
                <w:bCs/>
                <w:lang w:val="en-US"/>
              </w:rPr>
              <w:t>financial statements</w:t>
            </w:r>
          </w:p>
        </w:tc>
      </w:tr>
      <w:tr w:rsidR="006C75DB" w:rsidRPr="003F4CEA" w14:paraId="78802AF3" w14:textId="77777777" w:rsidTr="007C3856">
        <w:trPr>
          <w:cantSplit/>
          <w:trHeight w:hRule="exact" w:val="360"/>
        </w:trPr>
        <w:tc>
          <w:tcPr>
            <w:tcW w:w="3888" w:type="dxa"/>
          </w:tcPr>
          <w:p w14:paraId="2757284A" w14:textId="77777777" w:rsidR="006C75DB" w:rsidRPr="00684B2B" w:rsidRDefault="006C75DB" w:rsidP="007C3856">
            <w:pPr>
              <w:pStyle w:val="Heading2"/>
              <w:numPr>
                <w:ilvl w:val="0"/>
                <w:numId w:val="0"/>
              </w:numPr>
              <w:spacing w:before="0" w:after="0" w:line="340" w:lineRule="atLeast"/>
              <w:ind w:left="1116" w:right="-198"/>
              <w:rPr>
                <w:rFonts w:cs="Times New Roman"/>
                <w:b w:val="0"/>
                <w:bCs/>
                <w:sz w:val="22"/>
                <w:szCs w:val="22"/>
              </w:rPr>
            </w:pPr>
          </w:p>
        </w:tc>
        <w:tc>
          <w:tcPr>
            <w:tcW w:w="1260" w:type="dxa"/>
            <w:vAlign w:val="center"/>
          </w:tcPr>
          <w:p w14:paraId="55B179B2" w14:textId="77777777" w:rsidR="006C75DB" w:rsidRPr="00684B2B" w:rsidRDefault="006C75DB" w:rsidP="007C3856">
            <w:pPr>
              <w:spacing w:line="340" w:lineRule="atLeast"/>
              <w:ind w:left="-108" w:right="-108"/>
              <w:jc w:val="center"/>
              <w:rPr>
                <w:rFonts w:cs="Times New Roman"/>
                <w:szCs w:val="22"/>
              </w:rPr>
            </w:pPr>
            <w:r w:rsidRPr="004A7E01">
              <w:rPr>
                <w:szCs w:val="22"/>
              </w:rPr>
              <w:t>30 June</w:t>
            </w:r>
          </w:p>
        </w:tc>
        <w:tc>
          <w:tcPr>
            <w:tcW w:w="236" w:type="dxa"/>
          </w:tcPr>
          <w:p w14:paraId="14968133" w14:textId="77777777" w:rsidR="006C75DB" w:rsidRPr="00684B2B" w:rsidRDefault="006C75DB" w:rsidP="007C3856">
            <w:pPr>
              <w:spacing w:line="340" w:lineRule="atLeast"/>
              <w:ind w:left="-108" w:right="-108"/>
              <w:jc w:val="center"/>
              <w:rPr>
                <w:rFonts w:cs="Times New Roman"/>
                <w:szCs w:val="22"/>
                <w:u w:val="single"/>
              </w:rPr>
            </w:pPr>
          </w:p>
        </w:tc>
        <w:tc>
          <w:tcPr>
            <w:tcW w:w="1024" w:type="dxa"/>
          </w:tcPr>
          <w:p w14:paraId="6CE74BB4" w14:textId="77777777" w:rsidR="006C75DB" w:rsidRPr="00684B2B" w:rsidRDefault="006C75DB" w:rsidP="007C3856">
            <w:pPr>
              <w:spacing w:line="340" w:lineRule="atLeast"/>
              <w:ind w:left="-108" w:right="-108"/>
              <w:jc w:val="center"/>
              <w:rPr>
                <w:rFonts w:cs="Times New Roman"/>
                <w:szCs w:val="22"/>
              </w:rPr>
            </w:pPr>
            <w:r w:rsidRPr="00684B2B">
              <w:rPr>
                <w:rFonts w:cs="Times New Roman"/>
                <w:szCs w:val="22"/>
              </w:rPr>
              <w:t>31 March</w:t>
            </w:r>
          </w:p>
        </w:tc>
        <w:tc>
          <w:tcPr>
            <w:tcW w:w="270" w:type="dxa"/>
          </w:tcPr>
          <w:p w14:paraId="005031DB" w14:textId="77777777" w:rsidR="006C75DB" w:rsidRPr="00684B2B" w:rsidRDefault="006C75DB" w:rsidP="007C3856">
            <w:pPr>
              <w:spacing w:line="340" w:lineRule="atLeast"/>
              <w:ind w:left="-108" w:right="-108"/>
              <w:jc w:val="right"/>
              <w:rPr>
                <w:rFonts w:cs="Times New Roman"/>
                <w:i/>
                <w:iCs/>
                <w:szCs w:val="22"/>
              </w:rPr>
            </w:pPr>
          </w:p>
        </w:tc>
        <w:tc>
          <w:tcPr>
            <w:tcW w:w="1260" w:type="dxa"/>
            <w:vAlign w:val="center"/>
          </w:tcPr>
          <w:p w14:paraId="1F953C9B" w14:textId="77777777" w:rsidR="006C75DB" w:rsidRPr="00684B2B" w:rsidRDefault="006C75DB" w:rsidP="007C3856">
            <w:pPr>
              <w:spacing w:line="340" w:lineRule="atLeast"/>
              <w:ind w:left="-108" w:right="-108"/>
              <w:jc w:val="center"/>
              <w:rPr>
                <w:rFonts w:cs="Times New Roman"/>
                <w:szCs w:val="22"/>
              </w:rPr>
            </w:pPr>
            <w:r w:rsidRPr="004A7E01">
              <w:rPr>
                <w:szCs w:val="22"/>
              </w:rPr>
              <w:t>30 June</w:t>
            </w:r>
          </w:p>
        </w:tc>
        <w:tc>
          <w:tcPr>
            <w:tcW w:w="270" w:type="dxa"/>
          </w:tcPr>
          <w:p w14:paraId="3B42D9EE" w14:textId="77777777" w:rsidR="006C75DB" w:rsidRPr="00684B2B" w:rsidRDefault="006C75DB" w:rsidP="007C3856">
            <w:pPr>
              <w:spacing w:line="340" w:lineRule="atLeast"/>
              <w:ind w:left="-108" w:right="-108"/>
              <w:jc w:val="center"/>
              <w:rPr>
                <w:rFonts w:cs="Times New Roman"/>
                <w:szCs w:val="22"/>
                <w:u w:val="single"/>
              </w:rPr>
            </w:pPr>
          </w:p>
        </w:tc>
        <w:tc>
          <w:tcPr>
            <w:tcW w:w="1080" w:type="dxa"/>
          </w:tcPr>
          <w:p w14:paraId="0EAF5C9A" w14:textId="77777777" w:rsidR="006C75DB" w:rsidRPr="00684B2B" w:rsidRDefault="006C75DB" w:rsidP="007C3856">
            <w:pPr>
              <w:spacing w:line="340" w:lineRule="atLeast"/>
              <w:ind w:left="-108" w:right="-108"/>
              <w:jc w:val="center"/>
              <w:rPr>
                <w:rFonts w:cs="Times New Roman"/>
                <w:szCs w:val="22"/>
              </w:rPr>
            </w:pPr>
            <w:r w:rsidRPr="00684B2B">
              <w:rPr>
                <w:rFonts w:cs="Times New Roman"/>
                <w:szCs w:val="22"/>
              </w:rPr>
              <w:t>31 March</w:t>
            </w:r>
          </w:p>
        </w:tc>
      </w:tr>
      <w:tr w:rsidR="006C75DB" w:rsidRPr="003F4CEA" w14:paraId="5B346580" w14:textId="77777777" w:rsidTr="007C3856">
        <w:trPr>
          <w:cantSplit/>
          <w:trHeight w:hRule="exact" w:val="360"/>
        </w:trPr>
        <w:tc>
          <w:tcPr>
            <w:tcW w:w="3888" w:type="dxa"/>
          </w:tcPr>
          <w:p w14:paraId="67FCB685" w14:textId="77777777" w:rsidR="006C75DB" w:rsidRPr="00684B2B" w:rsidRDefault="006C75DB" w:rsidP="007C3856">
            <w:pPr>
              <w:pStyle w:val="Heading2"/>
              <w:numPr>
                <w:ilvl w:val="0"/>
                <w:numId w:val="0"/>
              </w:numPr>
              <w:spacing w:before="0" w:after="0" w:line="340" w:lineRule="atLeast"/>
              <w:ind w:left="1116" w:right="-198"/>
              <w:rPr>
                <w:rFonts w:cs="Times New Roman"/>
                <w:b w:val="0"/>
                <w:bCs/>
                <w:sz w:val="22"/>
                <w:szCs w:val="22"/>
              </w:rPr>
            </w:pPr>
          </w:p>
        </w:tc>
        <w:tc>
          <w:tcPr>
            <w:tcW w:w="1260" w:type="dxa"/>
            <w:vAlign w:val="center"/>
          </w:tcPr>
          <w:p w14:paraId="64F2EB19" w14:textId="77777777" w:rsidR="006C75DB" w:rsidRPr="00684B2B" w:rsidRDefault="006C75DB" w:rsidP="007C3856">
            <w:pPr>
              <w:spacing w:line="340" w:lineRule="atLeast"/>
              <w:ind w:left="-108" w:right="-108"/>
              <w:jc w:val="center"/>
              <w:rPr>
                <w:rFonts w:cs="Times New Roman"/>
                <w:szCs w:val="22"/>
              </w:rPr>
            </w:pPr>
            <w:r w:rsidRPr="00684B2B">
              <w:rPr>
                <w:rFonts w:cs="Times New Roman"/>
                <w:szCs w:val="22"/>
              </w:rPr>
              <w:t>202</w:t>
            </w:r>
            <w:r>
              <w:rPr>
                <w:rFonts w:cs="Times New Roman"/>
                <w:szCs w:val="22"/>
              </w:rPr>
              <w:t>5</w:t>
            </w:r>
          </w:p>
        </w:tc>
        <w:tc>
          <w:tcPr>
            <w:tcW w:w="236" w:type="dxa"/>
          </w:tcPr>
          <w:p w14:paraId="563215AB" w14:textId="77777777" w:rsidR="006C75DB" w:rsidRPr="00684B2B" w:rsidRDefault="006C75DB" w:rsidP="007C3856">
            <w:pPr>
              <w:spacing w:line="340" w:lineRule="atLeast"/>
              <w:ind w:left="-108" w:right="-108"/>
              <w:jc w:val="center"/>
              <w:rPr>
                <w:rFonts w:cs="Times New Roman"/>
                <w:szCs w:val="22"/>
                <w:u w:val="single"/>
              </w:rPr>
            </w:pPr>
          </w:p>
        </w:tc>
        <w:tc>
          <w:tcPr>
            <w:tcW w:w="1024" w:type="dxa"/>
          </w:tcPr>
          <w:p w14:paraId="5A761710" w14:textId="77777777" w:rsidR="006C75DB" w:rsidRPr="00684B2B" w:rsidRDefault="006C75DB" w:rsidP="007C3856">
            <w:pPr>
              <w:spacing w:line="340" w:lineRule="atLeast"/>
              <w:ind w:left="-108" w:right="-108"/>
              <w:jc w:val="center"/>
              <w:rPr>
                <w:rFonts w:cs="Times New Roman"/>
                <w:szCs w:val="22"/>
              </w:rPr>
            </w:pPr>
            <w:r w:rsidRPr="00684B2B">
              <w:rPr>
                <w:rFonts w:cs="Times New Roman"/>
                <w:szCs w:val="22"/>
              </w:rPr>
              <w:t>202</w:t>
            </w:r>
            <w:r>
              <w:rPr>
                <w:rFonts w:cs="Times New Roman"/>
                <w:szCs w:val="22"/>
              </w:rPr>
              <w:t>5</w:t>
            </w:r>
          </w:p>
        </w:tc>
        <w:tc>
          <w:tcPr>
            <w:tcW w:w="270" w:type="dxa"/>
          </w:tcPr>
          <w:p w14:paraId="7F5FA7C3" w14:textId="77777777" w:rsidR="006C75DB" w:rsidRPr="00684B2B" w:rsidRDefault="006C75DB" w:rsidP="007C3856">
            <w:pPr>
              <w:spacing w:line="340" w:lineRule="atLeast"/>
              <w:ind w:left="-108" w:right="-108"/>
              <w:jc w:val="right"/>
              <w:rPr>
                <w:rFonts w:cs="Times New Roman"/>
                <w:i/>
                <w:iCs/>
                <w:szCs w:val="22"/>
              </w:rPr>
            </w:pPr>
          </w:p>
        </w:tc>
        <w:tc>
          <w:tcPr>
            <w:tcW w:w="1260" w:type="dxa"/>
            <w:vAlign w:val="center"/>
          </w:tcPr>
          <w:p w14:paraId="13B3D3B6" w14:textId="77777777" w:rsidR="006C75DB" w:rsidRPr="00684B2B" w:rsidRDefault="006C75DB" w:rsidP="007C3856">
            <w:pPr>
              <w:spacing w:line="340" w:lineRule="atLeast"/>
              <w:ind w:left="-108" w:right="-108"/>
              <w:jc w:val="center"/>
              <w:rPr>
                <w:rFonts w:cs="Times New Roman"/>
                <w:szCs w:val="22"/>
              </w:rPr>
            </w:pPr>
            <w:r w:rsidRPr="00684B2B">
              <w:rPr>
                <w:rFonts w:cs="Times New Roman"/>
                <w:szCs w:val="22"/>
              </w:rPr>
              <w:t>202</w:t>
            </w:r>
            <w:r>
              <w:rPr>
                <w:rFonts w:cs="Times New Roman"/>
                <w:szCs w:val="22"/>
              </w:rPr>
              <w:t>5</w:t>
            </w:r>
          </w:p>
        </w:tc>
        <w:tc>
          <w:tcPr>
            <w:tcW w:w="270" w:type="dxa"/>
          </w:tcPr>
          <w:p w14:paraId="74CDA7EF" w14:textId="77777777" w:rsidR="006C75DB" w:rsidRPr="00684B2B" w:rsidRDefault="006C75DB" w:rsidP="007C3856">
            <w:pPr>
              <w:spacing w:line="340" w:lineRule="atLeast"/>
              <w:ind w:left="-108" w:right="-108"/>
              <w:jc w:val="center"/>
              <w:rPr>
                <w:rFonts w:cs="Times New Roman"/>
                <w:szCs w:val="22"/>
                <w:u w:val="single"/>
              </w:rPr>
            </w:pPr>
          </w:p>
        </w:tc>
        <w:tc>
          <w:tcPr>
            <w:tcW w:w="1080" w:type="dxa"/>
          </w:tcPr>
          <w:p w14:paraId="10B06C38" w14:textId="77777777" w:rsidR="006C75DB" w:rsidRPr="00684B2B" w:rsidRDefault="006C75DB" w:rsidP="007C3856">
            <w:pPr>
              <w:spacing w:line="340" w:lineRule="atLeast"/>
              <w:ind w:left="-108" w:right="-108"/>
              <w:jc w:val="center"/>
              <w:rPr>
                <w:rFonts w:cs="Times New Roman"/>
                <w:szCs w:val="22"/>
              </w:rPr>
            </w:pPr>
            <w:r w:rsidRPr="00684B2B">
              <w:rPr>
                <w:rFonts w:cs="Times New Roman"/>
                <w:szCs w:val="22"/>
              </w:rPr>
              <w:t>202</w:t>
            </w:r>
            <w:r>
              <w:rPr>
                <w:rFonts w:cs="Times New Roman"/>
                <w:szCs w:val="22"/>
              </w:rPr>
              <w:t>5</w:t>
            </w:r>
          </w:p>
        </w:tc>
      </w:tr>
      <w:tr w:rsidR="006C75DB" w:rsidRPr="003F4CEA" w14:paraId="781EDE8D" w14:textId="77777777" w:rsidTr="007C3856">
        <w:trPr>
          <w:cantSplit/>
          <w:trHeight w:hRule="exact" w:val="360"/>
        </w:trPr>
        <w:tc>
          <w:tcPr>
            <w:tcW w:w="3888" w:type="dxa"/>
          </w:tcPr>
          <w:p w14:paraId="0426D272" w14:textId="77777777" w:rsidR="006C75DB" w:rsidRPr="00684B2B" w:rsidRDefault="006C75DB" w:rsidP="007C3856">
            <w:pPr>
              <w:pStyle w:val="Heading2"/>
              <w:numPr>
                <w:ilvl w:val="0"/>
                <w:numId w:val="0"/>
              </w:numPr>
              <w:spacing w:before="0" w:after="0" w:line="340" w:lineRule="atLeast"/>
              <w:ind w:left="1116" w:right="-198"/>
              <w:rPr>
                <w:rFonts w:cs="Times New Roman"/>
                <w:b w:val="0"/>
                <w:bCs/>
                <w:sz w:val="22"/>
                <w:szCs w:val="22"/>
              </w:rPr>
            </w:pPr>
          </w:p>
        </w:tc>
        <w:tc>
          <w:tcPr>
            <w:tcW w:w="5400" w:type="dxa"/>
            <w:gridSpan w:val="7"/>
          </w:tcPr>
          <w:p w14:paraId="606404F4" w14:textId="77777777" w:rsidR="006C75DB" w:rsidRPr="00684B2B" w:rsidRDefault="006C75DB" w:rsidP="007C3856">
            <w:pPr>
              <w:spacing w:line="340" w:lineRule="atLeast"/>
              <w:ind w:left="-108" w:right="-108"/>
              <w:jc w:val="center"/>
              <w:rPr>
                <w:rFonts w:cs="Times New Roman"/>
                <w:i/>
                <w:iCs/>
                <w:szCs w:val="22"/>
              </w:rPr>
            </w:pPr>
            <w:r w:rsidRPr="00684B2B">
              <w:rPr>
                <w:rFonts w:cs="Times New Roman"/>
                <w:i/>
                <w:iCs/>
                <w:szCs w:val="22"/>
              </w:rPr>
              <w:t>(in thousand Baht)</w:t>
            </w:r>
          </w:p>
        </w:tc>
      </w:tr>
      <w:tr w:rsidR="006C75DB" w:rsidRPr="003F4CEA" w14:paraId="6D5F4F80" w14:textId="77777777" w:rsidTr="007C3856">
        <w:trPr>
          <w:cantSplit/>
          <w:trHeight w:val="60"/>
        </w:trPr>
        <w:tc>
          <w:tcPr>
            <w:tcW w:w="3888" w:type="dxa"/>
          </w:tcPr>
          <w:p w14:paraId="534CC63A" w14:textId="77777777" w:rsidR="006C75DB" w:rsidRPr="00684B2B" w:rsidRDefault="006C75DB" w:rsidP="007C3856">
            <w:pPr>
              <w:spacing w:line="340" w:lineRule="atLeast"/>
              <w:ind w:left="-14" w:right="-202"/>
              <w:rPr>
                <w:rFonts w:cs="Times New Roman"/>
                <w:b/>
                <w:bCs/>
                <w:i/>
                <w:iCs/>
                <w:szCs w:val="22"/>
              </w:rPr>
            </w:pPr>
            <w:r w:rsidRPr="0076584F">
              <w:rPr>
                <w:rFonts w:cs="Times New Roman"/>
                <w:b/>
                <w:bCs/>
                <w:i/>
                <w:iCs/>
                <w:szCs w:val="22"/>
              </w:rPr>
              <w:t>Trade a</w:t>
            </w:r>
            <w:r>
              <w:rPr>
                <w:rFonts w:cs="Times New Roman"/>
                <w:b/>
                <w:bCs/>
                <w:i/>
                <w:iCs/>
                <w:szCs w:val="22"/>
              </w:rPr>
              <w:t>ccounts</w:t>
            </w:r>
            <w:r w:rsidRPr="0076584F">
              <w:rPr>
                <w:rFonts w:cs="Times New Roman"/>
                <w:b/>
                <w:bCs/>
                <w:i/>
                <w:iCs/>
                <w:szCs w:val="22"/>
              </w:rPr>
              <w:t xml:space="preserve"> payable</w:t>
            </w:r>
          </w:p>
        </w:tc>
        <w:tc>
          <w:tcPr>
            <w:tcW w:w="1260" w:type="dxa"/>
          </w:tcPr>
          <w:p w14:paraId="435D746A" w14:textId="77777777" w:rsidR="006C75DB" w:rsidRPr="00684B2B" w:rsidRDefault="006C75DB" w:rsidP="007C3856">
            <w:pPr>
              <w:pStyle w:val="30"/>
              <w:tabs>
                <w:tab w:val="clear" w:pos="360"/>
                <w:tab w:val="clear" w:pos="720"/>
                <w:tab w:val="decimal" w:pos="970"/>
              </w:tabs>
              <w:spacing w:line="340" w:lineRule="atLeast"/>
              <w:ind w:left="-108" w:right="-79"/>
              <w:rPr>
                <w:rFonts w:cs="Times New Roman"/>
                <w:lang w:val="en-US"/>
              </w:rPr>
            </w:pPr>
          </w:p>
        </w:tc>
        <w:tc>
          <w:tcPr>
            <w:tcW w:w="236" w:type="dxa"/>
            <w:vAlign w:val="bottom"/>
          </w:tcPr>
          <w:p w14:paraId="7347DC13" w14:textId="77777777" w:rsidR="006C75DB" w:rsidRPr="00684B2B" w:rsidRDefault="006C75DB" w:rsidP="007C3856">
            <w:pPr>
              <w:tabs>
                <w:tab w:val="decimal" w:pos="758"/>
              </w:tabs>
              <w:spacing w:line="340" w:lineRule="atLeast"/>
              <w:ind w:left="-144" w:right="-81"/>
              <w:rPr>
                <w:rFonts w:cs="Times New Roman"/>
                <w:szCs w:val="22"/>
              </w:rPr>
            </w:pPr>
          </w:p>
        </w:tc>
        <w:tc>
          <w:tcPr>
            <w:tcW w:w="1024" w:type="dxa"/>
          </w:tcPr>
          <w:p w14:paraId="26D2AF61" w14:textId="77777777" w:rsidR="006C75DB" w:rsidRPr="00684B2B" w:rsidRDefault="006C75DB" w:rsidP="007C3856">
            <w:pPr>
              <w:pStyle w:val="30"/>
              <w:tabs>
                <w:tab w:val="clear" w:pos="360"/>
                <w:tab w:val="clear" w:pos="720"/>
                <w:tab w:val="decimal" w:pos="826"/>
              </w:tabs>
              <w:spacing w:line="340" w:lineRule="atLeast"/>
              <w:ind w:left="-108" w:right="-79"/>
              <w:rPr>
                <w:rFonts w:cs="Times New Roman"/>
                <w:lang w:val="en-US"/>
              </w:rPr>
            </w:pPr>
          </w:p>
        </w:tc>
        <w:tc>
          <w:tcPr>
            <w:tcW w:w="270" w:type="dxa"/>
            <w:vAlign w:val="bottom"/>
          </w:tcPr>
          <w:p w14:paraId="7B9ED40E" w14:textId="77777777" w:rsidR="006C75DB" w:rsidRPr="00684B2B" w:rsidRDefault="006C75DB" w:rsidP="007C3856">
            <w:pPr>
              <w:tabs>
                <w:tab w:val="decimal" w:pos="758"/>
              </w:tabs>
              <w:spacing w:line="340" w:lineRule="atLeast"/>
              <w:ind w:left="-144" w:right="-81"/>
              <w:rPr>
                <w:rFonts w:cs="Times New Roman"/>
                <w:szCs w:val="22"/>
              </w:rPr>
            </w:pPr>
          </w:p>
        </w:tc>
        <w:tc>
          <w:tcPr>
            <w:tcW w:w="1260" w:type="dxa"/>
          </w:tcPr>
          <w:p w14:paraId="173A29A7" w14:textId="77777777" w:rsidR="006C75DB" w:rsidRPr="00684B2B" w:rsidRDefault="006C75DB" w:rsidP="007C3856">
            <w:pPr>
              <w:pStyle w:val="30"/>
              <w:tabs>
                <w:tab w:val="clear" w:pos="360"/>
                <w:tab w:val="clear" w:pos="720"/>
                <w:tab w:val="decimal" w:pos="970"/>
              </w:tabs>
              <w:spacing w:line="340" w:lineRule="atLeast"/>
              <w:ind w:left="-108" w:right="-79"/>
              <w:rPr>
                <w:rFonts w:cs="Times New Roman"/>
                <w:lang w:val="en-US"/>
              </w:rPr>
            </w:pPr>
          </w:p>
        </w:tc>
        <w:tc>
          <w:tcPr>
            <w:tcW w:w="270" w:type="dxa"/>
            <w:vAlign w:val="bottom"/>
          </w:tcPr>
          <w:p w14:paraId="2D5CBC38" w14:textId="77777777" w:rsidR="006C75DB" w:rsidRPr="00684B2B" w:rsidRDefault="006C75DB" w:rsidP="007C3856">
            <w:pPr>
              <w:tabs>
                <w:tab w:val="decimal" w:pos="758"/>
              </w:tabs>
              <w:spacing w:line="340" w:lineRule="atLeast"/>
              <w:ind w:left="-144" w:right="-81"/>
              <w:rPr>
                <w:rFonts w:cs="Times New Roman"/>
                <w:szCs w:val="22"/>
              </w:rPr>
            </w:pPr>
          </w:p>
        </w:tc>
        <w:tc>
          <w:tcPr>
            <w:tcW w:w="1080" w:type="dxa"/>
          </w:tcPr>
          <w:p w14:paraId="59AD6DEF" w14:textId="77777777" w:rsidR="006C75DB" w:rsidRPr="00684B2B" w:rsidRDefault="006C75DB" w:rsidP="007C3856">
            <w:pPr>
              <w:pStyle w:val="30"/>
              <w:tabs>
                <w:tab w:val="clear" w:pos="360"/>
                <w:tab w:val="clear" w:pos="720"/>
                <w:tab w:val="decimal" w:pos="826"/>
              </w:tabs>
              <w:spacing w:line="340" w:lineRule="atLeast"/>
              <w:ind w:left="-108" w:right="-79"/>
              <w:rPr>
                <w:rFonts w:cs="Times New Roman"/>
                <w:lang w:val="en-US"/>
              </w:rPr>
            </w:pPr>
          </w:p>
        </w:tc>
      </w:tr>
      <w:tr w:rsidR="006C75DB" w:rsidRPr="003F4CEA" w14:paraId="445A41F4" w14:textId="77777777" w:rsidTr="007C3856">
        <w:trPr>
          <w:cantSplit/>
        </w:trPr>
        <w:tc>
          <w:tcPr>
            <w:tcW w:w="3888" w:type="dxa"/>
          </w:tcPr>
          <w:p w14:paraId="7C79CDFE" w14:textId="77777777" w:rsidR="006C75DB" w:rsidRPr="00684B2B" w:rsidRDefault="006C75DB" w:rsidP="007C3856">
            <w:pPr>
              <w:spacing w:line="340" w:lineRule="atLeast"/>
              <w:ind w:left="-14" w:right="-202"/>
              <w:rPr>
                <w:rFonts w:cs="Times New Roman"/>
                <w:szCs w:val="22"/>
              </w:rPr>
            </w:pPr>
            <w:r w:rsidRPr="00684B2B">
              <w:rPr>
                <w:rFonts w:cs="Times New Roman"/>
                <w:szCs w:val="22"/>
              </w:rPr>
              <w:t>Other related parties</w:t>
            </w:r>
          </w:p>
        </w:tc>
        <w:tc>
          <w:tcPr>
            <w:tcW w:w="1260" w:type="dxa"/>
            <w:tcBorders>
              <w:bottom w:val="single" w:sz="4" w:space="0" w:color="auto"/>
            </w:tcBorders>
          </w:tcPr>
          <w:p w14:paraId="67E08A13" w14:textId="77777777" w:rsidR="006C75DB" w:rsidRPr="00684B2B" w:rsidRDefault="006C75DB" w:rsidP="007C3856">
            <w:pPr>
              <w:pStyle w:val="30"/>
              <w:tabs>
                <w:tab w:val="clear" w:pos="360"/>
                <w:tab w:val="clear" w:pos="720"/>
                <w:tab w:val="decimal" w:pos="1043"/>
              </w:tabs>
              <w:spacing w:line="340" w:lineRule="atLeast"/>
              <w:ind w:left="-108" w:right="-79"/>
              <w:rPr>
                <w:rFonts w:cs="Times New Roman"/>
                <w:lang w:val="en-US"/>
              </w:rPr>
            </w:pPr>
            <w:r w:rsidRPr="0023470D">
              <w:rPr>
                <w:rFonts w:cs="Times New Roman"/>
                <w:lang w:val="en-US"/>
              </w:rPr>
              <w:t>9,048</w:t>
            </w:r>
          </w:p>
        </w:tc>
        <w:tc>
          <w:tcPr>
            <w:tcW w:w="236" w:type="dxa"/>
            <w:vAlign w:val="bottom"/>
          </w:tcPr>
          <w:p w14:paraId="2C1DDE09" w14:textId="77777777" w:rsidR="006C75DB" w:rsidRPr="00684B2B" w:rsidRDefault="006C75DB" w:rsidP="007C3856">
            <w:pPr>
              <w:tabs>
                <w:tab w:val="decimal" w:pos="758"/>
              </w:tabs>
              <w:spacing w:line="340" w:lineRule="atLeast"/>
              <w:ind w:left="-144" w:right="-81"/>
              <w:rPr>
                <w:rFonts w:cs="Times New Roman"/>
                <w:szCs w:val="22"/>
              </w:rPr>
            </w:pPr>
          </w:p>
        </w:tc>
        <w:tc>
          <w:tcPr>
            <w:tcW w:w="1024" w:type="dxa"/>
            <w:tcBorders>
              <w:bottom w:val="single" w:sz="4" w:space="0" w:color="auto"/>
            </w:tcBorders>
            <w:vAlign w:val="bottom"/>
          </w:tcPr>
          <w:p w14:paraId="10DBBEA9" w14:textId="77777777" w:rsidR="006C75DB" w:rsidRPr="00684B2B" w:rsidRDefault="006C75DB" w:rsidP="007C3856">
            <w:pPr>
              <w:pStyle w:val="30"/>
              <w:tabs>
                <w:tab w:val="clear" w:pos="360"/>
                <w:tab w:val="clear" w:pos="720"/>
                <w:tab w:val="decimal" w:pos="826"/>
              </w:tabs>
              <w:spacing w:line="340" w:lineRule="atLeast"/>
              <w:ind w:left="-108" w:right="-79"/>
              <w:rPr>
                <w:rFonts w:cs="Times New Roman"/>
                <w:lang w:val="en-US"/>
              </w:rPr>
            </w:pPr>
            <w:r>
              <w:rPr>
                <w:rFonts w:cs="Times New Roman"/>
                <w:lang w:val="en-US"/>
              </w:rPr>
              <w:t>1,939,791</w:t>
            </w:r>
          </w:p>
        </w:tc>
        <w:tc>
          <w:tcPr>
            <w:tcW w:w="270" w:type="dxa"/>
            <w:vAlign w:val="bottom"/>
          </w:tcPr>
          <w:p w14:paraId="592E267F" w14:textId="77777777" w:rsidR="006C75DB" w:rsidRPr="00684B2B" w:rsidRDefault="006C75DB" w:rsidP="007C3856">
            <w:pPr>
              <w:tabs>
                <w:tab w:val="decimal" w:pos="758"/>
              </w:tabs>
              <w:spacing w:line="340" w:lineRule="atLeast"/>
              <w:ind w:left="-144" w:right="-81"/>
              <w:rPr>
                <w:rFonts w:cs="Times New Roman"/>
                <w:szCs w:val="22"/>
              </w:rPr>
            </w:pPr>
          </w:p>
        </w:tc>
        <w:tc>
          <w:tcPr>
            <w:tcW w:w="1260" w:type="dxa"/>
            <w:tcBorders>
              <w:bottom w:val="single" w:sz="4" w:space="0" w:color="auto"/>
            </w:tcBorders>
          </w:tcPr>
          <w:p w14:paraId="5A87AC74" w14:textId="77777777" w:rsidR="006C75DB" w:rsidRPr="00684B2B" w:rsidRDefault="006C75DB" w:rsidP="007C3856">
            <w:pPr>
              <w:pStyle w:val="30"/>
              <w:tabs>
                <w:tab w:val="clear" w:pos="360"/>
                <w:tab w:val="clear" w:pos="720"/>
                <w:tab w:val="decimal" w:pos="1043"/>
              </w:tabs>
              <w:spacing w:line="340" w:lineRule="atLeast"/>
              <w:ind w:left="-108" w:right="-79"/>
              <w:rPr>
                <w:rFonts w:cs="Times New Roman"/>
                <w:lang w:val="en-US"/>
              </w:rPr>
            </w:pPr>
            <w:r w:rsidRPr="0023470D">
              <w:rPr>
                <w:rFonts w:cs="Times New Roman"/>
                <w:lang w:val="en-US"/>
              </w:rPr>
              <w:t>9,048</w:t>
            </w:r>
          </w:p>
        </w:tc>
        <w:tc>
          <w:tcPr>
            <w:tcW w:w="270" w:type="dxa"/>
            <w:vAlign w:val="bottom"/>
          </w:tcPr>
          <w:p w14:paraId="21EFC193" w14:textId="77777777" w:rsidR="006C75DB" w:rsidRPr="00684B2B" w:rsidRDefault="006C75DB" w:rsidP="007C3856">
            <w:pPr>
              <w:tabs>
                <w:tab w:val="decimal" w:pos="758"/>
              </w:tabs>
              <w:spacing w:line="340" w:lineRule="atLeast"/>
              <w:ind w:left="-144" w:right="-81"/>
              <w:rPr>
                <w:rFonts w:cs="Times New Roman"/>
                <w:szCs w:val="22"/>
              </w:rPr>
            </w:pPr>
          </w:p>
        </w:tc>
        <w:tc>
          <w:tcPr>
            <w:tcW w:w="1080" w:type="dxa"/>
            <w:tcBorders>
              <w:bottom w:val="single" w:sz="4" w:space="0" w:color="auto"/>
            </w:tcBorders>
            <w:vAlign w:val="bottom"/>
          </w:tcPr>
          <w:p w14:paraId="05E1D94E" w14:textId="77777777" w:rsidR="006C75DB" w:rsidRPr="00684B2B" w:rsidRDefault="006C75DB" w:rsidP="007C3856">
            <w:pPr>
              <w:pStyle w:val="30"/>
              <w:tabs>
                <w:tab w:val="clear" w:pos="360"/>
                <w:tab w:val="clear" w:pos="720"/>
                <w:tab w:val="decimal" w:pos="858"/>
              </w:tabs>
              <w:spacing w:line="340" w:lineRule="atLeast"/>
              <w:ind w:left="-108" w:right="-79"/>
              <w:rPr>
                <w:rFonts w:cs="Times New Roman"/>
                <w:lang w:val="en-US"/>
              </w:rPr>
            </w:pPr>
            <w:r>
              <w:rPr>
                <w:rFonts w:cs="Times New Roman"/>
                <w:lang w:val="en-US"/>
              </w:rPr>
              <w:t>1,939,791</w:t>
            </w:r>
          </w:p>
        </w:tc>
      </w:tr>
      <w:tr w:rsidR="006C75DB" w:rsidRPr="003F4CEA" w14:paraId="1397043E" w14:textId="77777777" w:rsidTr="007C3856">
        <w:trPr>
          <w:cantSplit/>
        </w:trPr>
        <w:tc>
          <w:tcPr>
            <w:tcW w:w="3888" w:type="dxa"/>
          </w:tcPr>
          <w:p w14:paraId="55A10575" w14:textId="77777777" w:rsidR="006C75DB" w:rsidRPr="00684B2B" w:rsidRDefault="006C75DB" w:rsidP="007C3856">
            <w:pPr>
              <w:spacing w:line="340" w:lineRule="atLeast"/>
              <w:ind w:left="-14" w:right="-202"/>
              <w:rPr>
                <w:rFonts w:cs="Times New Roman"/>
                <w:b/>
                <w:bCs/>
                <w:szCs w:val="22"/>
              </w:rPr>
            </w:pPr>
            <w:r w:rsidRPr="00684B2B">
              <w:rPr>
                <w:rFonts w:cs="Times New Roman"/>
                <w:b/>
                <w:bCs/>
                <w:szCs w:val="22"/>
              </w:rPr>
              <w:t>Total</w:t>
            </w:r>
          </w:p>
        </w:tc>
        <w:tc>
          <w:tcPr>
            <w:tcW w:w="1260" w:type="dxa"/>
            <w:tcBorders>
              <w:top w:val="single" w:sz="4" w:space="0" w:color="auto"/>
              <w:bottom w:val="double" w:sz="4" w:space="0" w:color="auto"/>
            </w:tcBorders>
          </w:tcPr>
          <w:p w14:paraId="1D5B2EDA" w14:textId="77777777" w:rsidR="006C75DB" w:rsidRPr="00421D61" w:rsidRDefault="006C75DB" w:rsidP="007C3856">
            <w:pPr>
              <w:pStyle w:val="30"/>
              <w:tabs>
                <w:tab w:val="clear" w:pos="360"/>
                <w:tab w:val="clear" w:pos="720"/>
                <w:tab w:val="decimal" w:pos="1043"/>
              </w:tabs>
              <w:spacing w:line="340" w:lineRule="atLeast"/>
              <w:ind w:left="-108" w:right="-79"/>
              <w:rPr>
                <w:rFonts w:cs="Times New Roman"/>
                <w:b/>
                <w:bCs/>
                <w:lang w:val="en-US"/>
              </w:rPr>
            </w:pPr>
            <w:r w:rsidRPr="0023470D">
              <w:rPr>
                <w:rFonts w:cs="Times New Roman"/>
                <w:b/>
                <w:bCs/>
                <w:lang w:val="en-US"/>
              </w:rPr>
              <w:t>9,048</w:t>
            </w:r>
          </w:p>
        </w:tc>
        <w:tc>
          <w:tcPr>
            <w:tcW w:w="236" w:type="dxa"/>
            <w:vAlign w:val="bottom"/>
          </w:tcPr>
          <w:p w14:paraId="4E211066" w14:textId="77777777" w:rsidR="006C75DB" w:rsidRPr="00421D61" w:rsidRDefault="006C75DB" w:rsidP="007C3856">
            <w:pPr>
              <w:tabs>
                <w:tab w:val="decimal" w:pos="758"/>
              </w:tabs>
              <w:spacing w:line="340" w:lineRule="atLeast"/>
              <w:ind w:left="-144" w:right="-81"/>
              <w:rPr>
                <w:rFonts w:cs="Times New Roman"/>
                <w:b/>
                <w:bCs/>
                <w:szCs w:val="22"/>
              </w:rPr>
            </w:pPr>
          </w:p>
        </w:tc>
        <w:tc>
          <w:tcPr>
            <w:tcW w:w="1024" w:type="dxa"/>
            <w:tcBorders>
              <w:top w:val="single" w:sz="4" w:space="0" w:color="auto"/>
              <w:bottom w:val="double" w:sz="4" w:space="0" w:color="auto"/>
            </w:tcBorders>
            <w:vAlign w:val="bottom"/>
          </w:tcPr>
          <w:p w14:paraId="657F0387" w14:textId="77777777" w:rsidR="006C75DB" w:rsidRPr="00684B2B" w:rsidRDefault="006C75DB" w:rsidP="007C3856">
            <w:pPr>
              <w:pStyle w:val="30"/>
              <w:tabs>
                <w:tab w:val="clear" w:pos="360"/>
                <w:tab w:val="clear" w:pos="720"/>
                <w:tab w:val="decimal" w:pos="826"/>
              </w:tabs>
              <w:spacing w:line="340" w:lineRule="atLeast"/>
              <w:ind w:left="-108" w:right="-79"/>
              <w:rPr>
                <w:rFonts w:cs="Times New Roman"/>
                <w:b/>
                <w:bCs/>
                <w:lang w:val="en-US"/>
              </w:rPr>
            </w:pPr>
            <w:r>
              <w:rPr>
                <w:rFonts w:cs="Times New Roman"/>
                <w:b/>
                <w:bCs/>
                <w:lang w:val="en-US"/>
              </w:rPr>
              <w:t>1,939,791</w:t>
            </w:r>
          </w:p>
        </w:tc>
        <w:tc>
          <w:tcPr>
            <w:tcW w:w="270" w:type="dxa"/>
            <w:vAlign w:val="bottom"/>
          </w:tcPr>
          <w:p w14:paraId="54B73027" w14:textId="77777777" w:rsidR="006C75DB" w:rsidRPr="00684B2B" w:rsidRDefault="006C75DB" w:rsidP="007C3856">
            <w:pPr>
              <w:tabs>
                <w:tab w:val="decimal" w:pos="758"/>
              </w:tabs>
              <w:spacing w:line="340" w:lineRule="atLeast"/>
              <w:ind w:left="-144" w:right="-81"/>
              <w:rPr>
                <w:rFonts w:cs="Times New Roman"/>
                <w:b/>
                <w:bCs/>
                <w:szCs w:val="22"/>
              </w:rPr>
            </w:pPr>
          </w:p>
        </w:tc>
        <w:tc>
          <w:tcPr>
            <w:tcW w:w="1260" w:type="dxa"/>
            <w:tcBorders>
              <w:top w:val="single" w:sz="4" w:space="0" w:color="auto"/>
              <w:bottom w:val="double" w:sz="4" w:space="0" w:color="auto"/>
            </w:tcBorders>
          </w:tcPr>
          <w:p w14:paraId="12BF2768" w14:textId="77777777" w:rsidR="006C75DB" w:rsidRPr="0023470D" w:rsidRDefault="006C75DB" w:rsidP="007C3856">
            <w:pPr>
              <w:pStyle w:val="30"/>
              <w:tabs>
                <w:tab w:val="clear" w:pos="360"/>
                <w:tab w:val="clear" w:pos="720"/>
                <w:tab w:val="decimal" w:pos="1043"/>
              </w:tabs>
              <w:spacing w:line="340" w:lineRule="atLeast"/>
              <w:ind w:left="-108" w:right="-79"/>
              <w:rPr>
                <w:rFonts w:cs="Times New Roman"/>
                <w:b/>
                <w:bCs/>
                <w:lang w:val="en-US"/>
              </w:rPr>
            </w:pPr>
            <w:r w:rsidRPr="0023470D">
              <w:rPr>
                <w:rFonts w:cs="Times New Roman"/>
                <w:b/>
                <w:bCs/>
                <w:lang w:val="en-US"/>
              </w:rPr>
              <w:t>9,048</w:t>
            </w:r>
          </w:p>
        </w:tc>
        <w:tc>
          <w:tcPr>
            <w:tcW w:w="270" w:type="dxa"/>
            <w:vAlign w:val="bottom"/>
          </w:tcPr>
          <w:p w14:paraId="4A576F16" w14:textId="77777777" w:rsidR="006C75DB" w:rsidRPr="00684B2B" w:rsidRDefault="006C75DB" w:rsidP="007C3856">
            <w:pPr>
              <w:tabs>
                <w:tab w:val="decimal" w:pos="758"/>
              </w:tabs>
              <w:spacing w:line="340" w:lineRule="atLeast"/>
              <w:ind w:left="-144" w:right="-81"/>
              <w:rPr>
                <w:rFonts w:cs="Times New Roman"/>
                <w:b/>
                <w:bCs/>
                <w:szCs w:val="22"/>
              </w:rPr>
            </w:pPr>
          </w:p>
        </w:tc>
        <w:tc>
          <w:tcPr>
            <w:tcW w:w="1080" w:type="dxa"/>
            <w:tcBorders>
              <w:top w:val="single" w:sz="4" w:space="0" w:color="auto"/>
              <w:bottom w:val="double" w:sz="4" w:space="0" w:color="auto"/>
            </w:tcBorders>
            <w:vAlign w:val="bottom"/>
          </w:tcPr>
          <w:p w14:paraId="174D8293" w14:textId="77777777" w:rsidR="006C75DB" w:rsidRPr="00684B2B" w:rsidRDefault="006C75DB" w:rsidP="007C3856">
            <w:pPr>
              <w:pStyle w:val="30"/>
              <w:tabs>
                <w:tab w:val="clear" w:pos="360"/>
                <w:tab w:val="clear" w:pos="720"/>
                <w:tab w:val="decimal" w:pos="858"/>
              </w:tabs>
              <w:spacing w:line="340" w:lineRule="atLeast"/>
              <w:ind w:left="-108" w:right="-79"/>
              <w:rPr>
                <w:rFonts w:cs="Times New Roman"/>
                <w:b/>
                <w:bCs/>
                <w:lang w:val="en-US"/>
              </w:rPr>
            </w:pPr>
            <w:r>
              <w:rPr>
                <w:rFonts w:cs="Times New Roman"/>
                <w:b/>
                <w:bCs/>
                <w:lang w:val="en-US"/>
              </w:rPr>
              <w:t>1,939,791</w:t>
            </w:r>
          </w:p>
        </w:tc>
      </w:tr>
      <w:tr w:rsidR="006C75DB" w:rsidRPr="003F4CEA" w14:paraId="5EA73BFF" w14:textId="77777777" w:rsidTr="007C3856">
        <w:trPr>
          <w:cantSplit/>
        </w:trPr>
        <w:tc>
          <w:tcPr>
            <w:tcW w:w="3888" w:type="dxa"/>
          </w:tcPr>
          <w:p w14:paraId="238A72E6" w14:textId="77777777" w:rsidR="006C75DB" w:rsidRPr="00684B2B" w:rsidRDefault="006C75DB" w:rsidP="007C3856">
            <w:pPr>
              <w:spacing w:line="340" w:lineRule="atLeast"/>
              <w:ind w:left="-14" w:right="-202"/>
              <w:rPr>
                <w:rFonts w:cs="Times New Roman"/>
                <w:b/>
                <w:bCs/>
                <w:i/>
                <w:iCs/>
                <w:szCs w:val="22"/>
              </w:rPr>
            </w:pPr>
          </w:p>
        </w:tc>
        <w:tc>
          <w:tcPr>
            <w:tcW w:w="1260" w:type="dxa"/>
            <w:tcBorders>
              <w:top w:val="double" w:sz="4" w:space="0" w:color="auto"/>
            </w:tcBorders>
          </w:tcPr>
          <w:p w14:paraId="1166BA20" w14:textId="77777777" w:rsidR="006C75DB" w:rsidRPr="00684B2B" w:rsidRDefault="006C75DB" w:rsidP="007C3856">
            <w:pPr>
              <w:pStyle w:val="30"/>
              <w:tabs>
                <w:tab w:val="clear" w:pos="360"/>
                <w:tab w:val="clear" w:pos="720"/>
                <w:tab w:val="decimal" w:pos="1043"/>
              </w:tabs>
              <w:spacing w:line="340" w:lineRule="atLeast"/>
              <w:ind w:left="-108" w:right="-79"/>
              <w:rPr>
                <w:rFonts w:cs="Times New Roman"/>
                <w:lang w:val="en-US"/>
              </w:rPr>
            </w:pPr>
          </w:p>
        </w:tc>
        <w:tc>
          <w:tcPr>
            <w:tcW w:w="236" w:type="dxa"/>
            <w:vAlign w:val="bottom"/>
          </w:tcPr>
          <w:p w14:paraId="2CFF0590" w14:textId="77777777" w:rsidR="006C75DB" w:rsidRPr="00684B2B" w:rsidRDefault="006C75DB" w:rsidP="007C3856">
            <w:pPr>
              <w:tabs>
                <w:tab w:val="decimal" w:pos="758"/>
              </w:tabs>
              <w:spacing w:line="340" w:lineRule="atLeast"/>
              <w:ind w:left="-144" w:right="-81"/>
              <w:rPr>
                <w:rFonts w:cs="Times New Roman"/>
                <w:szCs w:val="22"/>
              </w:rPr>
            </w:pPr>
          </w:p>
        </w:tc>
        <w:tc>
          <w:tcPr>
            <w:tcW w:w="1024" w:type="dxa"/>
            <w:tcBorders>
              <w:top w:val="double" w:sz="4" w:space="0" w:color="auto"/>
            </w:tcBorders>
            <w:vAlign w:val="bottom"/>
          </w:tcPr>
          <w:p w14:paraId="4E853808" w14:textId="77777777" w:rsidR="006C75DB" w:rsidRPr="00684B2B" w:rsidRDefault="006C75DB" w:rsidP="007C3856">
            <w:pPr>
              <w:pStyle w:val="30"/>
              <w:tabs>
                <w:tab w:val="clear" w:pos="360"/>
                <w:tab w:val="clear" w:pos="720"/>
                <w:tab w:val="decimal" w:pos="826"/>
              </w:tabs>
              <w:spacing w:line="340" w:lineRule="atLeast"/>
              <w:ind w:left="-108" w:right="-79"/>
              <w:rPr>
                <w:rFonts w:cs="Times New Roman"/>
                <w:lang w:val="en-US"/>
              </w:rPr>
            </w:pPr>
          </w:p>
        </w:tc>
        <w:tc>
          <w:tcPr>
            <w:tcW w:w="270" w:type="dxa"/>
            <w:vAlign w:val="bottom"/>
          </w:tcPr>
          <w:p w14:paraId="67C37920" w14:textId="77777777" w:rsidR="006C75DB" w:rsidRPr="00684B2B" w:rsidRDefault="006C75DB" w:rsidP="007C3856">
            <w:pPr>
              <w:tabs>
                <w:tab w:val="decimal" w:pos="758"/>
              </w:tabs>
              <w:spacing w:line="340" w:lineRule="atLeast"/>
              <w:ind w:left="-144" w:right="-81"/>
              <w:rPr>
                <w:rFonts w:cs="Times New Roman"/>
                <w:szCs w:val="22"/>
              </w:rPr>
            </w:pPr>
          </w:p>
        </w:tc>
        <w:tc>
          <w:tcPr>
            <w:tcW w:w="1260" w:type="dxa"/>
            <w:tcBorders>
              <w:top w:val="double" w:sz="4" w:space="0" w:color="auto"/>
            </w:tcBorders>
          </w:tcPr>
          <w:p w14:paraId="510AA1E2" w14:textId="77777777" w:rsidR="006C75DB" w:rsidRPr="00684B2B" w:rsidRDefault="006C75DB" w:rsidP="007C3856">
            <w:pPr>
              <w:pStyle w:val="30"/>
              <w:tabs>
                <w:tab w:val="clear" w:pos="360"/>
                <w:tab w:val="clear" w:pos="720"/>
                <w:tab w:val="decimal" w:pos="1043"/>
              </w:tabs>
              <w:spacing w:line="340" w:lineRule="atLeast"/>
              <w:ind w:left="-108" w:right="-79"/>
              <w:rPr>
                <w:rFonts w:cs="Times New Roman"/>
                <w:b/>
                <w:bCs/>
                <w:lang w:val="en-US"/>
              </w:rPr>
            </w:pPr>
          </w:p>
        </w:tc>
        <w:tc>
          <w:tcPr>
            <w:tcW w:w="270" w:type="dxa"/>
            <w:vAlign w:val="bottom"/>
          </w:tcPr>
          <w:p w14:paraId="1FF12C1A" w14:textId="77777777" w:rsidR="006C75DB" w:rsidRPr="00684B2B" w:rsidRDefault="006C75DB" w:rsidP="007C3856">
            <w:pPr>
              <w:tabs>
                <w:tab w:val="decimal" w:pos="758"/>
              </w:tabs>
              <w:spacing w:line="340" w:lineRule="atLeast"/>
              <w:ind w:left="-144" w:right="-81"/>
              <w:rPr>
                <w:rFonts w:cs="Times New Roman"/>
                <w:szCs w:val="22"/>
              </w:rPr>
            </w:pPr>
          </w:p>
        </w:tc>
        <w:tc>
          <w:tcPr>
            <w:tcW w:w="1080" w:type="dxa"/>
            <w:tcBorders>
              <w:top w:val="double" w:sz="4" w:space="0" w:color="auto"/>
            </w:tcBorders>
            <w:vAlign w:val="bottom"/>
          </w:tcPr>
          <w:p w14:paraId="0235A27D" w14:textId="77777777" w:rsidR="006C75DB" w:rsidRPr="00684B2B" w:rsidRDefault="006C75DB" w:rsidP="007C3856">
            <w:pPr>
              <w:pStyle w:val="30"/>
              <w:tabs>
                <w:tab w:val="clear" w:pos="360"/>
                <w:tab w:val="clear" w:pos="720"/>
                <w:tab w:val="decimal" w:pos="858"/>
              </w:tabs>
              <w:spacing w:line="340" w:lineRule="atLeast"/>
              <w:ind w:left="-108" w:right="-79"/>
              <w:rPr>
                <w:rFonts w:cs="Times New Roman"/>
                <w:lang w:val="en-US"/>
              </w:rPr>
            </w:pPr>
          </w:p>
        </w:tc>
      </w:tr>
      <w:tr w:rsidR="006C75DB" w:rsidRPr="003F4CEA" w14:paraId="7C33B149" w14:textId="77777777" w:rsidTr="007C3856">
        <w:trPr>
          <w:cantSplit/>
          <w:trHeight w:val="60"/>
        </w:trPr>
        <w:tc>
          <w:tcPr>
            <w:tcW w:w="3888" w:type="dxa"/>
          </w:tcPr>
          <w:p w14:paraId="50B59462" w14:textId="77777777" w:rsidR="006C75DB" w:rsidRPr="00684B2B" w:rsidRDefault="006C75DB" w:rsidP="007C3856">
            <w:pPr>
              <w:spacing w:line="340" w:lineRule="atLeast"/>
              <w:ind w:left="-14" w:right="-202"/>
              <w:rPr>
                <w:rFonts w:cs="Times New Roman"/>
                <w:b/>
                <w:bCs/>
                <w:i/>
                <w:iCs/>
                <w:szCs w:val="22"/>
              </w:rPr>
            </w:pPr>
            <w:r w:rsidRPr="00684B2B">
              <w:rPr>
                <w:rFonts w:cs="Times New Roman"/>
                <w:b/>
                <w:bCs/>
                <w:i/>
                <w:iCs/>
                <w:szCs w:val="22"/>
              </w:rPr>
              <w:t xml:space="preserve">Other </w:t>
            </w:r>
            <w:r w:rsidRPr="00112A39">
              <w:rPr>
                <w:rFonts w:cs="Times New Roman"/>
                <w:b/>
                <w:bCs/>
                <w:i/>
                <w:iCs/>
                <w:szCs w:val="22"/>
              </w:rPr>
              <w:t>current</w:t>
            </w:r>
            <w:r>
              <w:rPr>
                <w:rFonts w:cs="Times New Roman"/>
                <w:b/>
                <w:bCs/>
                <w:i/>
                <w:iCs/>
                <w:szCs w:val="22"/>
              </w:rPr>
              <w:t xml:space="preserve"> </w:t>
            </w:r>
            <w:r w:rsidRPr="00684B2B">
              <w:rPr>
                <w:rFonts w:cs="Times New Roman"/>
                <w:b/>
                <w:bCs/>
                <w:i/>
                <w:iCs/>
                <w:szCs w:val="22"/>
              </w:rPr>
              <w:t>payables</w:t>
            </w:r>
          </w:p>
        </w:tc>
        <w:tc>
          <w:tcPr>
            <w:tcW w:w="1260" w:type="dxa"/>
          </w:tcPr>
          <w:p w14:paraId="610A4FE9" w14:textId="77777777" w:rsidR="006C75DB" w:rsidRPr="00684B2B" w:rsidRDefault="006C75DB" w:rsidP="007C3856">
            <w:pPr>
              <w:pStyle w:val="30"/>
              <w:tabs>
                <w:tab w:val="clear" w:pos="360"/>
                <w:tab w:val="clear" w:pos="720"/>
                <w:tab w:val="decimal" w:pos="1043"/>
              </w:tabs>
              <w:spacing w:line="340" w:lineRule="atLeast"/>
              <w:ind w:left="-108" w:right="-79"/>
              <w:rPr>
                <w:rFonts w:cs="Times New Roman"/>
                <w:lang w:val="en-US"/>
              </w:rPr>
            </w:pPr>
          </w:p>
        </w:tc>
        <w:tc>
          <w:tcPr>
            <w:tcW w:w="236" w:type="dxa"/>
            <w:vAlign w:val="bottom"/>
          </w:tcPr>
          <w:p w14:paraId="63A89574" w14:textId="77777777" w:rsidR="006C75DB" w:rsidRPr="00684B2B" w:rsidRDefault="006C75DB" w:rsidP="007C3856">
            <w:pPr>
              <w:tabs>
                <w:tab w:val="decimal" w:pos="758"/>
              </w:tabs>
              <w:spacing w:line="340" w:lineRule="atLeast"/>
              <w:ind w:left="-144" w:right="-81"/>
              <w:rPr>
                <w:rFonts w:cs="Times New Roman"/>
                <w:szCs w:val="22"/>
              </w:rPr>
            </w:pPr>
          </w:p>
        </w:tc>
        <w:tc>
          <w:tcPr>
            <w:tcW w:w="1024" w:type="dxa"/>
            <w:vAlign w:val="bottom"/>
          </w:tcPr>
          <w:p w14:paraId="557A6DFD" w14:textId="77777777" w:rsidR="006C75DB" w:rsidRPr="00684B2B" w:rsidRDefault="006C75DB" w:rsidP="007C3856">
            <w:pPr>
              <w:pStyle w:val="30"/>
              <w:tabs>
                <w:tab w:val="clear" w:pos="360"/>
                <w:tab w:val="clear" w:pos="720"/>
                <w:tab w:val="decimal" w:pos="826"/>
              </w:tabs>
              <w:spacing w:line="340" w:lineRule="atLeast"/>
              <w:ind w:left="-108" w:right="-79"/>
              <w:rPr>
                <w:rFonts w:cs="Times New Roman"/>
                <w:lang w:val="en-US"/>
              </w:rPr>
            </w:pPr>
          </w:p>
        </w:tc>
        <w:tc>
          <w:tcPr>
            <w:tcW w:w="270" w:type="dxa"/>
            <w:vAlign w:val="bottom"/>
          </w:tcPr>
          <w:p w14:paraId="54DA5D7F" w14:textId="77777777" w:rsidR="006C75DB" w:rsidRPr="00684B2B" w:rsidRDefault="006C75DB" w:rsidP="007C3856">
            <w:pPr>
              <w:tabs>
                <w:tab w:val="decimal" w:pos="758"/>
              </w:tabs>
              <w:spacing w:line="340" w:lineRule="atLeast"/>
              <w:ind w:left="-144" w:right="-81"/>
              <w:rPr>
                <w:rFonts w:cs="Times New Roman"/>
                <w:szCs w:val="22"/>
              </w:rPr>
            </w:pPr>
          </w:p>
        </w:tc>
        <w:tc>
          <w:tcPr>
            <w:tcW w:w="1260" w:type="dxa"/>
          </w:tcPr>
          <w:p w14:paraId="5841C221" w14:textId="77777777" w:rsidR="006C75DB" w:rsidRPr="00684B2B" w:rsidRDefault="006C75DB" w:rsidP="007C3856">
            <w:pPr>
              <w:pStyle w:val="30"/>
              <w:tabs>
                <w:tab w:val="clear" w:pos="360"/>
                <w:tab w:val="clear" w:pos="720"/>
                <w:tab w:val="decimal" w:pos="1043"/>
              </w:tabs>
              <w:spacing w:line="340" w:lineRule="atLeast"/>
              <w:ind w:left="-108" w:right="-79"/>
              <w:rPr>
                <w:rFonts w:cs="Times New Roman"/>
                <w:lang w:val="en-US"/>
              </w:rPr>
            </w:pPr>
          </w:p>
        </w:tc>
        <w:tc>
          <w:tcPr>
            <w:tcW w:w="270" w:type="dxa"/>
            <w:vAlign w:val="bottom"/>
          </w:tcPr>
          <w:p w14:paraId="6DC14287" w14:textId="77777777" w:rsidR="006C75DB" w:rsidRPr="00684B2B" w:rsidRDefault="006C75DB" w:rsidP="007C3856">
            <w:pPr>
              <w:tabs>
                <w:tab w:val="decimal" w:pos="758"/>
              </w:tabs>
              <w:spacing w:line="340" w:lineRule="atLeast"/>
              <w:ind w:left="-144" w:right="-81"/>
              <w:rPr>
                <w:rFonts w:cs="Times New Roman"/>
                <w:szCs w:val="22"/>
              </w:rPr>
            </w:pPr>
          </w:p>
        </w:tc>
        <w:tc>
          <w:tcPr>
            <w:tcW w:w="1080" w:type="dxa"/>
            <w:vAlign w:val="bottom"/>
          </w:tcPr>
          <w:p w14:paraId="2A222D61" w14:textId="77777777" w:rsidR="006C75DB" w:rsidRPr="00684B2B" w:rsidRDefault="006C75DB" w:rsidP="007C3856">
            <w:pPr>
              <w:pStyle w:val="30"/>
              <w:tabs>
                <w:tab w:val="clear" w:pos="360"/>
                <w:tab w:val="clear" w:pos="720"/>
                <w:tab w:val="decimal" w:pos="858"/>
              </w:tabs>
              <w:spacing w:line="340" w:lineRule="atLeast"/>
              <w:ind w:left="-108" w:right="-79"/>
              <w:rPr>
                <w:rFonts w:cs="Times New Roman"/>
                <w:lang w:val="en-US"/>
              </w:rPr>
            </w:pPr>
          </w:p>
        </w:tc>
      </w:tr>
      <w:tr w:rsidR="006C75DB" w:rsidRPr="003F4CEA" w14:paraId="0D655FD5" w14:textId="77777777" w:rsidTr="007C3856">
        <w:trPr>
          <w:cantSplit/>
        </w:trPr>
        <w:tc>
          <w:tcPr>
            <w:tcW w:w="3888" w:type="dxa"/>
          </w:tcPr>
          <w:p w14:paraId="66252F8F" w14:textId="77777777" w:rsidR="006C75DB" w:rsidRPr="00684B2B" w:rsidRDefault="006C75DB" w:rsidP="007C3856">
            <w:pPr>
              <w:spacing w:line="340" w:lineRule="atLeast"/>
              <w:ind w:left="-14" w:right="-202"/>
              <w:rPr>
                <w:rFonts w:cs="Times New Roman"/>
                <w:szCs w:val="22"/>
              </w:rPr>
            </w:pPr>
            <w:r w:rsidRPr="00684B2B">
              <w:rPr>
                <w:rFonts w:cs="Times New Roman"/>
                <w:szCs w:val="22"/>
              </w:rPr>
              <w:t>Other related parties</w:t>
            </w:r>
          </w:p>
        </w:tc>
        <w:tc>
          <w:tcPr>
            <w:tcW w:w="1260" w:type="dxa"/>
            <w:tcBorders>
              <w:bottom w:val="single" w:sz="4" w:space="0" w:color="auto"/>
            </w:tcBorders>
          </w:tcPr>
          <w:p w14:paraId="3B9E6C79" w14:textId="77777777" w:rsidR="006C75DB" w:rsidRPr="00684B2B" w:rsidRDefault="006C75DB" w:rsidP="007C3856">
            <w:pPr>
              <w:pStyle w:val="30"/>
              <w:tabs>
                <w:tab w:val="clear" w:pos="360"/>
                <w:tab w:val="clear" w:pos="720"/>
                <w:tab w:val="decimal" w:pos="1043"/>
              </w:tabs>
              <w:spacing w:line="340" w:lineRule="atLeast"/>
              <w:ind w:left="-108" w:right="-79"/>
              <w:rPr>
                <w:rFonts w:cs="Times New Roman"/>
                <w:lang w:val="en-US"/>
              </w:rPr>
            </w:pPr>
            <w:r w:rsidRPr="0023470D">
              <w:rPr>
                <w:rFonts w:cstheme="minorBidi"/>
                <w:lang w:val="en-US"/>
              </w:rPr>
              <w:t>18,428</w:t>
            </w:r>
          </w:p>
        </w:tc>
        <w:tc>
          <w:tcPr>
            <w:tcW w:w="236" w:type="dxa"/>
            <w:vAlign w:val="bottom"/>
          </w:tcPr>
          <w:p w14:paraId="47B42A89" w14:textId="77777777" w:rsidR="006C75DB" w:rsidRPr="00684B2B" w:rsidRDefault="006C75DB" w:rsidP="007C3856">
            <w:pPr>
              <w:tabs>
                <w:tab w:val="decimal" w:pos="758"/>
              </w:tabs>
              <w:spacing w:line="340" w:lineRule="atLeast"/>
              <w:ind w:left="-144" w:right="-81"/>
              <w:rPr>
                <w:rFonts w:cs="Times New Roman"/>
                <w:szCs w:val="22"/>
              </w:rPr>
            </w:pPr>
          </w:p>
        </w:tc>
        <w:tc>
          <w:tcPr>
            <w:tcW w:w="1024" w:type="dxa"/>
            <w:tcBorders>
              <w:bottom w:val="single" w:sz="4" w:space="0" w:color="auto"/>
            </w:tcBorders>
            <w:vAlign w:val="bottom"/>
          </w:tcPr>
          <w:p w14:paraId="65D095AB" w14:textId="77777777" w:rsidR="006C75DB" w:rsidRPr="00684B2B" w:rsidRDefault="006C75DB" w:rsidP="007C3856">
            <w:pPr>
              <w:pStyle w:val="30"/>
              <w:tabs>
                <w:tab w:val="clear" w:pos="360"/>
                <w:tab w:val="clear" w:pos="720"/>
                <w:tab w:val="decimal" w:pos="826"/>
              </w:tabs>
              <w:spacing w:line="340" w:lineRule="atLeast"/>
              <w:ind w:left="-108" w:right="-79"/>
              <w:rPr>
                <w:rFonts w:cs="Times New Roman"/>
                <w:lang w:val="en-US"/>
              </w:rPr>
            </w:pPr>
            <w:r>
              <w:rPr>
                <w:rFonts w:cs="Times New Roman"/>
                <w:lang w:val="en-US"/>
              </w:rPr>
              <w:t>41,474</w:t>
            </w:r>
          </w:p>
        </w:tc>
        <w:tc>
          <w:tcPr>
            <w:tcW w:w="270" w:type="dxa"/>
            <w:vAlign w:val="bottom"/>
          </w:tcPr>
          <w:p w14:paraId="0E0AC167" w14:textId="77777777" w:rsidR="006C75DB" w:rsidRPr="00684B2B" w:rsidRDefault="006C75DB" w:rsidP="007C3856">
            <w:pPr>
              <w:tabs>
                <w:tab w:val="decimal" w:pos="758"/>
              </w:tabs>
              <w:spacing w:line="340" w:lineRule="atLeast"/>
              <w:ind w:left="-144" w:right="-81"/>
              <w:rPr>
                <w:rFonts w:cs="Times New Roman"/>
                <w:szCs w:val="22"/>
              </w:rPr>
            </w:pPr>
          </w:p>
        </w:tc>
        <w:tc>
          <w:tcPr>
            <w:tcW w:w="1260" w:type="dxa"/>
            <w:tcBorders>
              <w:bottom w:val="single" w:sz="4" w:space="0" w:color="auto"/>
            </w:tcBorders>
          </w:tcPr>
          <w:p w14:paraId="4DAA3EB2" w14:textId="77777777" w:rsidR="006C75DB" w:rsidRPr="00421D61" w:rsidRDefault="006C75DB" w:rsidP="007C3856">
            <w:pPr>
              <w:pStyle w:val="30"/>
              <w:tabs>
                <w:tab w:val="clear" w:pos="360"/>
                <w:tab w:val="clear" w:pos="720"/>
                <w:tab w:val="decimal" w:pos="1043"/>
              </w:tabs>
              <w:spacing w:line="340" w:lineRule="atLeast"/>
              <w:ind w:left="-108" w:right="-79"/>
              <w:rPr>
                <w:rFonts w:cstheme="minorBidi"/>
                <w:lang w:val="en-US"/>
              </w:rPr>
            </w:pPr>
            <w:r w:rsidRPr="0023470D">
              <w:rPr>
                <w:rFonts w:cstheme="minorBidi"/>
                <w:lang w:val="en-US"/>
              </w:rPr>
              <w:t>18,428</w:t>
            </w:r>
          </w:p>
        </w:tc>
        <w:tc>
          <w:tcPr>
            <w:tcW w:w="270" w:type="dxa"/>
            <w:vAlign w:val="bottom"/>
          </w:tcPr>
          <w:p w14:paraId="173407EF" w14:textId="77777777" w:rsidR="006C75DB" w:rsidRPr="00684B2B" w:rsidRDefault="006C75DB" w:rsidP="007C3856">
            <w:pPr>
              <w:tabs>
                <w:tab w:val="decimal" w:pos="758"/>
              </w:tabs>
              <w:spacing w:line="340" w:lineRule="atLeast"/>
              <w:ind w:left="-144" w:right="-81"/>
              <w:rPr>
                <w:rFonts w:cs="Times New Roman"/>
                <w:szCs w:val="22"/>
              </w:rPr>
            </w:pPr>
          </w:p>
        </w:tc>
        <w:tc>
          <w:tcPr>
            <w:tcW w:w="1080" w:type="dxa"/>
            <w:tcBorders>
              <w:bottom w:val="single" w:sz="4" w:space="0" w:color="auto"/>
            </w:tcBorders>
            <w:vAlign w:val="bottom"/>
          </w:tcPr>
          <w:p w14:paraId="42212A6D" w14:textId="77777777" w:rsidR="006C75DB" w:rsidRPr="00684B2B" w:rsidRDefault="006C75DB" w:rsidP="007C3856">
            <w:pPr>
              <w:pStyle w:val="30"/>
              <w:tabs>
                <w:tab w:val="clear" w:pos="360"/>
                <w:tab w:val="clear" w:pos="720"/>
                <w:tab w:val="decimal" w:pos="858"/>
              </w:tabs>
              <w:spacing w:line="340" w:lineRule="atLeast"/>
              <w:ind w:left="-108" w:right="-79"/>
              <w:rPr>
                <w:rFonts w:cs="Times New Roman"/>
                <w:lang w:val="en-US"/>
              </w:rPr>
            </w:pPr>
            <w:r>
              <w:rPr>
                <w:rFonts w:cs="Times New Roman"/>
                <w:lang w:val="en-US"/>
              </w:rPr>
              <w:t>41,474</w:t>
            </w:r>
          </w:p>
        </w:tc>
      </w:tr>
      <w:tr w:rsidR="006C75DB" w:rsidRPr="003F4CEA" w14:paraId="6D0C84A4" w14:textId="77777777" w:rsidTr="007C3856">
        <w:trPr>
          <w:cantSplit/>
        </w:trPr>
        <w:tc>
          <w:tcPr>
            <w:tcW w:w="3888" w:type="dxa"/>
          </w:tcPr>
          <w:p w14:paraId="051A25C1" w14:textId="77777777" w:rsidR="006C75DB" w:rsidRPr="00684B2B" w:rsidRDefault="006C75DB" w:rsidP="007C3856">
            <w:pPr>
              <w:spacing w:line="340" w:lineRule="atLeast"/>
              <w:ind w:left="-14" w:right="-202"/>
              <w:rPr>
                <w:rFonts w:cs="Times New Roman"/>
                <w:szCs w:val="22"/>
              </w:rPr>
            </w:pPr>
            <w:r w:rsidRPr="00684B2B">
              <w:rPr>
                <w:rFonts w:cs="Times New Roman"/>
                <w:b/>
                <w:bCs/>
                <w:szCs w:val="22"/>
              </w:rPr>
              <w:t>Total</w:t>
            </w:r>
          </w:p>
        </w:tc>
        <w:tc>
          <w:tcPr>
            <w:tcW w:w="1260" w:type="dxa"/>
            <w:tcBorders>
              <w:top w:val="single" w:sz="4" w:space="0" w:color="auto"/>
              <w:bottom w:val="double" w:sz="4" w:space="0" w:color="auto"/>
            </w:tcBorders>
          </w:tcPr>
          <w:p w14:paraId="57271981" w14:textId="77777777" w:rsidR="006C75DB" w:rsidRPr="00421D61" w:rsidRDefault="006C75DB" w:rsidP="007C3856">
            <w:pPr>
              <w:pStyle w:val="30"/>
              <w:tabs>
                <w:tab w:val="clear" w:pos="360"/>
                <w:tab w:val="clear" w:pos="720"/>
                <w:tab w:val="decimal" w:pos="1043"/>
              </w:tabs>
              <w:spacing w:line="340" w:lineRule="atLeast"/>
              <w:ind w:left="-108" w:right="-79"/>
              <w:rPr>
                <w:rFonts w:cs="Times New Roman"/>
                <w:b/>
                <w:bCs/>
                <w:lang w:val="en-US"/>
              </w:rPr>
            </w:pPr>
            <w:r w:rsidRPr="0023470D">
              <w:rPr>
                <w:rFonts w:cstheme="minorBidi"/>
                <w:b/>
                <w:bCs/>
                <w:lang w:val="en-US"/>
              </w:rPr>
              <w:t>18,428</w:t>
            </w:r>
          </w:p>
        </w:tc>
        <w:tc>
          <w:tcPr>
            <w:tcW w:w="236" w:type="dxa"/>
            <w:vAlign w:val="bottom"/>
          </w:tcPr>
          <w:p w14:paraId="120A5324" w14:textId="77777777" w:rsidR="006C75DB" w:rsidRPr="00421D61" w:rsidRDefault="006C75DB" w:rsidP="007C3856">
            <w:pPr>
              <w:tabs>
                <w:tab w:val="decimal" w:pos="758"/>
              </w:tabs>
              <w:spacing w:line="340" w:lineRule="atLeast"/>
              <w:ind w:left="-144" w:right="-81"/>
              <w:rPr>
                <w:rFonts w:cs="Times New Roman"/>
                <w:b/>
                <w:bCs/>
                <w:szCs w:val="22"/>
              </w:rPr>
            </w:pPr>
          </w:p>
        </w:tc>
        <w:tc>
          <w:tcPr>
            <w:tcW w:w="1024" w:type="dxa"/>
            <w:tcBorders>
              <w:top w:val="single" w:sz="4" w:space="0" w:color="auto"/>
              <w:bottom w:val="double" w:sz="4" w:space="0" w:color="auto"/>
            </w:tcBorders>
            <w:vAlign w:val="bottom"/>
          </w:tcPr>
          <w:p w14:paraId="3124476C" w14:textId="77777777" w:rsidR="006C75DB" w:rsidRPr="00684B2B" w:rsidRDefault="006C75DB" w:rsidP="007C3856">
            <w:pPr>
              <w:pStyle w:val="30"/>
              <w:tabs>
                <w:tab w:val="clear" w:pos="360"/>
                <w:tab w:val="clear" w:pos="720"/>
                <w:tab w:val="decimal" w:pos="826"/>
              </w:tabs>
              <w:spacing w:line="340" w:lineRule="atLeast"/>
              <w:ind w:left="-108" w:right="-79"/>
              <w:rPr>
                <w:rFonts w:cs="Times New Roman"/>
                <w:b/>
                <w:bCs/>
                <w:lang w:val="en-US"/>
              </w:rPr>
            </w:pPr>
            <w:r>
              <w:rPr>
                <w:rFonts w:cs="Times New Roman"/>
                <w:b/>
                <w:bCs/>
                <w:lang w:val="en-US"/>
              </w:rPr>
              <w:t>41,474</w:t>
            </w:r>
          </w:p>
        </w:tc>
        <w:tc>
          <w:tcPr>
            <w:tcW w:w="270" w:type="dxa"/>
            <w:vAlign w:val="bottom"/>
          </w:tcPr>
          <w:p w14:paraId="57D4CEAD" w14:textId="77777777" w:rsidR="006C75DB" w:rsidRPr="00684B2B" w:rsidRDefault="006C75DB" w:rsidP="007C3856">
            <w:pPr>
              <w:tabs>
                <w:tab w:val="decimal" w:pos="758"/>
              </w:tabs>
              <w:spacing w:line="340" w:lineRule="atLeast"/>
              <w:ind w:left="-144" w:right="-81"/>
              <w:rPr>
                <w:rFonts w:cs="Times New Roman"/>
                <w:b/>
                <w:bCs/>
                <w:szCs w:val="22"/>
              </w:rPr>
            </w:pPr>
          </w:p>
        </w:tc>
        <w:tc>
          <w:tcPr>
            <w:tcW w:w="1260" w:type="dxa"/>
            <w:tcBorders>
              <w:top w:val="single" w:sz="4" w:space="0" w:color="auto"/>
              <w:bottom w:val="double" w:sz="4" w:space="0" w:color="auto"/>
            </w:tcBorders>
          </w:tcPr>
          <w:p w14:paraId="1A09B7E3" w14:textId="77777777" w:rsidR="006C75DB" w:rsidRPr="0023470D" w:rsidRDefault="006C75DB" w:rsidP="007C3856">
            <w:pPr>
              <w:pStyle w:val="30"/>
              <w:tabs>
                <w:tab w:val="clear" w:pos="360"/>
                <w:tab w:val="clear" w:pos="720"/>
                <w:tab w:val="decimal" w:pos="1043"/>
              </w:tabs>
              <w:spacing w:line="340" w:lineRule="atLeast"/>
              <w:ind w:left="-108" w:right="-79"/>
              <w:rPr>
                <w:rFonts w:cs="Times New Roman"/>
                <w:b/>
                <w:bCs/>
                <w:lang w:val="en-US"/>
              </w:rPr>
            </w:pPr>
            <w:r w:rsidRPr="0023470D">
              <w:rPr>
                <w:rFonts w:cstheme="minorBidi"/>
                <w:b/>
                <w:bCs/>
                <w:lang w:val="en-US"/>
              </w:rPr>
              <w:t>18,428</w:t>
            </w:r>
          </w:p>
        </w:tc>
        <w:tc>
          <w:tcPr>
            <w:tcW w:w="270" w:type="dxa"/>
            <w:vAlign w:val="bottom"/>
          </w:tcPr>
          <w:p w14:paraId="01E04EAB" w14:textId="77777777" w:rsidR="006C75DB" w:rsidRPr="00684B2B" w:rsidRDefault="006C75DB" w:rsidP="007C3856">
            <w:pPr>
              <w:tabs>
                <w:tab w:val="decimal" w:pos="758"/>
              </w:tabs>
              <w:spacing w:line="340" w:lineRule="atLeast"/>
              <w:ind w:left="-144" w:right="-81"/>
              <w:rPr>
                <w:rFonts w:cs="Times New Roman"/>
                <w:b/>
                <w:bCs/>
                <w:szCs w:val="22"/>
              </w:rPr>
            </w:pPr>
          </w:p>
        </w:tc>
        <w:tc>
          <w:tcPr>
            <w:tcW w:w="1080" w:type="dxa"/>
            <w:tcBorders>
              <w:top w:val="single" w:sz="4" w:space="0" w:color="auto"/>
              <w:bottom w:val="double" w:sz="4" w:space="0" w:color="auto"/>
            </w:tcBorders>
            <w:vAlign w:val="bottom"/>
          </w:tcPr>
          <w:p w14:paraId="1536A960" w14:textId="77777777" w:rsidR="006C75DB" w:rsidRPr="00684B2B" w:rsidRDefault="006C75DB" w:rsidP="007C3856">
            <w:pPr>
              <w:pStyle w:val="30"/>
              <w:tabs>
                <w:tab w:val="clear" w:pos="360"/>
                <w:tab w:val="clear" w:pos="720"/>
                <w:tab w:val="decimal" w:pos="858"/>
              </w:tabs>
              <w:spacing w:line="340" w:lineRule="atLeast"/>
              <w:ind w:left="-108" w:right="-79"/>
              <w:rPr>
                <w:rFonts w:cs="Times New Roman"/>
                <w:b/>
                <w:bCs/>
                <w:lang w:val="en-US"/>
              </w:rPr>
            </w:pPr>
            <w:r>
              <w:rPr>
                <w:rFonts w:cs="Times New Roman"/>
                <w:b/>
                <w:bCs/>
                <w:lang w:val="en-US"/>
              </w:rPr>
              <w:t>41,474</w:t>
            </w:r>
          </w:p>
        </w:tc>
      </w:tr>
    </w:tbl>
    <w:p w14:paraId="5F062740" w14:textId="77777777" w:rsidR="006C75DB" w:rsidRPr="006C75DB" w:rsidRDefault="006C75DB" w:rsidP="005C766D">
      <w:pPr>
        <w:spacing w:line="360" w:lineRule="auto"/>
        <w:ind w:left="547" w:right="29"/>
        <w:jc w:val="both"/>
        <w:rPr>
          <w:szCs w:val="22"/>
        </w:rPr>
      </w:pPr>
    </w:p>
    <w:p w14:paraId="56DFCD88" w14:textId="77777777" w:rsidR="006C75DB" w:rsidRPr="006C75DB" w:rsidRDefault="006C75DB" w:rsidP="005C766D">
      <w:pPr>
        <w:spacing w:line="360" w:lineRule="auto"/>
        <w:ind w:left="547" w:right="29"/>
        <w:jc w:val="both"/>
        <w:rPr>
          <w:szCs w:val="22"/>
        </w:rPr>
      </w:pPr>
    </w:p>
    <w:p w14:paraId="24C1403E" w14:textId="77777777" w:rsidR="006C75DB" w:rsidRPr="006C75DB" w:rsidRDefault="006C75DB" w:rsidP="005C766D">
      <w:pPr>
        <w:spacing w:line="360" w:lineRule="auto"/>
        <w:ind w:left="547" w:right="29"/>
        <w:jc w:val="both"/>
        <w:rPr>
          <w:szCs w:val="22"/>
        </w:rPr>
        <w:sectPr w:rsidR="006C75DB" w:rsidRPr="006C75DB" w:rsidSect="003C6B8A">
          <w:headerReference w:type="default" r:id="rId15"/>
          <w:footerReference w:type="default" r:id="rId16"/>
          <w:pgSz w:w="11907" w:h="16840"/>
          <w:pgMar w:top="691" w:right="1152" w:bottom="576" w:left="1152" w:header="720" w:footer="720" w:gutter="0"/>
          <w:cols w:space="720"/>
          <w:docGrid w:linePitch="299"/>
        </w:sectPr>
      </w:pPr>
    </w:p>
    <w:p w14:paraId="1444492C" w14:textId="08D1D983" w:rsidR="00472DC1" w:rsidRPr="006C75DB" w:rsidRDefault="00472DC1" w:rsidP="006C75DB">
      <w:pPr>
        <w:spacing w:line="360" w:lineRule="auto"/>
        <w:ind w:left="540" w:right="29"/>
        <w:jc w:val="both"/>
        <w:rPr>
          <w:sz w:val="14"/>
          <w:szCs w:val="14"/>
        </w:rPr>
      </w:pPr>
      <w:r w:rsidRPr="00092602">
        <w:rPr>
          <w:b/>
          <w:bCs/>
          <w:i/>
          <w:iCs/>
          <w:szCs w:val="22"/>
        </w:rPr>
        <w:t>Significant agreements with related parties</w:t>
      </w:r>
    </w:p>
    <w:p w14:paraId="1AB7E824" w14:textId="77777777" w:rsidR="00472DC1" w:rsidRPr="00B53838" w:rsidRDefault="00472DC1" w:rsidP="00B53838">
      <w:pPr>
        <w:spacing w:line="360" w:lineRule="auto"/>
        <w:ind w:left="547" w:right="29"/>
        <w:jc w:val="both"/>
        <w:rPr>
          <w:sz w:val="20"/>
        </w:rPr>
      </w:pPr>
    </w:p>
    <w:p w14:paraId="1C5167AD" w14:textId="7073D740" w:rsidR="00472DC1" w:rsidRDefault="00472DC1" w:rsidP="005C766D">
      <w:pPr>
        <w:spacing w:line="360" w:lineRule="auto"/>
        <w:ind w:left="547"/>
        <w:rPr>
          <w:szCs w:val="22"/>
        </w:rPr>
      </w:pPr>
      <w:r w:rsidRPr="0022440B">
        <w:rPr>
          <w:szCs w:val="22"/>
        </w:rPr>
        <w:t xml:space="preserve">As </w:t>
      </w:r>
      <w:r w:rsidRPr="00372060">
        <w:rPr>
          <w:szCs w:val="22"/>
        </w:rPr>
        <w:t xml:space="preserve">at </w:t>
      </w:r>
      <w:r w:rsidR="006D3547">
        <w:rPr>
          <w:szCs w:val="22"/>
        </w:rPr>
        <w:t>30 June</w:t>
      </w:r>
      <w:r w:rsidR="006D3547" w:rsidRPr="0022440B">
        <w:rPr>
          <w:szCs w:val="22"/>
        </w:rPr>
        <w:t xml:space="preserve"> </w:t>
      </w:r>
      <w:r w:rsidRPr="00372060">
        <w:rPr>
          <w:szCs w:val="22"/>
        </w:rPr>
        <w:t>202</w:t>
      </w:r>
      <w:r w:rsidR="00DD4A06">
        <w:rPr>
          <w:szCs w:val="22"/>
        </w:rPr>
        <w:t>5</w:t>
      </w:r>
      <w:r w:rsidRPr="0022440B">
        <w:rPr>
          <w:szCs w:val="22"/>
        </w:rPr>
        <w:t>, the Group had the following significant agreements with related parties.</w:t>
      </w:r>
    </w:p>
    <w:p w14:paraId="7A030CF8" w14:textId="77777777" w:rsidR="00472DC1" w:rsidRPr="00B53838" w:rsidRDefault="00472DC1" w:rsidP="00B53838">
      <w:pPr>
        <w:spacing w:line="360" w:lineRule="auto"/>
        <w:ind w:left="547" w:right="29"/>
        <w:jc w:val="both"/>
        <w:rPr>
          <w:sz w:val="20"/>
        </w:rPr>
      </w:pPr>
    </w:p>
    <w:p w14:paraId="62157DFA" w14:textId="77777777" w:rsidR="00472DC1" w:rsidRPr="0022440B" w:rsidRDefault="00472DC1" w:rsidP="005C766D">
      <w:pPr>
        <w:spacing w:line="360" w:lineRule="auto"/>
        <w:ind w:left="547"/>
        <w:jc w:val="thaiDistribute"/>
        <w:rPr>
          <w:b/>
          <w:bCs/>
          <w:i/>
          <w:iCs/>
          <w:szCs w:val="22"/>
        </w:rPr>
      </w:pPr>
      <w:bookmarkStart w:id="0" w:name="_Hlk182240999"/>
      <w:r w:rsidRPr="0042079B">
        <w:rPr>
          <w:b/>
          <w:bCs/>
          <w:i/>
          <w:iCs/>
          <w:szCs w:val="22"/>
        </w:rPr>
        <w:t>Intercompany services agreement</w:t>
      </w:r>
      <w:r w:rsidRPr="0022440B">
        <w:rPr>
          <w:b/>
          <w:bCs/>
          <w:i/>
          <w:iCs/>
          <w:szCs w:val="22"/>
        </w:rPr>
        <w:t xml:space="preserve"> </w:t>
      </w:r>
    </w:p>
    <w:bookmarkEnd w:id="0"/>
    <w:p w14:paraId="6D8ED1A2" w14:textId="77777777" w:rsidR="00472DC1" w:rsidRPr="00B53838" w:rsidRDefault="00472DC1" w:rsidP="00B53838">
      <w:pPr>
        <w:spacing w:line="360" w:lineRule="auto"/>
        <w:ind w:left="547" w:right="29"/>
        <w:jc w:val="both"/>
        <w:rPr>
          <w:sz w:val="20"/>
        </w:rPr>
      </w:pPr>
    </w:p>
    <w:p w14:paraId="7CE8FDB4" w14:textId="00ECBBDA" w:rsidR="00AB1823" w:rsidRDefault="00C47DEA" w:rsidP="005C766D">
      <w:pPr>
        <w:spacing w:line="360" w:lineRule="auto"/>
        <w:ind w:left="547"/>
        <w:jc w:val="thaiDistribute"/>
        <w:rPr>
          <w:szCs w:val="22"/>
        </w:rPr>
      </w:pPr>
      <w:r w:rsidRPr="00096FAC">
        <w:rPr>
          <w:szCs w:val="22"/>
        </w:rPr>
        <w:t>In April 2016, the Company entered into an intercompany services agree</w:t>
      </w:r>
      <w:r w:rsidRPr="00B63BD6">
        <w:rPr>
          <w:szCs w:val="22"/>
        </w:rPr>
        <w:t xml:space="preserve">ment with </w:t>
      </w:r>
      <w:r w:rsidRPr="001C7262">
        <w:rPr>
          <w:szCs w:val="22"/>
        </w:rPr>
        <w:t>a rela</w:t>
      </w:r>
      <w:r w:rsidRPr="00F40E36">
        <w:rPr>
          <w:szCs w:val="22"/>
        </w:rPr>
        <w:t>ted party, in which such related party agreed to provide certain management services including but not limited to executive support, finance, operation, human resources, sales and marketing, general administrative and project services support. Service fees will be mutually agreed.</w:t>
      </w:r>
      <w:r w:rsidRPr="00077FF7">
        <w:rPr>
          <w:szCs w:val="22"/>
        </w:rPr>
        <w:t xml:space="preserve"> </w:t>
      </w:r>
    </w:p>
    <w:p w14:paraId="401503BB" w14:textId="1CB0DE59" w:rsidR="00A42BBC" w:rsidRPr="00B53838" w:rsidRDefault="00A42BBC" w:rsidP="00B53838">
      <w:pPr>
        <w:spacing w:line="360" w:lineRule="auto"/>
        <w:ind w:left="547" w:right="29"/>
        <w:jc w:val="both"/>
        <w:rPr>
          <w:sz w:val="20"/>
        </w:rPr>
      </w:pPr>
    </w:p>
    <w:p w14:paraId="190A6759" w14:textId="20DF97A2" w:rsidR="0042079B" w:rsidRPr="0042079B" w:rsidRDefault="0042079B" w:rsidP="005C766D">
      <w:pPr>
        <w:spacing w:line="360" w:lineRule="auto"/>
        <w:ind w:left="547"/>
        <w:jc w:val="thaiDistribute"/>
        <w:rPr>
          <w:b/>
          <w:bCs/>
          <w:i/>
          <w:iCs/>
          <w:szCs w:val="22"/>
        </w:rPr>
      </w:pPr>
      <w:r w:rsidRPr="0042079B">
        <w:rPr>
          <w:b/>
          <w:bCs/>
          <w:i/>
          <w:iCs/>
          <w:szCs w:val="22"/>
        </w:rPr>
        <w:t xml:space="preserve">Intercompany </w:t>
      </w:r>
      <w:r>
        <w:rPr>
          <w:b/>
          <w:bCs/>
          <w:i/>
          <w:iCs/>
          <w:szCs w:val="22"/>
        </w:rPr>
        <w:t>cost sharing</w:t>
      </w:r>
      <w:r w:rsidRPr="0042079B">
        <w:rPr>
          <w:b/>
          <w:bCs/>
          <w:i/>
          <w:iCs/>
          <w:szCs w:val="22"/>
        </w:rPr>
        <w:t xml:space="preserve"> agreement</w:t>
      </w:r>
    </w:p>
    <w:p w14:paraId="033B0335" w14:textId="77777777" w:rsidR="0042079B" w:rsidRPr="00B53838" w:rsidRDefault="0042079B" w:rsidP="00B53838">
      <w:pPr>
        <w:spacing w:line="360" w:lineRule="auto"/>
        <w:ind w:left="547" w:right="29"/>
        <w:jc w:val="both"/>
        <w:rPr>
          <w:sz w:val="20"/>
        </w:rPr>
      </w:pPr>
    </w:p>
    <w:p w14:paraId="6F7F7E5D" w14:textId="07149585" w:rsidR="007134EE" w:rsidRDefault="00AB1823" w:rsidP="005C766D">
      <w:pPr>
        <w:spacing w:line="360" w:lineRule="auto"/>
        <w:ind w:left="547"/>
        <w:jc w:val="thaiDistribute"/>
        <w:rPr>
          <w:szCs w:val="22"/>
        </w:rPr>
      </w:pPr>
      <w:r w:rsidRPr="007134EE">
        <w:rPr>
          <w:szCs w:val="22"/>
        </w:rPr>
        <w:t xml:space="preserve">In April 2024, the Company entered into an </w:t>
      </w:r>
      <w:r w:rsidRPr="0042079B">
        <w:rPr>
          <w:szCs w:val="22"/>
        </w:rPr>
        <w:t xml:space="preserve">intercompany </w:t>
      </w:r>
      <w:r w:rsidR="00115AD7" w:rsidRPr="0042079B">
        <w:rPr>
          <w:szCs w:val="22"/>
        </w:rPr>
        <w:t>cost sharing</w:t>
      </w:r>
      <w:r w:rsidRPr="0042079B">
        <w:rPr>
          <w:szCs w:val="22"/>
        </w:rPr>
        <w:t xml:space="preserve"> agreement</w:t>
      </w:r>
      <w:r w:rsidRPr="007134EE">
        <w:rPr>
          <w:szCs w:val="22"/>
        </w:rPr>
        <w:t xml:space="preserve"> with a related party, in with such related party agreed to share the </w:t>
      </w:r>
      <w:r w:rsidR="007134EE">
        <w:rPr>
          <w:szCs w:val="22"/>
        </w:rPr>
        <w:t xml:space="preserve">common expenses related to </w:t>
      </w:r>
      <w:r w:rsidRPr="007134EE">
        <w:rPr>
          <w:szCs w:val="22"/>
        </w:rPr>
        <w:t>setting up the</w:t>
      </w:r>
      <w:r w:rsidR="00F9752D">
        <w:rPr>
          <w:szCs w:val="22"/>
        </w:rPr>
        <w:t xml:space="preserve"> </w:t>
      </w:r>
      <w:r w:rsidR="00F9752D" w:rsidRPr="00320DE9">
        <w:rPr>
          <w:szCs w:val="22"/>
        </w:rPr>
        <w:t>new</w:t>
      </w:r>
      <w:r w:rsidRPr="007134EE">
        <w:rPr>
          <w:szCs w:val="22"/>
        </w:rPr>
        <w:t xml:space="preserve"> carbon black manufacturing facilities. </w:t>
      </w:r>
    </w:p>
    <w:p w14:paraId="50953B18" w14:textId="77777777" w:rsidR="00897F5A" w:rsidRPr="00B53838" w:rsidRDefault="00897F5A" w:rsidP="00B53838">
      <w:pPr>
        <w:spacing w:line="360" w:lineRule="auto"/>
        <w:ind w:left="547" w:right="29"/>
        <w:jc w:val="both"/>
        <w:rPr>
          <w:sz w:val="20"/>
        </w:rPr>
      </w:pPr>
    </w:p>
    <w:p w14:paraId="0CB7E488" w14:textId="33861BD8" w:rsidR="00396BAF" w:rsidRDefault="00396BAF" w:rsidP="005C766D">
      <w:pPr>
        <w:spacing w:line="360" w:lineRule="auto"/>
        <w:ind w:firstLine="547"/>
        <w:rPr>
          <w:b/>
          <w:bCs/>
          <w:i/>
          <w:iCs/>
          <w:szCs w:val="22"/>
        </w:rPr>
      </w:pPr>
      <w:r w:rsidRPr="00077FF7">
        <w:rPr>
          <w:b/>
          <w:bCs/>
          <w:i/>
          <w:iCs/>
          <w:szCs w:val="22"/>
        </w:rPr>
        <w:t xml:space="preserve">Royalty agreement </w:t>
      </w:r>
    </w:p>
    <w:p w14:paraId="75ADF487" w14:textId="77777777" w:rsidR="00B552FA" w:rsidRPr="00B53838" w:rsidRDefault="00B552FA" w:rsidP="00B53838">
      <w:pPr>
        <w:spacing w:line="360" w:lineRule="auto"/>
        <w:ind w:left="547" w:right="29"/>
        <w:jc w:val="both"/>
        <w:rPr>
          <w:sz w:val="20"/>
        </w:rPr>
      </w:pPr>
    </w:p>
    <w:p w14:paraId="6B9E2610" w14:textId="5A2F67BD" w:rsidR="00C00233" w:rsidRDefault="001038D9" w:rsidP="005C766D">
      <w:pPr>
        <w:spacing w:line="360" w:lineRule="auto"/>
        <w:ind w:left="547"/>
        <w:jc w:val="thaiDistribute"/>
        <w:rPr>
          <w:b/>
          <w:bCs/>
          <w:sz w:val="24"/>
          <w:szCs w:val="24"/>
        </w:rPr>
      </w:pPr>
      <w:r w:rsidRPr="00844FC7">
        <w:rPr>
          <w:szCs w:val="22"/>
          <w:lang w:val="en-US" w:bidi="th-TH"/>
        </w:rPr>
        <w:t>In June 202</w:t>
      </w:r>
      <w:r w:rsidR="00391147" w:rsidRPr="00844FC7">
        <w:rPr>
          <w:szCs w:val="22"/>
          <w:lang w:val="en-US" w:bidi="th-TH"/>
        </w:rPr>
        <w:t>5</w:t>
      </w:r>
      <w:r w:rsidRPr="00844FC7">
        <w:rPr>
          <w:szCs w:val="22"/>
        </w:rPr>
        <w:t xml:space="preserve">, </w:t>
      </w:r>
      <w:r w:rsidR="00396BAF" w:rsidRPr="00844FC7">
        <w:rPr>
          <w:szCs w:val="22"/>
        </w:rPr>
        <w:t xml:space="preserve">the Company entered into a </w:t>
      </w:r>
      <w:r w:rsidR="00713B89" w:rsidRPr="00844FC7">
        <w:rPr>
          <w:szCs w:val="22"/>
        </w:rPr>
        <w:t xml:space="preserve">renewed </w:t>
      </w:r>
      <w:r w:rsidR="00396BAF" w:rsidRPr="00844FC7">
        <w:rPr>
          <w:szCs w:val="22"/>
        </w:rPr>
        <w:t xml:space="preserve">royalty agreement with a related party, in which </w:t>
      </w:r>
      <w:r w:rsidR="00F13EC3" w:rsidRPr="00844FC7">
        <w:rPr>
          <w:szCs w:val="22"/>
          <w:cs/>
        </w:rPr>
        <w:br/>
      </w:r>
      <w:r w:rsidR="00396BAF" w:rsidRPr="00844FC7">
        <w:rPr>
          <w:szCs w:val="22"/>
        </w:rPr>
        <w:t xml:space="preserve">such related party agreed to support the Company with research and development program for new carbon black grades and improved carbon black production </w:t>
      </w:r>
      <w:r w:rsidR="00671610" w:rsidRPr="00844FC7">
        <w:rPr>
          <w:szCs w:val="22"/>
        </w:rPr>
        <w:t>processes</w:t>
      </w:r>
      <w:r w:rsidR="00396BAF" w:rsidRPr="00844FC7">
        <w:rPr>
          <w:szCs w:val="22"/>
        </w:rPr>
        <w:t xml:space="preserve"> by allowing the Company to use technical information and patent rights. The Company has agreed to pay royalty fee at the rate of 4.5% of net sale</w:t>
      </w:r>
      <w:r w:rsidR="00F9752D" w:rsidRPr="00844FC7">
        <w:rPr>
          <w:szCs w:val="22"/>
        </w:rPr>
        <w:t>s</w:t>
      </w:r>
      <w:r w:rsidR="00396BAF" w:rsidRPr="00844FC7">
        <w:rPr>
          <w:szCs w:val="22"/>
        </w:rPr>
        <w:t xml:space="preserve"> less actual cost of feedstock and selling expenses unless the profits before taxes are 4% or less of the revenues. The term of this agreement is for 3 year</w:t>
      </w:r>
      <w:r w:rsidR="00960F41" w:rsidRPr="00844FC7">
        <w:rPr>
          <w:szCs w:val="22"/>
        </w:rPr>
        <w:t>s</w:t>
      </w:r>
      <w:r w:rsidR="00396BAF" w:rsidRPr="00844FC7">
        <w:rPr>
          <w:szCs w:val="22"/>
        </w:rPr>
        <w:t xml:space="preserve"> </w:t>
      </w:r>
      <w:r w:rsidR="00A327AC" w:rsidRPr="00844FC7">
        <w:rPr>
          <w:szCs w:val="22"/>
        </w:rPr>
        <w:t>will</w:t>
      </w:r>
      <w:r w:rsidR="00396BAF" w:rsidRPr="00844FC7">
        <w:rPr>
          <w:szCs w:val="22"/>
        </w:rPr>
        <w:t xml:space="preserve"> expire on 31 March 202</w:t>
      </w:r>
      <w:r w:rsidR="00391147" w:rsidRPr="00844FC7">
        <w:rPr>
          <w:szCs w:val="22"/>
        </w:rPr>
        <w:t>8</w:t>
      </w:r>
      <w:r w:rsidR="00F1492E" w:rsidRPr="00844FC7">
        <w:rPr>
          <w:szCs w:val="22"/>
        </w:rPr>
        <w:t>.</w:t>
      </w:r>
    </w:p>
    <w:p w14:paraId="24CA5C46" w14:textId="77777777" w:rsidR="0023470D" w:rsidRDefault="0023470D" w:rsidP="005C766D">
      <w:pPr>
        <w:spacing w:line="360" w:lineRule="auto"/>
        <w:ind w:left="540"/>
        <w:jc w:val="thaiDistribute"/>
        <w:rPr>
          <w:sz w:val="14"/>
          <w:szCs w:val="14"/>
          <w:lang w:bidi="th-TH"/>
        </w:rPr>
        <w:sectPr w:rsidR="0023470D" w:rsidSect="003C6B8A">
          <w:headerReference w:type="default" r:id="rId17"/>
          <w:footerReference w:type="default" r:id="rId18"/>
          <w:pgSz w:w="11907" w:h="16840"/>
          <w:pgMar w:top="691" w:right="1152" w:bottom="576" w:left="1152" w:header="720" w:footer="720" w:gutter="0"/>
          <w:cols w:space="720"/>
          <w:docGrid w:linePitch="299"/>
        </w:sectPr>
      </w:pPr>
    </w:p>
    <w:p w14:paraId="2E7DDF53" w14:textId="0D9D6E53" w:rsidR="00BC6F8C" w:rsidRPr="003F4CEA" w:rsidRDefault="003359DB" w:rsidP="00B75A38">
      <w:pPr>
        <w:tabs>
          <w:tab w:val="left" w:pos="540"/>
        </w:tabs>
        <w:spacing w:line="360" w:lineRule="auto"/>
        <w:jc w:val="both"/>
        <w:outlineLvl w:val="0"/>
        <w:rPr>
          <w:b/>
          <w:bCs/>
          <w:sz w:val="24"/>
          <w:szCs w:val="24"/>
        </w:rPr>
      </w:pPr>
      <w:r>
        <w:rPr>
          <w:b/>
          <w:bCs/>
          <w:sz w:val="24"/>
          <w:szCs w:val="24"/>
        </w:rPr>
        <w:t>3</w:t>
      </w:r>
      <w:r w:rsidR="00BC6F8C" w:rsidRPr="003F4CEA">
        <w:rPr>
          <w:b/>
          <w:bCs/>
          <w:sz w:val="24"/>
          <w:szCs w:val="24"/>
        </w:rPr>
        <w:tab/>
        <w:t>Investments in</w:t>
      </w:r>
      <w:r>
        <w:rPr>
          <w:b/>
          <w:bCs/>
          <w:sz w:val="24"/>
          <w:szCs w:val="24"/>
        </w:rPr>
        <w:t xml:space="preserve"> </w:t>
      </w:r>
      <w:r w:rsidR="00FA7E44">
        <w:rPr>
          <w:b/>
          <w:bCs/>
          <w:sz w:val="24"/>
          <w:szCs w:val="24"/>
        </w:rPr>
        <w:t>associates</w:t>
      </w:r>
      <w:r w:rsidR="004950A4">
        <w:rPr>
          <w:b/>
          <w:bCs/>
          <w:sz w:val="24"/>
          <w:szCs w:val="24"/>
        </w:rPr>
        <w:t xml:space="preserve"> and subsidiary</w:t>
      </w:r>
    </w:p>
    <w:p w14:paraId="2DED462D" w14:textId="77777777" w:rsidR="00F0653F" w:rsidRPr="009822BA" w:rsidRDefault="00F0653F" w:rsidP="005C766D">
      <w:pPr>
        <w:pStyle w:val="block"/>
        <w:spacing w:after="0" w:line="360" w:lineRule="auto"/>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87"/>
        <w:gridCol w:w="180"/>
        <w:gridCol w:w="1143"/>
        <w:gridCol w:w="180"/>
        <w:gridCol w:w="1170"/>
      </w:tblGrid>
      <w:tr w:rsidR="00F0653F" w:rsidRPr="003F4CEA" w14:paraId="4C1B967D" w14:textId="77777777" w:rsidTr="00D52C32">
        <w:trPr>
          <w:cantSplit/>
          <w:tblHeader/>
        </w:trPr>
        <w:tc>
          <w:tcPr>
            <w:tcW w:w="3780" w:type="dxa"/>
          </w:tcPr>
          <w:p w14:paraId="02A9E9B8" w14:textId="77777777" w:rsidR="00F0653F" w:rsidRPr="003F4CEA" w:rsidRDefault="00F0653F" w:rsidP="005B32D0">
            <w:pPr>
              <w:spacing w:line="380" w:lineRule="atLeast"/>
            </w:pPr>
          </w:p>
        </w:tc>
        <w:tc>
          <w:tcPr>
            <w:tcW w:w="2727" w:type="dxa"/>
            <w:gridSpan w:val="3"/>
          </w:tcPr>
          <w:p w14:paraId="4B77E241" w14:textId="77777777" w:rsidR="00F0653F" w:rsidRPr="003F4CEA" w:rsidRDefault="00F0653F" w:rsidP="005B32D0">
            <w:pPr>
              <w:spacing w:line="380" w:lineRule="atLeast"/>
              <w:jc w:val="center"/>
              <w:rPr>
                <w:b/>
              </w:rPr>
            </w:pPr>
            <w:r w:rsidRPr="003F4CEA">
              <w:rPr>
                <w:b/>
              </w:rPr>
              <w:t xml:space="preserve">Consolidated </w:t>
            </w:r>
          </w:p>
          <w:p w14:paraId="512FAA1C" w14:textId="77777777" w:rsidR="00F0653F" w:rsidRPr="003F4CEA" w:rsidRDefault="00F0653F" w:rsidP="005B32D0">
            <w:pPr>
              <w:spacing w:line="380" w:lineRule="atLeast"/>
              <w:jc w:val="center"/>
              <w:rPr>
                <w:b/>
              </w:rPr>
            </w:pPr>
            <w:r w:rsidRPr="003F4CEA">
              <w:rPr>
                <w:b/>
              </w:rPr>
              <w:t>financial statements</w:t>
            </w:r>
          </w:p>
        </w:tc>
        <w:tc>
          <w:tcPr>
            <w:tcW w:w="180" w:type="dxa"/>
          </w:tcPr>
          <w:p w14:paraId="2C9DE47E" w14:textId="77777777" w:rsidR="00F0653F" w:rsidRPr="003F4CEA" w:rsidRDefault="00F0653F" w:rsidP="005B32D0">
            <w:pPr>
              <w:spacing w:line="380" w:lineRule="atLeast"/>
              <w:jc w:val="center"/>
              <w:rPr>
                <w:b/>
              </w:rPr>
            </w:pPr>
          </w:p>
        </w:tc>
        <w:tc>
          <w:tcPr>
            <w:tcW w:w="2493" w:type="dxa"/>
            <w:gridSpan w:val="3"/>
          </w:tcPr>
          <w:p w14:paraId="405373F7" w14:textId="77777777" w:rsidR="00F0653F" w:rsidRPr="003F4CEA" w:rsidRDefault="00F0653F" w:rsidP="005B32D0">
            <w:pPr>
              <w:spacing w:line="380" w:lineRule="atLeast"/>
              <w:jc w:val="center"/>
              <w:rPr>
                <w:b/>
              </w:rPr>
            </w:pPr>
            <w:r w:rsidRPr="003F4CEA">
              <w:rPr>
                <w:b/>
              </w:rPr>
              <w:t xml:space="preserve">Separate </w:t>
            </w:r>
          </w:p>
          <w:p w14:paraId="5C949B6D" w14:textId="77777777" w:rsidR="00F0653F" w:rsidRPr="003F4CEA" w:rsidRDefault="00F0653F" w:rsidP="005B32D0">
            <w:pPr>
              <w:spacing w:line="380" w:lineRule="atLeast"/>
              <w:jc w:val="center"/>
              <w:rPr>
                <w:b/>
              </w:rPr>
            </w:pPr>
            <w:r w:rsidRPr="003F4CEA">
              <w:rPr>
                <w:b/>
              </w:rPr>
              <w:t>financial statements</w:t>
            </w:r>
          </w:p>
        </w:tc>
      </w:tr>
      <w:tr w:rsidR="006D3547" w:rsidRPr="003F4CEA" w14:paraId="5408F5F8" w14:textId="77777777" w:rsidTr="00D52C32">
        <w:trPr>
          <w:cantSplit/>
          <w:trHeight w:val="103"/>
          <w:tblHeader/>
        </w:trPr>
        <w:tc>
          <w:tcPr>
            <w:tcW w:w="3780" w:type="dxa"/>
          </w:tcPr>
          <w:p w14:paraId="596916D8" w14:textId="478C8D8E" w:rsidR="006D3547" w:rsidRPr="008403BF" w:rsidRDefault="006D3547" w:rsidP="006D3547">
            <w:pPr>
              <w:tabs>
                <w:tab w:val="decimal" w:pos="765"/>
              </w:tabs>
              <w:spacing w:line="380" w:lineRule="atLeast"/>
              <w:rPr>
                <w:b/>
                <w:bCs/>
                <w:i/>
                <w:iCs/>
              </w:rPr>
            </w:pPr>
            <w:r w:rsidRPr="004A7E01">
              <w:rPr>
                <w:b/>
                <w:bCs/>
                <w:i/>
                <w:iCs/>
              </w:rPr>
              <w:t>Three-month period ended 30 June</w:t>
            </w:r>
          </w:p>
        </w:tc>
        <w:tc>
          <w:tcPr>
            <w:tcW w:w="1260" w:type="dxa"/>
          </w:tcPr>
          <w:p w14:paraId="2F9E49B7" w14:textId="220D3AE8" w:rsidR="006D3547" w:rsidRPr="003F4CEA" w:rsidRDefault="006D3547" w:rsidP="006D3547">
            <w:pPr>
              <w:spacing w:line="380" w:lineRule="atLeast"/>
              <w:ind w:left="-108" w:right="-108"/>
              <w:jc w:val="center"/>
              <w:rPr>
                <w:szCs w:val="22"/>
              </w:rPr>
            </w:pPr>
            <w:r>
              <w:rPr>
                <w:szCs w:val="22"/>
              </w:rPr>
              <w:t>2025</w:t>
            </w:r>
          </w:p>
        </w:tc>
        <w:tc>
          <w:tcPr>
            <w:tcW w:w="180" w:type="dxa"/>
          </w:tcPr>
          <w:p w14:paraId="667EC4E0" w14:textId="77777777" w:rsidR="006D3547" w:rsidRPr="003F4CEA" w:rsidRDefault="006D3547" w:rsidP="006D3547">
            <w:pPr>
              <w:spacing w:line="380" w:lineRule="atLeast"/>
              <w:ind w:left="-108" w:right="-108"/>
              <w:jc w:val="center"/>
              <w:rPr>
                <w:szCs w:val="22"/>
                <w:u w:val="single"/>
              </w:rPr>
            </w:pPr>
          </w:p>
        </w:tc>
        <w:tc>
          <w:tcPr>
            <w:tcW w:w="1287" w:type="dxa"/>
          </w:tcPr>
          <w:p w14:paraId="2853A596" w14:textId="4DCAE333" w:rsidR="006D3547" w:rsidRPr="003F4CEA" w:rsidRDefault="006D3547" w:rsidP="006D3547">
            <w:pPr>
              <w:spacing w:line="380" w:lineRule="atLeast"/>
              <w:ind w:left="-108" w:right="-108"/>
              <w:jc w:val="center"/>
              <w:rPr>
                <w:szCs w:val="22"/>
              </w:rPr>
            </w:pPr>
            <w:r>
              <w:rPr>
                <w:szCs w:val="22"/>
              </w:rPr>
              <w:t>2024</w:t>
            </w:r>
          </w:p>
        </w:tc>
        <w:tc>
          <w:tcPr>
            <w:tcW w:w="180" w:type="dxa"/>
          </w:tcPr>
          <w:p w14:paraId="2C0427A9" w14:textId="77777777" w:rsidR="006D3547" w:rsidRPr="003F4CEA" w:rsidRDefault="006D3547" w:rsidP="006D3547">
            <w:pPr>
              <w:spacing w:line="380" w:lineRule="atLeast"/>
              <w:ind w:left="-108" w:right="-108"/>
              <w:jc w:val="right"/>
              <w:rPr>
                <w:i/>
                <w:iCs/>
                <w:szCs w:val="22"/>
              </w:rPr>
            </w:pPr>
          </w:p>
        </w:tc>
        <w:tc>
          <w:tcPr>
            <w:tcW w:w="1143" w:type="dxa"/>
          </w:tcPr>
          <w:p w14:paraId="367252C4" w14:textId="4F5C09C1" w:rsidR="006D3547" w:rsidRPr="003F4CEA" w:rsidRDefault="006D3547" w:rsidP="006D3547">
            <w:pPr>
              <w:spacing w:line="380" w:lineRule="atLeast"/>
              <w:ind w:left="-108" w:right="-108"/>
              <w:jc w:val="center"/>
              <w:rPr>
                <w:szCs w:val="22"/>
              </w:rPr>
            </w:pPr>
            <w:r>
              <w:rPr>
                <w:szCs w:val="22"/>
              </w:rPr>
              <w:t>2025</w:t>
            </w:r>
          </w:p>
        </w:tc>
        <w:tc>
          <w:tcPr>
            <w:tcW w:w="180" w:type="dxa"/>
          </w:tcPr>
          <w:p w14:paraId="5ADDF0E8" w14:textId="77777777" w:rsidR="006D3547" w:rsidRPr="003F4CEA" w:rsidRDefault="006D3547" w:rsidP="006D3547">
            <w:pPr>
              <w:spacing w:line="380" w:lineRule="atLeast"/>
              <w:ind w:left="-108" w:right="-108"/>
              <w:jc w:val="center"/>
              <w:rPr>
                <w:szCs w:val="22"/>
                <w:u w:val="single"/>
              </w:rPr>
            </w:pPr>
          </w:p>
        </w:tc>
        <w:tc>
          <w:tcPr>
            <w:tcW w:w="1170" w:type="dxa"/>
          </w:tcPr>
          <w:p w14:paraId="0F6FEDF8" w14:textId="23CC381A" w:rsidR="006D3547" w:rsidRPr="003F4CEA" w:rsidRDefault="006D3547" w:rsidP="006D3547">
            <w:pPr>
              <w:spacing w:line="380" w:lineRule="atLeast"/>
              <w:ind w:left="-108" w:right="-108"/>
              <w:jc w:val="center"/>
              <w:rPr>
                <w:szCs w:val="22"/>
              </w:rPr>
            </w:pPr>
            <w:r>
              <w:rPr>
                <w:szCs w:val="22"/>
              </w:rPr>
              <w:t>2024</w:t>
            </w:r>
          </w:p>
        </w:tc>
      </w:tr>
      <w:tr w:rsidR="00684B2B" w:rsidRPr="003F4CEA" w14:paraId="72EF9AE7" w14:textId="77777777" w:rsidTr="00D52C32">
        <w:trPr>
          <w:cantSplit/>
          <w:tblHeader/>
        </w:trPr>
        <w:tc>
          <w:tcPr>
            <w:tcW w:w="3780" w:type="dxa"/>
          </w:tcPr>
          <w:p w14:paraId="76D111BE" w14:textId="77777777" w:rsidR="00684B2B" w:rsidRPr="003F4CEA" w:rsidRDefault="00684B2B" w:rsidP="005B32D0">
            <w:pPr>
              <w:spacing w:line="380" w:lineRule="atLeast"/>
              <w:rPr>
                <w:b/>
                <w:bCs/>
                <w:i/>
                <w:iCs/>
              </w:rPr>
            </w:pPr>
          </w:p>
        </w:tc>
        <w:tc>
          <w:tcPr>
            <w:tcW w:w="5400" w:type="dxa"/>
            <w:gridSpan w:val="7"/>
          </w:tcPr>
          <w:p w14:paraId="4DA2A061" w14:textId="77777777" w:rsidR="00684B2B" w:rsidRPr="003F4CEA" w:rsidRDefault="00684B2B" w:rsidP="005B32D0">
            <w:pPr>
              <w:tabs>
                <w:tab w:val="decimal" w:pos="765"/>
              </w:tabs>
              <w:spacing w:line="380" w:lineRule="atLeast"/>
              <w:jc w:val="center"/>
              <w:rPr>
                <w:i/>
                <w:iCs/>
              </w:rPr>
            </w:pPr>
            <w:r w:rsidRPr="003F4CEA">
              <w:rPr>
                <w:i/>
                <w:iCs/>
              </w:rPr>
              <w:t>(in thousand Baht)</w:t>
            </w:r>
          </w:p>
        </w:tc>
      </w:tr>
      <w:tr w:rsidR="00684B2B" w:rsidRPr="003F4CEA" w14:paraId="6DE0D4A5" w14:textId="77777777" w:rsidTr="00D52C32">
        <w:trPr>
          <w:cantSplit/>
        </w:trPr>
        <w:tc>
          <w:tcPr>
            <w:tcW w:w="3780" w:type="dxa"/>
          </w:tcPr>
          <w:p w14:paraId="6D167ECF" w14:textId="77777777" w:rsidR="00684B2B" w:rsidRPr="003F4CEA" w:rsidRDefault="00684B2B" w:rsidP="005B32D0">
            <w:pPr>
              <w:spacing w:line="380" w:lineRule="atLeast"/>
              <w:ind w:firstLine="11"/>
            </w:pPr>
            <w:r w:rsidRPr="003F4CEA">
              <w:rPr>
                <w:b/>
                <w:bCs/>
              </w:rPr>
              <w:t>Associates</w:t>
            </w:r>
          </w:p>
        </w:tc>
        <w:tc>
          <w:tcPr>
            <w:tcW w:w="1260" w:type="dxa"/>
          </w:tcPr>
          <w:p w14:paraId="130BC4D0" w14:textId="77777777" w:rsidR="00684B2B" w:rsidRPr="003F4CEA" w:rsidRDefault="00684B2B" w:rsidP="005B32D0">
            <w:pPr>
              <w:tabs>
                <w:tab w:val="decimal" w:pos="1036"/>
              </w:tabs>
              <w:spacing w:line="380" w:lineRule="atLeast"/>
              <w:ind w:right="-79"/>
            </w:pPr>
          </w:p>
        </w:tc>
        <w:tc>
          <w:tcPr>
            <w:tcW w:w="180" w:type="dxa"/>
          </w:tcPr>
          <w:p w14:paraId="458A0B8C" w14:textId="77777777" w:rsidR="00684B2B" w:rsidRPr="003F4CEA" w:rsidRDefault="00684B2B" w:rsidP="005B32D0">
            <w:pPr>
              <w:tabs>
                <w:tab w:val="decimal" w:pos="765"/>
              </w:tabs>
              <w:spacing w:line="380" w:lineRule="atLeast"/>
            </w:pPr>
          </w:p>
        </w:tc>
        <w:tc>
          <w:tcPr>
            <w:tcW w:w="1287" w:type="dxa"/>
          </w:tcPr>
          <w:p w14:paraId="5BE9C53C" w14:textId="77777777" w:rsidR="00684B2B" w:rsidRPr="003F4CEA" w:rsidRDefault="00684B2B" w:rsidP="005B32D0">
            <w:pPr>
              <w:tabs>
                <w:tab w:val="decimal" w:pos="1054"/>
              </w:tabs>
              <w:spacing w:line="380" w:lineRule="atLeast"/>
              <w:ind w:right="-79"/>
            </w:pPr>
          </w:p>
        </w:tc>
        <w:tc>
          <w:tcPr>
            <w:tcW w:w="180" w:type="dxa"/>
          </w:tcPr>
          <w:p w14:paraId="324084A9" w14:textId="77777777" w:rsidR="00684B2B" w:rsidRPr="003F4CEA" w:rsidRDefault="00684B2B" w:rsidP="005B32D0">
            <w:pPr>
              <w:tabs>
                <w:tab w:val="decimal" w:pos="765"/>
              </w:tabs>
              <w:spacing w:line="380" w:lineRule="atLeast"/>
            </w:pPr>
          </w:p>
        </w:tc>
        <w:tc>
          <w:tcPr>
            <w:tcW w:w="1143" w:type="dxa"/>
          </w:tcPr>
          <w:p w14:paraId="702E1684" w14:textId="77777777" w:rsidR="00684B2B" w:rsidRPr="003F4CEA" w:rsidRDefault="00684B2B" w:rsidP="005B32D0">
            <w:pPr>
              <w:tabs>
                <w:tab w:val="decimal" w:pos="731"/>
              </w:tabs>
              <w:spacing w:line="380" w:lineRule="atLeast"/>
              <w:ind w:right="11"/>
            </w:pPr>
          </w:p>
        </w:tc>
        <w:tc>
          <w:tcPr>
            <w:tcW w:w="180" w:type="dxa"/>
          </w:tcPr>
          <w:p w14:paraId="3322BEF7" w14:textId="77777777" w:rsidR="00684B2B" w:rsidRPr="003F4CEA" w:rsidRDefault="00684B2B" w:rsidP="005B32D0">
            <w:pPr>
              <w:tabs>
                <w:tab w:val="decimal" w:pos="765"/>
              </w:tabs>
              <w:spacing w:line="380" w:lineRule="atLeast"/>
            </w:pPr>
          </w:p>
        </w:tc>
        <w:tc>
          <w:tcPr>
            <w:tcW w:w="1170" w:type="dxa"/>
          </w:tcPr>
          <w:p w14:paraId="5704CAB1" w14:textId="77777777" w:rsidR="00684B2B" w:rsidRPr="003F4CEA" w:rsidRDefault="00684B2B" w:rsidP="005B32D0">
            <w:pPr>
              <w:tabs>
                <w:tab w:val="decimal" w:pos="731"/>
              </w:tabs>
              <w:spacing w:line="380" w:lineRule="atLeast"/>
              <w:ind w:right="11"/>
            </w:pPr>
          </w:p>
        </w:tc>
      </w:tr>
      <w:tr w:rsidR="0066272A" w:rsidRPr="005C2143" w14:paraId="29714DF9" w14:textId="77777777" w:rsidTr="00D52C32">
        <w:trPr>
          <w:cantSplit/>
        </w:trPr>
        <w:tc>
          <w:tcPr>
            <w:tcW w:w="3780" w:type="dxa"/>
          </w:tcPr>
          <w:p w14:paraId="654AB0CE" w14:textId="7FF8E926" w:rsidR="0066272A" w:rsidRPr="00AC34CA" w:rsidRDefault="0066272A" w:rsidP="0066272A">
            <w:pPr>
              <w:spacing w:line="380" w:lineRule="atLeast"/>
              <w:ind w:firstLine="11"/>
            </w:pPr>
            <w:r w:rsidRPr="00AC34CA">
              <w:t xml:space="preserve">At 1 April </w:t>
            </w:r>
          </w:p>
        </w:tc>
        <w:tc>
          <w:tcPr>
            <w:tcW w:w="1260" w:type="dxa"/>
          </w:tcPr>
          <w:p w14:paraId="7D6DBA34" w14:textId="6781B755" w:rsidR="0066272A" w:rsidRPr="00AD24E2" w:rsidRDefault="00AD24E2" w:rsidP="0066272A">
            <w:pPr>
              <w:tabs>
                <w:tab w:val="decimal" w:pos="1039"/>
              </w:tabs>
              <w:spacing w:line="380" w:lineRule="atLeast"/>
              <w:ind w:right="-79"/>
            </w:pPr>
            <w:r w:rsidRPr="00AD24E2">
              <w:rPr>
                <w:lang w:bidi="th-TH"/>
              </w:rPr>
              <w:t>10,804,705</w:t>
            </w:r>
          </w:p>
        </w:tc>
        <w:tc>
          <w:tcPr>
            <w:tcW w:w="180" w:type="dxa"/>
          </w:tcPr>
          <w:p w14:paraId="758D6841" w14:textId="77777777" w:rsidR="0066272A" w:rsidRPr="003F4CEA" w:rsidRDefault="0066272A" w:rsidP="0066272A">
            <w:pPr>
              <w:tabs>
                <w:tab w:val="decimal" w:pos="765"/>
                <w:tab w:val="decimal" w:pos="1001"/>
              </w:tabs>
              <w:spacing w:line="380" w:lineRule="atLeast"/>
            </w:pPr>
          </w:p>
        </w:tc>
        <w:tc>
          <w:tcPr>
            <w:tcW w:w="1287" w:type="dxa"/>
          </w:tcPr>
          <w:p w14:paraId="4CE5801F" w14:textId="28F28142" w:rsidR="0066272A" w:rsidRPr="003F4CEA" w:rsidRDefault="0066272A" w:rsidP="002A7B35">
            <w:pPr>
              <w:tabs>
                <w:tab w:val="decimal" w:pos="1039"/>
              </w:tabs>
              <w:spacing w:line="380" w:lineRule="atLeast"/>
              <w:ind w:right="-79"/>
            </w:pPr>
            <w:r w:rsidRPr="00AC34CA">
              <w:rPr>
                <w:lang w:bidi="th-TH"/>
              </w:rPr>
              <w:t>11,415,61</w:t>
            </w:r>
            <w:r>
              <w:rPr>
                <w:lang w:bidi="th-TH"/>
              </w:rPr>
              <w:t>9</w:t>
            </w:r>
          </w:p>
        </w:tc>
        <w:tc>
          <w:tcPr>
            <w:tcW w:w="180" w:type="dxa"/>
          </w:tcPr>
          <w:p w14:paraId="1B70FE81" w14:textId="77777777" w:rsidR="0066272A" w:rsidRPr="003F4CEA" w:rsidRDefault="0066272A" w:rsidP="0066272A">
            <w:pPr>
              <w:tabs>
                <w:tab w:val="decimal" w:pos="765"/>
                <w:tab w:val="decimal" w:pos="1001"/>
              </w:tabs>
              <w:spacing w:line="380" w:lineRule="atLeast"/>
            </w:pPr>
          </w:p>
        </w:tc>
        <w:tc>
          <w:tcPr>
            <w:tcW w:w="1143" w:type="dxa"/>
            <w:shd w:val="clear" w:color="auto" w:fill="auto"/>
          </w:tcPr>
          <w:p w14:paraId="58E05B27" w14:textId="6E076C77" w:rsidR="0066272A" w:rsidRPr="00AD24E2" w:rsidRDefault="00AD24E2" w:rsidP="0066272A">
            <w:pPr>
              <w:tabs>
                <w:tab w:val="decimal" w:pos="1001"/>
              </w:tabs>
              <w:spacing w:line="380" w:lineRule="atLeast"/>
              <w:ind w:right="-79"/>
            </w:pPr>
            <w:r w:rsidRPr="00AD24E2">
              <w:t>770,364</w:t>
            </w:r>
          </w:p>
        </w:tc>
        <w:tc>
          <w:tcPr>
            <w:tcW w:w="180" w:type="dxa"/>
          </w:tcPr>
          <w:p w14:paraId="3215BB2A" w14:textId="77777777" w:rsidR="0066272A" w:rsidRPr="003F4CEA" w:rsidRDefault="0066272A" w:rsidP="0066272A">
            <w:pPr>
              <w:tabs>
                <w:tab w:val="decimal" w:pos="765"/>
                <w:tab w:val="decimal" w:pos="1001"/>
              </w:tabs>
              <w:spacing w:line="380" w:lineRule="atLeast"/>
            </w:pPr>
          </w:p>
        </w:tc>
        <w:tc>
          <w:tcPr>
            <w:tcW w:w="1170" w:type="dxa"/>
          </w:tcPr>
          <w:p w14:paraId="06BA057D" w14:textId="1B4D57BB" w:rsidR="0066272A" w:rsidRPr="008403BF" w:rsidRDefault="0066272A" w:rsidP="0066272A">
            <w:pPr>
              <w:tabs>
                <w:tab w:val="decimal" w:pos="1001"/>
              </w:tabs>
              <w:spacing w:line="380" w:lineRule="atLeast"/>
              <w:ind w:right="-79"/>
            </w:pPr>
            <w:r w:rsidRPr="004A7E01">
              <w:t>770,364</w:t>
            </w:r>
          </w:p>
        </w:tc>
      </w:tr>
      <w:tr w:rsidR="00B75A38" w:rsidRPr="003F4CEA" w14:paraId="2CD9380C" w14:textId="77777777" w:rsidTr="00D52C32">
        <w:trPr>
          <w:cantSplit/>
        </w:trPr>
        <w:tc>
          <w:tcPr>
            <w:tcW w:w="3780" w:type="dxa"/>
          </w:tcPr>
          <w:p w14:paraId="7AC920D2" w14:textId="7D33D82F" w:rsidR="00B75A38" w:rsidRPr="00AC34CA" w:rsidRDefault="00B75A38" w:rsidP="00B75A38">
            <w:pPr>
              <w:tabs>
                <w:tab w:val="left" w:pos="704"/>
              </w:tabs>
              <w:spacing w:line="380" w:lineRule="atLeast"/>
              <w:ind w:left="180" w:hanging="169"/>
            </w:pPr>
            <w:r w:rsidRPr="00AC34CA">
              <w:t>Share of profit of associates</w:t>
            </w:r>
          </w:p>
        </w:tc>
        <w:tc>
          <w:tcPr>
            <w:tcW w:w="1260" w:type="dxa"/>
            <w:shd w:val="clear" w:color="auto" w:fill="auto"/>
          </w:tcPr>
          <w:p w14:paraId="10FD108D" w14:textId="57E73F06" w:rsidR="00B75A38" w:rsidRPr="00FE471A" w:rsidRDefault="00310E36" w:rsidP="00B75A38">
            <w:pPr>
              <w:tabs>
                <w:tab w:val="decimal" w:pos="1039"/>
              </w:tabs>
              <w:spacing w:line="380" w:lineRule="atLeast"/>
              <w:ind w:right="-79"/>
              <w:rPr>
                <w:lang w:val="en-US" w:bidi="th-TH"/>
              </w:rPr>
            </w:pPr>
            <w:r>
              <w:rPr>
                <w:lang w:val="en-US" w:bidi="th-TH"/>
              </w:rPr>
              <w:t>32,951</w:t>
            </w:r>
          </w:p>
        </w:tc>
        <w:tc>
          <w:tcPr>
            <w:tcW w:w="180" w:type="dxa"/>
          </w:tcPr>
          <w:p w14:paraId="5770B93A" w14:textId="77777777" w:rsidR="00B75A38" w:rsidRPr="003F4CEA" w:rsidRDefault="00B75A38" w:rsidP="00B75A38">
            <w:pPr>
              <w:tabs>
                <w:tab w:val="decimal" w:pos="765"/>
                <w:tab w:val="decimal" w:pos="1001"/>
              </w:tabs>
              <w:spacing w:line="380" w:lineRule="atLeast"/>
            </w:pPr>
          </w:p>
        </w:tc>
        <w:tc>
          <w:tcPr>
            <w:tcW w:w="1287" w:type="dxa"/>
          </w:tcPr>
          <w:p w14:paraId="1A7ED544" w14:textId="7A559604" w:rsidR="00B75A38" w:rsidRPr="003F4CEA" w:rsidRDefault="00B75A38" w:rsidP="00B75A38">
            <w:pPr>
              <w:tabs>
                <w:tab w:val="decimal" w:pos="1039"/>
              </w:tabs>
              <w:spacing w:line="380" w:lineRule="atLeast"/>
              <w:ind w:right="-79"/>
            </w:pPr>
            <w:r>
              <w:t>453,462</w:t>
            </w:r>
          </w:p>
        </w:tc>
        <w:tc>
          <w:tcPr>
            <w:tcW w:w="180" w:type="dxa"/>
          </w:tcPr>
          <w:p w14:paraId="0EC85A76" w14:textId="77777777" w:rsidR="00B75A38" w:rsidRPr="003F4CEA" w:rsidRDefault="00B75A38" w:rsidP="00B75A38">
            <w:pPr>
              <w:tabs>
                <w:tab w:val="decimal" w:pos="765"/>
                <w:tab w:val="decimal" w:pos="1001"/>
              </w:tabs>
              <w:spacing w:line="380" w:lineRule="atLeast"/>
            </w:pPr>
          </w:p>
        </w:tc>
        <w:tc>
          <w:tcPr>
            <w:tcW w:w="1143" w:type="dxa"/>
            <w:shd w:val="clear" w:color="auto" w:fill="auto"/>
          </w:tcPr>
          <w:p w14:paraId="374322A8" w14:textId="7EB08D7A" w:rsidR="00B75A38" w:rsidRPr="000B1B87" w:rsidRDefault="00B75A38" w:rsidP="00B75A38">
            <w:pPr>
              <w:tabs>
                <w:tab w:val="decimal" w:pos="716"/>
              </w:tabs>
              <w:spacing w:line="380" w:lineRule="atLeast"/>
              <w:ind w:right="-79"/>
            </w:pPr>
            <w:r w:rsidRPr="004A7E01">
              <w:t>-</w:t>
            </w:r>
          </w:p>
        </w:tc>
        <w:tc>
          <w:tcPr>
            <w:tcW w:w="180" w:type="dxa"/>
          </w:tcPr>
          <w:p w14:paraId="25954CF1" w14:textId="77777777" w:rsidR="00B75A38" w:rsidRPr="003F4CEA" w:rsidRDefault="00B75A38" w:rsidP="00B75A38">
            <w:pPr>
              <w:tabs>
                <w:tab w:val="decimal" w:pos="765"/>
                <w:tab w:val="decimal" w:pos="1001"/>
              </w:tabs>
              <w:spacing w:line="380" w:lineRule="atLeast"/>
            </w:pPr>
          </w:p>
        </w:tc>
        <w:tc>
          <w:tcPr>
            <w:tcW w:w="1170" w:type="dxa"/>
          </w:tcPr>
          <w:p w14:paraId="6BB57F15" w14:textId="012B4F3E" w:rsidR="00B75A38" w:rsidRPr="008403BF" w:rsidRDefault="00B75A38" w:rsidP="00B75A38">
            <w:pPr>
              <w:tabs>
                <w:tab w:val="decimal" w:pos="731"/>
              </w:tabs>
              <w:spacing w:line="380" w:lineRule="atLeast"/>
              <w:ind w:right="-79"/>
            </w:pPr>
            <w:r w:rsidRPr="004A7E01">
              <w:t>-</w:t>
            </w:r>
          </w:p>
        </w:tc>
      </w:tr>
      <w:tr w:rsidR="00B75A38" w:rsidRPr="003F4CEA" w14:paraId="45CC9AF8" w14:textId="77777777" w:rsidTr="00D52C32">
        <w:trPr>
          <w:cantSplit/>
        </w:trPr>
        <w:tc>
          <w:tcPr>
            <w:tcW w:w="3780" w:type="dxa"/>
          </w:tcPr>
          <w:p w14:paraId="24480219" w14:textId="44FF0E23" w:rsidR="00B75A38" w:rsidRPr="00AC34CA" w:rsidRDefault="00B75A38" w:rsidP="00B75A38">
            <w:pPr>
              <w:spacing w:line="380" w:lineRule="atLeast"/>
              <w:ind w:firstLine="11"/>
            </w:pPr>
            <w:r w:rsidRPr="00AC34CA">
              <w:t>Share of other comprehensive income</w:t>
            </w:r>
          </w:p>
        </w:tc>
        <w:tc>
          <w:tcPr>
            <w:tcW w:w="1260" w:type="dxa"/>
            <w:shd w:val="clear" w:color="auto" w:fill="auto"/>
          </w:tcPr>
          <w:p w14:paraId="79853579" w14:textId="462B500A" w:rsidR="00B75A38" w:rsidRPr="00B66FF3" w:rsidRDefault="00B75A38" w:rsidP="00B75A38">
            <w:pPr>
              <w:tabs>
                <w:tab w:val="decimal" w:pos="1039"/>
              </w:tabs>
              <w:spacing w:line="380" w:lineRule="atLeast"/>
              <w:ind w:right="-79"/>
            </w:pPr>
          </w:p>
        </w:tc>
        <w:tc>
          <w:tcPr>
            <w:tcW w:w="180" w:type="dxa"/>
          </w:tcPr>
          <w:p w14:paraId="06614C3C" w14:textId="77777777" w:rsidR="00B75A38" w:rsidRPr="003F4CEA" w:rsidRDefault="00B75A38" w:rsidP="00B75A38">
            <w:pPr>
              <w:tabs>
                <w:tab w:val="decimal" w:pos="765"/>
                <w:tab w:val="decimal" w:pos="1001"/>
              </w:tabs>
              <w:spacing w:line="380" w:lineRule="atLeast"/>
            </w:pPr>
          </w:p>
        </w:tc>
        <w:tc>
          <w:tcPr>
            <w:tcW w:w="1287" w:type="dxa"/>
          </w:tcPr>
          <w:p w14:paraId="5DB65537" w14:textId="77777777" w:rsidR="00B75A38" w:rsidRDefault="00B75A38" w:rsidP="00B75A38">
            <w:pPr>
              <w:tabs>
                <w:tab w:val="decimal" w:pos="1039"/>
              </w:tabs>
              <w:spacing w:line="380" w:lineRule="atLeast"/>
              <w:ind w:right="-79"/>
            </w:pPr>
          </w:p>
        </w:tc>
        <w:tc>
          <w:tcPr>
            <w:tcW w:w="180" w:type="dxa"/>
          </w:tcPr>
          <w:p w14:paraId="36EFFA65" w14:textId="77777777" w:rsidR="00B75A38" w:rsidRPr="003F4CEA" w:rsidRDefault="00B75A38" w:rsidP="00B75A38">
            <w:pPr>
              <w:tabs>
                <w:tab w:val="decimal" w:pos="765"/>
                <w:tab w:val="decimal" w:pos="1001"/>
              </w:tabs>
              <w:spacing w:line="380" w:lineRule="atLeast"/>
            </w:pPr>
          </w:p>
        </w:tc>
        <w:tc>
          <w:tcPr>
            <w:tcW w:w="1143" w:type="dxa"/>
            <w:shd w:val="clear" w:color="auto" w:fill="auto"/>
          </w:tcPr>
          <w:p w14:paraId="2F65BF3F" w14:textId="77777777" w:rsidR="00B75A38" w:rsidRPr="000B1B87" w:rsidRDefault="00B75A38" w:rsidP="00B75A38">
            <w:pPr>
              <w:tabs>
                <w:tab w:val="decimal" w:pos="716"/>
              </w:tabs>
              <w:spacing w:line="380" w:lineRule="atLeast"/>
              <w:ind w:right="-79"/>
            </w:pPr>
          </w:p>
        </w:tc>
        <w:tc>
          <w:tcPr>
            <w:tcW w:w="180" w:type="dxa"/>
          </w:tcPr>
          <w:p w14:paraId="6D66A375" w14:textId="77777777" w:rsidR="00B75A38" w:rsidRPr="003F4CEA" w:rsidRDefault="00B75A38" w:rsidP="00B75A38">
            <w:pPr>
              <w:tabs>
                <w:tab w:val="decimal" w:pos="765"/>
                <w:tab w:val="decimal" w:pos="1001"/>
              </w:tabs>
              <w:spacing w:line="380" w:lineRule="atLeast"/>
            </w:pPr>
          </w:p>
        </w:tc>
        <w:tc>
          <w:tcPr>
            <w:tcW w:w="1170" w:type="dxa"/>
          </w:tcPr>
          <w:p w14:paraId="1599BBF6" w14:textId="77777777" w:rsidR="00B75A38" w:rsidRDefault="00B75A38" w:rsidP="00B75A38">
            <w:pPr>
              <w:tabs>
                <w:tab w:val="decimal" w:pos="731"/>
              </w:tabs>
              <w:spacing w:line="380" w:lineRule="atLeast"/>
              <w:ind w:right="-79"/>
            </w:pPr>
          </w:p>
        </w:tc>
      </w:tr>
      <w:tr w:rsidR="00B75A38" w:rsidRPr="003F4CEA" w14:paraId="5BF8253E" w14:textId="77777777" w:rsidTr="00D52C32">
        <w:trPr>
          <w:cantSplit/>
        </w:trPr>
        <w:tc>
          <w:tcPr>
            <w:tcW w:w="3780" w:type="dxa"/>
          </w:tcPr>
          <w:p w14:paraId="5561E453" w14:textId="54F56F7B" w:rsidR="00B75A38" w:rsidRPr="00AC34CA" w:rsidRDefault="00B75A38" w:rsidP="00B75A38">
            <w:pPr>
              <w:spacing w:line="380" w:lineRule="atLeast"/>
              <w:ind w:firstLine="11"/>
            </w:pPr>
            <w:r w:rsidRPr="00AC34CA">
              <w:t xml:space="preserve">   </w:t>
            </w:r>
            <w:r w:rsidR="000555D9">
              <w:t xml:space="preserve">, </w:t>
            </w:r>
            <w:r w:rsidRPr="00AC34CA">
              <w:t>net of tax</w:t>
            </w:r>
          </w:p>
        </w:tc>
        <w:tc>
          <w:tcPr>
            <w:tcW w:w="1260" w:type="dxa"/>
            <w:shd w:val="clear" w:color="auto" w:fill="auto"/>
          </w:tcPr>
          <w:p w14:paraId="278121E4" w14:textId="089EF3A3" w:rsidR="00B75A38" w:rsidRPr="000408D8" w:rsidRDefault="00310E36" w:rsidP="00B75A38">
            <w:pPr>
              <w:tabs>
                <w:tab w:val="decimal" w:pos="1039"/>
              </w:tabs>
              <w:spacing w:line="380" w:lineRule="atLeast"/>
              <w:ind w:right="-79"/>
            </w:pPr>
            <w:r>
              <w:t>80,762</w:t>
            </w:r>
          </w:p>
        </w:tc>
        <w:tc>
          <w:tcPr>
            <w:tcW w:w="180" w:type="dxa"/>
          </w:tcPr>
          <w:p w14:paraId="1FFDE439" w14:textId="77777777" w:rsidR="00B75A38" w:rsidRPr="003F4CEA" w:rsidRDefault="00B75A38" w:rsidP="00B75A38">
            <w:pPr>
              <w:tabs>
                <w:tab w:val="decimal" w:pos="765"/>
                <w:tab w:val="decimal" w:pos="1001"/>
              </w:tabs>
              <w:spacing w:line="380" w:lineRule="atLeast"/>
              <w:rPr>
                <w:cs/>
                <w:lang w:bidi="th-TH"/>
              </w:rPr>
            </w:pPr>
          </w:p>
        </w:tc>
        <w:tc>
          <w:tcPr>
            <w:tcW w:w="1287" w:type="dxa"/>
          </w:tcPr>
          <w:p w14:paraId="6A29219E" w14:textId="40691DE0" w:rsidR="00B75A38" w:rsidRDefault="00B75A38" w:rsidP="00B75A38">
            <w:pPr>
              <w:tabs>
                <w:tab w:val="decimal" w:pos="1039"/>
              </w:tabs>
              <w:spacing w:line="380" w:lineRule="atLeast"/>
              <w:ind w:right="-79"/>
            </w:pPr>
            <w:r w:rsidRPr="000408D8">
              <w:t>584,842</w:t>
            </w:r>
          </w:p>
        </w:tc>
        <w:tc>
          <w:tcPr>
            <w:tcW w:w="180" w:type="dxa"/>
          </w:tcPr>
          <w:p w14:paraId="46FB8C1B" w14:textId="77777777" w:rsidR="00B75A38" w:rsidRPr="003F4CEA" w:rsidRDefault="00B75A38" w:rsidP="00B75A38">
            <w:pPr>
              <w:tabs>
                <w:tab w:val="decimal" w:pos="765"/>
                <w:tab w:val="decimal" w:pos="1001"/>
              </w:tabs>
              <w:spacing w:line="380" w:lineRule="atLeast"/>
            </w:pPr>
          </w:p>
        </w:tc>
        <w:tc>
          <w:tcPr>
            <w:tcW w:w="1143" w:type="dxa"/>
            <w:shd w:val="clear" w:color="auto" w:fill="auto"/>
          </w:tcPr>
          <w:p w14:paraId="3B3ABC41" w14:textId="56308F62" w:rsidR="00B75A38" w:rsidRPr="000B1B87" w:rsidRDefault="00B75A38" w:rsidP="00B75A38">
            <w:pPr>
              <w:tabs>
                <w:tab w:val="decimal" w:pos="716"/>
              </w:tabs>
              <w:spacing w:line="380" w:lineRule="atLeast"/>
              <w:ind w:right="-79"/>
            </w:pPr>
            <w:r w:rsidRPr="004A7E01">
              <w:t>-</w:t>
            </w:r>
          </w:p>
        </w:tc>
        <w:tc>
          <w:tcPr>
            <w:tcW w:w="180" w:type="dxa"/>
          </w:tcPr>
          <w:p w14:paraId="5754D849" w14:textId="77777777" w:rsidR="00B75A38" w:rsidRPr="003F4CEA" w:rsidRDefault="00B75A38" w:rsidP="00B75A38">
            <w:pPr>
              <w:tabs>
                <w:tab w:val="decimal" w:pos="765"/>
                <w:tab w:val="decimal" w:pos="1001"/>
              </w:tabs>
              <w:spacing w:line="380" w:lineRule="atLeast"/>
            </w:pPr>
          </w:p>
        </w:tc>
        <w:tc>
          <w:tcPr>
            <w:tcW w:w="1170" w:type="dxa"/>
          </w:tcPr>
          <w:p w14:paraId="6CFA5E14" w14:textId="758BBABD" w:rsidR="00B75A38" w:rsidRPr="008403BF" w:rsidRDefault="00B75A38" w:rsidP="00B75A38">
            <w:pPr>
              <w:tabs>
                <w:tab w:val="decimal" w:pos="731"/>
              </w:tabs>
              <w:spacing w:line="380" w:lineRule="atLeast"/>
              <w:ind w:right="-79"/>
            </w:pPr>
            <w:r w:rsidRPr="004A7E01">
              <w:t>-</w:t>
            </w:r>
          </w:p>
        </w:tc>
      </w:tr>
      <w:tr w:rsidR="00B75A38" w:rsidRPr="003F4CEA" w14:paraId="4F2CC960" w14:textId="77777777" w:rsidTr="00D52C32">
        <w:trPr>
          <w:cantSplit/>
        </w:trPr>
        <w:tc>
          <w:tcPr>
            <w:tcW w:w="3780" w:type="dxa"/>
          </w:tcPr>
          <w:p w14:paraId="20E7EFEE" w14:textId="77777777" w:rsidR="00B75A38" w:rsidRPr="003F4CEA" w:rsidRDefault="00B75A38" w:rsidP="00B75A38">
            <w:pPr>
              <w:spacing w:line="380" w:lineRule="atLeast"/>
              <w:ind w:left="-18" w:firstLine="11"/>
              <w:rPr>
                <w:szCs w:val="22"/>
              </w:rPr>
            </w:pPr>
            <w:r w:rsidRPr="003F4CEA">
              <w:rPr>
                <w:szCs w:val="22"/>
              </w:rPr>
              <w:t>Currency translation differences</w:t>
            </w:r>
          </w:p>
        </w:tc>
        <w:tc>
          <w:tcPr>
            <w:tcW w:w="1260" w:type="dxa"/>
            <w:shd w:val="clear" w:color="auto" w:fill="auto"/>
          </w:tcPr>
          <w:p w14:paraId="7CEC4204" w14:textId="13D71DFA" w:rsidR="00B75A38" w:rsidRPr="005A5A57" w:rsidRDefault="00310E36" w:rsidP="00B75A38">
            <w:pPr>
              <w:tabs>
                <w:tab w:val="decimal" w:pos="1039"/>
              </w:tabs>
              <w:spacing w:line="380" w:lineRule="atLeast"/>
              <w:ind w:right="-79"/>
              <w:rPr>
                <w:lang w:val="en-US" w:bidi="th-TH"/>
              </w:rPr>
            </w:pPr>
            <w:r>
              <w:rPr>
                <w:lang w:val="en-US" w:bidi="th-TH"/>
              </w:rPr>
              <w:t>119,998</w:t>
            </w:r>
          </w:p>
        </w:tc>
        <w:tc>
          <w:tcPr>
            <w:tcW w:w="180" w:type="dxa"/>
          </w:tcPr>
          <w:p w14:paraId="0EAD9B60" w14:textId="77777777" w:rsidR="00B75A38" w:rsidRPr="003F4CEA" w:rsidRDefault="00B75A38" w:rsidP="00B75A38">
            <w:pPr>
              <w:tabs>
                <w:tab w:val="decimal" w:pos="765"/>
                <w:tab w:val="decimal" w:pos="1001"/>
              </w:tabs>
              <w:spacing w:line="380" w:lineRule="atLeast"/>
            </w:pPr>
          </w:p>
        </w:tc>
        <w:tc>
          <w:tcPr>
            <w:tcW w:w="1287" w:type="dxa"/>
          </w:tcPr>
          <w:p w14:paraId="352E7889" w14:textId="085D3B22" w:rsidR="00B75A38" w:rsidRPr="003F4CEA" w:rsidRDefault="00B75A38" w:rsidP="00B75A38">
            <w:pPr>
              <w:tabs>
                <w:tab w:val="decimal" w:pos="1039"/>
              </w:tabs>
              <w:spacing w:line="380" w:lineRule="atLeast"/>
              <w:ind w:right="-79"/>
            </w:pPr>
            <w:r w:rsidRPr="000408D8">
              <w:t>(61,816)</w:t>
            </w:r>
          </w:p>
        </w:tc>
        <w:tc>
          <w:tcPr>
            <w:tcW w:w="180" w:type="dxa"/>
          </w:tcPr>
          <w:p w14:paraId="52D2DE42" w14:textId="77777777" w:rsidR="00B75A38" w:rsidRPr="003F4CEA" w:rsidRDefault="00B75A38" w:rsidP="00B75A38">
            <w:pPr>
              <w:tabs>
                <w:tab w:val="decimal" w:pos="765"/>
                <w:tab w:val="decimal" w:pos="1001"/>
              </w:tabs>
              <w:spacing w:line="380" w:lineRule="atLeast"/>
            </w:pPr>
          </w:p>
        </w:tc>
        <w:tc>
          <w:tcPr>
            <w:tcW w:w="1143" w:type="dxa"/>
            <w:shd w:val="clear" w:color="auto" w:fill="auto"/>
          </w:tcPr>
          <w:p w14:paraId="7EA5768B" w14:textId="4366B2DC" w:rsidR="00B75A38" w:rsidRPr="000B1B87" w:rsidRDefault="00B75A38" w:rsidP="00B75A38">
            <w:pPr>
              <w:tabs>
                <w:tab w:val="decimal" w:pos="716"/>
              </w:tabs>
              <w:spacing w:line="380" w:lineRule="atLeast"/>
              <w:ind w:right="-79"/>
            </w:pPr>
            <w:r w:rsidRPr="004A7E01">
              <w:t>-</w:t>
            </w:r>
          </w:p>
        </w:tc>
        <w:tc>
          <w:tcPr>
            <w:tcW w:w="180" w:type="dxa"/>
          </w:tcPr>
          <w:p w14:paraId="2CC1BA45" w14:textId="77777777" w:rsidR="00B75A38" w:rsidRPr="003F4CEA" w:rsidRDefault="00B75A38" w:rsidP="00B75A38">
            <w:pPr>
              <w:tabs>
                <w:tab w:val="decimal" w:pos="765"/>
                <w:tab w:val="decimal" w:pos="1001"/>
              </w:tabs>
              <w:spacing w:line="380" w:lineRule="atLeast"/>
            </w:pPr>
          </w:p>
        </w:tc>
        <w:tc>
          <w:tcPr>
            <w:tcW w:w="1170" w:type="dxa"/>
          </w:tcPr>
          <w:p w14:paraId="1F13A1A4" w14:textId="4DA5C4D6" w:rsidR="00B75A38" w:rsidRPr="008403BF" w:rsidRDefault="00B75A38" w:rsidP="00B75A38">
            <w:pPr>
              <w:tabs>
                <w:tab w:val="decimal" w:pos="731"/>
              </w:tabs>
              <w:spacing w:line="380" w:lineRule="atLeast"/>
              <w:ind w:right="-79"/>
            </w:pPr>
            <w:r w:rsidRPr="004A7E01">
              <w:t>-</w:t>
            </w:r>
          </w:p>
        </w:tc>
      </w:tr>
      <w:tr w:rsidR="00B75A38" w:rsidRPr="003F4CEA" w14:paraId="6407AF3A" w14:textId="77777777" w:rsidTr="00D52C32">
        <w:trPr>
          <w:cantSplit/>
        </w:trPr>
        <w:tc>
          <w:tcPr>
            <w:tcW w:w="3780" w:type="dxa"/>
          </w:tcPr>
          <w:p w14:paraId="04363594" w14:textId="2EC7D0AA" w:rsidR="00B75A38" w:rsidRPr="003F4CEA" w:rsidRDefault="00B75A38" w:rsidP="00B75A38">
            <w:pPr>
              <w:spacing w:line="380" w:lineRule="atLeast"/>
              <w:ind w:firstLine="11"/>
              <w:rPr>
                <w:b/>
                <w:bCs/>
              </w:rPr>
            </w:pPr>
            <w:r w:rsidRPr="004A7E01">
              <w:rPr>
                <w:b/>
                <w:bCs/>
              </w:rPr>
              <w:t>At 30 June</w:t>
            </w:r>
          </w:p>
        </w:tc>
        <w:tc>
          <w:tcPr>
            <w:tcW w:w="1260" w:type="dxa"/>
            <w:tcBorders>
              <w:top w:val="single" w:sz="4" w:space="0" w:color="auto"/>
              <w:bottom w:val="double" w:sz="4" w:space="0" w:color="auto"/>
            </w:tcBorders>
            <w:shd w:val="clear" w:color="auto" w:fill="auto"/>
          </w:tcPr>
          <w:p w14:paraId="2EB2301B" w14:textId="476D0898" w:rsidR="00B75A38" w:rsidRPr="005A5A57" w:rsidRDefault="00FE471A" w:rsidP="00B75A38">
            <w:pPr>
              <w:tabs>
                <w:tab w:val="decimal" w:pos="1039"/>
              </w:tabs>
              <w:spacing w:line="380" w:lineRule="atLeast"/>
              <w:ind w:right="-79"/>
              <w:rPr>
                <w:b/>
                <w:bCs/>
                <w:cs/>
                <w:lang w:bidi="th-TH"/>
              </w:rPr>
            </w:pPr>
            <w:r>
              <w:rPr>
                <w:b/>
                <w:bCs/>
              </w:rPr>
              <w:t>11,03</w:t>
            </w:r>
            <w:r w:rsidR="00310E36">
              <w:rPr>
                <w:b/>
                <w:bCs/>
              </w:rPr>
              <w:t>8,416</w:t>
            </w:r>
          </w:p>
        </w:tc>
        <w:tc>
          <w:tcPr>
            <w:tcW w:w="180" w:type="dxa"/>
          </w:tcPr>
          <w:p w14:paraId="04EC3E46" w14:textId="77777777" w:rsidR="00B75A38" w:rsidRPr="003F4CEA" w:rsidRDefault="00B75A38" w:rsidP="00B75A38">
            <w:pPr>
              <w:tabs>
                <w:tab w:val="decimal" w:pos="765"/>
                <w:tab w:val="decimal" w:pos="1001"/>
              </w:tabs>
              <w:spacing w:line="380" w:lineRule="atLeast"/>
            </w:pPr>
          </w:p>
        </w:tc>
        <w:tc>
          <w:tcPr>
            <w:tcW w:w="1287" w:type="dxa"/>
            <w:tcBorders>
              <w:top w:val="single" w:sz="4" w:space="0" w:color="auto"/>
              <w:bottom w:val="double" w:sz="4" w:space="0" w:color="auto"/>
            </w:tcBorders>
          </w:tcPr>
          <w:p w14:paraId="761DBB53" w14:textId="7BB22EFC" w:rsidR="00B75A38" w:rsidRPr="003F4CEA" w:rsidRDefault="00B75A38" w:rsidP="00B75A38">
            <w:pPr>
              <w:tabs>
                <w:tab w:val="decimal" w:pos="1039"/>
              </w:tabs>
              <w:spacing w:line="380" w:lineRule="atLeast"/>
              <w:ind w:right="-79"/>
              <w:rPr>
                <w:b/>
                <w:bCs/>
              </w:rPr>
            </w:pPr>
            <w:r>
              <w:rPr>
                <w:b/>
                <w:bCs/>
                <w:lang w:val="en-US" w:bidi="th-TH"/>
              </w:rPr>
              <w:t>12,392,107</w:t>
            </w:r>
          </w:p>
        </w:tc>
        <w:tc>
          <w:tcPr>
            <w:tcW w:w="180" w:type="dxa"/>
          </w:tcPr>
          <w:p w14:paraId="6DA84C52" w14:textId="77777777" w:rsidR="00B75A38" w:rsidRPr="003F4CEA" w:rsidRDefault="00B75A38" w:rsidP="00B75A38">
            <w:pPr>
              <w:tabs>
                <w:tab w:val="decimal" w:pos="765"/>
                <w:tab w:val="decimal" w:pos="1001"/>
              </w:tabs>
              <w:spacing w:line="380" w:lineRule="atLeast"/>
            </w:pPr>
          </w:p>
        </w:tc>
        <w:tc>
          <w:tcPr>
            <w:tcW w:w="1143" w:type="dxa"/>
            <w:tcBorders>
              <w:top w:val="single" w:sz="4" w:space="0" w:color="auto"/>
              <w:bottom w:val="double" w:sz="4" w:space="0" w:color="auto"/>
            </w:tcBorders>
            <w:shd w:val="clear" w:color="auto" w:fill="auto"/>
          </w:tcPr>
          <w:p w14:paraId="6C84D8A7" w14:textId="55E868BA" w:rsidR="00B75A38" w:rsidRPr="000B1B87" w:rsidRDefault="00B75A38" w:rsidP="00B75A38">
            <w:pPr>
              <w:tabs>
                <w:tab w:val="decimal" w:pos="1001"/>
              </w:tabs>
              <w:spacing w:line="380" w:lineRule="atLeast"/>
              <w:ind w:right="-79"/>
              <w:rPr>
                <w:b/>
                <w:bCs/>
              </w:rPr>
            </w:pPr>
            <w:r>
              <w:rPr>
                <w:b/>
                <w:bCs/>
              </w:rPr>
              <w:fldChar w:fldCharType="begin"/>
            </w:r>
            <w:r>
              <w:rPr>
                <w:b/>
                <w:bCs/>
              </w:rPr>
              <w:instrText xml:space="preserve"> =SUM(ABOVE) </w:instrText>
            </w:r>
            <w:r>
              <w:rPr>
                <w:b/>
                <w:bCs/>
              </w:rPr>
              <w:fldChar w:fldCharType="separate"/>
            </w:r>
            <w:r>
              <w:rPr>
                <w:b/>
                <w:bCs/>
                <w:noProof/>
              </w:rPr>
              <w:t>770,364</w:t>
            </w:r>
            <w:r>
              <w:rPr>
                <w:b/>
                <w:bCs/>
              </w:rPr>
              <w:fldChar w:fldCharType="end"/>
            </w:r>
          </w:p>
        </w:tc>
        <w:tc>
          <w:tcPr>
            <w:tcW w:w="180" w:type="dxa"/>
          </w:tcPr>
          <w:p w14:paraId="3F786A0A" w14:textId="77777777" w:rsidR="00B75A38" w:rsidRPr="003F4CEA" w:rsidRDefault="00B75A38" w:rsidP="00B75A38">
            <w:pPr>
              <w:tabs>
                <w:tab w:val="decimal" w:pos="765"/>
                <w:tab w:val="decimal" w:pos="1001"/>
              </w:tabs>
              <w:spacing w:line="380" w:lineRule="atLeast"/>
            </w:pPr>
          </w:p>
        </w:tc>
        <w:tc>
          <w:tcPr>
            <w:tcW w:w="1170" w:type="dxa"/>
            <w:tcBorders>
              <w:top w:val="single" w:sz="4" w:space="0" w:color="auto"/>
              <w:bottom w:val="double" w:sz="4" w:space="0" w:color="auto"/>
            </w:tcBorders>
          </w:tcPr>
          <w:p w14:paraId="0988E6B7" w14:textId="6B7D2546" w:rsidR="00B75A38" w:rsidRPr="00E161A9" w:rsidRDefault="00B75A38" w:rsidP="00B75A38">
            <w:pPr>
              <w:tabs>
                <w:tab w:val="decimal" w:pos="1001"/>
              </w:tabs>
              <w:spacing w:line="380" w:lineRule="atLeast"/>
              <w:ind w:right="-79"/>
              <w:rPr>
                <w:b/>
                <w:bCs/>
              </w:rPr>
            </w:pPr>
            <w:r>
              <w:rPr>
                <w:b/>
                <w:bCs/>
              </w:rPr>
              <w:fldChar w:fldCharType="begin"/>
            </w:r>
            <w:r>
              <w:rPr>
                <w:b/>
                <w:bCs/>
              </w:rPr>
              <w:instrText xml:space="preserve"> =SUM(ABOVE) </w:instrText>
            </w:r>
            <w:r>
              <w:rPr>
                <w:b/>
                <w:bCs/>
              </w:rPr>
              <w:fldChar w:fldCharType="separate"/>
            </w:r>
            <w:r>
              <w:rPr>
                <w:b/>
                <w:bCs/>
                <w:noProof/>
              </w:rPr>
              <w:t>770,364</w:t>
            </w:r>
            <w:r>
              <w:rPr>
                <w:b/>
                <w:bCs/>
              </w:rPr>
              <w:fldChar w:fldCharType="end"/>
            </w:r>
          </w:p>
        </w:tc>
      </w:tr>
    </w:tbl>
    <w:p w14:paraId="76777D34" w14:textId="77777777" w:rsidR="005B32D0" w:rsidRPr="00A37D22" w:rsidRDefault="005B32D0" w:rsidP="00A37D22">
      <w:pPr>
        <w:pStyle w:val="block"/>
        <w:spacing w:after="0" w:line="360" w:lineRule="auto"/>
        <w:ind w:left="540"/>
        <w:jc w:val="both"/>
        <w:rPr>
          <w:szCs w:val="22"/>
        </w:rPr>
      </w:pPr>
    </w:p>
    <w:p w14:paraId="2462A7AF" w14:textId="1BE33511" w:rsidR="00AB224C" w:rsidRPr="00F2408E" w:rsidRDefault="00AB224C" w:rsidP="005B32D0">
      <w:pPr>
        <w:pStyle w:val="block"/>
        <w:spacing w:after="0" w:line="380" w:lineRule="atLeast"/>
        <w:ind w:left="547"/>
        <w:jc w:val="both"/>
        <w:rPr>
          <w:i/>
          <w:iCs/>
          <w:cs/>
          <w:lang w:bidi="th-TH"/>
        </w:rPr>
      </w:pPr>
      <w:r w:rsidRPr="00F2408E">
        <w:rPr>
          <w:i/>
          <w:iCs/>
        </w:rPr>
        <w:t>Su</w:t>
      </w:r>
      <w:r w:rsidR="000F0906" w:rsidRPr="00F2408E">
        <w:rPr>
          <w:i/>
          <w:iCs/>
        </w:rPr>
        <w:t>bs</w:t>
      </w:r>
      <w:r w:rsidRPr="00F2408E">
        <w:rPr>
          <w:i/>
          <w:iCs/>
        </w:rPr>
        <w:t>idiary</w:t>
      </w:r>
    </w:p>
    <w:p w14:paraId="0DA2A623" w14:textId="33CC340E" w:rsidR="000F0906" w:rsidRPr="00A37D22" w:rsidRDefault="000F0906" w:rsidP="00A37D22">
      <w:pPr>
        <w:pStyle w:val="block"/>
        <w:spacing w:after="0" w:line="360" w:lineRule="auto"/>
        <w:ind w:left="540"/>
        <w:jc w:val="both"/>
        <w:rPr>
          <w:szCs w:val="22"/>
        </w:rPr>
      </w:pPr>
    </w:p>
    <w:p w14:paraId="62F3606B" w14:textId="6B03AFAE" w:rsidR="00BA6645" w:rsidRDefault="000F0906" w:rsidP="005B32D0">
      <w:pPr>
        <w:pStyle w:val="block"/>
        <w:spacing w:after="0" w:line="380" w:lineRule="atLeast"/>
        <w:ind w:left="547"/>
        <w:jc w:val="both"/>
      </w:pPr>
      <w:r w:rsidRPr="005413D3">
        <w:t xml:space="preserve">As at </w:t>
      </w:r>
      <w:r w:rsidR="0066272A" w:rsidRPr="005413D3">
        <w:t xml:space="preserve">30 June </w:t>
      </w:r>
      <w:r w:rsidR="002F158D" w:rsidRPr="005413D3">
        <w:t>202</w:t>
      </w:r>
      <w:r w:rsidR="0066272A" w:rsidRPr="005413D3">
        <w:rPr>
          <w:lang w:bidi="th-TH"/>
        </w:rPr>
        <w:t>5</w:t>
      </w:r>
      <w:r w:rsidR="002F158D" w:rsidRPr="005413D3">
        <w:t xml:space="preserve"> </w:t>
      </w:r>
      <w:r w:rsidRPr="005413D3">
        <w:t>and 31 March 202</w:t>
      </w:r>
      <w:r w:rsidR="0066272A" w:rsidRPr="005413D3">
        <w:t>5</w:t>
      </w:r>
      <w:r w:rsidRPr="005413D3">
        <w:t>, a</w:t>
      </w:r>
      <w:r w:rsidR="005E63E9" w:rsidRPr="005413D3">
        <w:t xml:space="preserve"> </w:t>
      </w:r>
      <w:r w:rsidRPr="005413D3">
        <w:t>subsidiary, Birla Carbon Mexico, S.A. DE C.V.,</w:t>
      </w:r>
      <w:r w:rsidR="005E63E9" w:rsidRPr="005413D3">
        <w:t xml:space="preserve"> is in process of </w:t>
      </w:r>
      <w:r w:rsidR="005E63E9" w:rsidRPr="00782AC0">
        <w:t>liquidation.</w:t>
      </w:r>
      <w:r w:rsidR="00B81631" w:rsidRPr="00782AC0">
        <w:t xml:space="preserve"> Subsequently, the subsidiary completed its full liquidation and dissolution process under Mexican law on 3 July 2025. </w:t>
      </w:r>
    </w:p>
    <w:p w14:paraId="0559B63A" w14:textId="77777777" w:rsidR="00BA6645" w:rsidRPr="009822BA" w:rsidRDefault="00BA6645" w:rsidP="00A37D22">
      <w:pPr>
        <w:pStyle w:val="block"/>
        <w:spacing w:after="0" w:line="360" w:lineRule="auto"/>
        <w:ind w:left="540"/>
        <w:jc w:val="both"/>
        <w:rPr>
          <w:szCs w:val="22"/>
        </w:rPr>
      </w:pPr>
    </w:p>
    <w:p w14:paraId="5C8B3E1A" w14:textId="788397A1" w:rsidR="00D15CE4" w:rsidRPr="00082E95" w:rsidRDefault="0077781C" w:rsidP="005C766D">
      <w:pPr>
        <w:tabs>
          <w:tab w:val="left" w:pos="540"/>
        </w:tabs>
        <w:spacing w:line="360" w:lineRule="auto"/>
        <w:jc w:val="both"/>
        <w:outlineLvl w:val="0"/>
        <w:rPr>
          <w:b/>
          <w:bCs/>
          <w:sz w:val="24"/>
          <w:szCs w:val="24"/>
          <w:lang w:val="en-US"/>
        </w:rPr>
      </w:pPr>
      <w:r>
        <w:rPr>
          <w:b/>
          <w:bCs/>
          <w:sz w:val="24"/>
          <w:szCs w:val="24"/>
        </w:rPr>
        <w:t>4</w:t>
      </w:r>
      <w:r w:rsidR="00D15CE4">
        <w:rPr>
          <w:b/>
          <w:bCs/>
          <w:sz w:val="24"/>
          <w:szCs w:val="24"/>
        </w:rPr>
        <w:tab/>
      </w:r>
      <w:r w:rsidR="00D15CE4" w:rsidRPr="004D0BC1">
        <w:rPr>
          <w:b/>
          <w:bCs/>
          <w:sz w:val="24"/>
          <w:szCs w:val="24"/>
        </w:rPr>
        <w:t>Property, plant and equipment</w:t>
      </w:r>
    </w:p>
    <w:p w14:paraId="64DA41B0" w14:textId="77777777" w:rsidR="00D15CE4" w:rsidRPr="009822BA" w:rsidRDefault="00D15CE4" w:rsidP="00A37D22">
      <w:pPr>
        <w:pStyle w:val="block"/>
        <w:spacing w:after="0" w:line="360" w:lineRule="auto"/>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3060"/>
      </w:tblGrid>
      <w:tr w:rsidR="00F04925" w:rsidRPr="00986083" w14:paraId="3D6D944B" w14:textId="77777777" w:rsidTr="00D52C32">
        <w:trPr>
          <w:cantSplit/>
          <w:tblHeader/>
        </w:trPr>
        <w:tc>
          <w:tcPr>
            <w:tcW w:w="6120" w:type="dxa"/>
            <w:vAlign w:val="bottom"/>
          </w:tcPr>
          <w:p w14:paraId="2416D967" w14:textId="0D7FDF3C" w:rsidR="00F04925" w:rsidRPr="0077781C" w:rsidRDefault="0066272A" w:rsidP="00075001">
            <w:pPr>
              <w:spacing w:line="380" w:lineRule="atLeast"/>
              <w:ind w:left="281" w:hanging="281"/>
              <w:rPr>
                <w:b/>
                <w:bCs/>
                <w:i/>
                <w:iCs/>
                <w:szCs w:val="22"/>
              </w:rPr>
            </w:pPr>
            <w:r w:rsidRPr="00CC7335">
              <w:rPr>
                <w:b/>
                <w:bCs/>
                <w:i/>
                <w:iCs/>
                <w:szCs w:val="22"/>
              </w:rPr>
              <w:t xml:space="preserve">Three-month period ended 30 June </w:t>
            </w:r>
            <w:r w:rsidR="0077781C" w:rsidRPr="0077781C">
              <w:rPr>
                <w:b/>
                <w:bCs/>
                <w:i/>
                <w:iCs/>
                <w:szCs w:val="22"/>
              </w:rPr>
              <w:t>202</w:t>
            </w:r>
            <w:r>
              <w:rPr>
                <w:b/>
                <w:bCs/>
                <w:i/>
                <w:iCs/>
                <w:szCs w:val="22"/>
              </w:rPr>
              <w:t>5</w:t>
            </w:r>
          </w:p>
        </w:tc>
        <w:tc>
          <w:tcPr>
            <w:tcW w:w="3060" w:type="dxa"/>
          </w:tcPr>
          <w:p w14:paraId="1B9EFD71" w14:textId="77777777" w:rsidR="00F04925" w:rsidRPr="00986083" w:rsidRDefault="00F04925" w:rsidP="00075001">
            <w:pPr>
              <w:pStyle w:val="acctmergecolhdg"/>
              <w:spacing w:line="380" w:lineRule="atLeast"/>
              <w:rPr>
                <w:szCs w:val="22"/>
              </w:rPr>
            </w:pPr>
            <w:r w:rsidRPr="00986083">
              <w:rPr>
                <w:szCs w:val="22"/>
              </w:rPr>
              <w:t xml:space="preserve">Consolidated and separate financial statements  </w:t>
            </w:r>
          </w:p>
        </w:tc>
      </w:tr>
      <w:tr w:rsidR="00F04925" w:rsidRPr="00986083" w14:paraId="747814F5" w14:textId="77777777" w:rsidTr="00D52C32">
        <w:trPr>
          <w:cantSplit/>
        </w:trPr>
        <w:tc>
          <w:tcPr>
            <w:tcW w:w="6120" w:type="dxa"/>
          </w:tcPr>
          <w:p w14:paraId="2FDEDC96" w14:textId="77777777" w:rsidR="00F04925" w:rsidRPr="00986083" w:rsidRDefault="00F04925" w:rsidP="00075001">
            <w:pPr>
              <w:spacing w:line="380" w:lineRule="atLeast"/>
              <w:ind w:hanging="281"/>
              <w:rPr>
                <w:b/>
                <w:bCs/>
                <w:i/>
                <w:iCs/>
                <w:szCs w:val="22"/>
              </w:rPr>
            </w:pPr>
          </w:p>
        </w:tc>
        <w:tc>
          <w:tcPr>
            <w:tcW w:w="3060" w:type="dxa"/>
          </w:tcPr>
          <w:p w14:paraId="13C12A15" w14:textId="77777777" w:rsidR="00F04925" w:rsidRPr="00986083" w:rsidRDefault="00F04925" w:rsidP="00075001">
            <w:pPr>
              <w:pStyle w:val="acctfourfigures"/>
              <w:spacing w:line="380" w:lineRule="atLeast"/>
              <w:jc w:val="center"/>
              <w:rPr>
                <w:i/>
                <w:iCs/>
                <w:szCs w:val="22"/>
              </w:rPr>
            </w:pPr>
            <w:r w:rsidRPr="00986083">
              <w:rPr>
                <w:i/>
                <w:iCs/>
                <w:szCs w:val="22"/>
              </w:rPr>
              <w:t>(in thousand Baht)</w:t>
            </w:r>
          </w:p>
        </w:tc>
      </w:tr>
      <w:tr w:rsidR="0050210A" w:rsidRPr="000D2B20" w14:paraId="7E822A7F" w14:textId="77777777" w:rsidTr="00D52C32">
        <w:trPr>
          <w:cantSplit/>
        </w:trPr>
        <w:tc>
          <w:tcPr>
            <w:tcW w:w="6120" w:type="dxa"/>
          </w:tcPr>
          <w:p w14:paraId="3DC8F716" w14:textId="3D89C5BE" w:rsidR="0050210A" w:rsidRPr="0077781C" w:rsidRDefault="0050210A" w:rsidP="00075001">
            <w:pPr>
              <w:spacing w:line="380" w:lineRule="atLeast"/>
              <w:ind w:left="195" w:hanging="195"/>
              <w:rPr>
                <w:szCs w:val="22"/>
              </w:rPr>
            </w:pPr>
            <w:r w:rsidRPr="0077781C">
              <w:rPr>
                <w:szCs w:val="22"/>
              </w:rPr>
              <w:t>Acquisitions - at cost</w:t>
            </w:r>
          </w:p>
        </w:tc>
        <w:tc>
          <w:tcPr>
            <w:tcW w:w="3060" w:type="dxa"/>
            <w:shd w:val="clear" w:color="auto" w:fill="auto"/>
          </w:tcPr>
          <w:p w14:paraId="61BBD909" w14:textId="702B4322" w:rsidR="0050210A" w:rsidRPr="00B552FA" w:rsidDel="00977C08" w:rsidRDefault="003828FC" w:rsidP="00075001">
            <w:pPr>
              <w:pStyle w:val="acctfourfigures"/>
              <w:tabs>
                <w:tab w:val="clear" w:pos="765"/>
              </w:tabs>
              <w:spacing w:line="380" w:lineRule="atLeast"/>
              <w:ind w:right="-80"/>
              <w:jc w:val="center"/>
              <w:rPr>
                <w:szCs w:val="22"/>
                <w:lang w:val="en-US" w:bidi="th-TH"/>
              </w:rPr>
            </w:pPr>
            <w:r>
              <w:rPr>
                <w:szCs w:val="22"/>
                <w:lang w:val="en-US" w:bidi="th-TH"/>
              </w:rPr>
              <w:t>393,174</w:t>
            </w:r>
          </w:p>
        </w:tc>
      </w:tr>
      <w:tr w:rsidR="0050210A" w:rsidRPr="00CD68C5" w14:paraId="6E60D652" w14:textId="77777777" w:rsidTr="00D52C32">
        <w:trPr>
          <w:cantSplit/>
        </w:trPr>
        <w:tc>
          <w:tcPr>
            <w:tcW w:w="6120" w:type="dxa"/>
          </w:tcPr>
          <w:p w14:paraId="6140E384" w14:textId="6973E80E" w:rsidR="0050210A" w:rsidRPr="0077781C" w:rsidRDefault="0050210A" w:rsidP="00075001">
            <w:pPr>
              <w:spacing w:line="380" w:lineRule="atLeast"/>
              <w:ind w:firstLine="15"/>
              <w:rPr>
                <w:szCs w:val="22"/>
              </w:rPr>
            </w:pPr>
            <w:r w:rsidRPr="007A5961">
              <w:rPr>
                <w:szCs w:val="22"/>
              </w:rPr>
              <w:t>Disposals</w:t>
            </w:r>
            <w:r>
              <w:rPr>
                <w:szCs w:val="22"/>
              </w:rPr>
              <w:t xml:space="preserve"> </w:t>
            </w:r>
            <w:r w:rsidRPr="007A5961">
              <w:rPr>
                <w:szCs w:val="22"/>
              </w:rPr>
              <w:t>- net book value</w:t>
            </w:r>
          </w:p>
        </w:tc>
        <w:tc>
          <w:tcPr>
            <w:tcW w:w="3060" w:type="dxa"/>
            <w:shd w:val="clear" w:color="auto" w:fill="auto"/>
          </w:tcPr>
          <w:p w14:paraId="11651845" w14:textId="46BB56C1" w:rsidR="0050210A" w:rsidRDefault="003828FC" w:rsidP="00075001">
            <w:pPr>
              <w:pStyle w:val="acctfourfigures"/>
              <w:tabs>
                <w:tab w:val="clear" w:pos="765"/>
                <w:tab w:val="decimal" w:pos="1542"/>
              </w:tabs>
              <w:spacing w:line="380" w:lineRule="atLeast"/>
              <w:ind w:right="11"/>
              <w:rPr>
                <w:szCs w:val="22"/>
                <w:cs/>
                <w:lang w:bidi="th-TH"/>
              </w:rPr>
            </w:pPr>
            <w:r>
              <w:rPr>
                <w:szCs w:val="22"/>
              </w:rPr>
              <w:t>-</w:t>
            </w:r>
          </w:p>
        </w:tc>
      </w:tr>
    </w:tbl>
    <w:p w14:paraId="415408E6" w14:textId="64A436D8" w:rsidR="005C766D" w:rsidRPr="00A37D22" w:rsidRDefault="005C766D" w:rsidP="00A37D22">
      <w:pPr>
        <w:pStyle w:val="block"/>
        <w:spacing w:after="0" w:line="360" w:lineRule="auto"/>
        <w:ind w:left="540"/>
        <w:jc w:val="both"/>
        <w:rPr>
          <w:szCs w:val="22"/>
        </w:rPr>
      </w:pPr>
    </w:p>
    <w:p w14:paraId="0AD8F602" w14:textId="77777777" w:rsidR="005C766D" w:rsidRDefault="005C766D">
      <w:pPr>
        <w:spacing w:line="240" w:lineRule="auto"/>
        <w:rPr>
          <w:b/>
          <w:bCs/>
          <w:sz w:val="24"/>
          <w:szCs w:val="24"/>
        </w:rPr>
      </w:pPr>
      <w:r>
        <w:rPr>
          <w:b/>
          <w:bCs/>
          <w:sz w:val="24"/>
          <w:szCs w:val="24"/>
        </w:rPr>
        <w:br w:type="page"/>
      </w:r>
    </w:p>
    <w:p w14:paraId="7B0D72BF" w14:textId="487A3C0D" w:rsidR="005E5761" w:rsidRPr="001735D2" w:rsidRDefault="0077781C" w:rsidP="005B32D0">
      <w:pPr>
        <w:tabs>
          <w:tab w:val="left" w:pos="540"/>
        </w:tabs>
        <w:spacing w:line="380" w:lineRule="atLeast"/>
        <w:jc w:val="both"/>
        <w:outlineLvl w:val="0"/>
        <w:rPr>
          <w:b/>
          <w:bCs/>
          <w:sz w:val="24"/>
          <w:szCs w:val="30"/>
        </w:rPr>
      </w:pPr>
      <w:r>
        <w:rPr>
          <w:b/>
          <w:bCs/>
          <w:sz w:val="24"/>
          <w:szCs w:val="24"/>
        </w:rPr>
        <w:t>5</w:t>
      </w:r>
      <w:r w:rsidR="005E5761">
        <w:rPr>
          <w:b/>
          <w:bCs/>
          <w:sz w:val="24"/>
          <w:szCs w:val="24"/>
        </w:rPr>
        <w:tab/>
      </w:r>
      <w:r w:rsidR="00D63866" w:rsidRPr="0043056D">
        <w:rPr>
          <w:b/>
          <w:bCs/>
          <w:sz w:val="24"/>
          <w:szCs w:val="30"/>
        </w:rPr>
        <w:t>S</w:t>
      </w:r>
      <w:r w:rsidR="005E5761" w:rsidRPr="0043056D">
        <w:rPr>
          <w:b/>
          <w:bCs/>
          <w:sz w:val="24"/>
          <w:szCs w:val="30"/>
        </w:rPr>
        <w:t>egment</w:t>
      </w:r>
      <w:r w:rsidR="00D63866" w:rsidRPr="0043056D">
        <w:rPr>
          <w:b/>
          <w:bCs/>
          <w:sz w:val="24"/>
          <w:szCs w:val="30"/>
        </w:rPr>
        <w:t xml:space="preserve"> information</w:t>
      </w:r>
      <w:r w:rsidR="001735D2" w:rsidRPr="0043056D">
        <w:rPr>
          <w:b/>
          <w:bCs/>
          <w:sz w:val="24"/>
          <w:szCs w:val="30"/>
        </w:rPr>
        <w:t xml:space="preserve"> and disaggregation of revenue</w:t>
      </w:r>
    </w:p>
    <w:p w14:paraId="570E9F60" w14:textId="77777777" w:rsidR="001735D2" w:rsidRPr="004543AE" w:rsidRDefault="001735D2" w:rsidP="00ED185D">
      <w:pPr>
        <w:spacing w:line="380" w:lineRule="atLeast"/>
        <w:ind w:left="547"/>
        <w:jc w:val="both"/>
        <w:rPr>
          <w:szCs w:val="22"/>
        </w:rPr>
      </w:pPr>
    </w:p>
    <w:p w14:paraId="66941377" w14:textId="77777777" w:rsidR="00922DAC" w:rsidRPr="004543AE" w:rsidRDefault="00922DAC" w:rsidP="00BE42F2">
      <w:pPr>
        <w:spacing w:line="380" w:lineRule="atLeast"/>
        <w:ind w:left="540" w:right="-7"/>
        <w:jc w:val="thaiDistribute"/>
        <w:rPr>
          <w:szCs w:val="22"/>
        </w:rPr>
      </w:pPr>
      <w:r w:rsidRPr="004543AE">
        <w:rPr>
          <w:szCs w:val="22"/>
        </w:rPr>
        <w:t>The internal operating performance information regularly reviewed by the Company’s management is presented on a fully aggregated basis. The management does not review any disaggregated operating performance information. As a result, the Company identifies the overall entity as one operating and reporting segment.</w:t>
      </w:r>
    </w:p>
    <w:p w14:paraId="59BBABA6" w14:textId="77777777" w:rsidR="00922DAC" w:rsidRPr="004543AE" w:rsidRDefault="00922DAC" w:rsidP="00BE42F2">
      <w:pPr>
        <w:spacing w:line="380" w:lineRule="atLeast"/>
        <w:ind w:left="547"/>
        <w:jc w:val="both"/>
        <w:rPr>
          <w:szCs w:val="22"/>
        </w:rPr>
      </w:pPr>
    </w:p>
    <w:p w14:paraId="0FB4DCF8" w14:textId="533517EF" w:rsidR="00922DAC" w:rsidRPr="004543AE" w:rsidRDefault="00922DAC" w:rsidP="00BE42F2">
      <w:pPr>
        <w:spacing w:line="380" w:lineRule="atLeast"/>
        <w:ind w:left="540" w:right="-7"/>
        <w:jc w:val="both"/>
        <w:rPr>
          <w:szCs w:val="22"/>
        </w:rPr>
      </w:pPr>
      <w:r w:rsidRPr="004543AE">
        <w:rPr>
          <w:szCs w:val="22"/>
        </w:rPr>
        <w:t xml:space="preserve">The single segment's performance is measured based on profit before depreciation, interest and tax, </w:t>
      </w:r>
      <w:r w:rsidR="00066792" w:rsidRPr="004543AE">
        <w:rPr>
          <w:szCs w:val="22"/>
        </w:rPr>
        <w:br/>
      </w:r>
      <w:r w:rsidRPr="004543AE">
        <w:rPr>
          <w:szCs w:val="22"/>
        </w:rPr>
        <w:t xml:space="preserve">as included in the internal management reports that are reviewed by the management. </w:t>
      </w:r>
    </w:p>
    <w:p w14:paraId="12D3E8BB" w14:textId="77777777" w:rsidR="00922DAC" w:rsidRPr="004543AE" w:rsidRDefault="00922DAC" w:rsidP="00BE42F2">
      <w:pPr>
        <w:spacing w:line="380" w:lineRule="atLeast"/>
        <w:ind w:left="540" w:right="-7"/>
        <w:jc w:val="both"/>
        <w:rPr>
          <w:szCs w:val="22"/>
        </w:rPr>
      </w:pPr>
    </w:p>
    <w:p w14:paraId="1B9A529E" w14:textId="0741CDAA" w:rsidR="00F20D1E" w:rsidRPr="004543AE" w:rsidRDefault="00F20D1E" w:rsidP="00BE42F2">
      <w:pPr>
        <w:spacing w:line="380" w:lineRule="atLeast"/>
        <w:ind w:left="540" w:right="-7"/>
        <w:jc w:val="both"/>
        <w:rPr>
          <w:i/>
          <w:iCs/>
          <w:szCs w:val="22"/>
        </w:rPr>
      </w:pPr>
      <w:r w:rsidRPr="004543AE">
        <w:rPr>
          <w:b/>
          <w:bCs/>
          <w:i/>
          <w:iCs/>
          <w:szCs w:val="22"/>
        </w:rPr>
        <w:t>Geographical segments</w:t>
      </w:r>
    </w:p>
    <w:p w14:paraId="5062E963" w14:textId="77777777" w:rsidR="00F20D1E" w:rsidRPr="004543AE" w:rsidRDefault="00F20D1E" w:rsidP="00BE42F2">
      <w:pPr>
        <w:spacing w:line="380" w:lineRule="atLeast"/>
        <w:ind w:left="540" w:right="-7"/>
        <w:jc w:val="both"/>
        <w:rPr>
          <w:i/>
          <w:iCs/>
          <w:szCs w:val="22"/>
        </w:rPr>
      </w:pPr>
    </w:p>
    <w:p w14:paraId="30F2C0FE" w14:textId="1F97BF80" w:rsidR="0067154A" w:rsidRPr="004543AE" w:rsidRDefault="0067154A" w:rsidP="00BE42F2">
      <w:pPr>
        <w:spacing w:line="380" w:lineRule="atLeast"/>
        <w:ind w:left="540" w:right="-7"/>
        <w:jc w:val="both"/>
        <w:rPr>
          <w:szCs w:val="22"/>
        </w:rPr>
      </w:pPr>
      <w:r w:rsidRPr="004543AE">
        <w:rPr>
          <w:szCs w:val="22"/>
        </w:rPr>
        <w:t>The Company operates manufacturing facilities and sales offices only in Thailand. Timing of revenue recognition is at a point of time.</w:t>
      </w:r>
    </w:p>
    <w:p w14:paraId="6BE2A683" w14:textId="77777777" w:rsidR="0067154A" w:rsidRPr="004543AE" w:rsidRDefault="0067154A" w:rsidP="00BE42F2">
      <w:pPr>
        <w:spacing w:line="380" w:lineRule="atLeast"/>
        <w:ind w:left="547"/>
        <w:rPr>
          <w:szCs w:val="22"/>
        </w:rPr>
      </w:pPr>
    </w:p>
    <w:p w14:paraId="711AF269" w14:textId="77777777" w:rsidR="0067154A" w:rsidRPr="004543AE" w:rsidRDefault="0067154A" w:rsidP="00BE42F2">
      <w:pPr>
        <w:tabs>
          <w:tab w:val="left" w:pos="540"/>
        </w:tabs>
        <w:spacing w:line="380" w:lineRule="atLeast"/>
        <w:ind w:left="540"/>
        <w:jc w:val="both"/>
        <w:rPr>
          <w:szCs w:val="22"/>
        </w:rPr>
      </w:pPr>
      <w:r w:rsidRPr="004543AE">
        <w:rPr>
          <w:szCs w:val="22"/>
        </w:rPr>
        <w:t>In presenting information on the basis of geographical information, revenue is based on the geographical location of customers.</w:t>
      </w:r>
    </w:p>
    <w:p w14:paraId="539F9DEA" w14:textId="77777777" w:rsidR="001735D2" w:rsidRPr="004543AE" w:rsidRDefault="001735D2" w:rsidP="00BE42F2">
      <w:pPr>
        <w:tabs>
          <w:tab w:val="left" w:pos="540"/>
        </w:tabs>
        <w:spacing w:line="38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270"/>
        <w:gridCol w:w="1350"/>
      </w:tblGrid>
      <w:tr w:rsidR="001735D2" w:rsidRPr="00986083" w14:paraId="6073EDDF" w14:textId="77777777" w:rsidTr="003D6E8C">
        <w:trPr>
          <w:cantSplit/>
          <w:tblHeader/>
        </w:trPr>
        <w:tc>
          <w:tcPr>
            <w:tcW w:w="6120" w:type="dxa"/>
            <w:vAlign w:val="bottom"/>
          </w:tcPr>
          <w:p w14:paraId="2D7A095A" w14:textId="77777777" w:rsidR="001735D2" w:rsidRPr="0077781C" w:rsidRDefault="001735D2" w:rsidP="00BE42F2">
            <w:pPr>
              <w:spacing w:line="380" w:lineRule="atLeast"/>
              <w:ind w:left="281" w:hanging="281"/>
              <w:rPr>
                <w:b/>
                <w:bCs/>
                <w:i/>
                <w:iCs/>
                <w:szCs w:val="22"/>
              </w:rPr>
            </w:pPr>
          </w:p>
        </w:tc>
        <w:tc>
          <w:tcPr>
            <w:tcW w:w="3060" w:type="dxa"/>
            <w:gridSpan w:val="3"/>
          </w:tcPr>
          <w:p w14:paraId="3DC59863" w14:textId="77777777" w:rsidR="001735D2" w:rsidRPr="00986083" w:rsidRDefault="001735D2" w:rsidP="00BE42F2">
            <w:pPr>
              <w:pStyle w:val="acctmergecolhdg"/>
              <w:spacing w:line="380" w:lineRule="atLeast"/>
              <w:rPr>
                <w:szCs w:val="22"/>
              </w:rPr>
            </w:pPr>
            <w:r w:rsidRPr="00986083">
              <w:rPr>
                <w:szCs w:val="22"/>
              </w:rPr>
              <w:t xml:space="preserve">Consolidated and separate financial statements  </w:t>
            </w:r>
          </w:p>
        </w:tc>
      </w:tr>
      <w:tr w:rsidR="00F20D1E" w:rsidRPr="00986083" w14:paraId="3B11544D" w14:textId="77777777" w:rsidTr="003D6E8C">
        <w:trPr>
          <w:cantSplit/>
          <w:tblHeader/>
        </w:trPr>
        <w:tc>
          <w:tcPr>
            <w:tcW w:w="6120" w:type="dxa"/>
            <w:vAlign w:val="bottom"/>
          </w:tcPr>
          <w:p w14:paraId="73A5DB4D" w14:textId="77777777" w:rsidR="00F20D1E" w:rsidRPr="0077781C" w:rsidRDefault="00F20D1E" w:rsidP="00BE42F2">
            <w:pPr>
              <w:spacing w:line="380" w:lineRule="atLeast"/>
              <w:ind w:left="281" w:hanging="281"/>
              <w:rPr>
                <w:b/>
                <w:bCs/>
                <w:i/>
                <w:iCs/>
                <w:szCs w:val="22"/>
              </w:rPr>
            </w:pPr>
          </w:p>
        </w:tc>
        <w:tc>
          <w:tcPr>
            <w:tcW w:w="3060" w:type="dxa"/>
            <w:gridSpan w:val="3"/>
          </w:tcPr>
          <w:p w14:paraId="3CDB1069" w14:textId="4500AF9F" w:rsidR="00F20D1E" w:rsidRPr="00986083" w:rsidRDefault="00F20D1E" w:rsidP="00BE42F2">
            <w:pPr>
              <w:pStyle w:val="acctmergecolhdg"/>
              <w:spacing w:line="380" w:lineRule="atLeast"/>
              <w:rPr>
                <w:szCs w:val="22"/>
              </w:rPr>
            </w:pPr>
            <w:r>
              <w:rPr>
                <w:szCs w:val="22"/>
              </w:rPr>
              <w:t>Revenues</w:t>
            </w:r>
          </w:p>
        </w:tc>
      </w:tr>
      <w:tr w:rsidR="003D6E8C" w:rsidRPr="00537CB0" w14:paraId="0B46E203" w14:textId="77777777" w:rsidTr="003D6E8C">
        <w:trPr>
          <w:cantSplit/>
          <w:tblHeader/>
        </w:trPr>
        <w:tc>
          <w:tcPr>
            <w:tcW w:w="6120" w:type="dxa"/>
          </w:tcPr>
          <w:p w14:paraId="5A797108" w14:textId="1FCC75DA" w:rsidR="003D6E8C" w:rsidRPr="00537CB0" w:rsidRDefault="0066272A" w:rsidP="00BE42F2">
            <w:pPr>
              <w:spacing w:line="380" w:lineRule="atLeast"/>
              <w:rPr>
                <w:b/>
                <w:bCs/>
                <w:szCs w:val="22"/>
              </w:rPr>
            </w:pPr>
            <w:r w:rsidRPr="00346E7E">
              <w:rPr>
                <w:b/>
                <w:bCs/>
                <w:i/>
                <w:iCs/>
                <w:szCs w:val="22"/>
              </w:rPr>
              <w:t>Three-month</w:t>
            </w:r>
            <w:r w:rsidRPr="0077781C">
              <w:rPr>
                <w:b/>
                <w:bCs/>
                <w:i/>
                <w:iCs/>
                <w:szCs w:val="22"/>
              </w:rPr>
              <w:t xml:space="preserve"> period</w:t>
            </w:r>
            <w:r>
              <w:rPr>
                <w:b/>
                <w:bCs/>
                <w:i/>
                <w:iCs/>
                <w:szCs w:val="22"/>
              </w:rPr>
              <w:t>s</w:t>
            </w:r>
            <w:r w:rsidRPr="0077781C">
              <w:rPr>
                <w:b/>
                <w:bCs/>
                <w:i/>
                <w:iCs/>
                <w:szCs w:val="22"/>
              </w:rPr>
              <w:t xml:space="preserve"> ended 30 June</w:t>
            </w:r>
          </w:p>
        </w:tc>
        <w:tc>
          <w:tcPr>
            <w:tcW w:w="1440" w:type="dxa"/>
          </w:tcPr>
          <w:p w14:paraId="7FF224C2" w14:textId="34ABCDA3" w:rsidR="003D6E8C" w:rsidRPr="00537CB0" w:rsidRDefault="003D6E8C" w:rsidP="00BE42F2">
            <w:pPr>
              <w:pStyle w:val="acctfourfigures"/>
              <w:tabs>
                <w:tab w:val="clear" w:pos="765"/>
              </w:tabs>
              <w:spacing w:line="380" w:lineRule="atLeast"/>
              <w:jc w:val="center"/>
              <w:rPr>
                <w:szCs w:val="22"/>
              </w:rPr>
            </w:pPr>
            <w:r w:rsidRPr="00537CB0">
              <w:rPr>
                <w:szCs w:val="22"/>
              </w:rPr>
              <w:t>202</w:t>
            </w:r>
            <w:r w:rsidR="0066272A">
              <w:rPr>
                <w:szCs w:val="22"/>
              </w:rPr>
              <w:t>5</w:t>
            </w:r>
          </w:p>
        </w:tc>
        <w:tc>
          <w:tcPr>
            <w:tcW w:w="270" w:type="dxa"/>
          </w:tcPr>
          <w:p w14:paraId="0779130D" w14:textId="77777777" w:rsidR="003D6E8C" w:rsidRPr="00537CB0" w:rsidRDefault="003D6E8C" w:rsidP="00BE42F2">
            <w:pPr>
              <w:pStyle w:val="acctfourfigures"/>
              <w:spacing w:line="380" w:lineRule="atLeast"/>
              <w:jc w:val="center"/>
              <w:rPr>
                <w:szCs w:val="22"/>
              </w:rPr>
            </w:pPr>
          </w:p>
        </w:tc>
        <w:tc>
          <w:tcPr>
            <w:tcW w:w="1350" w:type="dxa"/>
          </w:tcPr>
          <w:p w14:paraId="4ADC94D7" w14:textId="228C1FD7" w:rsidR="003D6E8C" w:rsidRPr="00537CB0" w:rsidRDefault="003D6E8C" w:rsidP="00BE42F2">
            <w:pPr>
              <w:pStyle w:val="acctfourfigures"/>
              <w:tabs>
                <w:tab w:val="clear" w:pos="765"/>
              </w:tabs>
              <w:spacing w:line="380" w:lineRule="atLeast"/>
              <w:jc w:val="center"/>
              <w:rPr>
                <w:szCs w:val="22"/>
              </w:rPr>
            </w:pPr>
            <w:r>
              <w:rPr>
                <w:szCs w:val="22"/>
              </w:rPr>
              <w:t>202</w:t>
            </w:r>
            <w:r w:rsidR="0066272A">
              <w:rPr>
                <w:szCs w:val="22"/>
              </w:rPr>
              <w:t>4</w:t>
            </w:r>
          </w:p>
        </w:tc>
      </w:tr>
      <w:tr w:rsidR="003D6E8C" w:rsidRPr="00986083" w14:paraId="2728E9F9" w14:textId="77777777" w:rsidTr="00D52C32">
        <w:trPr>
          <w:cantSplit/>
        </w:trPr>
        <w:tc>
          <w:tcPr>
            <w:tcW w:w="6120" w:type="dxa"/>
          </w:tcPr>
          <w:p w14:paraId="395941C4" w14:textId="77777777" w:rsidR="003D6E8C" w:rsidRPr="00986083" w:rsidRDefault="003D6E8C" w:rsidP="00BE42F2">
            <w:pPr>
              <w:spacing w:line="380" w:lineRule="atLeast"/>
              <w:rPr>
                <w:b/>
                <w:bCs/>
                <w:i/>
                <w:iCs/>
                <w:szCs w:val="22"/>
              </w:rPr>
            </w:pPr>
          </w:p>
        </w:tc>
        <w:tc>
          <w:tcPr>
            <w:tcW w:w="3060" w:type="dxa"/>
            <w:gridSpan w:val="3"/>
          </w:tcPr>
          <w:p w14:paraId="303CCA48" w14:textId="77777777" w:rsidR="003D6E8C" w:rsidRPr="00986083" w:rsidRDefault="003D6E8C" w:rsidP="00BE42F2">
            <w:pPr>
              <w:pStyle w:val="acctfourfigures"/>
              <w:spacing w:line="380" w:lineRule="atLeast"/>
              <w:jc w:val="center"/>
              <w:rPr>
                <w:i/>
                <w:iCs/>
                <w:szCs w:val="22"/>
              </w:rPr>
            </w:pPr>
            <w:r w:rsidRPr="00986083">
              <w:rPr>
                <w:i/>
                <w:iCs/>
                <w:szCs w:val="22"/>
              </w:rPr>
              <w:t>(in thousand Baht)</w:t>
            </w:r>
          </w:p>
        </w:tc>
      </w:tr>
      <w:tr w:rsidR="003D6E8C" w:rsidRPr="000D2B20" w14:paraId="4BAA0712" w14:textId="77777777" w:rsidTr="00D52C32">
        <w:trPr>
          <w:cantSplit/>
        </w:trPr>
        <w:tc>
          <w:tcPr>
            <w:tcW w:w="6120" w:type="dxa"/>
          </w:tcPr>
          <w:p w14:paraId="67A4C9AD" w14:textId="77777777" w:rsidR="003D6E8C" w:rsidRPr="0034285A" w:rsidRDefault="003D6E8C" w:rsidP="00BE42F2">
            <w:pPr>
              <w:spacing w:line="380" w:lineRule="atLeast"/>
              <w:rPr>
                <w:b/>
                <w:bCs/>
                <w:szCs w:val="22"/>
              </w:rPr>
            </w:pPr>
            <w:r w:rsidRPr="0034285A">
              <w:rPr>
                <w:b/>
                <w:bCs/>
                <w:szCs w:val="22"/>
              </w:rPr>
              <w:t>Geographical information</w:t>
            </w:r>
          </w:p>
        </w:tc>
        <w:tc>
          <w:tcPr>
            <w:tcW w:w="1440" w:type="dxa"/>
          </w:tcPr>
          <w:p w14:paraId="37D9D1FB" w14:textId="77777777" w:rsidR="003D6E8C" w:rsidRPr="000D2B20" w:rsidDel="00977C08" w:rsidRDefault="003D6E8C" w:rsidP="00BE42F2">
            <w:pPr>
              <w:pStyle w:val="acctfourfigures"/>
              <w:tabs>
                <w:tab w:val="clear" w:pos="765"/>
                <w:tab w:val="decimal" w:pos="2080"/>
              </w:tabs>
              <w:spacing w:line="380" w:lineRule="atLeast"/>
              <w:ind w:right="100"/>
              <w:rPr>
                <w:szCs w:val="22"/>
              </w:rPr>
            </w:pPr>
          </w:p>
        </w:tc>
        <w:tc>
          <w:tcPr>
            <w:tcW w:w="270" w:type="dxa"/>
          </w:tcPr>
          <w:p w14:paraId="3A5965BF" w14:textId="77777777" w:rsidR="003D6E8C" w:rsidRPr="000D2B20" w:rsidDel="00977C08" w:rsidRDefault="003D6E8C" w:rsidP="00BE42F2">
            <w:pPr>
              <w:pStyle w:val="acctfourfigures"/>
              <w:tabs>
                <w:tab w:val="clear" w:pos="765"/>
                <w:tab w:val="decimal" w:pos="2080"/>
              </w:tabs>
              <w:spacing w:line="380" w:lineRule="atLeast"/>
              <w:ind w:right="11"/>
              <w:rPr>
                <w:szCs w:val="22"/>
              </w:rPr>
            </w:pPr>
          </w:p>
        </w:tc>
        <w:tc>
          <w:tcPr>
            <w:tcW w:w="1350" w:type="dxa"/>
            <w:shd w:val="clear" w:color="auto" w:fill="auto"/>
          </w:tcPr>
          <w:p w14:paraId="12A128E1" w14:textId="77777777" w:rsidR="003D6E8C" w:rsidRPr="000D2B20" w:rsidDel="00977C08" w:rsidRDefault="003D6E8C" w:rsidP="00BE42F2">
            <w:pPr>
              <w:pStyle w:val="acctfourfigures"/>
              <w:tabs>
                <w:tab w:val="clear" w:pos="765"/>
                <w:tab w:val="decimal" w:pos="1179"/>
              </w:tabs>
              <w:spacing w:line="380" w:lineRule="atLeast"/>
              <w:ind w:right="11"/>
              <w:rPr>
                <w:szCs w:val="22"/>
              </w:rPr>
            </w:pPr>
          </w:p>
        </w:tc>
      </w:tr>
      <w:tr w:rsidR="0066272A" w:rsidRPr="000D2B20" w14:paraId="708BC520" w14:textId="77777777" w:rsidTr="00D52C32">
        <w:trPr>
          <w:cantSplit/>
        </w:trPr>
        <w:tc>
          <w:tcPr>
            <w:tcW w:w="6120" w:type="dxa"/>
          </w:tcPr>
          <w:p w14:paraId="54DE1461" w14:textId="22EB3FD5" w:rsidR="0066272A" w:rsidRDefault="0066272A" w:rsidP="0066272A">
            <w:pPr>
              <w:spacing w:line="380" w:lineRule="atLeast"/>
              <w:rPr>
                <w:szCs w:val="22"/>
              </w:rPr>
            </w:pPr>
            <w:r w:rsidRPr="00F06999">
              <w:t>Thailand</w:t>
            </w:r>
          </w:p>
        </w:tc>
        <w:tc>
          <w:tcPr>
            <w:tcW w:w="1440" w:type="dxa"/>
          </w:tcPr>
          <w:p w14:paraId="66C0BB15" w14:textId="579DB43E" w:rsidR="0066272A" w:rsidRDefault="003828FC" w:rsidP="0066272A">
            <w:pPr>
              <w:pStyle w:val="acctfourfigures"/>
              <w:tabs>
                <w:tab w:val="clear" w:pos="765"/>
                <w:tab w:val="decimal" w:pos="2080"/>
              </w:tabs>
              <w:spacing w:line="380" w:lineRule="atLeast"/>
              <w:ind w:right="100"/>
              <w:rPr>
                <w:szCs w:val="22"/>
              </w:rPr>
            </w:pPr>
            <w:r w:rsidRPr="003828FC">
              <w:rPr>
                <w:szCs w:val="22"/>
              </w:rPr>
              <w:t>1,797,319</w:t>
            </w:r>
          </w:p>
        </w:tc>
        <w:tc>
          <w:tcPr>
            <w:tcW w:w="270" w:type="dxa"/>
          </w:tcPr>
          <w:p w14:paraId="0AD5F969" w14:textId="77777777" w:rsidR="0066272A" w:rsidRDefault="0066272A" w:rsidP="0066272A">
            <w:pPr>
              <w:pStyle w:val="acctfourfigures"/>
              <w:tabs>
                <w:tab w:val="clear" w:pos="765"/>
                <w:tab w:val="decimal" w:pos="2080"/>
              </w:tabs>
              <w:spacing w:line="380" w:lineRule="atLeast"/>
              <w:ind w:right="11"/>
              <w:rPr>
                <w:szCs w:val="22"/>
              </w:rPr>
            </w:pPr>
          </w:p>
        </w:tc>
        <w:tc>
          <w:tcPr>
            <w:tcW w:w="1350" w:type="dxa"/>
            <w:shd w:val="clear" w:color="auto" w:fill="auto"/>
          </w:tcPr>
          <w:p w14:paraId="4DCDF062" w14:textId="6C54DEE3" w:rsidR="0066272A" w:rsidRPr="00236ABE" w:rsidRDefault="0066272A" w:rsidP="0066272A">
            <w:pPr>
              <w:pStyle w:val="acctfourfigures"/>
              <w:tabs>
                <w:tab w:val="clear" w:pos="765"/>
                <w:tab w:val="decimal" w:pos="2080"/>
              </w:tabs>
              <w:spacing w:line="380" w:lineRule="atLeast"/>
              <w:ind w:right="100"/>
            </w:pPr>
            <w:r w:rsidRPr="00AC2607">
              <w:t xml:space="preserve"> 2,440,188 </w:t>
            </w:r>
          </w:p>
        </w:tc>
      </w:tr>
      <w:tr w:rsidR="003828FC" w:rsidRPr="000D2B20" w14:paraId="1017F793" w14:textId="77777777" w:rsidTr="00D52C32">
        <w:trPr>
          <w:cantSplit/>
        </w:trPr>
        <w:tc>
          <w:tcPr>
            <w:tcW w:w="6120" w:type="dxa"/>
          </w:tcPr>
          <w:p w14:paraId="6AE37436" w14:textId="336A7C18" w:rsidR="003828FC" w:rsidRDefault="003828FC" w:rsidP="003828FC">
            <w:pPr>
              <w:spacing w:line="380" w:lineRule="atLeast"/>
              <w:rPr>
                <w:szCs w:val="22"/>
              </w:rPr>
            </w:pPr>
            <w:r w:rsidRPr="00F06999">
              <w:t>Vietnam</w:t>
            </w:r>
          </w:p>
        </w:tc>
        <w:tc>
          <w:tcPr>
            <w:tcW w:w="1440" w:type="dxa"/>
          </w:tcPr>
          <w:p w14:paraId="32EE1E86" w14:textId="4618CC9C" w:rsidR="003828FC" w:rsidRDefault="003828FC" w:rsidP="003828FC">
            <w:pPr>
              <w:pStyle w:val="acctfourfigures"/>
              <w:tabs>
                <w:tab w:val="clear" w:pos="765"/>
                <w:tab w:val="decimal" w:pos="2080"/>
              </w:tabs>
              <w:spacing w:line="380" w:lineRule="atLeast"/>
              <w:ind w:right="100"/>
              <w:rPr>
                <w:szCs w:val="22"/>
              </w:rPr>
            </w:pPr>
            <w:r w:rsidRPr="002E72E2">
              <w:t xml:space="preserve"> 264,784 </w:t>
            </w:r>
          </w:p>
        </w:tc>
        <w:tc>
          <w:tcPr>
            <w:tcW w:w="270" w:type="dxa"/>
          </w:tcPr>
          <w:p w14:paraId="7415CB86" w14:textId="77777777" w:rsidR="003828FC" w:rsidRDefault="003828FC" w:rsidP="003828FC">
            <w:pPr>
              <w:pStyle w:val="acctfourfigures"/>
              <w:tabs>
                <w:tab w:val="clear" w:pos="765"/>
                <w:tab w:val="decimal" w:pos="2080"/>
              </w:tabs>
              <w:spacing w:line="380" w:lineRule="atLeast"/>
              <w:ind w:right="11"/>
              <w:rPr>
                <w:szCs w:val="22"/>
              </w:rPr>
            </w:pPr>
          </w:p>
        </w:tc>
        <w:tc>
          <w:tcPr>
            <w:tcW w:w="1350" w:type="dxa"/>
            <w:shd w:val="clear" w:color="auto" w:fill="auto"/>
          </w:tcPr>
          <w:p w14:paraId="032DD383" w14:textId="0EF79A1D" w:rsidR="003828FC" w:rsidRPr="00236ABE" w:rsidRDefault="003828FC" w:rsidP="003828FC">
            <w:pPr>
              <w:pStyle w:val="acctfourfigures"/>
              <w:tabs>
                <w:tab w:val="clear" w:pos="765"/>
                <w:tab w:val="decimal" w:pos="2080"/>
              </w:tabs>
              <w:spacing w:line="380" w:lineRule="atLeast"/>
              <w:ind w:right="100"/>
            </w:pPr>
            <w:r w:rsidRPr="00AC2607">
              <w:t xml:space="preserve"> 316,334 </w:t>
            </w:r>
          </w:p>
        </w:tc>
      </w:tr>
      <w:tr w:rsidR="003828FC" w:rsidRPr="000D2B20" w14:paraId="2A684316" w14:textId="77777777" w:rsidTr="00D52C32">
        <w:trPr>
          <w:cantSplit/>
        </w:trPr>
        <w:tc>
          <w:tcPr>
            <w:tcW w:w="6120" w:type="dxa"/>
          </w:tcPr>
          <w:p w14:paraId="7660840A" w14:textId="1A9D315B" w:rsidR="003828FC" w:rsidRPr="00F06999" w:rsidRDefault="003828FC" w:rsidP="003828FC">
            <w:pPr>
              <w:spacing w:line="380" w:lineRule="atLeast"/>
            </w:pPr>
            <w:r w:rsidRPr="00F06999">
              <w:t>Japan</w:t>
            </w:r>
          </w:p>
        </w:tc>
        <w:tc>
          <w:tcPr>
            <w:tcW w:w="1440" w:type="dxa"/>
          </w:tcPr>
          <w:p w14:paraId="6FB677BB" w14:textId="1B7B4089" w:rsidR="003828FC" w:rsidRPr="002E72E2" w:rsidRDefault="003828FC" w:rsidP="003828FC">
            <w:pPr>
              <w:pStyle w:val="acctfourfigures"/>
              <w:tabs>
                <w:tab w:val="clear" w:pos="765"/>
                <w:tab w:val="decimal" w:pos="2080"/>
              </w:tabs>
              <w:spacing w:line="380" w:lineRule="atLeast"/>
              <w:ind w:right="100"/>
            </w:pPr>
            <w:r w:rsidRPr="002E72E2">
              <w:t xml:space="preserve"> 188,298 </w:t>
            </w:r>
          </w:p>
        </w:tc>
        <w:tc>
          <w:tcPr>
            <w:tcW w:w="270" w:type="dxa"/>
          </w:tcPr>
          <w:p w14:paraId="461C23C4" w14:textId="77777777" w:rsidR="003828FC" w:rsidRDefault="003828FC" w:rsidP="003828FC">
            <w:pPr>
              <w:pStyle w:val="acctfourfigures"/>
              <w:tabs>
                <w:tab w:val="clear" w:pos="765"/>
                <w:tab w:val="decimal" w:pos="2080"/>
              </w:tabs>
              <w:spacing w:line="380" w:lineRule="atLeast"/>
              <w:ind w:right="11"/>
              <w:rPr>
                <w:szCs w:val="22"/>
              </w:rPr>
            </w:pPr>
          </w:p>
        </w:tc>
        <w:tc>
          <w:tcPr>
            <w:tcW w:w="1350" w:type="dxa"/>
            <w:shd w:val="clear" w:color="auto" w:fill="auto"/>
          </w:tcPr>
          <w:p w14:paraId="4094E028" w14:textId="62677E64" w:rsidR="003828FC" w:rsidRPr="00AC2607" w:rsidRDefault="003828FC" w:rsidP="003828FC">
            <w:pPr>
              <w:pStyle w:val="acctfourfigures"/>
              <w:tabs>
                <w:tab w:val="clear" w:pos="765"/>
                <w:tab w:val="decimal" w:pos="2080"/>
              </w:tabs>
              <w:spacing w:line="380" w:lineRule="atLeast"/>
              <w:ind w:right="100"/>
            </w:pPr>
            <w:r w:rsidRPr="00AC2607">
              <w:t xml:space="preserve"> 251,527 </w:t>
            </w:r>
          </w:p>
        </w:tc>
      </w:tr>
      <w:tr w:rsidR="003828FC" w:rsidRPr="000D2B20" w14:paraId="321AA93A" w14:textId="77777777" w:rsidTr="00D52C32">
        <w:trPr>
          <w:cantSplit/>
        </w:trPr>
        <w:tc>
          <w:tcPr>
            <w:tcW w:w="6120" w:type="dxa"/>
          </w:tcPr>
          <w:p w14:paraId="4C504E0D" w14:textId="6F65FEB3" w:rsidR="003828FC" w:rsidRPr="003F4CEA" w:rsidRDefault="003828FC" w:rsidP="003828FC">
            <w:pPr>
              <w:spacing w:line="380" w:lineRule="atLeast"/>
            </w:pPr>
            <w:r>
              <w:t>Indonesia</w:t>
            </w:r>
          </w:p>
        </w:tc>
        <w:tc>
          <w:tcPr>
            <w:tcW w:w="1440" w:type="dxa"/>
          </w:tcPr>
          <w:p w14:paraId="3FCF22DD" w14:textId="36E90EE4" w:rsidR="003828FC" w:rsidRPr="00DF05B9" w:rsidRDefault="003828FC" w:rsidP="003828FC">
            <w:pPr>
              <w:pStyle w:val="acctfourfigures"/>
              <w:tabs>
                <w:tab w:val="clear" w:pos="765"/>
                <w:tab w:val="decimal" w:pos="2080"/>
              </w:tabs>
              <w:spacing w:line="380" w:lineRule="atLeast"/>
              <w:ind w:right="100"/>
            </w:pPr>
            <w:r w:rsidRPr="003828FC">
              <w:rPr>
                <w:szCs w:val="22"/>
              </w:rPr>
              <w:t>147,275</w:t>
            </w:r>
          </w:p>
        </w:tc>
        <w:tc>
          <w:tcPr>
            <w:tcW w:w="270" w:type="dxa"/>
          </w:tcPr>
          <w:p w14:paraId="08793F79" w14:textId="77777777" w:rsidR="003828FC" w:rsidRDefault="003828FC" w:rsidP="003828FC">
            <w:pPr>
              <w:pStyle w:val="acctfourfigures"/>
              <w:tabs>
                <w:tab w:val="clear" w:pos="765"/>
                <w:tab w:val="decimal" w:pos="2080"/>
              </w:tabs>
              <w:spacing w:line="380" w:lineRule="atLeast"/>
              <w:ind w:right="11"/>
              <w:rPr>
                <w:szCs w:val="22"/>
              </w:rPr>
            </w:pPr>
          </w:p>
        </w:tc>
        <w:tc>
          <w:tcPr>
            <w:tcW w:w="1350" w:type="dxa"/>
            <w:shd w:val="clear" w:color="auto" w:fill="auto"/>
          </w:tcPr>
          <w:p w14:paraId="2E84A780" w14:textId="25ED1007" w:rsidR="003828FC" w:rsidRPr="00FF5E57" w:rsidRDefault="003828FC" w:rsidP="003828FC">
            <w:pPr>
              <w:pStyle w:val="acctfourfigures"/>
              <w:tabs>
                <w:tab w:val="clear" w:pos="765"/>
                <w:tab w:val="decimal" w:pos="2080"/>
              </w:tabs>
              <w:spacing w:line="380" w:lineRule="atLeast"/>
              <w:ind w:right="100"/>
            </w:pPr>
            <w:r w:rsidRPr="00414B36">
              <w:t>84,923</w:t>
            </w:r>
          </w:p>
        </w:tc>
      </w:tr>
      <w:tr w:rsidR="003828FC" w:rsidRPr="000D2B20" w14:paraId="1D14A5BE" w14:textId="77777777" w:rsidTr="00D52C32">
        <w:trPr>
          <w:cantSplit/>
        </w:trPr>
        <w:tc>
          <w:tcPr>
            <w:tcW w:w="6120" w:type="dxa"/>
          </w:tcPr>
          <w:p w14:paraId="21BFBB1E" w14:textId="321F5DC2" w:rsidR="003828FC" w:rsidRDefault="003828FC" w:rsidP="003828FC">
            <w:pPr>
              <w:spacing w:line="380" w:lineRule="atLeast"/>
              <w:rPr>
                <w:szCs w:val="22"/>
                <w:cs/>
                <w:lang w:bidi="th-TH"/>
              </w:rPr>
            </w:pPr>
            <w:r w:rsidRPr="00F06999">
              <w:t>Philippines</w:t>
            </w:r>
          </w:p>
        </w:tc>
        <w:tc>
          <w:tcPr>
            <w:tcW w:w="1440" w:type="dxa"/>
          </w:tcPr>
          <w:p w14:paraId="537A287E" w14:textId="2CB7E5EB" w:rsidR="003828FC" w:rsidRPr="003828FC" w:rsidRDefault="003828FC" w:rsidP="003828FC">
            <w:pPr>
              <w:pStyle w:val="acctfourfigures"/>
              <w:tabs>
                <w:tab w:val="clear" w:pos="765"/>
                <w:tab w:val="decimal" w:pos="2080"/>
              </w:tabs>
              <w:spacing w:line="380" w:lineRule="atLeast"/>
              <w:ind w:right="100"/>
              <w:rPr>
                <w:szCs w:val="22"/>
                <w:lang w:val="en-US"/>
              </w:rPr>
            </w:pPr>
            <w:r w:rsidRPr="003828FC">
              <w:rPr>
                <w:szCs w:val="22"/>
              </w:rPr>
              <w:t>53,252</w:t>
            </w:r>
          </w:p>
        </w:tc>
        <w:tc>
          <w:tcPr>
            <w:tcW w:w="270" w:type="dxa"/>
          </w:tcPr>
          <w:p w14:paraId="10704544" w14:textId="77777777" w:rsidR="003828FC" w:rsidRDefault="003828FC" w:rsidP="003828FC">
            <w:pPr>
              <w:pStyle w:val="acctfourfigures"/>
              <w:tabs>
                <w:tab w:val="clear" w:pos="765"/>
                <w:tab w:val="decimal" w:pos="2080"/>
              </w:tabs>
              <w:spacing w:line="380" w:lineRule="atLeast"/>
              <w:ind w:right="11"/>
              <w:rPr>
                <w:szCs w:val="22"/>
              </w:rPr>
            </w:pPr>
          </w:p>
        </w:tc>
        <w:tc>
          <w:tcPr>
            <w:tcW w:w="1350" w:type="dxa"/>
            <w:shd w:val="clear" w:color="auto" w:fill="auto"/>
          </w:tcPr>
          <w:p w14:paraId="3E1DECDD" w14:textId="691B220A" w:rsidR="003828FC" w:rsidRPr="00236ABE" w:rsidRDefault="003828FC" w:rsidP="003828FC">
            <w:pPr>
              <w:pStyle w:val="acctfourfigures"/>
              <w:tabs>
                <w:tab w:val="clear" w:pos="765"/>
                <w:tab w:val="decimal" w:pos="2080"/>
              </w:tabs>
              <w:spacing w:line="380" w:lineRule="atLeast"/>
              <w:ind w:right="100"/>
            </w:pPr>
            <w:r w:rsidRPr="00AC2607">
              <w:t xml:space="preserve"> 153,027 </w:t>
            </w:r>
          </w:p>
        </w:tc>
      </w:tr>
      <w:tr w:rsidR="003828FC" w:rsidRPr="00236ABE" w14:paraId="59D52AF1" w14:textId="77777777" w:rsidTr="00BE1181">
        <w:trPr>
          <w:cantSplit/>
        </w:trPr>
        <w:tc>
          <w:tcPr>
            <w:tcW w:w="6120" w:type="dxa"/>
          </w:tcPr>
          <w:p w14:paraId="588332C1" w14:textId="77777777" w:rsidR="003828FC" w:rsidRDefault="003828FC" w:rsidP="00BE1181">
            <w:pPr>
              <w:spacing w:line="380" w:lineRule="atLeast"/>
            </w:pPr>
            <w:r>
              <w:t>Australia</w:t>
            </w:r>
          </w:p>
        </w:tc>
        <w:tc>
          <w:tcPr>
            <w:tcW w:w="1440" w:type="dxa"/>
          </w:tcPr>
          <w:p w14:paraId="3C3EE9E2" w14:textId="77777777" w:rsidR="003828FC" w:rsidRDefault="003828FC" w:rsidP="00BE1181">
            <w:pPr>
              <w:pStyle w:val="acctfourfigures"/>
              <w:tabs>
                <w:tab w:val="clear" w:pos="765"/>
                <w:tab w:val="decimal" w:pos="2080"/>
              </w:tabs>
              <w:spacing w:line="380" w:lineRule="atLeast"/>
              <w:ind w:right="100"/>
              <w:rPr>
                <w:szCs w:val="22"/>
              </w:rPr>
            </w:pPr>
            <w:r w:rsidRPr="003828FC">
              <w:rPr>
                <w:szCs w:val="22"/>
              </w:rPr>
              <w:t>47,274</w:t>
            </w:r>
          </w:p>
        </w:tc>
        <w:tc>
          <w:tcPr>
            <w:tcW w:w="270" w:type="dxa"/>
          </w:tcPr>
          <w:p w14:paraId="549F5FC9" w14:textId="77777777" w:rsidR="003828FC" w:rsidRDefault="003828FC" w:rsidP="00BE1181">
            <w:pPr>
              <w:pStyle w:val="acctfourfigures"/>
              <w:tabs>
                <w:tab w:val="clear" w:pos="765"/>
                <w:tab w:val="decimal" w:pos="2080"/>
              </w:tabs>
              <w:spacing w:line="380" w:lineRule="atLeast"/>
              <w:ind w:right="11"/>
              <w:rPr>
                <w:szCs w:val="22"/>
              </w:rPr>
            </w:pPr>
          </w:p>
        </w:tc>
        <w:tc>
          <w:tcPr>
            <w:tcW w:w="1350" w:type="dxa"/>
            <w:shd w:val="clear" w:color="auto" w:fill="auto"/>
          </w:tcPr>
          <w:p w14:paraId="012A9650" w14:textId="326556A1" w:rsidR="003828FC" w:rsidRPr="00236ABE" w:rsidRDefault="00981A79" w:rsidP="00BE1181">
            <w:pPr>
              <w:pStyle w:val="acctfourfigures"/>
              <w:tabs>
                <w:tab w:val="clear" w:pos="765"/>
                <w:tab w:val="decimal" w:pos="2080"/>
              </w:tabs>
              <w:spacing w:line="380" w:lineRule="atLeast"/>
              <w:ind w:right="100"/>
            </w:pPr>
            <w:r>
              <w:t>33,477</w:t>
            </w:r>
          </w:p>
        </w:tc>
      </w:tr>
      <w:tr w:rsidR="003828FC" w:rsidRPr="00236ABE" w14:paraId="60C9AFB9" w14:textId="77777777" w:rsidTr="00BE1181">
        <w:trPr>
          <w:cantSplit/>
        </w:trPr>
        <w:tc>
          <w:tcPr>
            <w:tcW w:w="6120" w:type="dxa"/>
          </w:tcPr>
          <w:p w14:paraId="72D70ABD" w14:textId="77777777" w:rsidR="003828FC" w:rsidRDefault="003828FC" w:rsidP="00BE1181">
            <w:pPr>
              <w:spacing w:line="380" w:lineRule="atLeast"/>
              <w:rPr>
                <w:szCs w:val="22"/>
              </w:rPr>
            </w:pPr>
            <w:r>
              <w:t>Malaysia</w:t>
            </w:r>
          </w:p>
        </w:tc>
        <w:tc>
          <w:tcPr>
            <w:tcW w:w="1440" w:type="dxa"/>
          </w:tcPr>
          <w:p w14:paraId="3EC3F29D" w14:textId="77777777" w:rsidR="003828FC" w:rsidRDefault="003828FC" w:rsidP="00BE1181">
            <w:pPr>
              <w:pStyle w:val="acctfourfigures"/>
              <w:tabs>
                <w:tab w:val="clear" w:pos="765"/>
                <w:tab w:val="decimal" w:pos="2080"/>
              </w:tabs>
              <w:spacing w:line="380" w:lineRule="atLeast"/>
              <w:ind w:right="100"/>
              <w:rPr>
                <w:szCs w:val="22"/>
              </w:rPr>
            </w:pPr>
            <w:r w:rsidRPr="003828FC">
              <w:rPr>
                <w:szCs w:val="22"/>
              </w:rPr>
              <w:t>34,464</w:t>
            </w:r>
          </w:p>
        </w:tc>
        <w:tc>
          <w:tcPr>
            <w:tcW w:w="270" w:type="dxa"/>
          </w:tcPr>
          <w:p w14:paraId="7E3F57E9" w14:textId="77777777" w:rsidR="003828FC" w:rsidRDefault="003828FC" w:rsidP="00BE1181">
            <w:pPr>
              <w:pStyle w:val="acctfourfigures"/>
              <w:tabs>
                <w:tab w:val="clear" w:pos="765"/>
                <w:tab w:val="decimal" w:pos="2080"/>
              </w:tabs>
              <w:spacing w:line="380" w:lineRule="atLeast"/>
              <w:ind w:right="11"/>
              <w:rPr>
                <w:szCs w:val="22"/>
              </w:rPr>
            </w:pPr>
          </w:p>
        </w:tc>
        <w:tc>
          <w:tcPr>
            <w:tcW w:w="1350" w:type="dxa"/>
            <w:shd w:val="clear" w:color="auto" w:fill="auto"/>
          </w:tcPr>
          <w:p w14:paraId="5F1C6E8B" w14:textId="77777777" w:rsidR="003828FC" w:rsidRPr="00236ABE" w:rsidRDefault="003828FC" w:rsidP="00BE1181">
            <w:pPr>
              <w:pStyle w:val="acctfourfigures"/>
              <w:tabs>
                <w:tab w:val="clear" w:pos="765"/>
                <w:tab w:val="decimal" w:pos="1090"/>
              </w:tabs>
              <w:spacing w:line="380" w:lineRule="atLeast"/>
              <w:ind w:right="100"/>
            </w:pPr>
            <w:r w:rsidRPr="00414B36">
              <w:t>69,065</w:t>
            </w:r>
          </w:p>
        </w:tc>
      </w:tr>
      <w:tr w:rsidR="003828FC" w:rsidRPr="000D2B20" w14:paraId="3D980DD1" w14:textId="77777777" w:rsidTr="00D52C32">
        <w:trPr>
          <w:cantSplit/>
        </w:trPr>
        <w:tc>
          <w:tcPr>
            <w:tcW w:w="6120" w:type="dxa"/>
          </w:tcPr>
          <w:p w14:paraId="27620C03" w14:textId="5D360C72" w:rsidR="003828FC" w:rsidRDefault="003828FC" w:rsidP="003828FC">
            <w:pPr>
              <w:spacing w:line="380" w:lineRule="atLeast"/>
              <w:rPr>
                <w:szCs w:val="22"/>
              </w:rPr>
            </w:pPr>
            <w:r>
              <w:t>Pakistan</w:t>
            </w:r>
          </w:p>
        </w:tc>
        <w:tc>
          <w:tcPr>
            <w:tcW w:w="1440" w:type="dxa"/>
          </w:tcPr>
          <w:p w14:paraId="77739957" w14:textId="7D8855D1" w:rsidR="003828FC" w:rsidRDefault="003828FC" w:rsidP="003828FC">
            <w:pPr>
              <w:pStyle w:val="acctfourfigures"/>
              <w:tabs>
                <w:tab w:val="clear" w:pos="765"/>
                <w:tab w:val="decimal" w:pos="2080"/>
              </w:tabs>
              <w:spacing w:line="380" w:lineRule="atLeast"/>
              <w:ind w:right="100"/>
              <w:rPr>
                <w:szCs w:val="22"/>
              </w:rPr>
            </w:pPr>
            <w:r w:rsidRPr="003828FC">
              <w:t>17,618</w:t>
            </w:r>
          </w:p>
        </w:tc>
        <w:tc>
          <w:tcPr>
            <w:tcW w:w="270" w:type="dxa"/>
          </w:tcPr>
          <w:p w14:paraId="28CE9F09" w14:textId="77777777" w:rsidR="003828FC" w:rsidRDefault="003828FC" w:rsidP="003828FC">
            <w:pPr>
              <w:pStyle w:val="acctfourfigures"/>
              <w:tabs>
                <w:tab w:val="clear" w:pos="765"/>
                <w:tab w:val="decimal" w:pos="2080"/>
              </w:tabs>
              <w:spacing w:line="380" w:lineRule="atLeast"/>
              <w:ind w:right="11"/>
              <w:rPr>
                <w:szCs w:val="22"/>
              </w:rPr>
            </w:pPr>
          </w:p>
        </w:tc>
        <w:tc>
          <w:tcPr>
            <w:tcW w:w="1350" w:type="dxa"/>
            <w:shd w:val="clear" w:color="auto" w:fill="auto"/>
          </w:tcPr>
          <w:p w14:paraId="19B7DCA3" w14:textId="11C58AC6" w:rsidR="003828FC" w:rsidRPr="00236ABE" w:rsidRDefault="003828FC" w:rsidP="003828FC">
            <w:pPr>
              <w:pStyle w:val="acctfourfigures"/>
              <w:tabs>
                <w:tab w:val="clear" w:pos="765"/>
                <w:tab w:val="decimal" w:pos="2080"/>
              </w:tabs>
              <w:spacing w:line="380" w:lineRule="atLeast"/>
              <w:ind w:right="100"/>
            </w:pPr>
            <w:r w:rsidRPr="00414B36">
              <w:t>8</w:t>
            </w:r>
            <w:r>
              <w:t>9</w:t>
            </w:r>
            <w:r w:rsidR="00981A79">
              <w:t>,</w:t>
            </w:r>
            <w:r>
              <w:t>596</w:t>
            </w:r>
          </w:p>
        </w:tc>
      </w:tr>
      <w:tr w:rsidR="003828FC" w:rsidRPr="000D2B20" w14:paraId="4DBCE269" w14:textId="77777777" w:rsidTr="00D52C32">
        <w:trPr>
          <w:cantSplit/>
        </w:trPr>
        <w:tc>
          <w:tcPr>
            <w:tcW w:w="6120" w:type="dxa"/>
          </w:tcPr>
          <w:p w14:paraId="49A83F0F" w14:textId="77777777" w:rsidR="003828FC" w:rsidRDefault="003828FC" w:rsidP="003828FC">
            <w:pPr>
              <w:spacing w:line="380" w:lineRule="atLeast"/>
              <w:rPr>
                <w:szCs w:val="22"/>
              </w:rPr>
            </w:pPr>
            <w:r w:rsidRPr="003F4CEA">
              <w:t>Other countries</w:t>
            </w:r>
          </w:p>
        </w:tc>
        <w:tc>
          <w:tcPr>
            <w:tcW w:w="1440" w:type="dxa"/>
            <w:tcBorders>
              <w:bottom w:val="single" w:sz="4" w:space="0" w:color="auto"/>
            </w:tcBorders>
          </w:tcPr>
          <w:p w14:paraId="56880B93" w14:textId="5A1E9C21" w:rsidR="003828FC" w:rsidRDefault="003828FC" w:rsidP="003828FC">
            <w:pPr>
              <w:pStyle w:val="acctfourfigures"/>
              <w:tabs>
                <w:tab w:val="clear" w:pos="765"/>
                <w:tab w:val="decimal" w:pos="2080"/>
              </w:tabs>
              <w:spacing w:line="380" w:lineRule="atLeast"/>
              <w:ind w:right="100"/>
              <w:rPr>
                <w:szCs w:val="22"/>
              </w:rPr>
            </w:pPr>
            <w:r w:rsidRPr="003828FC">
              <w:rPr>
                <w:szCs w:val="22"/>
              </w:rPr>
              <w:t>16,14</w:t>
            </w:r>
            <w:r w:rsidR="005A6CD7">
              <w:rPr>
                <w:szCs w:val="22"/>
              </w:rPr>
              <w:t>2</w:t>
            </w:r>
          </w:p>
        </w:tc>
        <w:tc>
          <w:tcPr>
            <w:tcW w:w="270" w:type="dxa"/>
          </w:tcPr>
          <w:p w14:paraId="3C30DA2C" w14:textId="77777777" w:rsidR="003828FC" w:rsidRDefault="003828FC" w:rsidP="003828FC">
            <w:pPr>
              <w:pStyle w:val="acctfourfigures"/>
              <w:tabs>
                <w:tab w:val="clear" w:pos="765"/>
                <w:tab w:val="decimal" w:pos="2080"/>
              </w:tabs>
              <w:spacing w:line="380" w:lineRule="atLeast"/>
              <w:ind w:right="11"/>
              <w:rPr>
                <w:szCs w:val="22"/>
              </w:rPr>
            </w:pPr>
          </w:p>
        </w:tc>
        <w:tc>
          <w:tcPr>
            <w:tcW w:w="1350" w:type="dxa"/>
            <w:tcBorders>
              <w:bottom w:val="single" w:sz="4" w:space="0" w:color="auto"/>
            </w:tcBorders>
            <w:shd w:val="clear" w:color="auto" w:fill="auto"/>
          </w:tcPr>
          <w:p w14:paraId="392EA6AC" w14:textId="14741136" w:rsidR="003828FC" w:rsidRPr="00236ABE" w:rsidRDefault="003828FC" w:rsidP="003828FC">
            <w:pPr>
              <w:pStyle w:val="acctfourfigures"/>
              <w:tabs>
                <w:tab w:val="clear" w:pos="765"/>
                <w:tab w:val="decimal" w:pos="2080"/>
              </w:tabs>
              <w:spacing w:line="380" w:lineRule="atLeast"/>
              <w:ind w:right="100"/>
            </w:pPr>
            <w:r w:rsidRPr="00414B36">
              <w:t xml:space="preserve"> </w:t>
            </w:r>
            <w:r w:rsidR="005A6CD7">
              <w:t>54,521</w:t>
            </w:r>
            <w:r w:rsidRPr="00414B36">
              <w:t xml:space="preserve"> </w:t>
            </w:r>
          </w:p>
        </w:tc>
      </w:tr>
      <w:tr w:rsidR="003828FC" w:rsidRPr="000D2B20" w14:paraId="2C2FFDB9" w14:textId="77777777" w:rsidTr="00D52C32">
        <w:trPr>
          <w:cantSplit/>
        </w:trPr>
        <w:tc>
          <w:tcPr>
            <w:tcW w:w="6120" w:type="dxa"/>
          </w:tcPr>
          <w:p w14:paraId="6246AC63" w14:textId="77777777" w:rsidR="003828FC" w:rsidRPr="001735D2" w:rsidRDefault="003828FC" w:rsidP="003828FC">
            <w:pPr>
              <w:spacing w:line="380" w:lineRule="atLeast"/>
              <w:rPr>
                <w:b/>
                <w:bCs/>
                <w:szCs w:val="22"/>
                <w:lang w:val="en-US" w:bidi="th-TH"/>
              </w:rPr>
            </w:pPr>
            <w:r w:rsidRPr="001735D2">
              <w:rPr>
                <w:b/>
                <w:bCs/>
                <w:szCs w:val="22"/>
                <w:lang w:val="en-US" w:bidi="th-TH"/>
              </w:rPr>
              <w:t>Total</w:t>
            </w:r>
          </w:p>
        </w:tc>
        <w:tc>
          <w:tcPr>
            <w:tcW w:w="1440" w:type="dxa"/>
            <w:tcBorders>
              <w:top w:val="single" w:sz="4" w:space="0" w:color="auto"/>
              <w:bottom w:val="double" w:sz="4" w:space="0" w:color="auto"/>
            </w:tcBorders>
          </w:tcPr>
          <w:p w14:paraId="4C502E6D" w14:textId="73B21C12" w:rsidR="003828FC" w:rsidRPr="004D42C5" w:rsidRDefault="005A6CD7" w:rsidP="003828FC">
            <w:pPr>
              <w:pStyle w:val="acctfourfigures"/>
              <w:tabs>
                <w:tab w:val="clear" w:pos="765"/>
                <w:tab w:val="decimal" w:pos="2080"/>
              </w:tabs>
              <w:spacing w:line="380" w:lineRule="atLeast"/>
              <w:ind w:right="100"/>
              <w:rPr>
                <w:b/>
                <w:bCs/>
                <w:szCs w:val="22"/>
                <w:lang w:val="en-US" w:bidi="th-TH"/>
              </w:rPr>
            </w:pPr>
            <w:r>
              <w:rPr>
                <w:b/>
                <w:bCs/>
                <w:szCs w:val="22"/>
                <w:lang w:val="en-US" w:bidi="th-TH"/>
              </w:rPr>
              <w:fldChar w:fldCharType="begin"/>
            </w:r>
            <w:r>
              <w:rPr>
                <w:b/>
                <w:bCs/>
                <w:szCs w:val="22"/>
                <w:lang w:val="en-US" w:bidi="th-TH"/>
              </w:rPr>
              <w:instrText xml:space="preserve"> =SUM(ABOVE) </w:instrText>
            </w:r>
            <w:r>
              <w:rPr>
                <w:b/>
                <w:bCs/>
                <w:szCs w:val="22"/>
                <w:lang w:val="en-US" w:bidi="th-TH"/>
              </w:rPr>
              <w:fldChar w:fldCharType="separate"/>
            </w:r>
            <w:r>
              <w:rPr>
                <w:b/>
                <w:bCs/>
                <w:noProof/>
                <w:szCs w:val="22"/>
                <w:lang w:val="en-US" w:bidi="th-TH"/>
              </w:rPr>
              <w:t>2,566,426</w:t>
            </w:r>
            <w:r>
              <w:rPr>
                <w:b/>
                <w:bCs/>
                <w:szCs w:val="22"/>
                <w:lang w:val="en-US" w:bidi="th-TH"/>
              </w:rPr>
              <w:fldChar w:fldCharType="end"/>
            </w:r>
          </w:p>
        </w:tc>
        <w:tc>
          <w:tcPr>
            <w:tcW w:w="270" w:type="dxa"/>
          </w:tcPr>
          <w:p w14:paraId="3B11EAFB" w14:textId="77777777" w:rsidR="003828FC" w:rsidRPr="004D42C5" w:rsidRDefault="003828FC" w:rsidP="003828FC">
            <w:pPr>
              <w:pStyle w:val="acctfourfigures"/>
              <w:tabs>
                <w:tab w:val="clear" w:pos="765"/>
                <w:tab w:val="decimal" w:pos="2080"/>
              </w:tabs>
              <w:spacing w:line="380" w:lineRule="atLeast"/>
              <w:ind w:right="11"/>
              <w:rPr>
                <w:b/>
                <w:bCs/>
                <w:szCs w:val="22"/>
              </w:rPr>
            </w:pPr>
          </w:p>
        </w:tc>
        <w:tc>
          <w:tcPr>
            <w:tcW w:w="1350" w:type="dxa"/>
            <w:tcBorders>
              <w:top w:val="single" w:sz="4" w:space="0" w:color="auto"/>
              <w:bottom w:val="double" w:sz="4" w:space="0" w:color="auto"/>
            </w:tcBorders>
            <w:shd w:val="clear" w:color="auto" w:fill="auto"/>
          </w:tcPr>
          <w:p w14:paraId="397081CA" w14:textId="2E541AFC" w:rsidR="003828FC" w:rsidRPr="00236ABE" w:rsidRDefault="005A6CD7" w:rsidP="003828FC">
            <w:pPr>
              <w:pStyle w:val="acctfourfigures"/>
              <w:tabs>
                <w:tab w:val="clear" w:pos="765"/>
                <w:tab w:val="decimal" w:pos="2080"/>
              </w:tabs>
              <w:spacing w:line="380" w:lineRule="atLeast"/>
              <w:ind w:right="100"/>
              <w:rPr>
                <w:b/>
                <w:bCs/>
              </w:rPr>
            </w:pPr>
            <w:r>
              <w:rPr>
                <w:b/>
                <w:bCs/>
              </w:rPr>
              <w:fldChar w:fldCharType="begin"/>
            </w:r>
            <w:r>
              <w:rPr>
                <w:b/>
                <w:bCs/>
              </w:rPr>
              <w:instrText xml:space="preserve"> =SUM(ABOVE) </w:instrText>
            </w:r>
            <w:r>
              <w:rPr>
                <w:b/>
                <w:bCs/>
              </w:rPr>
              <w:fldChar w:fldCharType="separate"/>
            </w:r>
            <w:r>
              <w:rPr>
                <w:b/>
                <w:bCs/>
                <w:noProof/>
              </w:rPr>
              <w:t>3,492,658</w:t>
            </w:r>
            <w:r>
              <w:rPr>
                <w:b/>
                <w:bCs/>
              </w:rPr>
              <w:fldChar w:fldCharType="end"/>
            </w:r>
          </w:p>
        </w:tc>
      </w:tr>
    </w:tbl>
    <w:p w14:paraId="593C11C0" w14:textId="3091CAF3" w:rsidR="008B1FA8" w:rsidRDefault="008B1FA8" w:rsidP="00BE42F2">
      <w:pPr>
        <w:spacing w:line="380" w:lineRule="atLeast"/>
        <w:rPr>
          <w:szCs w:val="22"/>
        </w:rPr>
      </w:pPr>
    </w:p>
    <w:p w14:paraId="3D790C29" w14:textId="2499A913" w:rsidR="006B2E0B" w:rsidRDefault="006B2E0B" w:rsidP="005B32D0">
      <w:pPr>
        <w:pStyle w:val="block"/>
        <w:tabs>
          <w:tab w:val="left" w:pos="540"/>
        </w:tabs>
        <w:spacing w:after="0" w:line="380" w:lineRule="atLeast"/>
        <w:ind w:left="0"/>
        <w:jc w:val="both"/>
        <w:outlineLvl w:val="0"/>
        <w:rPr>
          <w:b/>
          <w:bCs/>
          <w:sz w:val="24"/>
          <w:szCs w:val="24"/>
        </w:rPr>
      </w:pPr>
      <w:r>
        <w:rPr>
          <w:b/>
          <w:bCs/>
          <w:sz w:val="24"/>
          <w:szCs w:val="24"/>
        </w:rPr>
        <w:t>6</w:t>
      </w:r>
      <w:r w:rsidRPr="003F4CEA">
        <w:rPr>
          <w:b/>
          <w:bCs/>
          <w:sz w:val="24"/>
          <w:szCs w:val="24"/>
        </w:rPr>
        <w:tab/>
        <w:t>Earnings</w:t>
      </w:r>
      <w:r w:rsidR="00282E7F">
        <w:rPr>
          <w:b/>
          <w:bCs/>
          <w:sz w:val="24"/>
          <w:szCs w:val="24"/>
        </w:rPr>
        <w:t xml:space="preserve"> </w:t>
      </w:r>
      <w:r w:rsidRPr="003F4CEA">
        <w:rPr>
          <w:b/>
          <w:bCs/>
          <w:sz w:val="24"/>
          <w:szCs w:val="24"/>
        </w:rPr>
        <w:t>per share</w:t>
      </w:r>
    </w:p>
    <w:p w14:paraId="54D7B48E" w14:textId="77777777" w:rsidR="001830CF" w:rsidRPr="0037729A" w:rsidRDefault="001830CF" w:rsidP="00BE42F2">
      <w:pPr>
        <w:pStyle w:val="block"/>
        <w:spacing w:after="0" w:line="380" w:lineRule="atLeast"/>
        <w:ind w:left="0"/>
        <w:jc w:val="both"/>
        <w:rPr>
          <w:b/>
          <w:bCs/>
          <w:sz w:val="24"/>
          <w:szCs w:val="24"/>
        </w:rPr>
      </w:pPr>
    </w:p>
    <w:tbl>
      <w:tblPr>
        <w:tblW w:w="9259" w:type="dxa"/>
        <w:tblInd w:w="450" w:type="dxa"/>
        <w:tblLayout w:type="fixed"/>
        <w:tblCellMar>
          <w:left w:w="79" w:type="dxa"/>
          <w:right w:w="79" w:type="dxa"/>
        </w:tblCellMar>
        <w:tblLook w:val="0000" w:firstRow="0" w:lastRow="0" w:firstColumn="0" w:lastColumn="0" w:noHBand="0" w:noVBand="0"/>
      </w:tblPr>
      <w:tblGrid>
        <w:gridCol w:w="4219"/>
        <w:gridCol w:w="1080"/>
        <w:gridCol w:w="180"/>
        <w:gridCol w:w="1159"/>
        <w:gridCol w:w="191"/>
        <w:gridCol w:w="1080"/>
        <w:gridCol w:w="270"/>
        <w:gridCol w:w="1080"/>
      </w:tblGrid>
      <w:tr w:rsidR="001830CF" w:rsidRPr="001830CF" w14:paraId="6F7BB9E1" w14:textId="77777777" w:rsidTr="00C45AEF">
        <w:trPr>
          <w:cantSplit/>
          <w:tblHeader/>
        </w:trPr>
        <w:tc>
          <w:tcPr>
            <w:tcW w:w="4219" w:type="dxa"/>
            <w:vAlign w:val="bottom"/>
          </w:tcPr>
          <w:p w14:paraId="133E26B6" w14:textId="77777777" w:rsidR="001830CF" w:rsidRPr="001830CF" w:rsidRDefault="001830CF" w:rsidP="00BE42F2">
            <w:pPr>
              <w:spacing w:line="380" w:lineRule="atLeast"/>
              <w:ind w:left="195" w:right="-80" w:hanging="195"/>
              <w:rPr>
                <w:rFonts w:cs="Times New Roman"/>
                <w:b/>
                <w:i/>
                <w:iCs/>
                <w:szCs w:val="22"/>
              </w:rPr>
            </w:pPr>
          </w:p>
        </w:tc>
        <w:tc>
          <w:tcPr>
            <w:tcW w:w="2419" w:type="dxa"/>
            <w:gridSpan w:val="3"/>
          </w:tcPr>
          <w:p w14:paraId="525FCAAA" w14:textId="77777777" w:rsidR="001830CF" w:rsidRPr="001830CF" w:rsidRDefault="001830CF" w:rsidP="00BE42F2">
            <w:pPr>
              <w:pStyle w:val="acctmergecolhdg"/>
              <w:spacing w:line="380" w:lineRule="atLeast"/>
              <w:rPr>
                <w:rFonts w:cs="Times New Roman"/>
                <w:szCs w:val="22"/>
              </w:rPr>
            </w:pPr>
            <w:r w:rsidRPr="001830CF">
              <w:rPr>
                <w:rFonts w:cs="Times New Roman"/>
                <w:szCs w:val="22"/>
              </w:rPr>
              <w:t xml:space="preserve">Consolidated </w:t>
            </w:r>
          </w:p>
        </w:tc>
        <w:tc>
          <w:tcPr>
            <w:tcW w:w="191" w:type="dxa"/>
          </w:tcPr>
          <w:p w14:paraId="3FEEBE97" w14:textId="77777777" w:rsidR="001830CF" w:rsidRPr="001830CF" w:rsidRDefault="001830CF" w:rsidP="00BE42F2">
            <w:pPr>
              <w:pStyle w:val="acctmergecolhdg"/>
              <w:spacing w:line="380" w:lineRule="atLeast"/>
              <w:rPr>
                <w:rFonts w:cs="Times New Roman"/>
                <w:szCs w:val="22"/>
              </w:rPr>
            </w:pPr>
          </w:p>
        </w:tc>
        <w:tc>
          <w:tcPr>
            <w:tcW w:w="2430" w:type="dxa"/>
            <w:gridSpan w:val="3"/>
          </w:tcPr>
          <w:p w14:paraId="451270BC" w14:textId="77777777" w:rsidR="001830CF" w:rsidRPr="001830CF" w:rsidRDefault="001830CF" w:rsidP="00BE42F2">
            <w:pPr>
              <w:pStyle w:val="acctmergecolhdg"/>
              <w:spacing w:line="380" w:lineRule="atLeast"/>
              <w:rPr>
                <w:rFonts w:cs="Times New Roman"/>
                <w:szCs w:val="22"/>
              </w:rPr>
            </w:pPr>
            <w:r w:rsidRPr="001830CF">
              <w:rPr>
                <w:rFonts w:cs="Times New Roman"/>
                <w:szCs w:val="22"/>
              </w:rPr>
              <w:t xml:space="preserve">Separate </w:t>
            </w:r>
          </w:p>
        </w:tc>
      </w:tr>
      <w:tr w:rsidR="001830CF" w:rsidRPr="001830CF" w14:paraId="2DAEC29F" w14:textId="77777777" w:rsidTr="00C45AEF">
        <w:trPr>
          <w:cantSplit/>
          <w:tblHeader/>
        </w:trPr>
        <w:tc>
          <w:tcPr>
            <w:tcW w:w="4219" w:type="dxa"/>
          </w:tcPr>
          <w:p w14:paraId="7896E7EB" w14:textId="77777777" w:rsidR="001830CF" w:rsidRPr="001830CF" w:rsidRDefault="001830CF" w:rsidP="00BE42F2">
            <w:pPr>
              <w:spacing w:line="380" w:lineRule="atLeast"/>
              <w:ind w:left="180" w:hanging="180"/>
              <w:outlineLvl w:val="0"/>
              <w:rPr>
                <w:rFonts w:cs="Times New Roman"/>
                <w:i/>
                <w:iCs/>
                <w:szCs w:val="22"/>
              </w:rPr>
            </w:pPr>
          </w:p>
        </w:tc>
        <w:tc>
          <w:tcPr>
            <w:tcW w:w="2419" w:type="dxa"/>
            <w:gridSpan w:val="3"/>
          </w:tcPr>
          <w:p w14:paraId="504C13E3" w14:textId="77777777" w:rsidR="001830CF" w:rsidRPr="001830CF" w:rsidRDefault="001830CF" w:rsidP="00BE42F2">
            <w:pPr>
              <w:pStyle w:val="acctmergecolhdg"/>
              <w:spacing w:line="380" w:lineRule="atLeast"/>
              <w:rPr>
                <w:rFonts w:cs="Times New Roman"/>
                <w:szCs w:val="22"/>
              </w:rPr>
            </w:pPr>
            <w:r w:rsidRPr="001830CF">
              <w:rPr>
                <w:rFonts w:cs="Times New Roman"/>
                <w:szCs w:val="22"/>
              </w:rPr>
              <w:t>financial statements</w:t>
            </w:r>
          </w:p>
        </w:tc>
        <w:tc>
          <w:tcPr>
            <w:tcW w:w="191" w:type="dxa"/>
          </w:tcPr>
          <w:p w14:paraId="11A3CC80" w14:textId="77777777" w:rsidR="001830CF" w:rsidRPr="001830CF" w:rsidRDefault="001830CF" w:rsidP="00BE42F2">
            <w:pPr>
              <w:pStyle w:val="acctmergecolhdg"/>
              <w:spacing w:line="380" w:lineRule="atLeast"/>
              <w:rPr>
                <w:rFonts w:cs="Times New Roman"/>
                <w:szCs w:val="22"/>
              </w:rPr>
            </w:pPr>
          </w:p>
        </w:tc>
        <w:tc>
          <w:tcPr>
            <w:tcW w:w="2430" w:type="dxa"/>
            <w:gridSpan w:val="3"/>
          </w:tcPr>
          <w:p w14:paraId="53E90697" w14:textId="77777777" w:rsidR="001830CF" w:rsidRPr="001830CF" w:rsidRDefault="001830CF" w:rsidP="00BE42F2">
            <w:pPr>
              <w:pStyle w:val="acctmergecolhdg"/>
              <w:spacing w:line="380" w:lineRule="atLeast"/>
              <w:rPr>
                <w:rFonts w:cs="Times New Roman"/>
                <w:szCs w:val="22"/>
              </w:rPr>
            </w:pPr>
            <w:r w:rsidRPr="001830CF">
              <w:rPr>
                <w:rFonts w:cs="Times New Roman"/>
                <w:szCs w:val="22"/>
              </w:rPr>
              <w:t>financial statements</w:t>
            </w:r>
          </w:p>
        </w:tc>
      </w:tr>
      <w:tr w:rsidR="0066272A" w:rsidRPr="001830CF" w14:paraId="0EC8C016" w14:textId="77777777" w:rsidTr="00C45AEF">
        <w:trPr>
          <w:cantSplit/>
          <w:tblHeader/>
        </w:trPr>
        <w:tc>
          <w:tcPr>
            <w:tcW w:w="4219" w:type="dxa"/>
          </w:tcPr>
          <w:p w14:paraId="246D1997" w14:textId="490522B6" w:rsidR="0066272A" w:rsidRPr="001830CF" w:rsidRDefault="0066272A" w:rsidP="0066272A">
            <w:pPr>
              <w:pStyle w:val="acctfourfigures"/>
              <w:spacing w:line="380" w:lineRule="atLeast"/>
              <w:rPr>
                <w:rFonts w:cs="Times New Roman"/>
                <w:b/>
                <w:i/>
                <w:iCs/>
                <w:szCs w:val="22"/>
              </w:rPr>
            </w:pPr>
            <w:r>
              <w:rPr>
                <w:b/>
                <w:i/>
                <w:iCs/>
                <w:szCs w:val="22"/>
              </w:rPr>
              <w:t>Three-month period ended 30 June</w:t>
            </w:r>
          </w:p>
        </w:tc>
        <w:tc>
          <w:tcPr>
            <w:tcW w:w="1080" w:type="dxa"/>
          </w:tcPr>
          <w:p w14:paraId="087B88CE" w14:textId="506F223E" w:rsidR="0066272A" w:rsidRPr="001830CF" w:rsidRDefault="0066272A" w:rsidP="0066272A">
            <w:pPr>
              <w:spacing w:line="380" w:lineRule="atLeast"/>
              <w:ind w:left="-108" w:right="-108"/>
              <w:jc w:val="center"/>
              <w:rPr>
                <w:rFonts w:cs="Times New Roman"/>
                <w:szCs w:val="22"/>
              </w:rPr>
            </w:pPr>
            <w:r w:rsidRPr="001830CF">
              <w:rPr>
                <w:rFonts w:cs="Times New Roman"/>
                <w:szCs w:val="22"/>
              </w:rPr>
              <w:t>202</w:t>
            </w:r>
            <w:r>
              <w:rPr>
                <w:rFonts w:cs="Times New Roman"/>
                <w:szCs w:val="22"/>
              </w:rPr>
              <w:t>5</w:t>
            </w:r>
          </w:p>
        </w:tc>
        <w:tc>
          <w:tcPr>
            <w:tcW w:w="180" w:type="dxa"/>
          </w:tcPr>
          <w:p w14:paraId="063BFD3D" w14:textId="77777777" w:rsidR="0066272A" w:rsidRPr="001830CF" w:rsidRDefault="0066272A" w:rsidP="0066272A">
            <w:pPr>
              <w:spacing w:line="380" w:lineRule="atLeast"/>
              <w:ind w:left="-108" w:right="-108"/>
              <w:jc w:val="center"/>
              <w:rPr>
                <w:rFonts w:cs="Times New Roman"/>
                <w:szCs w:val="22"/>
                <w:u w:val="single"/>
              </w:rPr>
            </w:pPr>
          </w:p>
        </w:tc>
        <w:tc>
          <w:tcPr>
            <w:tcW w:w="1159" w:type="dxa"/>
          </w:tcPr>
          <w:p w14:paraId="466EBBB1" w14:textId="4ED370B2" w:rsidR="0066272A" w:rsidRPr="001830CF" w:rsidRDefault="0066272A" w:rsidP="0066272A">
            <w:pPr>
              <w:spacing w:line="380" w:lineRule="atLeast"/>
              <w:ind w:left="-108" w:right="-108"/>
              <w:jc w:val="center"/>
              <w:rPr>
                <w:rFonts w:cs="Times New Roman"/>
                <w:szCs w:val="22"/>
              </w:rPr>
            </w:pPr>
            <w:r w:rsidRPr="001830CF">
              <w:rPr>
                <w:rFonts w:cs="Times New Roman"/>
                <w:szCs w:val="22"/>
              </w:rPr>
              <w:t>202</w:t>
            </w:r>
            <w:r>
              <w:rPr>
                <w:rFonts w:cs="Times New Roman"/>
                <w:szCs w:val="22"/>
              </w:rPr>
              <w:t>4</w:t>
            </w:r>
          </w:p>
        </w:tc>
        <w:tc>
          <w:tcPr>
            <w:tcW w:w="191" w:type="dxa"/>
          </w:tcPr>
          <w:p w14:paraId="2123476D" w14:textId="77777777" w:rsidR="0066272A" w:rsidRPr="001830CF" w:rsidRDefault="0066272A" w:rsidP="0066272A">
            <w:pPr>
              <w:pStyle w:val="acctmergecolhdg"/>
              <w:spacing w:line="380" w:lineRule="atLeast"/>
              <w:rPr>
                <w:rFonts w:cs="Times New Roman"/>
                <w:b w:val="0"/>
                <w:bCs/>
                <w:szCs w:val="22"/>
              </w:rPr>
            </w:pPr>
          </w:p>
        </w:tc>
        <w:tc>
          <w:tcPr>
            <w:tcW w:w="1080" w:type="dxa"/>
          </w:tcPr>
          <w:p w14:paraId="6177D712" w14:textId="74033B46" w:rsidR="0066272A" w:rsidRPr="001830CF" w:rsidRDefault="0066272A" w:rsidP="0066272A">
            <w:pPr>
              <w:spacing w:line="380" w:lineRule="atLeast"/>
              <w:ind w:left="-108" w:right="-108"/>
              <w:jc w:val="center"/>
              <w:rPr>
                <w:rFonts w:cs="Times New Roman"/>
                <w:szCs w:val="22"/>
              </w:rPr>
            </w:pPr>
            <w:r w:rsidRPr="001830CF">
              <w:rPr>
                <w:rFonts w:cs="Times New Roman"/>
                <w:szCs w:val="22"/>
              </w:rPr>
              <w:t>202</w:t>
            </w:r>
            <w:r>
              <w:rPr>
                <w:rFonts w:cs="Times New Roman"/>
                <w:szCs w:val="22"/>
              </w:rPr>
              <w:t>5</w:t>
            </w:r>
          </w:p>
        </w:tc>
        <w:tc>
          <w:tcPr>
            <w:tcW w:w="270" w:type="dxa"/>
          </w:tcPr>
          <w:p w14:paraId="4D82A967" w14:textId="77777777" w:rsidR="0066272A" w:rsidRPr="001830CF" w:rsidRDefault="0066272A" w:rsidP="0066272A">
            <w:pPr>
              <w:spacing w:line="380" w:lineRule="atLeast"/>
              <w:ind w:left="-108" w:right="-108"/>
              <w:jc w:val="center"/>
              <w:rPr>
                <w:rFonts w:cs="Times New Roman"/>
                <w:szCs w:val="22"/>
                <w:u w:val="single"/>
              </w:rPr>
            </w:pPr>
          </w:p>
        </w:tc>
        <w:tc>
          <w:tcPr>
            <w:tcW w:w="1080" w:type="dxa"/>
          </w:tcPr>
          <w:p w14:paraId="28A9A26C" w14:textId="6C14D9F4" w:rsidR="0066272A" w:rsidRPr="001830CF" w:rsidRDefault="0066272A" w:rsidP="0066272A">
            <w:pPr>
              <w:spacing w:line="380" w:lineRule="atLeast"/>
              <w:ind w:left="-108" w:right="-108"/>
              <w:jc w:val="center"/>
              <w:rPr>
                <w:rFonts w:cs="Times New Roman"/>
                <w:szCs w:val="22"/>
              </w:rPr>
            </w:pPr>
            <w:r w:rsidRPr="001830CF">
              <w:rPr>
                <w:rFonts w:cs="Times New Roman"/>
                <w:szCs w:val="22"/>
              </w:rPr>
              <w:t>202</w:t>
            </w:r>
            <w:r>
              <w:rPr>
                <w:rFonts w:cs="Times New Roman"/>
                <w:szCs w:val="22"/>
              </w:rPr>
              <w:t>4</w:t>
            </w:r>
          </w:p>
        </w:tc>
      </w:tr>
      <w:tr w:rsidR="001830CF" w:rsidRPr="001830CF" w14:paraId="19F33448" w14:textId="77777777" w:rsidTr="00C45AEF">
        <w:trPr>
          <w:cantSplit/>
        </w:trPr>
        <w:tc>
          <w:tcPr>
            <w:tcW w:w="4219" w:type="dxa"/>
          </w:tcPr>
          <w:p w14:paraId="467DBDF8" w14:textId="77777777" w:rsidR="001830CF" w:rsidRPr="001830CF" w:rsidRDefault="001830CF" w:rsidP="00BE42F2">
            <w:pPr>
              <w:spacing w:line="380" w:lineRule="atLeast"/>
              <w:rPr>
                <w:rFonts w:cs="Times New Roman"/>
                <w:b/>
                <w:bCs/>
                <w:i/>
                <w:iCs/>
                <w:szCs w:val="22"/>
              </w:rPr>
            </w:pPr>
          </w:p>
        </w:tc>
        <w:tc>
          <w:tcPr>
            <w:tcW w:w="5040" w:type="dxa"/>
            <w:gridSpan w:val="7"/>
          </w:tcPr>
          <w:p w14:paraId="60EDB2DA" w14:textId="77777777" w:rsidR="001830CF" w:rsidRPr="001830CF" w:rsidRDefault="001830CF" w:rsidP="00BE42F2">
            <w:pPr>
              <w:pStyle w:val="acctfourfigures"/>
              <w:spacing w:line="380" w:lineRule="atLeast"/>
              <w:jc w:val="center"/>
              <w:rPr>
                <w:rFonts w:cs="Times New Roman"/>
                <w:i/>
                <w:iCs/>
                <w:szCs w:val="22"/>
              </w:rPr>
            </w:pPr>
            <w:r w:rsidRPr="001830CF">
              <w:rPr>
                <w:rFonts w:cs="Times New Roman"/>
                <w:i/>
                <w:iCs/>
                <w:szCs w:val="22"/>
              </w:rPr>
              <w:t>(in thousand Baht / thousand shares)</w:t>
            </w:r>
          </w:p>
        </w:tc>
      </w:tr>
      <w:tr w:rsidR="001830CF" w:rsidRPr="001830CF" w14:paraId="5FA764DE" w14:textId="77777777" w:rsidTr="00C45AEF">
        <w:trPr>
          <w:cantSplit/>
        </w:trPr>
        <w:tc>
          <w:tcPr>
            <w:tcW w:w="4219" w:type="dxa"/>
          </w:tcPr>
          <w:p w14:paraId="222974E4" w14:textId="2BB0B748" w:rsidR="001830CF" w:rsidRPr="001830CF" w:rsidRDefault="001830CF" w:rsidP="00BE42F2">
            <w:pPr>
              <w:spacing w:line="380" w:lineRule="atLeast"/>
              <w:ind w:left="180" w:hanging="180"/>
              <w:rPr>
                <w:rFonts w:cs="Times New Roman"/>
                <w:szCs w:val="22"/>
              </w:rPr>
            </w:pPr>
            <w:r w:rsidRPr="001830CF">
              <w:rPr>
                <w:rFonts w:cs="Times New Roman"/>
                <w:b/>
                <w:i/>
                <w:iCs/>
                <w:szCs w:val="22"/>
              </w:rPr>
              <w:t xml:space="preserve">Profit attributable to </w:t>
            </w:r>
          </w:p>
        </w:tc>
        <w:tc>
          <w:tcPr>
            <w:tcW w:w="1080" w:type="dxa"/>
            <w:vAlign w:val="bottom"/>
          </w:tcPr>
          <w:p w14:paraId="2B76144A" w14:textId="77777777" w:rsidR="001830CF" w:rsidRPr="001830CF" w:rsidRDefault="001830CF" w:rsidP="00BE42F2">
            <w:pPr>
              <w:tabs>
                <w:tab w:val="decimal" w:pos="911"/>
              </w:tabs>
              <w:spacing w:line="380" w:lineRule="atLeast"/>
              <w:jc w:val="thaiDistribute"/>
              <w:rPr>
                <w:rFonts w:cs="Times New Roman"/>
                <w:szCs w:val="22"/>
              </w:rPr>
            </w:pPr>
          </w:p>
        </w:tc>
        <w:tc>
          <w:tcPr>
            <w:tcW w:w="180" w:type="dxa"/>
            <w:vAlign w:val="bottom"/>
          </w:tcPr>
          <w:p w14:paraId="6BF51CF8" w14:textId="77777777" w:rsidR="001830CF" w:rsidRPr="001830CF" w:rsidRDefault="001830CF" w:rsidP="00BE42F2">
            <w:pPr>
              <w:tabs>
                <w:tab w:val="decimal" w:pos="821"/>
              </w:tabs>
              <w:spacing w:line="380" w:lineRule="atLeast"/>
              <w:jc w:val="thaiDistribute"/>
              <w:rPr>
                <w:rFonts w:cs="Times New Roman"/>
                <w:szCs w:val="22"/>
              </w:rPr>
            </w:pPr>
          </w:p>
        </w:tc>
        <w:tc>
          <w:tcPr>
            <w:tcW w:w="1159" w:type="dxa"/>
            <w:vAlign w:val="bottom"/>
          </w:tcPr>
          <w:p w14:paraId="356537E0" w14:textId="77777777" w:rsidR="001830CF" w:rsidRPr="001830CF" w:rsidRDefault="001830CF" w:rsidP="00BE42F2">
            <w:pPr>
              <w:tabs>
                <w:tab w:val="decimal" w:pos="911"/>
              </w:tabs>
              <w:spacing w:line="380" w:lineRule="atLeast"/>
              <w:jc w:val="thaiDistribute"/>
              <w:rPr>
                <w:rFonts w:cs="Times New Roman"/>
                <w:szCs w:val="22"/>
              </w:rPr>
            </w:pPr>
          </w:p>
        </w:tc>
        <w:tc>
          <w:tcPr>
            <w:tcW w:w="191" w:type="dxa"/>
            <w:vAlign w:val="bottom"/>
          </w:tcPr>
          <w:p w14:paraId="071D67DE" w14:textId="77777777" w:rsidR="001830CF" w:rsidRPr="001830CF" w:rsidRDefault="001830CF" w:rsidP="00BE42F2">
            <w:pPr>
              <w:tabs>
                <w:tab w:val="decimal" w:pos="821"/>
              </w:tabs>
              <w:spacing w:line="380" w:lineRule="atLeast"/>
              <w:jc w:val="thaiDistribute"/>
              <w:rPr>
                <w:rFonts w:cs="Times New Roman"/>
                <w:szCs w:val="22"/>
              </w:rPr>
            </w:pPr>
          </w:p>
        </w:tc>
        <w:tc>
          <w:tcPr>
            <w:tcW w:w="1080" w:type="dxa"/>
            <w:vAlign w:val="bottom"/>
          </w:tcPr>
          <w:p w14:paraId="0E265ACF" w14:textId="77777777" w:rsidR="001830CF" w:rsidRPr="001830CF" w:rsidRDefault="001830CF" w:rsidP="00BE42F2">
            <w:pPr>
              <w:spacing w:line="380" w:lineRule="atLeast"/>
              <w:ind w:right="11"/>
              <w:jc w:val="right"/>
              <w:rPr>
                <w:rFonts w:cs="Times New Roman"/>
                <w:szCs w:val="22"/>
              </w:rPr>
            </w:pPr>
          </w:p>
        </w:tc>
        <w:tc>
          <w:tcPr>
            <w:tcW w:w="270" w:type="dxa"/>
            <w:vAlign w:val="bottom"/>
          </w:tcPr>
          <w:p w14:paraId="707682A6" w14:textId="77777777" w:rsidR="001830CF" w:rsidRPr="001830CF" w:rsidRDefault="001830CF" w:rsidP="00BE42F2">
            <w:pPr>
              <w:tabs>
                <w:tab w:val="decimal" w:pos="821"/>
              </w:tabs>
              <w:spacing w:line="380" w:lineRule="atLeast"/>
              <w:jc w:val="thaiDistribute"/>
              <w:rPr>
                <w:rFonts w:cs="Times New Roman"/>
                <w:szCs w:val="22"/>
              </w:rPr>
            </w:pPr>
          </w:p>
        </w:tc>
        <w:tc>
          <w:tcPr>
            <w:tcW w:w="1080" w:type="dxa"/>
            <w:vAlign w:val="bottom"/>
          </w:tcPr>
          <w:p w14:paraId="0D7F1723" w14:textId="77777777" w:rsidR="001830CF" w:rsidRPr="001830CF" w:rsidRDefault="001830CF" w:rsidP="00BE42F2">
            <w:pPr>
              <w:spacing w:line="380" w:lineRule="atLeast"/>
              <w:ind w:right="11"/>
              <w:jc w:val="right"/>
              <w:rPr>
                <w:rFonts w:cs="Times New Roman"/>
                <w:szCs w:val="22"/>
              </w:rPr>
            </w:pPr>
          </w:p>
        </w:tc>
      </w:tr>
      <w:tr w:rsidR="001830CF" w:rsidRPr="001830CF" w14:paraId="1ACF83E9" w14:textId="77777777" w:rsidTr="00C45AEF">
        <w:trPr>
          <w:cantSplit/>
        </w:trPr>
        <w:tc>
          <w:tcPr>
            <w:tcW w:w="4219" w:type="dxa"/>
          </w:tcPr>
          <w:p w14:paraId="33D5799B" w14:textId="77777777" w:rsidR="001830CF" w:rsidRPr="001830CF" w:rsidRDefault="001830CF" w:rsidP="00BE42F2">
            <w:pPr>
              <w:spacing w:line="380" w:lineRule="atLeast"/>
              <w:ind w:left="372" w:hanging="180"/>
              <w:rPr>
                <w:rFonts w:cs="Times New Roman"/>
                <w:b/>
                <w:i/>
                <w:iCs/>
                <w:szCs w:val="22"/>
              </w:rPr>
            </w:pPr>
            <w:r w:rsidRPr="001830CF">
              <w:rPr>
                <w:rFonts w:cs="Times New Roman"/>
                <w:b/>
                <w:i/>
                <w:iCs/>
                <w:szCs w:val="22"/>
              </w:rPr>
              <w:t>ordinary shareholders</w:t>
            </w:r>
            <w:r w:rsidRPr="001830CF">
              <w:rPr>
                <w:rFonts w:cs="Times New Roman"/>
                <w:i/>
                <w:iCs/>
                <w:szCs w:val="22"/>
              </w:rPr>
              <w:t xml:space="preserve">   </w:t>
            </w:r>
          </w:p>
        </w:tc>
        <w:tc>
          <w:tcPr>
            <w:tcW w:w="1080" w:type="dxa"/>
            <w:vAlign w:val="bottom"/>
          </w:tcPr>
          <w:p w14:paraId="1FA70ACC" w14:textId="77777777" w:rsidR="001830CF" w:rsidRPr="001830CF" w:rsidRDefault="001830CF" w:rsidP="00BE42F2">
            <w:pPr>
              <w:spacing w:line="380" w:lineRule="atLeast"/>
              <w:ind w:left="-88" w:right="54"/>
              <w:jc w:val="right"/>
              <w:rPr>
                <w:rFonts w:cs="Times New Roman"/>
                <w:szCs w:val="22"/>
              </w:rPr>
            </w:pPr>
          </w:p>
        </w:tc>
        <w:tc>
          <w:tcPr>
            <w:tcW w:w="180" w:type="dxa"/>
            <w:vAlign w:val="bottom"/>
          </w:tcPr>
          <w:p w14:paraId="665605A1" w14:textId="77777777" w:rsidR="001830CF" w:rsidRPr="001830CF" w:rsidRDefault="001830CF" w:rsidP="00BE42F2">
            <w:pPr>
              <w:spacing w:line="380" w:lineRule="atLeast"/>
              <w:ind w:left="-88" w:right="54"/>
              <w:jc w:val="right"/>
              <w:rPr>
                <w:rFonts w:cs="Times New Roman"/>
                <w:szCs w:val="22"/>
              </w:rPr>
            </w:pPr>
          </w:p>
        </w:tc>
        <w:tc>
          <w:tcPr>
            <w:tcW w:w="1159" w:type="dxa"/>
            <w:vAlign w:val="bottom"/>
          </w:tcPr>
          <w:p w14:paraId="0D22E34F" w14:textId="77777777" w:rsidR="001830CF" w:rsidRPr="001830CF" w:rsidRDefault="001830CF" w:rsidP="00BE42F2">
            <w:pPr>
              <w:spacing w:line="380" w:lineRule="atLeast"/>
              <w:ind w:left="-88" w:right="54"/>
              <w:jc w:val="right"/>
              <w:rPr>
                <w:rFonts w:cs="Times New Roman"/>
                <w:szCs w:val="22"/>
              </w:rPr>
            </w:pPr>
          </w:p>
        </w:tc>
        <w:tc>
          <w:tcPr>
            <w:tcW w:w="191" w:type="dxa"/>
            <w:vAlign w:val="bottom"/>
          </w:tcPr>
          <w:p w14:paraId="0E76FDCE" w14:textId="77777777" w:rsidR="001830CF" w:rsidRPr="001830CF" w:rsidRDefault="001830CF" w:rsidP="00BE42F2">
            <w:pPr>
              <w:spacing w:line="380" w:lineRule="atLeast"/>
              <w:ind w:left="-88" w:right="54"/>
              <w:jc w:val="right"/>
              <w:rPr>
                <w:rFonts w:cs="Times New Roman"/>
                <w:szCs w:val="22"/>
              </w:rPr>
            </w:pPr>
          </w:p>
        </w:tc>
        <w:tc>
          <w:tcPr>
            <w:tcW w:w="1080" w:type="dxa"/>
            <w:vAlign w:val="bottom"/>
          </w:tcPr>
          <w:p w14:paraId="05F392D8" w14:textId="77777777" w:rsidR="001830CF" w:rsidRPr="001830CF" w:rsidRDefault="001830CF" w:rsidP="00BE42F2">
            <w:pPr>
              <w:spacing w:line="380" w:lineRule="atLeast"/>
              <w:ind w:left="-88" w:right="54"/>
              <w:jc w:val="right"/>
              <w:rPr>
                <w:rFonts w:cs="Times New Roman"/>
                <w:szCs w:val="22"/>
              </w:rPr>
            </w:pPr>
          </w:p>
        </w:tc>
        <w:tc>
          <w:tcPr>
            <w:tcW w:w="270" w:type="dxa"/>
            <w:vAlign w:val="bottom"/>
          </w:tcPr>
          <w:p w14:paraId="6C551520" w14:textId="77777777" w:rsidR="001830CF" w:rsidRPr="001830CF" w:rsidRDefault="001830CF" w:rsidP="00BE42F2">
            <w:pPr>
              <w:spacing w:line="380" w:lineRule="atLeast"/>
              <w:ind w:left="-88" w:right="54"/>
              <w:jc w:val="right"/>
              <w:rPr>
                <w:rFonts w:cs="Times New Roman"/>
                <w:szCs w:val="22"/>
              </w:rPr>
            </w:pPr>
          </w:p>
        </w:tc>
        <w:tc>
          <w:tcPr>
            <w:tcW w:w="1080" w:type="dxa"/>
            <w:vAlign w:val="bottom"/>
          </w:tcPr>
          <w:p w14:paraId="1718505B" w14:textId="77777777" w:rsidR="001830CF" w:rsidRPr="001830CF" w:rsidRDefault="001830CF" w:rsidP="00BE42F2">
            <w:pPr>
              <w:spacing w:line="380" w:lineRule="atLeast"/>
              <w:ind w:left="-88" w:right="54"/>
              <w:jc w:val="right"/>
              <w:rPr>
                <w:rFonts w:cs="Times New Roman"/>
                <w:szCs w:val="22"/>
              </w:rPr>
            </w:pPr>
          </w:p>
        </w:tc>
      </w:tr>
      <w:tr w:rsidR="001830CF" w:rsidRPr="001830CF" w14:paraId="2278D7EF" w14:textId="77777777" w:rsidTr="00C45AEF">
        <w:trPr>
          <w:cantSplit/>
        </w:trPr>
        <w:tc>
          <w:tcPr>
            <w:tcW w:w="4219" w:type="dxa"/>
          </w:tcPr>
          <w:p w14:paraId="260434BF" w14:textId="751A1350" w:rsidR="001830CF" w:rsidRPr="001830CF" w:rsidRDefault="001830CF" w:rsidP="00BE42F2">
            <w:pPr>
              <w:spacing w:line="380" w:lineRule="atLeast"/>
              <w:ind w:left="180" w:hanging="180"/>
              <w:rPr>
                <w:rFonts w:cs="Times New Roman"/>
                <w:szCs w:val="22"/>
              </w:rPr>
            </w:pPr>
            <w:r w:rsidRPr="001830CF">
              <w:rPr>
                <w:rFonts w:cs="Times New Roman"/>
                <w:szCs w:val="22"/>
              </w:rPr>
              <w:t>Profit attributable to equity holders</w:t>
            </w:r>
          </w:p>
        </w:tc>
        <w:tc>
          <w:tcPr>
            <w:tcW w:w="1080" w:type="dxa"/>
            <w:vAlign w:val="bottom"/>
          </w:tcPr>
          <w:p w14:paraId="0A685895" w14:textId="77777777" w:rsidR="001830CF" w:rsidRPr="001830CF" w:rsidRDefault="001830CF" w:rsidP="00BE42F2">
            <w:pPr>
              <w:spacing w:line="380" w:lineRule="atLeast"/>
              <w:ind w:left="-88" w:right="54"/>
              <w:jc w:val="right"/>
              <w:rPr>
                <w:rFonts w:cs="Times New Roman"/>
                <w:szCs w:val="22"/>
              </w:rPr>
            </w:pPr>
          </w:p>
        </w:tc>
        <w:tc>
          <w:tcPr>
            <w:tcW w:w="180" w:type="dxa"/>
            <w:vAlign w:val="bottom"/>
          </w:tcPr>
          <w:p w14:paraId="601B13C2" w14:textId="77777777" w:rsidR="001830CF" w:rsidRPr="001830CF" w:rsidRDefault="001830CF" w:rsidP="00BE42F2">
            <w:pPr>
              <w:spacing w:line="380" w:lineRule="atLeast"/>
              <w:ind w:left="-88" w:right="54"/>
              <w:jc w:val="right"/>
              <w:rPr>
                <w:rFonts w:cs="Times New Roman"/>
                <w:szCs w:val="22"/>
              </w:rPr>
            </w:pPr>
          </w:p>
        </w:tc>
        <w:tc>
          <w:tcPr>
            <w:tcW w:w="1159" w:type="dxa"/>
            <w:vAlign w:val="bottom"/>
          </w:tcPr>
          <w:p w14:paraId="09D1EC32" w14:textId="77777777" w:rsidR="001830CF" w:rsidRPr="001830CF" w:rsidRDefault="001830CF" w:rsidP="00BE42F2">
            <w:pPr>
              <w:spacing w:line="380" w:lineRule="atLeast"/>
              <w:ind w:left="-88" w:right="54"/>
              <w:jc w:val="right"/>
              <w:rPr>
                <w:rFonts w:cs="Times New Roman"/>
                <w:szCs w:val="22"/>
              </w:rPr>
            </w:pPr>
          </w:p>
        </w:tc>
        <w:tc>
          <w:tcPr>
            <w:tcW w:w="191" w:type="dxa"/>
            <w:vAlign w:val="bottom"/>
          </w:tcPr>
          <w:p w14:paraId="555EF129" w14:textId="77777777" w:rsidR="001830CF" w:rsidRPr="001830CF" w:rsidRDefault="001830CF" w:rsidP="00BE42F2">
            <w:pPr>
              <w:spacing w:line="380" w:lineRule="atLeast"/>
              <w:ind w:left="-88" w:right="54"/>
              <w:jc w:val="right"/>
              <w:rPr>
                <w:rFonts w:cs="Times New Roman"/>
                <w:szCs w:val="22"/>
              </w:rPr>
            </w:pPr>
          </w:p>
        </w:tc>
        <w:tc>
          <w:tcPr>
            <w:tcW w:w="1080" w:type="dxa"/>
            <w:vAlign w:val="bottom"/>
          </w:tcPr>
          <w:p w14:paraId="3656982C" w14:textId="77777777" w:rsidR="001830CF" w:rsidRPr="001830CF" w:rsidRDefault="001830CF" w:rsidP="00BE42F2">
            <w:pPr>
              <w:spacing w:line="380" w:lineRule="atLeast"/>
              <w:ind w:left="-88" w:right="54"/>
              <w:jc w:val="right"/>
              <w:rPr>
                <w:rFonts w:cs="Times New Roman"/>
                <w:szCs w:val="22"/>
              </w:rPr>
            </w:pPr>
          </w:p>
        </w:tc>
        <w:tc>
          <w:tcPr>
            <w:tcW w:w="270" w:type="dxa"/>
            <w:vAlign w:val="bottom"/>
          </w:tcPr>
          <w:p w14:paraId="3318A780" w14:textId="77777777" w:rsidR="001830CF" w:rsidRPr="001830CF" w:rsidRDefault="001830CF" w:rsidP="00BE42F2">
            <w:pPr>
              <w:spacing w:line="380" w:lineRule="atLeast"/>
              <w:ind w:left="-88" w:right="54"/>
              <w:jc w:val="right"/>
              <w:rPr>
                <w:rFonts w:cs="Times New Roman"/>
                <w:szCs w:val="22"/>
              </w:rPr>
            </w:pPr>
          </w:p>
        </w:tc>
        <w:tc>
          <w:tcPr>
            <w:tcW w:w="1080" w:type="dxa"/>
            <w:vAlign w:val="bottom"/>
          </w:tcPr>
          <w:p w14:paraId="53DEB955" w14:textId="77777777" w:rsidR="001830CF" w:rsidRPr="001830CF" w:rsidRDefault="001830CF" w:rsidP="00BE42F2">
            <w:pPr>
              <w:spacing w:line="380" w:lineRule="atLeast"/>
              <w:ind w:left="-88" w:right="54"/>
              <w:jc w:val="right"/>
              <w:rPr>
                <w:rFonts w:cs="Times New Roman"/>
                <w:szCs w:val="22"/>
              </w:rPr>
            </w:pPr>
          </w:p>
        </w:tc>
      </w:tr>
      <w:tr w:rsidR="00981A79" w:rsidRPr="001830CF" w14:paraId="13EA3F04" w14:textId="77777777" w:rsidTr="00C45AEF">
        <w:trPr>
          <w:cantSplit/>
        </w:trPr>
        <w:tc>
          <w:tcPr>
            <w:tcW w:w="4219" w:type="dxa"/>
          </w:tcPr>
          <w:p w14:paraId="1100AE70" w14:textId="77777777" w:rsidR="00981A79" w:rsidRPr="001830CF" w:rsidRDefault="00981A79" w:rsidP="00981A79">
            <w:pPr>
              <w:spacing w:line="380" w:lineRule="atLeast"/>
              <w:ind w:left="180" w:hanging="180"/>
              <w:rPr>
                <w:rFonts w:cs="Times New Roman"/>
                <w:szCs w:val="22"/>
              </w:rPr>
            </w:pPr>
            <w:r w:rsidRPr="001830CF">
              <w:rPr>
                <w:rFonts w:cs="Times New Roman"/>
                <w:szCs w:val="22"/>
              </w:rPr>
              <w:t xml:space="preserve">   of the Company</w:t>
            </w:r>
          </w:p>
        </w:tc>
        <w:tc>
          <w:tcPr>
            <w:tcW w:w="1080" w:type="dxa"/>
            <w:tcBorders>
              <w:bottom w:val="double" w:sz="4" w:space="0" w:color="auto"/>
            </w:tcBorders>
          </w:tcPr>
          <w:p w14:paraId="6230C485" w14:textId="10999549" w:rsidR="00981A79" w:rsidRPr="0092168E" w:rsidRDefault="003E08ED" w:rsidP="00981A79">
            <w:pPr>
              <w:spacing w:line="380" w:lineRule="atLeast"/>
              <w:ind w:left="-88" w:right="54"/>
              <w:jc w:val="right"/>
              <w:rPr>
                <w:rFonts w:cs="Times New Roman"/>
                <w:szCs w:val="22"/>
              </w:rPr>
            </w:pPr>
            <w:r w:rsidRPr="003E08ED">
              <w:rPr>
                <w:rFonts w:cs="Times New Roman"/>
                <w:szCs w:val="22"/>
              </w:rPr>
              <w:t>159,775</w:t>
            </w:r>
          </w:p>
        </w:tc>
        <w:tc>
          <w:tcPr>
            <w:tcW w:w="180" w:type="dxa"/>
          </w:tcPr>
          <w:p w14:paraId="03F00740" w14:textId="77777777" w:rsidR="00981A79" w:rsidRPr="001830CF" w:rsidRDefault="00981A79" w:rsidP="00981A79">
            <w:pPr>
              <w:spacing w:line="380" w:lineRule="atLeast"/>
              <w:ind w:left="-88" w:right="54"/>
              <w:jc w:val="right"/>
              <w:rPr>
                <w:rFonts w:cs="Times New Roman"/>
                <w:szCs w:val="22"/>
                <w:highlight w:val="yellow"/>
              </w:rPr>
            </w:pPr>
          </w:p>
        </w:tc>
        <w:tc>
          <w:tcPr>
            <w:tcW w:w="1159" w:type="dxa"/>
            <w:tcBorders>
              <w:bottom w:val="double" w:sz="4" w:space="0" w:color="auto"/>
            </w:tcBorders>
          </w:tcPr>
          <w:p w14:paraId="2A52C911" w14:textId="31749DA2" w:rsidR="00981A79" w:rsidRPr="001830CF" w:rsidRDefault="00981A79" w:rsidP="00981A79">
            <w:pPr>
              <w:spacing w:line="380" w:lineRule="atLeast"/>
              <w:ind w:left="-88" w:right="54"/>
              <w:jc w:val="right"/>
              <w:rPr>
                <w:rFonts w:cs="Times New Roman"/>
                <w:szCs w:val="22"/>
                <w:highlight w:val="yellow"/>
              </w:rPr>
            </w:pPr>
            <w:r w:rsidRPr="001B66AE">
              <w:rPr>
                <w:szCs w:val="22"/>
              </w:rPr>
              <w:t>1</w:t>
            </w:r>
            <w:r>
              <w:rPr>
                <w:szCs w:val="22"/>
              </w:rPr>
              <w:t>,</w:t>
            </w:r>
            <w:r w:rsidRPr="001B66AE">
              <w:rPr>
                <w:szCs w:val="22"/>
              </w:rPr>
              <w:t>180</w:t>
            </w:r>
            <w:r>
              <w:rPr>
                <w:szCs w:val="22"/>
              </w:rPr>
              <w:t>,</w:t>
            </w:r>
            <w:r w:rsidRPr="001B66AE">
              <w:rPr>
                <w:szCs w:val="22"/>
              </w:rPr>
              <w:t>61</w:t>
            </w:r>
            <w:r>
              <w:rPr>
                <w:szCs w:val="22"/>
              </w:rPr>
              <w:t>6</w:t>
            </w:r>
          </w:p>
        </w:tc>
        <w:tc>
          <w:tcPr>
            <w:tcW w:w="191" w:type="dxa"/>
          </w:tcPr>
          <w:p w14:paraId="44F84819" w14:textId="77777777" w:rsidR="00981A79" w:rsidRPr="001830CF" w:rsidRDefault="00981A79" w:rsidP="00981A79">
            <w:pPr>
              <w:spacing w:line="380" w:lineRule="atLeast"/>
              <w:ind w:left="-88" w:right="54"/>
              <w:jc w:val="right"/>
              <w:rPr>
                <w:rFonts w:cs="Times New Roman"/>
                <w:szCs w:val="22"/>
                <w:highlight w:val="yellow"/>
              </w:rPr>
            </w:pPr>
          </w:p>
        </w:tc>
        <w:tc>
          <w:tcPr>
            <w:tcW w:w="1080" w:type="dxa"/>
            <w:tcBorders>
              <w:bottom w:val="double" w:sz="4" w:space="0" w:color="auto"/>
            </w:tcBorders>
          </w:tcPr>
          <w:p w14:paraId="03F2C665" w14:textId="1C05F6EC" w:rsidR="00981A79" w:rsidRPr="001830CF" w:rsidRDefault="00981A79" w:rsidP="00981A79">
            <w:pPr>
              <w:spacing w:line="380" w:lineRule="atLeast"/>
              <w:ind w:left="-88" w:right="54"/>
              <w:jc w:val="right"/>
              <w:rPr>
                <w:rFonts w:cs="Times New Roman"/>
                <w:szCs w:val="22"/>
                <w:highlight w:val="yellow"/>
              </w:rPr>
            </w:pPr>
            <w:r w:rsidRPr="00D87E25">
              <w:t xml:space="preserve"> 126,824 </w:t>
            </w:r>
          </w:p>
        </w:tc>
        <w:tc>
          <w:tcPr>
            <w:tcW w:w="270" w:type="dxa"/>
          </w:tcPr>
          <w:p w14:paraId="13B1C5F8" w14:textId="77777777" w:rsidR="00981A79" w:rsidRPr="001830CF" w:rsidRDefault="00981A79" w:rsidP="00981A79">
            <w:pPr>
              <w:spacing w:line="380" w:lineRule="atLeast"/>
              <w:ind w:left="-88" w:right="54"/>
              <w:jc w:val="right"/>
              <w:rPr>
                <w:rFonts w:cs="Times New Roman"/>
                <w:szCs w:val="22"/>
                <w:highlight w:val="yellow"/>
              </w:rPr>
            </w:pPr>
          </w:p>
        </w:tc>
        <w:tc>
          <w:tcPr>
            <w:tcW w:w="1080" w:type="dxa"/>
            <w:tcBorders>
              <w:bottom w:val="double" w:sz="4" w:space="0" w:color="auto"/>
            </w:tcBorders>
          </w:tcPr>
          <w:p w14:paraId="26047431" w14:textId="56BB5F1A" w:rsidR="00981A79" w:rsidRPr="001830CF" w:rsidRDefault="00981A79" w:rsidP="00981A79">
            <w:pPr>
              <w:spacing w:line="380" w:lineRule="atLeast"/>
              <w:ind w:left="-88" w:right="54"/>
              <w:jc w:val="right"/>
              <w:rPr>
                <w:rFonts w:cs="Times New Roman"/>
                <w:szCs w:val="22"/>
                <w:highlight w:val="yellow"/>
              </w:rPr>
            </w:pPr>
            <w:r w:rsidRPr="00E37456">
              <w:rPr>
                <w:szCs w:val="22"/>
              </w:rPr>
              <w:t>727,154</w:t>
            </w:r>
          </w:p>
        </w:tc>
      </w:tr>
      <w:tr w:rsidR="00981A79" w:rsidRPr="001830CF" w14:paraId="3AF0D3FE" w14:textId="77777777" w:rsidTr="00230259">
        <w:trPr>
          <w:cantSplit/>
        </w:trPr>
        <w:tc>
          <w:tcPr>
            <w:tcW w:w="4219" w:type="dxa"/>
          </w:tcPr>
          <w:p w14:paraId="1C802D4F" w14:textId="77777777" w:rsidR="00981A79" w:rsidRPr="001830CF" w:rsidRDefault="00981A79" w:rsidP="00981A79">
            <w:pPr>
              <w:spacing w:line="380" w:lineRule="atLeast"/>
              <w:ind w:left="180" w:hanging="180"/>
              <w:rPr>
                <w:rFonts w:cs="Times New Roman"/>
                <w:szCs w:val="22"/>
              </w:rPr>
            </w:pPr>
            <w:r w:rsidRPr="001830CF">
              <w:rPr>
                <w:rFonts w:cs="Times New Roman"/>
                <w:szCs w:val="22"/>
              </w:rPr>
              <w:t>Number of ordinary shares outstanding</w:t>
            </w:r>
          </w:p>
        </w:tc>
        <w:tc>
          <w:tcPr>
            <w:tcW w:w="1080" w:type="dxa"/>
            <w:tcBorders>
              <w:top w:val="double" w:sz="4" w:space="0" w:color="auto"/>
              <w:bottom w:val="double" w:sz="4" w:space="0" w:color="auto"/>
            </w:tcBorders>
          </w:tcPr>
          <w:p w14:paraId="7C56F3A8" w14:textId="51278BBD" w:rsidR="00981A79" w:rsidRPr="0092168E" w:rsidRDefault="000555D9" w:rsidP="00981A79">
            <w:pPr>
              <w:spacing w:line="380" w:lineRule="atLeast"/>
              <w:ind w:left="-88" w:right="54"/>
              <w:jc w:val="right"/>
              <w:rPr>
                <w:rFonts w:cs="Times New Roman"/>
                <w:szCs w:val="22"/>
              </w:rPr>
            </w:pPr>
            <w:r w:rsidRPr="0092168E">
              <w:rPr>
                <w:szCs w:val="22"/>
              </w:rPr>
              <w:t>300,000</w:t>
            </w:r>
          </w:p>
        </w:tc>
        <w:tc>
          <w:tcPr>
            <w:tcW w:w="180" w:type="dxa"/>
          </w:tcPr>
          <w:p w14:paraId="2ECE6A92" w14:textId="77777777" w:rsidR="00981A79" w:rsidRPr="001830CF" w:rsidRDefault="00981A79" w:rsidP="00981A79">
            <w:pPr>
              <w:spacing w:line="380" w:lineRule="atLeast"/>
              <w:ind w:left="-88" w:right="54"/>
              <w:jc w:val="right"/>
              <w:rPr>
                <w:rFonts w:cs="Times New Roman"/>
                <w:szCs w:val="22"/>
              </w:rPr>
            </w:pPr>
          </w:p>
        </w:tc>
        <w:tc>
          <w:tcPr>
            <w:tcW w:w="1159" w:type="dxa"/>
            <w:tcBorders>
              <w:top w:val="double" w:sz="4" w:space="0" w:color="auto"/>
              <w:bottom w:val="double" w:sz="4" w:space="0" w:color="auto"/>
            </w:tcBorders>
            <w:vAlign w:val="center"/>
          </w:tcPr>
          <w:p w14:paraId="3FDB244D" w14:textId="61D01A7B" w:rsidR="00981A79" w:rsidRPr="001830CF" w:rsidRDefault="00981A79" w:rsidP="00981A79">
            <w:pPr>
              <w:spacing w:line="380" w:lineRule="atLeast"/>
              <w:ind w:left="-88" w:right="54"/>
              <w:jc w:val="right"/>
              <w:rPr>
                <w:rFonts w:cs="Times New Roman"/>
                <w:szCs w:val="22"/>
              </w:rPr>
            </w:pPr>
            <w:r>
              <w:rPr>
                <w:szCs w:val="22"/>
              </w:rPr>
              <w:t>300</w:t>
            </w:r>
            <w:r w:rsidRPr="00E37456">
              <w:rPr>
                <w:szCs w:val="22"/>
              </w:rPr>
              <w:t>,000</w:t>
            </w:r>
          </w:p>
        </w:tc>
        <w:tc>
          <w:tcPr>
            <w:tcW w:w="191" w:type="dxa"/>
            <w:vAlign w:val="center"/>
          </w:tcPr>
          <w:p w14:paraId="550C7FD4" w14:textId="77777777" w:rsidR="00981A79" w:rsidRPr="001830CF" w:rsidRDefault="00981A79" w:rsidP="00981A79">
            <w:pPr>
              <w:spacing w:line="380" w:lineRule="atLeast"/>
              <w:ind w:left="-88" w:right="54"/>
              <w:jc w:val="right"/>
              <w:rPr>
                <w:rFonts w:cs="Times New Roman"/>
                <w:szCs w:val="22"/>
              </w:rPr>
            </w:pPr>
          </w:p>
        </w:tc>
        <w:tc>
          <w:tcPr>
            <w:tcW w:w="1080" w:type="dxa"/>
            <w:tcBorders>
              <w:top w:val="double" w:sz="4" w:space="0" w:color="auto"/>
              <w:bottom w:val="double" w:sz="4" w:space="0" w:color="auto"/>
            </w:tcBorders>
          </w:tcPr>
          <w:p w14:paraId="5B90CA65" w14:textId="2BDE69AB" w:rsidR="00981A79" w:rsidRPr="001830CF" w:rsidRDefault="00981A79" w:rsidP="00981A79">
            <w:pPr>
              <w:spacing w:line="380" w:lineRule="atLeast"/>
              <w:ind w:left="-88" w:right="54"/>
              <w:jc w:val="right"/>
              <w:rPr>
                <w:rFonts w:cs="Times New Roman"/>
                <w:szCs w:val="22"/>
              </w:rPr>
            </w:pPr>
            <w:r w:rsidRPr="00D87E25">
              <w:t xml:space="preserve"> 300,000 </w:t>
            </w:r>
          </w:p>
        </w:tc>
        <w:tc>
          <w:tcPr>
            <w:tcW w:w="270" w:type="dxa"/>
            <w:vAlign w:val="center"/>
          </w:tcPr>
          <w:p w14:paraId="5CB1717C" w14:textId="77777777" w:rsidR="00981A79" w:rsidRPr="001830CF" w:rsidRDefault="00981A79" w:rsidP="00981A79">
            <w:pPr>
              <w:spacing w:line="380" w:lineRule="atLeast"/>
              <w:ind w:left="-88" w:right="54"/>
              <w:jc w:val="right"/>
              <w:rPr>
                <w:rFonts w:cs="Times New Roman"/>
                <w:szCs w:val="22"/>
              </w:rPr>
            </w:pPr>
          </w:p>
        </w:tc>
        <w:tc>
          <w:tcPr>
            <w:tcW w:w="1080" w:type="dxa"/>
            <w:tcBorders>
              <w:top w:val="double" w:sz="4" w:space="0" w:color="auto"/>
              <w:bottom w:val="double" w:sz="4" w:space="0" w:color="auto"/>
            </w:tcBorders>
            <w:vAlign w:val="center"/>
          </w:tcPr>
          <w:p w14:paraId="1E5B985C" w14:textId="6D3C5949" w:rsidR="00981A79" w:rsidRPr="001830CF" w:rsidRDefault="00981A79" w:rsidP="00981A79">
            <w:pPr>
              <w:spacing w:line="380" w:lineRule="atLeast"/>
              <w:ind w:left="-88" w:right="54"/>
              <w:jc w:val="right"/>
              <w:rPr>
                <w:rFonts w:cs="Times New Roman"/>
                <w:szCs w:val="22"/>
              </w:rPr>
            </w:pPr>
            <w:r>
              <w:rPr>
                <w:szCs w:val="22"/>
              </w:rPr>
              <w:t>300</w:t>
            </w:r>
            <w:r w:rsidRPr="00E37456">
              <w:rPr>
                <w:szCs w:val="22"/>
              </w:rPr>
              <w:t>,000</w:t>
            </w:r>
          </w:p>
        </w:tc>
      </w:tr>
      <w:tr w:rsidR="0066272A" w:rsidRPr="001830CF" w14:paraId="1C546C5F" w14:textId="77777777" w:rsidTr="009F5037">
        <w:trPr>
          <w:cantSplit/>
        </w:trPr>
        <w:tc>
          <w:tcPr>
            <w:tcW w:w="4219" w:type="dxa"/>
          </w:tcPr>
          <w:p w14:paraId="4401978E" w14:textId="77777777" w:rsidR="0066272A" w:rsidRPr="001830CF" w:rsidRDefault="0066272A" w:rsidP="0066272A">
            <w:pPr>
              <w:spacing w:line="380" w:lineRule="atLeast"/>
              <w:ind w:left="180" w:hanging="180"/>
              <w:rPr>
                <w:rFonts w:cs="Times New Roman"/>
                <w:szCs w:val="22"/>
              </w:rPr>
            </w:pPr>
          </w:p>
        </w:tc>
        <w:tc>
          <w:tcPr>
            <w:tcW w:w="1080" w:type="dxa"/>
            <w:tcBorders>
              <w:top w:val="double" w:sz="4" w:space="0" w:color="auto"/>
            </w:tcBorders>
          </w:tcPr>
          <w:p w14:paraId="0C200C17" w14:textId="77777777" w:rsidR="0066272A" w:rsidRPr="0092168E" w:rsidRDefault="0066272A" w:rsidP="0066272A">
            <w:pPr>
              <w:spacing w:line="380" w:lineRule="atLeast"/>
              <w:ind w:left="-88" w:right="54"/>
              <w:jc w:val="right"/>
              <w:rPr>
                <w:rFonts w:cs="Times New Roman"/>
                <w:szCs w:val="22"/>
              </w:rPr>
            </w:pPr>
          </w:p>
        </w:tc>
        <w:tc>
          <w:tcPr>
            <w:tcW w:w="180" w:type="dxa"/>
          </w:tcPr>
          <w:p w14:paraId="447C783E" w14:textId="77777777" w:rsidR="0066272A" w:rsidRPr="001830CF" w:rsidRDefault="0066272A" w:rsidP="0066272A">
            <w:pPr>
              <w:spacing w:line="380" w:lineRule="atLeast"/>
              <w:ind w:left="-88" w:right="54"/>
              <w:jc w:val="right"/>
              <w:rPr>
                <w:rFonts w:cs="Times New Roman"/>
                <w:szCs w:val="22"/>
              </w:rPr>
            </w:pPr>
          </w:p>
        </w:tc>
        <w:tc>
          <w:tcPr>
            <w:tcW w:w="1159" w:type="dxa"/>
            <w:tcBorders>
              <w:top w:val="double" w:sz="4" w:space="0" w:color="auto"/>
            </w:tcBorders>
          </w:tcPr>
          <w:p w14:paraId="761DAA9A" w14:textId="77777777" w:rsidR="0066272A" w:rsidRPr="001830CF" w:rsidRDefault="0066272A" w:rsidP="0066272A">
            <w:pPr>
              <w:spacing w:line="380" w:lineRule="atLeast"/>
              <w:ind w:left="-88" w:right="54"/>
              <w:jc w:val="right"/>
              <w:rPr>
                <w:rFonts w:cs="Times New Roman"/>
                <w:szCs w:val="22"/>
              </w:rPr>
            </w:pPr>
          </w:p>
        </w:tc>
        <w:tc>
          <w:tcPr>
            <w:tcW w:w="191" w:type="dxa"/>
            <w:vAlign w:val="center"/>
          </w:tcPr>
          <w:p w14:paraId="6B26CC1B" w14:textId="77777777" w:rsidR="0066272A" w:rsidRPr="001830CF" w:rsidRDefault="0066272A" w:rsidP="0066272A">
            <w:pPr>
              <w:spacing w:line="380" w:lineRule="atLeast"/>
              <w:ind w:left="-88" w:right="54"/>
              <w:jc w:val="right"/>
              <w:rPr>
                <w:rFonts w:cs="Times New Roman"/>
                <w:szCs w:val="22"/>
              </w:rPr>
            </w:pPr>
          </w:p>
        </w:tc>
        <w:tc>
          <w:tcPr>
            <w:tcW w:w="1080" w:type="dxa"/>
            <w:tcBorders>
              <w:top w:val="double" w:sz="4" w:space="0" w:color="auto"/>
            </w:tcBorders>
            <w:vAlign w:val="center"/>
          </w:tcPr>
          <w:p w14:paraId="4A7112E1" w14:textId="77777777" w:rsidR="0066272A" w:rsidRPr="001830CF" w:rsidRDefault="0066272A" w:rsidP="0066272A">
            <w:pPr>
              <w:spacing w:line="380" w:lineRule="atLeast"/>
              <w:ind w:left="-88" w:right="54"/>
              <w:jc w:val="right"/>
              <w:rPr>
                <w:rFonts w:cs="Times New Roman"/>
                <w:szCs w:val="22"/>
              </w:rPr>
            </w:pPr>
          </w:p>
        </w:tc>
        <w:tc>
          <w:tcPr>
            <w:tcW w:w="270" w:type="dxa"/>
            <w:vAlign w:val="center"/>
          </w:tcPr>
          <w:p w14:paraId="6EEE314E" w14:textId="77777777" w:rsidR="0066272A" w:rsidRPr="001830CF" w:rsidRDefault="0066272A" w:rsidP="0066272A">
            <w:pPr>
              <w:spacing w:line="380" w:lineRule="atLeast"/>
              <w:ind w:left="-88" w:right="54"/>
              <w:jc w:val="right"/>
              <w:rPr>
                <w:rFonts w:cs="Times New Roman"/>
                <w:szCs w:val="22"/>
              </w:rPr>
            </w:pPr>
          </w:p>
        </w:tc>
        <w:tc>
          <w:tcPr>
            <w:tcW w:w="1080" w:type="dxa"/>
            <w:tcBorders>
              <w:top w:val="double" w:sz="4" w:space="0" w:color="auto"/>
            </w:tcBorders>
            <w:vAlign w:val="center"/>
          </w:tcPr>
          <w:p w14:paraId="42E668EF" w14:textId="77777777" w:rsidR="0066272A" w:rsidRPr="001830CF" w:rsidRDefault="0066272A" w:rsidP="0066272A">
            <w:pPr>
              <w:spacing w:line="380" w:lineRule="atLeast"/>
              <w:ind w:left="-88" w:right="54"/>
              <w:jc w:val="right"/>
              <w:rPr>
                <w:rFonts w:cs="Times New Roman"/>
                <w:szCs w:val="22"/>
              </w:rPr>
            </w:pPr>
          </w:p>
        </w:tc>
      </w:tr>
      <w:tr w:rsidR="0066272A" w:rsidRPr="001830CF" w14:paraId="2532E9E8" w14:textId="77777777" w:rsidTr="00C45AEF">
        <w:trPr>
          <w:cantSplit/>
        </w:trPr>
        <w:tc>
          <w:tcPr>
            <w:tcW w:w="4219" w:type="dxa"/>
          </w:tcPr>
          <w:p w14:paraId="6DCE404A" w14:textId="0463E265" w:rsidR="0066272A" w:rsidRPr="001830CF" w:rsidRDefault="0066272A" w:rsidP="0066272A">
            <w:pPr>
              <w:spacing w:line="380" w:lineRule="atLeast"/>
              <w:ind w:left="180" w:hanging="180"/>
              <w:rPr>
                <w:rFonts w:cs="Times New Roman"/>
                <w:szCs w:val="22"/>
              </w:rPr>
            </w:pPr>
            <w:r w:rsidRPr="001830CF">
              <w:rPr>
                <w:rFonts w:cs="Times New Roman"/>
                <w:b/>
                <w:bCs/>
                <w:szCs w:val="22"/>
              </w:rPr>
              <w:t xml:space="preserve">Earnings per share </w:t>
            </w:r>
          </w:p>
        </w:tc>
        <w:tc>
          <w:tcPr>
            <w:tcW w:w="1080" w:type="dxa"/>
            <w:vAlign w:val="bottom"/>
          </w:tcPr>
          <w:p w14:paraId="1C85578A" w14:textId="77777777" w:rsidR="0066272A" w:rsidRPr="0092168E" w:rsidRDefault="0066272A" w:rsidP="0066272A">
            <w:pPr>
              <w:spacing w:line="380" w:lineRule="atLeast"/>
              <w:ind w:left="-88" w:right="54"/>
              <w:jc w:val="right"/>
              <w:rPr>
                <w:rFonts w:cs="Times New Roman"/>
                <w:szCs w:val="22"/>
              </w:rPr>
            </w:pPr>
          </w:p>
        </w:tc>
        <w:tc>
          <w:tcPr>
            <w:tcW w:w="180" w:type="dxa"/>
            <w:vAlign w:val="bottom"/>
          </w:tcPr>
          <w:p w14:paraId="427BF7F7" w14:textId="77777777" w:rsidR="0066272A" w:rsidRPr="001830CF" w:rsidRDefault="0066272A" w:rsidP="0066272A">
            <w:pPr>
              <w:spacing w:line="380" w:lineRule="atLeast"/>
              <w:ind w:left="-88" w:right="54"/>
              <w:jc w:val="right"/>
              <w:rPr>
                <w:rFonts w:cs="Times New Roman"/>
                <w:szCs w:val="22"/>
              </w:rPr>
            </w:pPr>
          </w:p>
        </w:tc>
        <w:tc>
          <w:tcPr>
            <w:tcW w:w="1159" w:type="dxa"/>
            <w:vAlign w:val="bottom"/>
          </w:tcPr>
          <w:p w14:paraId="28E4865D" w14:textId="77777777" w:rsidR="0066272A" w:rsidRPr="001830CF" w:rsidRDefault="0066272A" w:rsidP="0066272A">
            <w:pPr>
              <w:spacing w:line="380" w:lineRule="atLeast"/>
              <w:ind w:left="-88" w:right="54"/>
              <w:jc w:val="right"/>
              <w:rPr>
                <w:rFonts w:cs="Times New Roman"/>
                <w:szCs w:val="22"/>
              </w:rPr>
            </w:pPr>
          </w:p>
        </w:tc>
        <w:tc>
          <w:tcPr>
            <w:tcW w:w="191" w:type="dxa"/>
            <w:vAlign w:val="bottom"/>
          </w:tcPr>
          <w:p w14:paraId="62036A23" w14:textId="77777777" w:rsidR="0066272A" w:rsidRPr="001830CF" w:rsidRDefault="0066272A" w:rsidP="0066272A">
            <w:pPr>
              <w:spacing w:line="380" w:lineRule="atLeast"/>
              <w:ind w:left="-88" w:right="54"/>
              <w:jc w:val="right"/>
              <w:rPr>
                <w:rFonts w:cs="Times New Roman"/>
                <w:szCs w:val="22"/>
              </w:rPr>
            </w:pPr>
          </w:p>
        </w:tc>
        <w:tc>
          <w:tcPr>
            <w:tcW w:w="1080" w:type="dxa"/>
            <w:vAlign w:val="bottom"/>
          </w:tcPr>
          <w:p w14:paraId="380B9E14" w14:textId="77777777" w:rsidR="0066272A" w:rsidRPr="001830CF" w:rsidRDefault="0066272A" w:rsidP="0066272A">
            <w:pPr>
              <w:spacing w:line="380" w:lineRule="atLeast"/>
              <w:ind w:left="-88" w:right="54"/>
              <w:jc w:val="right"/>
              <w:rPr>
                <w:rFonts w:cs="Times New Roman"/>
                <w:szCs w:val="22"/>
              </w:rPr>
            </w:pPr>
          </w:p>
        </w:tc>
        <w:tc>
          <w:tcPr>
            <w:tcW w:w="270" w:type="dxa"/>
            <w:vAlign w:val="bottom"/>
          </w:tcPr>
          <w:p w14:paraId="30BC252E" w14:textId="77777777" w:rsidR="0066272A" w:rsidRPr="001830CF" w:rsidRDefault="0066272A" w:rsidP="0066272A">
            <w:pPr>
              <w:spacing w:line="380" w:lineRule="atLeast"/>
              <w:ind w:left="-88" w:right="54"/>
              <w:jc w:val="right"/>
              <w:rPr>
                <w:rFonts w:cs="Times New Roman"/>
                <w:szCs w:val="22"/>
              </w:rPr>
            </w:pPr>
          </w:p>
        </w:tc>
        <w:tc>
          <w:tcPr>
            <w:tcW w:w="1080" w:type="dxa"/>
            <w:vAlign w:val="bottom"/>
          </w:tcPr>
          <w:p w14:paraId="3CEB2D3A" w14:textId="77777777" w:rsidR="0066272A" w:rsidRPr="001830CF" w:rsidRDefault="0066272A" w:rsidP="0066272A">
            <w:pPr>
              <w:spacing w:line="380" w:lineRule="atLeast"/>
              <w:ind w:left="-88" w:right="54"/>
              <w:jc w:val="right"/>
              <w:rPr>
                <w:rFonts w:cs="Times New Roman"/>
                <w:szCs w:val="22"/>
              </w:rPr>
            </w:pPr>
          </w:p>
        </w:tc>
      </w:tr>
      <w:tr w:rsidR="0066272A" w:rsidRPr="001830CF" w14:paraId="5EBCDB7A" w14:textId="77777777" w:rsidTr="00C45AEF">
        <w:trPr>
          <w:cantSplit/>
        </w:trPr>
        <w:tc>
          <w:tcPr>
            <w:tcW w:w="4219" w:type="dxa"/>
          </w:tcPr>
          <w:p w14:paraId="2D4428F9" w14:textId="77777777" w:rsidR="0066272A" w:rsidRPr="001830CF" w:rsidRDefault="0066272A" w:rsidP="0066272A">
            <w:pPr>
              <w:spacing w:line="380" w:lineRule="atLeast"/>
              <w:ind w:left="375" w:right="-79" w:hanging="180"/>
              <w:rPr>
                <w:rFonts w:cs="Times New Roman"/>
                <w:b/>
                <w:bCs/>
                <w:szCs w:val="22"/>
              </w:rPr>
            </w:pPr>
            <w:r w:rsidRPr="001830CF">
              <w:rPr>
                <w:rFonts w:cs="Times New Roman"/>
                <w:b/>
                <w:bCs/>
                <w:szCs w:val="22"/>
              </w:rPr>
              <w:t>(basic and diluted) (</w:t>
            </w:r>
            <w:r w:rsidRPr="001830CF">
              <w:rPr>
                <w:rFonts w:cs="Times New Roman"/>
                <w:b/>
                <w:bCs/>
                <w:i/>
                <w:iCs/>
                <w:szCs w:val="22"/>
              </w:rPr>
              <w:t>in Baht</w:t>
            </w:r>
            <w:r w:rsidRPr="001830CF">
              <w:rPr>
                <w:rFonts w:cs="Times New Roman"/>
                <w:b/>
                <w:bCs/>
                <w:szCs w:val="22"/>
              </w:rPr>
              <w:t>)</w:t>
            </w:r>
          </w:p>
        </w:tc>
        <w:tc>
          <w:tcPr>
            <w:tcW w:w="1080" w:type="dxa"/>
            <w:tcBorders>
              <w:bottom w:val="double" w:sz="4" w:space="0" w:color="auto"/>
            </w:tcBorders>
          </w:tcPr>
          <w:p w14:paraId="2AE49B12" w14:textId="2EC9B863" w:rsidR="0066272A" w:rsidRPr="0092168E" w:rsidRDefault="003E08ED" w:rsidP="0066272A">
            <w:pPr>
              <w:spacing w:line="380" w:lineRule="atLeast"/>
              <w:ind w:left="-88" w:right="54"/>
              <w:jc w:val="right"/>
              <w:rPr>
                <w:rFonts w:cs="Times New Roman"/>
                <w:b/>
                <w:bCs/>
                <w:szCs w:val="22"/>
              </w:rPr>
            </w:pPr>
            <w:r w:rsidRPr="003E08ED">
              <w:rPr>
                <w:rFonts w:cs="Times New Roman"/>
                <w:b/>
                <w:bCs/>
                <w:szCs w:val="22"/>
              </w:rPr>
              <w:t>0.53</w:t>
            </w:r>
          </w:p>
        </w:tc>
        <w:tc>
          <w:tcPr>
            <w:tcW w:w="180" w:type="dxa"/>
          </w:tcPr>
          <w:p w14:paraId="1F1DC760" w14:textId="77777777" w:rsidR="0066272A" w:rsidRPr="001830CF" w:rsidRDefault="0066272A" w:rsidP="0066272A">
            <w:pPr>
              <w:spacing w:line="380" w:lineRule="atLeast"/>
              <w:ind w:left="-88" w:right="54"/>
              <w:jc w:val="right"/>
              <w:rPr>
                <w:rFonts w:cs="Times New Roman"/>
                <w:b/>
                <w:bCs/>
                <w:szCs w:val="22"/>
                <w:highlight w:val="yellow"/>
              </w:rPr>
            </w:pPr>
          </w:p>
        </w:tc>
        <w:tc>
          <w:tcPr>
            <w:tcW w:w="1159" w:type="dxa"/>
            <w:tcBorders>
              <w:bottom w:val="double" w:sz="4" w:space="0" w:color="auto"/>
            </w:tcBorders>
          </w:tcPr>
          <w:p w14:paraId="54766C70" w14:textId="0794CE3C" w:rsidR="0066272A" w:rsidRPr="001830CF" w:rsidRDefault="0066272A" w:rsidP="0066272A">
            <w:pPr>
              <w:spacing w:line="380" w:lineRule="atLeast"/>
              <w:ind w:left="-88" w:right="54"/>
              <w:jc w:val="right"/>
              <w:rPr>
                <w:rFonts w:cs="Times New Roman"/>
                <w:b/>
                <w:bCs/>
                <w:szCs w:val="22"/>
                <w:highlight w:val="yellow"/>
              </w:rPr>
            </w:pPr>
            <w:r w:rsidRPr="00AF3A91">
              <w:rPr>
                <w:b/>
                <w:bCs/>
                <w:szCs w:val="22"/>
              </w:rPr>
              <w:t>3.94</w:t>
            </w:r>
          </w:p>
        </w:tc>
        <w:tc>
          <w:tcPr>
            <w:tcW w:w="191" w:type="dxa"/>
          </w:tcPr>
          <w:p w14:paraId="5E2AF83A" w14:textId="77777777" w:rsidR="0066272A" w:rsidRPr="001830CF" w:rsidRDefault="0066272A" w:rsidP="0066272A">
            <w:pPr>
              <w:spacing w:line="380" w:lineRule="atLeast"/>
              <w:ind w:left="-88" w:right="54"/>
              <w:jc w:val="right"/>
              <w:rPr>
                <w:rFonts w:cs="Times New Roman"/>
                <w:b/>
                <w:bCs/>
                <w:szCs w:val="22"/>
                <w:highlight w:val="yellow"/>
              </w:rPr>
            </w:pPr>
          </w:p>
        </w:tc>
        <w:tc>
          <w:tcPr>
            <w:tcW w:w="1080" w:type="dxa"/>
            <w:tcBorders>
              <w:bottom w:val="double" w:sz="4" w:space="0" w:color="auto"/>
            </w:tcBorders>
          </w:tcPr>
          <w:p w14:paraId="3181A65B" w14:textId="16ED927B" w:rsidR="0066272A" w:rsidRPr="001830CF" w:rsidRDefault="00981A79" w:rsidP="0066272A">
            <w:pPr>
              <w:spacing w:line="380" w:lineRule="atLeast"/>
              <w:ind w:left="-88" w:right="54"/>
              <w:jc w:val="right"/>
              <w:rPr>
                <w:rFonts w:cs="Times New Roman"/>
                <w:b/>
                <w:bCs/>
                <w:szCs w:val="22"/>
              </w:rPr>
            </w:pPr>
            <w:r>
              <w:rPr>
                <w:rFonts w:cs="Times New Roman"/>
                <w:b/>
                <w:bCs/>
                <w:szCs w:val="22"/>
              </w:rPr>
              <w:t>0.42</w:t>
            </w:r>
          </w:p>
        </w:tc>
        <w:tc>
          <w:tcPr>
            <w:tcW w:w="270" w:type="dxa"/>
          </w:tcPr>
          <w:p w14:paraId="55D7D05E" w14:textId="77777777" w:rsidR="0066272A" w:rsidRPr="001830CF" w:rsidRDefault="0066272A" w:rsidP="0066272A">
            <w:pPr>
              <w:spacing w:line="380" w:lineRule="atLeast"/>
              <w:ind w:left="-88" w:right="54"/>
              <w:jc w:val="right"/>
              <w:rPr>
                <w:rFonts w:cs="Times New Roman"/>
                <w:b/>
                <w:bCs/>
                <w:szCs w:val="22"/>
              </w:rPr>
            </w:pPr>
          </w:p>
        </w:tc>
        <w:tc>
          <w:tcPr>
            <w:tcW w:w="1080" w:type="dxa"/>
            <w:tcBorders>
              <w:bottom w:val="double" w:sz="4" w:space="0" w:color="auto"/>
            </w:tcBorders>
          </w:tcPr>
          <w:p w14:paraId="536181C9" w14:textId="3F3A347D" w:rsidR="0066272A" w:rsidRPr="001830CF" w:rsidRDefault="0066272A" w:rsidP="0066272A">
            <w:pPr>
              <w:spacing w:line="380" w:lineRule="atLeast"/>
              <w:ind w:left="-88" w:right="54"/>
              <w:jc w:val="right"/>
              <w:rPr>
                <w:rFonts w:cs="Times New Roman"/>
                <w:b/>
                <w:bCs/>
                <w:szCs w:val="22"/>
              </w:rPr>
            </w:pPr>
            <w:r>
              <w:rPr>
                <w:b/>
                <w:bCs/>
                <w:szCs w:val="22"/>
              </w:rPr>
              <w:t>2.42</w:t>
            </w:r>
          </w:p>
        </w:tc>
      </w:tr>
    </w:tbl>
    <w:p w14:paraId="6CAA1634" w14:textId="77777777" w:rsidR="00250894" w:rsidRPr="00432361" w:rsidRDefault="00250894" w:rsidP="00BE42F2">
      <w:pPr>
        <w:tabs>
          <w:tab w:val="left" w:pos="540"/>
        </w:tabs>
        <w:spacing w:line="380" w:lineRule="atLeast"/>
        <w:ind w:left="540"/>
        <w:jc w:val="thaiDistribute"/>
        <w:rPr>
          <w:b/>
          <w:bCs/>
          <w:sz w:val="24"/>
          <w:szCs w:val="24"/>
          <w:lang w:val="en-US"/>
        </w:rPr>
      </w:pPr>
      <w:bookmarkStart w:id="1" w:name="_Hlk121475841"/>
    </w:p>
    <w:p w14:paraId="504022FC" w14:textId="5191961A" w:rsidR="00066792" w:rsidRDefault="00066792" w:rsidP="00BE42F2">
      <w:pPr>
        <w:tabs>
          <w:tab w:val="left" w:pos="540"/>
        </w:tabs>
        <w:spacing w:line="380" w:lineRule="atLeast"/>
        <w:ind w:left="540"/>
        <w:jc w:val="thaiDistribute"/>
        <w:rPr>
          <w:sz w:val="24"/>
          <w:szCs w:val="24"/>
        </w:rPr>
      </w:pPr>
      <w:r>
        <w:rPr>
          <w:b/>
          <w:bCs/>
          <w:sz w:val="24"/>
          <w:szCs w:val="24"/>
        </w:rPr>
        <w:tab/>
      </w:r>
      <w:r w:rsidRPr="00066792">
        <w:rPr>
          <w:sz w:val="24"/>
          <w:szCs w:val="24"/>
        </w:rPr>
        <w:t>As</w:t>
      </w:r>
      <w:r>
        <w:rPr>
          <w:sz w:val="24"/>
          <w:szCs w:val="24"/>
        </w:rPr>
        <w:t xml:space="preserve"> there are no dilutive potential ordinary shares, diluted earnings per share is the same as basic earnings per share</w:t>
      </w:r>
      <w:r w:rsidR="00432361">
        <w:rPr>
          <w:sz w:val="24"/>
          <w:szCs w:val="24"/>
        </w:rPr>
        <w:t>.</w:t>
      </w:r>
    </w:p>
    <w:p w14:paraId="2B9716E4" w14:textId="28C8CF2B" w:rsidR="00C6467A" w:rsidRDefault="00C6467A" w:rsidP="00BE42F2">
      <w:pPr>
        <w:spacing w:line="380" w:lineRule="atLeast"/>
        <w:rPr>
          <w:sz w:val="24"/>
          <w:szCs w:val="24"/>
        </w:rPr>
      </w:pPr>
      <w:r>
        <w:rPr>
          <w:sz w:val="24"/>
          <w:szCs w:val="24"/>
        </w:rPr>
        <w:br w:type="page"/>
      </w:r>
    </w:p>
    <w:p w14:paraId="5A50878D" w14:textId="716E86AD" w:rsidR="00066792" w:rsidRDefault="00066792" w:rsidP="00981A79">
      <w:pPr>
        <w:pStyle w:val="block"/>
        <w:tabs>
          <w:tab w:val="left" w:pos="540"/>
        </w:tabs>
        <w:spacing w:after="0" w:line="380" w:lineRule="atLeast"/>
        <w:ind w:left="0"/>
        <w:jc w:val="both"/>
        <w:outlineLvl w:val="0"/>
        <w:rPr>
          <w:szCs w:val="22"/>
        </w:rPr>
        <w:sectPr w:rsidR="00066792" w:rsidSect="003C6B8A">
          <w:headerReference w:type="default" r:id="rId19"/>
          <w:footerReference w:type="default" r:id="rId20"/>
          <w:pgSz w:w="11907" w:h="16840"/>
          <w:pgMar w:top="691" w:right="1152" w:bottom="576" w:left="1152" w:header="720" w:footer="720" w:gutter="0"/>
          <w:cols w:space="720"/>
          <w:docGrid w:linePitch="299"/>
        </w:sectPr>
      </w:pPr>
    </w:p>
    <w:bookmarkEnd w:id="1"/>
    <w:p w14:paraId="457631FE" w14:textId="5EDFF874" w:rsidR="001E6406" w:rsidRPr="003F4CEA" w:rsidRDefault="00981A79" w:rsidP="005B32D0">
      <w:pPr>
        <w:tabs>
          <w:tab w:val="left" w:pos="540"/>
        </w:tabs>
        <w:spacing w:line="360" w:lineRule="auto"/>
        <w:outlineLvl w:val="0"/>
        <w:rPr>
          <w:b/>
          <w:bCs/>
          <w:sz w:val="24"/>
          <w:szCs w:val="24"/>
        </w:rPr>
      </w:pPr>
      <w:r>
        <w:rPr>
          <w:b/>
          <w:bCs/>
          <w:sz w:val="24"/>
          <w:szCs w:val="24"/>
        </w:rPr>
        <w:t>7</w:t>
      </w:r>
      <w:r w:rsidR="001E6406" w:rsidRPr="00A94866">
        <w:rPr>
          <w:b/>
          <w:bCs/>
          <w:sz w:val="24"/>
          <w:szCs w:val="24"/>
        </w:rPr>
        <w:tab/>
      </w:r>
      <w:r w:rsidR="001E6406" w:rsidRPr="0085469F">
        <w:rPr>
          <w:b/>
          <w:bCs/>
          <w:szCs w:val="22"/>
        </w:rPr>
        <w:t>Financial instruments</w:t>
      </w:r>
    </w:p>
    <w:p w14:paraId="6268BA1C" w14:textId="77777777" w:rsidR="001E6406" w:rsidRPr="0085469F" w:rsidRDefault="001E6406" w:rsidP="005C766D">
      <w:pPr>
        <w:tabs>
          <w:tab w:val="left" w:pos="540"/>
        </w:tabs>
        <w:spacing w:line="360" w:lineRule="auto"/>
        <w:ind w:left="547"/>
        <w:jc w:val="both"/>
        <w:rPr>
          <w:sz w:val="20"/>
        </w:rPr>
      </w:pPr>
    </w:p>
    <w:p w14:paraId="66B8A008" w14:textId="77777777" w:rsidR="001E6406" w:rsidRPr="0085469F" w:rsidRDefault="001E6406" w:rsidP="005C766D">
      <w:pPr>
        <w:tabs>
          <w:tab w:val="left" w:pos="540"/>
        </w:tabs>
        <w:spacing w:line="360" w:lineRule="auto"/>
        <w:ind w:left="540"/>
        <w:jc w:val="both"/>
        <w:rPr>
          <w:b/>
          <w:bCs/>
          <w:i/>
          <w:iCs/>
          <w:sz w:val="20"/>
        </w:rPr>
      </w:pPr>
      <w:r w:rsidRPr="0085469F">
        <w:rPr>
          <w:b/>
          <w:bCs/>
          <w:i/>
          <w:iCs/>
          <w:sz w:val="20"/>
        </w:rPr>
        <w:t>Carrying amounts and fair values</w:t>
      </w:r>
    </w:p>
    <w:p w14:paraId="53E04745" w14:textId="77777777" w:rsidR="001E6406" w:rsidRPr="0085469F" w:rsidRDefault="001E6406" w:rsidP="005C766D">
      <w:pPr>
        <w:tabs>
          <w:tab w:val="left" w:pos="540"/>
        </w:tabs>
        <w:spacing w:line="360" w:lineRule="auto"/>
        <w:ind w:left="547"/>
        <w:jc w:val="both"/>
        <w:rPr>
          <w:sz w:val="20"/>
        </w:rPr>
      </w:pPr>
    </w:p>
    <w:p w14:paraId="4CC01F22" w14:textId="0EF4F49C" w:rsidR="001E6406" w:rsidRPr="0085469F" w:rsidRDefault="00F57329" w:rsidP="005C766D">
      <w:pPr>
        <w:tabs>
          <w:tab w:val="left" w:pos="540"/>
        </w:tabs>
        <w:spacing w:line="360" w:lineRule="auto"/>
        <w:ind w:left="540" w:right="46"/>
        <w:jc w:val="both"/>
        <w:rPr>
          <w:sz w:val="20"/>
          <w:lang w:bidi="th-TH"/>
        </w:rPr>
      </w:pPr>
      <w:r w:rsidRPr="0085469F">
        <w:rPr>
          <w:sz w:val="20"/>
          <w:lang w:bidi="th-TH"/>
        </w:rPr>
        <w:t xml:space="preserve">The following table shows the carrying amounts and fair values of significant financial assets and financial liabilities, including their levels in the fair value hierarchy, but does not include fair value information for financial assets and financial liabilities </w:t>
      </w:r>
      <w:r w:rsidRPr="0085469F">
        <w:rPr>
          <w:sz w:val="20"/>
          <w:lang w:val="en-US"/>
        </w:rPr>
        <w:t xml:space="preserve">measured at amortised cost </w:t>
      </w:r>
      <w:r w:rsidRPr="0085469F">
        <w:rPr>
          <w:sz w:val="20"/>
          <w:lang w:bidi="th-TH"/>
        </w:rPr>
        <w:t>if the carrying amount is a reasonable approximation of fair value.</w:t>
      </w:r>
      <w:r w:rsidRPr="0085469F">
        <w:rPr>
          <w:sz w:val="20"/>
          <w:lang w:bidi="th-TH"/>
        </w:rPr>
        <w:tab/>
      </w:r>
    </w:p>
    <w:tbl>
      <w:tblPr>
        <w:tblW w:w="14020" w:type="dxa"/>
        <w:tblInd w:w="450" w:type="dxa"/>
        <w:tblLayout w:type="fixed"/>
        <w:tblLook w:val="04A0" w:firstRow="1" w:lastRow="0" w:firstColumn="1" w:lastColumn="0" w:noHBand="0" w:noVBand="1"/>
      </w:tblPr>
      <w:tblGrid>
        <w:gridCol w:w="4950"/>
        <w:gridCol w:w="1530"/>
        <w:gridCol w:w="270"/>
        <w:gridCol w:w="1440"/>
        <w:gridCol w:w="270"/>
        <w:gridCol w:w="1350"/>
        <w:gridCol w:w="236"/>
        <w:gridCol w:w="1180"/>
        <w:gridCol w:w="236"/>
        <w:gridCol w:w="1114"/>
        <w:gridCol w:w="236"/>
        <w:gridCol w:w="1208"/>
      </w:tblGrid>
      <w:tr w:rsidR="00FA6548" w:rsidRPr="00FA6548" w14:paraId="4260A95D" w14:textId="77777777" w:rsidTr="00D42971">
        <w:trPr>
          <w:trHeight w:hRule="exact" w:val="374"/>
        </w:trPr>
        <w:tc>
          <w:tcPr>
            <w:tcW w:w="4950" w:type="dxa"/>
            <w:shd w:val="clear" w:color="auto" w:fill="auto"/>
            <w:vAlign w:val="bottom"/>
          </w:tcPr>
          <w:p w14:paraId="39BCB3CA" w14:textId="77777777" w:rsidR="00FA6548" w:rsidRPr="0085469F" w:rsidRDefault="00FA6548" w:rsidP="00BE3DAD">
            <w:pPr>
              <w:spacing w:line="320" w:lineRule="exact"/>
              <w:ind w:left="73" w:right="-90"/>
              <w:jc w:val="center"/>
              <w:rPr>
                <w:rFonts w:cs="Times New Roman"/>
                <w:sz w:val="20"/>
              </w:rPr>
            </w:pPr>
          </w:p>
        </w:tc>
        <w:tc>
          <w:tcPr>
            <w:tcW w:w="9070" w:type="dxa"/>
            <w:gridSpan w:val="11"/>
            <w:vAlign w:val="bottom"/>
          </w:tcPr>
          <w:p w14:paraId="0EE355D6" w14:textId="77777777" w:rsidR="00FA6548" w:rsidRPr="0085469F" w:rsidRDefault="00FA6548" w:rsidP="00BE3DAD">
            <w:pPr>
              <w:pStyle w:val="acctfourfigures"/>
              <w:tabs>
                <w:tab w:val="clear" w:pos="765"/>
              </w:tabs>
              <w:spacing w:line="320" w:lineRule="exact"/>
              <w:ind w:left="-43" w:right="-86"/>
              <w:jc w:val="center"/>
              <w:rPr>
                <w:rFonts w:cs="Times New Roman"/>
                <w:b/>
                <w:bCs/>
                <w:sz w:val="20"/>
                <w:cs/>
                <w:lang w:val="en-US" w:bidi="th-TH"/>
              </w:rPr>
            </w:pPr>
            <w:r w:rsidRPr="0085469F">
              <w:rPr>
                <w:rFonts w:cs="Times New Roman"/>
                <w:b/>
                <w:bCs/>
                <w:sz w:val="20"/>
              </w:rPr>
              <w:t>Consolidated and separate financial statements</w:t>
            </w:r>
          </w:p>
        </w:tc>
      </w:tr>
      <w:tr w:rsidR="00FA6548" w:rsidRPr="006C16CF" w14:paraId="5E42C292" w14:textId="77777777" w:rsidTr="00D42971">
        <w:trPr>
          <w:trHeight w:hRule="exact" w:val="374"/>
        </w:trPr>
        <w:tc>
          <w:tcPr>
            <w:tcW w:w="4950" w:type="dxa"/>
            <w:shd w:val="clear" w:color="auto" w:fill="auto"/>
            <w:vAlign w:val="bottom"/>
          </w:tcPr>
          <w:p w14:paraId="114E3E96" w14:textId="77777777" w:rsidR="00FA6548" w:rsidRPr="0085469F" w:rsidRDefault="00FA6548" w:rsidP="00BE3DAD">
            <w:pPr>
              <w:spacing w:line="320" w:lineRule="exact"/>
              <w:ind w:left="73" w:right="-90"/>
              <w:jc w:val="center"/>
              <w:rPr>
                <w:rFonts w:cs="Times New Roman"/>
                <w:sz w:val="20"/>
              </w:rPr>
            </w:pPr>
          </w:p>
        </w:tc>
        <w:tc>
          <w:tcPr>
            <w:tcW w:w="4860" w:type="dxa"/>
            <w:gridSpan w:val="5"/>
            <w:tcBorders>
              <w:bottom w:val="single" w:sz="4" w:space="0" w:color="auto"/>
            </w:tcBorders>
            <w:vAlign w:val="bottom"/>
          </w:tcPr>
          <w:p w14:paraId="4E996336" w14:textId="77777777" w:rsidR="00FA6548" w:rsidRPr="0085469F" w:rsidRDefault="00FA6548" w:rsidP="00BE3DAD">
            <w:pPr>
              <w:pStyle w:val="acctfourfigures"/>
              <w:tabs>
                <w:tab w:val="clear" w:pos="765"/>
              </w:tabs>
              <w:spacing w:line="320" w:lineRule="exact"/>
              <w:ind w:left="-43" w:right="-86"/>
              <w:jc w:val="center"/>
              <w:rPr>
                <w:rFonts w:cs="Times New Roman"/>
                <w:b/>
                <w:bCs/>
                <w:sz w:val="20"/>
                <w:cs/>
                <w:lang w:bidi="th-TH"/>
              </w:rPr>
            </w:pPr>
            <w:r w:rsidRPr="0085469F">
              <w:rPr>
                <w:rFonts w:cs="Times New Roman"/>
                <w:b/>
                <w:bCs/>
                <w:sz w:val="20"/>
              </w:rPr>
              <w:t>Carrying amount</w:t>
            </w:r>
          </w:p>
        </w:tc>
        <w:tc>
          <w:tcPr>
            <w:tcW w:w="236" w:type="dxa"/>
          </w:tcPr>
          <w:p w14:paraId="6D7FDFEA" w14:textId="77777777" w:rsidR="00FA6548" w:rsidRPr="0085469F" w:rsidRDefault="00FA6548" w:rsidP="00BE3DAD">
            <w:pPr>
              <w:pStyle w:val="acctfourfigures"/>
              <w:tabs>
                <w:tab w:val="clear" w:pos="765"/>
              </w:tabs>
              <w:spacing w:line="320" w:lineRule="exact"/>
              <w:ind w:left="-43" w:right="-86"/>
              <w:jc w:val="center"/>
              <w:rPr>
                <w:rFonts w:cs="Times New Roman"/>
                <w:b/>
                <w:bCs/>
                <w:sz w:val="20"/>
                <w:cs/>
                <w:lang w:bidi="th-TH"/>
              </w:rPr>
            </w:pPr>
          </w:p>
        </w:tc>
        <w:tc>
          <w:tcPr>
            <w:tcW w:w="3974" w:type="dxa"/>
            <w:gridSpan w:val="5"/>
            <w:tcBorders>
              <w:bottom w:val="single" w:sz="4" w:space="0" w:color="auto"/>
            </w:tcBorders>
            <w:vAlign w:val="bottom"/>
          </w:tcPr>
          <w:p w14:paraId="5DBE07EC" w14:textId="77777777" w:rsidR="00FA6548" w:rsidRPr="0085469F" w:rsidRDefault="00FA6548" w:rsidP="00BE3DAD">
            <w:pPr>
              <w:pStyle w:val="acctfourfigures"/>
              <w:tabs>
                <w:tab w:val="clear" w:pos="765"/>
              </w:tabs>
              <w:spacing w:line="320" w:lineRule="exact"/>
              <w:ind w:left="-43" w:right="-86"/>
              <w:jc w:val="center"/>
              <w:rPr>
                <w:rFonts w:cs="Times New Roman"/>
                <w:b/>
                <w:bCs/>
                <w:sz w:val="20"/>
                <w:cs/>
                <w:lang w:bidi="th-TH"/>
              </w:rPr>
            </w:pPr>
            <w:r w:rsidRPr="0085469F">
              <w:rPr>
                <w:rFonts w:cs="Times New Roman"/>
                <w:b/>
                <w:bCs/>
                <w:sz w:val="20"/>
              </w:rPr>
              <w:t>Fair value</w:t>
            </w:r>
          </w:p>
        </w:tc>
      </w:tr>
      <w:tr w:rsidR="00FA6548" w:rsidRPr="00FA6548" w14:paraId="447DB34E" w14:textId="77777777" w:rsidTr="00D42971">
        <w:trPr>
          <w:trHeight w:val="631"/>
        </w:trPr>
        <w:tc>
          <w:tcPr>
            <w:tcW w:w="4950" w:type="dxa"/>
            <w:shd w:val="clear" w:color="auto" w:fill="auto"/>
            <w:vAlign w:val="bottom"/>
          </w:tcPr>
          <w:p w14:paraId="422F5313" w14:textId="77777777" w:rsidR="00FA6548" w:rsidRPr="0085469F" w:rsidRDefault="00FA6548" w:rsidP="005B32D0">
            <w:pPr>
              <w:spacing w:line="340" w:lineRule="atLeast"/>
              <w:ind w:left="-19" w:right="-90"/>
              <w:rPr>
                <w:rFonts w:cs="Times New Roman"/>
                <w:b/>
                <w:bCs/>
                <w:i/>
                <w:iCs/>
                <w:sz w:val="20"/>
              </w:rPr>
            </w:pPr>
          </w:p>
        </w:tc>
        <w:tc>
          <w:tcPr>
            <w:tcW w:w="1530" w:type="dxa"/>
            <w:tcBorders>
              <w:top w:val="single" w:sz="4" w:space="0" w:color="auto"/>
            </w:tcBorders>
            <w:vAlign w:val="bottom"/>
          </w:tcPr>
          <w:p w14:paraId="18A6E079" w14:textId="1760DD73" w:rsidR="00FA6548" w:rsidRPr="0085469F" w:rsidRDefault="00FA6548" w:rsidP="005B32D0">
            <w:pPr>
              <w:pStyle w:val="acctfourfigures"/>
              <w:tabs>
                <w:tab w:val="clear" w:pos="765"/>
              </w:tabs>
              <w:spacing w:line="340" w:lineRule="atLeast"/>
              <w:ind w:left="-43" w:right="-86"/>
              <w:jc w:val="center"/>
              <w:rPr>
                <w:rFonts w:cs="Times New Roman"/>
                <w:sz w:val="20"/>
                <w:lang w:bidi="th-TH"/>
              </w:rPr>
            </w:pPr>
            <w:r w:rsidRPr="0085469F">
              <w:rPr>
                <w:rFonts w:cs="Times New Roman"/>
                <w:sz w:val="20"/>
                <w:lang w:bidi="th-TH"/>
              </w:rPr>
              <w:t>Financial instruments measured at FVTPL</w:t>
            </w:r>
          </w:p>
        </w:tc>
        <w:tc>
          <w:tcPr>
            <w:tcW w:w="270" w:type="dxa"/>
            <w:tcBorders>
              <w:top w:val="single" w:sz="4" w:space="0" w:color="auto"/>
            </w:tcBorders>
            <w:vAlign w:val="bottom"/>
          </w:tcPr>
          <w:p w14:paraId="54FE4DB5" w14:textId="77777777" w:rsidR="00FA6548" w:rsidRPr="0085469F" w:rsidRDefault="00FA6548" w:rsidP="005B32D0">
            <w:pPr>
              <w:pStyle w:val="acctfourfigures"/>
              <w:tabs>
                <w:tab w:val="clear" w:pos="765"/>
              </w:tabs>
              <w:spacing w:line="340" w:lineRule="atLeast"/>
              <w:ind w:left="-43" w:right="-86"/>
              <w:jc w:val="center"/>
              <w:rPr>
                <w:rFonts w:cs="Times New Roman"/>
                <w:sz w:val="20"/>
                <w:cs/>
                <w:lang w:bidi="th-TH"/>
              </w:rPr>
            </w:pPr>
          </w:p>
        </w:tc>
        <w:tc>
          <w:tcPr>
            <w:tcW w:w="1440" w:type="dxa"/>
            <w:tcBorders>
              <w:top w:val="single" w:sz="4" w:space="0" w:color="auto"/>
            </w:tcBorders>
            <w:shd w:val="clear" w:color="auto" w:fill="auto"/>
            <w:vAlign w:val="bottom"/>
          </w:tcPr>
          <w:p w14:paraId="3AF80B18" w14:textId="77777777" w:rsidR="00FA6548" w:rsidRPr="0085469F" w:rsidRDefault="00FA6548" w:rsidP="005B32D0">
            <w:pPr>
              <w:pStyle w:val="acctfourfigures"/>
              <w:tabs>
                <w:tab w:val="clear" w:pos="765"/>
              </w:tabs>
              <w:spacing w:line="340" w:lineRule="atLeast"/>
              <w:ind w:left="-43" w:right="-86"/>
              <w:jc w:val="center"/>
              <w:rPr>
                <w:rFonts w:cs="Times New Roman"/>
                <w:sz w:val="20"/>
                <w:lang w:bidi="th-TH"/>
              </w:rPr>
            </w:pPr>
            <w:r w:rsidRPr="0085469F">
              <w:rPr>
                <w:rFonts w:cs="Times New Roman"/>
                <w:sz w:val="20"/>
                <w:lang w:bidi="th-TH"/>
              </w:rPr>
              <w:t>Financial instruments measured at FVOCI</w:t>
            </w:r>
          </w:p>
        </w:tc>
        <w:tc>
          <w:tcPr>
            <w:tcW w:w="270" w:type="dxa"/>
            <w:tcBorders>
              <w:top w:val="single" w:sz="4" w:space="0" w:color="auto"/>
            </w:tcBorders>
            <w:shd w:val="clear" w:color="auto" w:fill="auto"/>
            <w:vAlign w:val="bottom"/>
          </w:tcPr>
          <w:p w14:paraId="58CE789A" w14:textId="77777777" w:rsidR="00FA6548" w:rsidRPr="0085469F" w:rsidRDefault="00FA6548" w:rsidP="005B32D0">
            <w:pPr>
              <w:spacing w:line="340" w:lineRule="atLeast"/>
              <w:ind w:left="-43" w:right="-86"/>
              <w:jc w:val="center"/>
              <w:rPr>
                <w:rFonts w:cs="Times New Roman"/>
                <w:sz w:val="20"/>
                <w:lang w:bidi="th-TH"/>
              </w:rPr>
            </w:pPr>
          </w:p>
        </w:tc>
        <w:tc>
          <w:tcPr>
            <w:tcW w:w="1350" w:type="dxa"/>
            <w:tcBorders>
              <w:top w:val="single" w:sz="4" w:space="0" w:color="auto"/>
            </w:tcBorders>
            <w:shd w:val="clear" w:color="auto" w:fill="auto"/>
            <w:vAlign w:val="bottom"/>
          </w:tcPr>
          <w:p w14:paraId="03F58078" w14:textId="77777777" w:rsidR="00FA6548" w:rsidRPr="0085469F" w:rsidRDefault="00FA6548" w:rsidP="005B32D0">
            <w:pPr>
              <w:pStyle w:val="acctfourfigures"/>
              <w:tabs>
                <w:tab w:val="clear" w:pos="765"/>
              </w:tabs>
              <w:spacing w:line="340" w:lineRule="atLeast"/>
              <w:ind w:left="-43" w:right="-86"/>
              <w:jc w:val="center"/>
              <w:rPr>
                <w:rFonts w:cs="Times New Roman"/>
                <w:sz w:val="20"/>
                <w:lang w:bidi="th-TH"/>
              </w:rPr>
            </w:pPr>
            <w:r w:rsidRPr="0085469F">
              <w:rPr>
                <w:rFonts w:cs="Times New Roman"/>
                <w:sz w:val="20"/>
                <w:lang w:bidi="th-TH"/>
              </w:rPr>
              <w:t>Total</w:t>
            </w:r>
          </w:p>
        </w:tc>
        <w:tc>
          <w:tcPr>
            <w:tcW w:w="236" w:type="dxa"/>
          </w:tcPr>
          <w:p w14:paraId="7C4E2ADF" w14:textId="77777777" w:rsidR="00FA6548" w:rsidRPr="0085469F" w:rsidRDefault="00FA6548" w:rsidP="005B32D0">
            <w:pPr>
              <w:pStyle w:val="acctfourfigures"/>
              <w:tabs>
                <w:tab w:val="clear" w:pos="765"/>
              </w:tabs>
              <w:spacing w:line="340" w:lineRule="atLeast"/>
              <w:ind w:left="-43" w:right="-86"/>
              <w:jc w:val="center"/>
              <w:rPr>
                <w:rFonts w:cs="Times New Roman"/>
                <w:sz w:val="20"/>
                <w:cs/>
                <w:lang w:bidi="th-TH"/>
              </w:rPr>
            </w:pPr>
          </w:p>
        </w:tc>
        <w:tc>
          <w:tcPr>
            <w:tcW w:w="1180" w:type="dxa"/>
            <w:vAlign w:val="bottom"/>
          </w:tcPr>
          <w:p w14:paraId="5DCF9E74" w14:textId="77777777" w:rsidR="00FA6548" w:rsidRPr="0085469F" w:rsidRDefault="00FA6548" w:rsidP="005B32D0">
            <w:pPr>
              <w:pStyle w:val="acctfourfigures"/>
              <w:tabs>
                <w:tab w:val="clear" w:pos="765"/>
              </w:tabs>
              <w:spacing w:line="340" w:lineRule="atLeast"/>
              <w:ind w:left="-43" w:right="-86"/>
              <w:jc w:val="center"/>
              <w:rPr>
                <w:rFonts w:cs="Times New Roman"/>
                <w:sz w:val="20"/>
              </w:rPr>
            </w:pPr>
            <w:r w:rsidRPr="0085469F">
              <w:rPr>
                <w:rFonts w:cs="Times New Roman"/>
                <w:sz w:val="20"/>
                <w:lang w:bidi="th-TH"/>
              </w:rPr>
              <w:t>Level 2</w:t>
            </w:r>
          </w:p>
        </w:tc>
        <w:tc>
          <w:tcPr>
            <w:tcW w:w="236" w:type="dxa"/>
          </w:tcPr>
          <w:p w14:paraId="00FEA249" w14:textId="77777777" w:rsidR="00FA6548" w:rsidRPr="0085469F" w:rsidRDefault="00FA6548" w:rsidP="005B32D0">
            <w:pPr>
              <w:pStyle w:val="acctfourfigures"/>
              <w:tabs>
                <w:tab w:val="clear" w:pos="765"/>
              </w:tabs>
              <w:spacing w:line="340" w:lineRule="atLeast"/>
              <w:ind w:left="-43" w:right="-86"/>
              <w:jc w:val="center"/>
              <w:rPr>
                <w:rFonts w:cs="Times New Roman"/>
                <w:sz w:val="20"/>
                <w:cs/>
                <w:lang w:bidi="th-TH"/>
              </w:rPr>
            </w:pPr>
          </w:p>
        </w:tc>
        <w:tc>
          <w:tcPr>
            <w:tcW w:w="1114" w:type="dxa"/>
            <w:vAlign w:val="bottom"/>
          </w:tcPr>
          <w:p w14:paraId="43A46B57" w14:textId="77777777" w:rsidR="00FA6548" w:rsidRPr="0085469F" w:rsidRDefault="00FA6548" w:rsidP="005B32D0">
            <w:pPr>
              <w:pStyle w:val="acctfourfigures"/>
              <w:tabs>
                <w:tab w:val="clear" w:pos="765"/>
              </w:tabs>
              <w:spacing w:line="340" w:lineRule="atLeast"/>
              <w:ind w:left="-43" w:right="-86"/>
              <w:jc w:val="center"/>
              <w:rPr>
                <w:rFonts w:cs="Times New Roman"/>
                <w:sz w:val="20"/>
              </w:rPr>
            </w:pPr>
            <w:r w:rsidRPr="0085469F">
              <w:rPr>
                <w:rFonts w:cs="Times New Roman"/>
                <w:sz w:val="20"/>
                <w:lang w:bidi="th-TH"/>
              </w:rPr>
              <w:t>Level 3</w:t>
            </w:r>
          </w:p>
        </w:tc>
        <w:tc>
          <w:tcPr>
            <w:tcW w:w="236" w:type="dxa"/>
          </w:tcPr>
          <w:p w14:paraId="15B6B184" w14:textId="77777777" w:rsidR="00FA6548" w:rsidRPr="0085469F" w:rsidRDefault="00FA6548" w:rsidP="005B32D0">
            <w:pPr>
              <w:spacing w:line="340" w:lineRule="atLeast"/>
              <w:ind w:left="-43" w:right="-86"/>
              <w:jc w:val="center"/>
              <w:rPr>
                <w:rFonts w:cs="Times New Roman"/>
                <w:sz w:val="20"/>
                <w:cs/>
              </w:rPr>
            </w:pPr>
          </w:p>
        </w:tc>
        <w:tc>
          <w:tcPr>
            <w:tcW w:w="1208" w:type="dxa"/>
            <w:vAlign w:val="bottom"/>
          </w:tcPr>
          <w:p w14:paraId="1CC4C9C8" w14:textId="77777777" w:rsidR="00FA6548" w:rsidRPr="0085469F" w:rsidRDefault="00FA6548" w:rsidP="005B32D0">
            <w:pPr>
              <w:spacing w:line="340" w:lineRule="atLeast"/>
              <w:ind w:left="-43" w:right="-86"/>
              <w:jc w:val="center"/>
              <w:rPr>
                <w:rFonts w:cs="Times New Roman"/>
                <w:sz w:val="20"/>
              </w:rPr>
            </w:pPr>
            <w:r w:rsidRPr="0085469F">
              <w:rPr>
                <w:rFonts w:cs="Times New Roman"/>
                <w:sz w:val="20"/>
                <w:lang w:bidi="th-TH"/>
              </w:rPr>
              <w:t>Total</w:t>
            </w:r>
          </w:p>
        </w:tc>
      </w:tr>
      <w:tr w:rsidR="00FA6548" w:rsidRPr="00FA6548" w14:paraId="42AEFF28" w14:textId="77777777" w:rsidTr="00D42971">
        <w:trPr>
          <w:trHeight w:val="173"/>
        </w:trPr>
        <w:tc>
          <w:tcPr>
            <w:tcW w:w="4950" w:type="dxa"/>
            <w:shd w:val="clear" w:color="auto" w:fill="auto"/>
          </w:tcPr>
          <w:p w14:paraId="25549346" w14:textId="77777777" w:rsidR="00FA6548" w:rsidRPr="0085469F" w:rsidRDefault="00FA6548" w:rsidP="005B32D0">
            <w:pPr>
              <w:spacing w:line="340" w:lineRule="atLeast"/>
              <w:ind w:left="-14" w:right="-90"/>
              <w:rPr>
                <w:rFonts w:cs="Times New Roman"/>
                <w:b/>
                <w:bCs/>
                <w:i/>
                <w:iCs/>
                <w:sz w:val="20"/>
                <w:cs/>
              </w:rPr>
            </w:pPr>
          </w:p>
        </w:tc>
        <w:tc>
          <w:tcPr>
            <w:tcW w:w="9070" w:type="dxa"/>
            <w:gridSpan w:val="11"/>
            <w:vAlign w:val="bottom"/>
          </w:tcPr>
          <w:p w14:paraId="55AF5725" w14:textId="77777777" w:rsidR="00FA6548" w:rsidRPr="0085469F" w:rsidRDefault="00FA6548" w:rsidP="005B32D0">
            <w:pPr>
              <w:pStyle w:val="acctfourfigures"/>
              <w:tabs>
                <w:tab w:val="clear" w:pos="765"/>
              </w:tabs>
              <w:spacing w:line="340" w:lineRule="atLeast"/>
              <w:ind w:left="-43" w:right="-86"/>
              <w:jc w:val="center"/>
              <w:rPr>
                <w:rFonts w:cs="Times New Roman"/>
                <w:i/>
                <w:iCs/>
                <w:sz w:val="20"/>
                <w:cs/>
                <w:lang w:bidi="th-TH"/>
              </w:rPr>
            </w:pPr>
            <w:r w:rsidRPr="0085469F">
              <w:rPr>
                <w:rFonts w:cs="Times New Roman"/>
                <w:i/>
                <w:iCs/>
                <w:sz w:val="20"/>
                <w:cs/>
                <w:lang w:bidi="th-TH"/>
              </w:rPr>
              <w:t>(</w:t>
            </w:r>
            <w:r w:rsidRPr="0085469F">
              <w:rPr>
                <w:rFonts w:cs="Times New Roman"/>
                <w:i/>
                <w:iCs/>
                <w:sz w:val="20"/>
                <w:lang w:bidi="th-TH"/>
              </w:rPr>
              <w:t>in thousand Baht)</w:t>
            </w:r>
          </w:p>
        </w:tc>
      </w:tr>
      <w:tr w:rsidR="00FA6548" w:rsidRPr="00FA6548" w14:paraId="6DDC8BBF" w14:textId="77777777" w:rsidTr="00D42971">
        <w:trPr>
          <w:trHeight w:val="331"/>
        </w:trPr>
        <w:tc>
          <w:tcPr>
            <w:tcW w:w="4950" w:type="dxa"/>
            <w:shd w:val="clear" w:color="auto" w:fill="auto"/>
            <w:vAlign w:val="bottom"/>
          </w:tcPr>
          <w:p w14:paraId="4E7F7DC4" w14:textId="3B3FFA92" w:rsidR="00FA6548" w:rsidRPr="0085469F" w:rsidRDefault="00FA6548" w:rsidP="005B32D0">
            <w:pPr>
              <w:spacing w:line="340" w:lineRule="atLeast"/>
              <w:ind w:left="-14" w:right="-90"/>
              <w:rPr>
                <w:rFonts w:cs="Times New Roman"/>
                <w:b/>
                <w:bCs/>
                <w:i/>
                <w:iCs/>
                <w:sz w:val="20"/>
              </w:rPr>
            </w:pPr>
            <w:r w:rsidRPr="0085469F">
              <w:rPr>
                <w:rFonts w:cs="Times New Roman"/>
                <w:b/>
                <w:bCs/>
                <w:i/>
                <w:iCs/>
                <w:sz w:val="20"/>
              </w:rPr>
              <w:t>At 3</w:t>
            </w:r>
            <w:r w:rsidR="0066272A" w:rsidRPr="0085469F">
              <w:rPr>
                <w:rFonts w:cs="Times New Roman"/>
                <w:b/>
                <w:bCs/>
                <w:i/>
                <w:iCs/>
                <w:sz w:val="20"/>
              </w:rPr>
              <w:t>0</w:t>
            </w:r>
            <w:r w:rsidRPr="0085469F">
              <w:rPr>
                <w:rFonts w:cs="Times New Roman"/>
                <w:b/>
                <w:bCs/>
                <w:i/>
                <w:iCs/>
                <w:sz w:val="20"/>
              </w:rPr>
              <w:t xml:space="preserve"> </w:t>
            </w:r>
            <w:r w:rsidR="0066272A" w:rsidRPr="0085469F">
              <w:rPr>
                <w:rFonts w:cs="Times New Roman"/>
                <w:b/>
                <w:bCs/>
                <w:i/>
                <w:iCs/>
                <w:sz w:val="20"/>
              </w:rPr>
              <w:t>June</w:t>
            </w:r>
            <w:r w:rsidRPr="0085469F">
              <w:rPr>
                <w:rFonts w:cs="Times New Roman"/>
                <w:b/>
                <w:bCs/>
                <w:i/>
                <w:iCs/>
                <w:sz w:val="20"/>
              </w:rPr>
              <w:t xml:space="preserve"> 202</w:t>
            </w:r>
            <w:r w:rsidR="0066272A" w:rsidRPr="0085469F">
              <w:rPr>
                <w:rFonts w:cs="Times New Roman"/>
                <w:b/>
                <w:bCs/>
                <w:i/>
                <w:iCs/>
                <w:sz w:val="20"/>
              </w:rPr>
              <w:t>5</w:t>
            </w:r>
          </w:p>
        </w:tc>
        <w:tc>
          <w:tcPr>
            <w:tcW w:w="1530" w:type="dxa"/>
            <w:vAlign w:val="bottom"/>
          </w:tcPr>
          <w:p w14:paraId="45AFC9F7" w14:textId="77777777" w:rsidR="00FA6548" w:rsidRPr="0085469F" w:rsidRDefault="00FA6548" w:rsidP="005B32D0">
            <w:pPr>
              <w:pStyle w:val="acctfourfigures"/>
              <w:tabs>
                <w:tab w:val="clear" w:pos="765"/>
                <w:tab w:val="decimal" w:pos="789"/>
              </w:tabs>
              <w:spacing w:line="340" w:lineRule="atLeast"/>
              <w:ind w:left="-43" w:right="-86"/>
              <w:rPr>
                <w:rFonts w:cs="Times New Roman"/>
                <w:sz w:val="20"/>
              </w:rPr>
            </w:pPr>
          </w:p>
        </w:tc>
        <w:tc>
          <w:tcPr>
            <w:tcW w:w="270" w:type="dxa"/>
            <w:vAlign w:val="bottom"/>
          </w:tcPr>
          <w:p w14:paraId="03E3E2F3" w14:textId="77777777" w:rsidR="00FA6548" w:rsidRPr="0085469F" w:rsidRDefault="00FA6548" w:rsidP="005B32D0">
            <w:pPr>
              <w:pStyle w:val="acctfourfigures"/>
              <w:tabs>
                <w:tab w:val="clear" w:pos="765"/>
                <w:tab w:val="decimal" w:pos="796"/>
              </w:tabs>
              <w:spacing w:line="340" w:lineRule="atLeast"/>
              <w:ind w:left="-43" w:right="-86"/>
              <w:rPr>
                <w:rFonts w:cs="Times New Roman"/>
                <w:sz w:val="20"/>
              </w:rPr>
            </w:pPr>
          </w:p>
        </w:tc>
        <w:tc>
          <w:tcPr>
            <w:tcW w:w="1440" w:type="dxa"/>
            <w:shd w:val="clear" w:color="auto" w:fill="auto"/>
            <w:vAlign w:val="bottom"/>
          </w:tcPr>
          <w:p w14:paraId="58862C10" w14:textId="77777777" w:rsidR="00FA6548" w:rsidRPr="0085469F" w:rsidRDefault="00FA6548" w:rsidP="005B32D0">
            <w:pPr>
              <w:pStyle w:val="acctfourfigures"/>
              <w:tabs>
                <w:tab w:val="clear" w:pos="765"/>
                <w:tab w:val="decimal" w:pos="796"/>
              </w:tabs>
              <w:spacing w:line="340" w:lineRule="atLeast"/>
              <w:ind w:left="-43" w:right="-86"/>
              <w:rPr>
                <w:rFonts w:cs="Times New Roman"/>
                <w:sz w:val="20"/>
              </w:rPr>
            </w:pPr>
          </w:p>
        </w:tc>
        <w:tc>
          <w:tcPr>
            <w:tcW w:w="270" w:type="dxa"/>
            <w:shd w:val="clear" w:color="auto" w:fill="auto"/>
            <w:vAlign w:val="bottom"/>
          </w:tcPr>
          <w:p w14:paraId="2E554CF6" w14:textId="77777777" w:rsidR="00FA6548" w:rsidRPr="0085469F" w:rsidRDefault="00FA6548" w:rsidP="005B32D0">
            <w:pPr>
              <w:pStyle w:val="acctfourfigures"/>
              <w:tabs>
                <w:tab w:val="clear" w:pos="765"/>
                <w:tab w:val="decimal" w:pos="789"/>
              </w:tabs>
              <w:spacing w:line="340" w:lineRule="atLeast"/>
              <w:ind w:left="-43" w:right="-86"/>
              <w:rPr>
                <w:rFonts w:cs="Times New Roman"/>
                <w:sz w:val="20"/>
              </w:rPr>
            </w:pPr>
          </w:p>
        </w:tc>
        <w:tc>
          <w:tcPr>
            <w:tcW w:w="1350" w:type="dxa"/>
            <w:shd w:val="clear" w:color="auto" w:fill="auto"/>
            <w:vAlign w:val="bottom"/>
          </w:tcPr>
          <w:p w14:paraId="19764978"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236" w:type="dxa"/>
            <w:vAlign w:val="bottom"/>
          </w:tcPr>
          <w:p w14:paraId="69ED3ABC"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180" w:type="dxa"/>
            <w:vAlign w:val="bottom"/>
          </w:tcPr>
          <w:p w14:paraId="4CF33CB3"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236" w:type="dxa"/>
            <w:vAlign w:val="bottom"/>
          </w:tcPr>
          <w:p w14:paraId="2A6C8947"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114" w:type="dxa"/>
            <w:vAlign w:val="bottom"/>
          </w:tcPr>
          <w:p w14:paraId="20DB3200"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236" w:type="dxa"/>
            <w:vAlign w:val="bottom"/>
          </w:tcPr>
          <w:p w14:paraId="1419EF3D"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208" w:type="dxa"/>
            <w:vAlign w:val="bottom"/>
          </w:tcPr>
          <w:p w14:paraId="41FBA458"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r>
      <w:tr w:rsidR="00FA6548" w:rsidRPr="00FA6548" w14:paraId="49FA680D" w14:textId="77777777" w:rsidTr="00D42971">
        <w:trPr>
          <w:trHeight w:val="331"/>
        </w:trPr>
        <w:tc>
          <w:tcPr>
            <w:tcW w:w="4950" w:type="dxa"/>
            <w:shd w:val="clear" w:color="auto" w:fill="auto"/>
            <w:vAlign w:val="bottom"/>
          </w:tcPr>
          <w:p w14:paraId="40EA1F0A" w14:textId="77777777" w:rsidR="00FA6548" w:rsidRPr="0085469F" w:rsidRDefault="00FA6548" w:rsidP="005B32D0">
            <w:pPr>
              <w:spacing w:line="340" w:lineRule="atLeast"/>
              <w:ind w:left="-14" w:right="-90"/>
              <w:rPr>
                <w:rFonts w:cs="Times New Roman"/>
                <w:b/>
                <w:bCs/>
                <w:i/>
                <w:iCs/>
                <w:sz w:val="20"/>
              </w:rPr>
            </w:pPr>
            <w:r w:rsidRPr="0085469F">
              <w:rPr>
                <w:rFonts w:cs="Times New Roman"/>
                <w:b/>
                <w:bCs/>
                <w:i/>
                <w:iCs/>
                <w:sz w:val="20"/>
              </w:rPr>
              <w:t>Financial assets</w:t>
            </w:r>
          </w:p>
        </w:tc>
        <w:tc>
          <w:tcPr>
            <w:tcW w:w="1530" w:type="dxa"/>
            <w:vAlign w:val="bottom"/>
          </w:tcPr>
          <w:p w14:paraId="018E67A7" w14:textId="77777777" w:rsidR="00FA6548" w:rsidRPr="0085469F" w:rsidRDefault="00FA6548" w:rsidP="005B32D0">
            <w:pPr>
              <w:pStyle w:val="acctfourfigures"/>
              <w:tabs>
                <w:tab w:val="clear" w:pos="765"/>
                <w:tab w:val="decimal" w:pos="789"/>
              </w:tabs>
              <w:spacing w:line="340" w:lineRule="atLeast"/>
              <w:ind w:left="-43" w:right="-86"/>
              <w:rPr>
                <w:rFonts w:cs="Times New Roman"/>
                <w:sz w:val="20"/>
              </w:rPr>
            </w:pPr>
          </w:p>
        </w:tc>
        <w:tc>
          <w:tcPr>
            <w:tcW w:w="270" w:type="dxa"/>
            <w:vAlign w:val="bottom"/>
          </w:tcPr>
          <w:p w14:paraId="4F2B17A8" w14:textId="77777777" w:rsidR="00FA6548" w:rsidRPr="0085469F" w:rsidRDefault="00FA6548" w:rsidP="005B32D0">
            <w:pPr>
              <w:pStyle w:val="acctfourfigures"/>
              <w:tabs>
                <w:tab w:val="clear" w:pos="765"/>
                <w:tab w:val="decimal" w:pos="796"/>
              </w:tabs>
              <w:spacing w:line="340" w:lineRule="atLeast"/>
              <w:ind w:left="-43" w:right="-86"/>
              <w:rPr>
                <w:rFonts w:cs="Times New Roman"/>
                <w:sz w:val="20"/>
              </w:rPr>
            </w:pPr>
          </w:p>
        </w:tc>
        <w:tc>
          <w:tcPr>
            <w:tcW w:w="1440" w:type="dxa"/>
            <w:shd w:val="clear" w:color="auto" w:fill="auto"/>
            <w:vAlign w:val="bottom"/>
          </w:tcPr>
          <w:p w14:paraId="43376565" w14:textId="77777777" w:rsidR="00FA6548" w:rsidRPr="0085469F" w:rsidRDefault="00FA6548" w:rsidP="005B32D0">
            <w:pPr>
              <w:pStyle w:val="acctfourfigures"/>
              <w:tabs>
                <w:tab w:val="clear" w:pos="765"/>
                <w:tab w:val="decimal" w:pos="796"/>
              </w:tabs>
              <w:spacing w:line="340" w:lineRule="atLeast"/>
              <w:ind w:left="-43" w:right="-86"/>
              <w:rPr>
                <w:rFonts w:cs="Times New Roman"/>
                <w:sz w:val="20"/>
              </w:rPr>
            </w:pPr>
          </w:p>
        </w:tc>
        <w:tc>
          <w:tcPr>
            <w:tcW w:w="270" w:type="dxa"/>
            <w:shd w:val="clear" w:color="auto" w:fill="auto"/>
            <w:vAlign w:val="bottom"/>
          </w:tcPr>
          <w:p w14:paraId="3F399F12" w14:textId="77777777" w:rsidR="00FA6548" w:rsidRPr="0085469F" w:rsidRDefault="00FA6548" w:rsidP="005B32D0">
            <w:pPr>
              <w:pStyle w:val="acctfourfigures"/>
              <w:tabs>
                <w:tab w:val="clear" w:pos="765"/>
                <w:tab w:val="decimal" w:pos="789"/>
              </w:tabs>
              <w:spacing w:line="340" w:lineRule="atLeast"/>
              <w:ind w:left="-43" w:right="-86"/>
              <w:rPr>
                <w:rFonts w:cs="Times New Roman"/>
                <w:sz w:val="20"/>
              </w:rPr>
            </w:pPr>
          </w:p>
        </w:tc>
        <w:tc>
          <w:tcPr>
            <w:tcW w:w="1350" w:type="dxa"/>
            <w:shd w:val="clear" w:color="auto" w:fill="auto"/>
            <w:vAlign w:val="bottom"/>
          </w:tcPr>
          <w:p w14:paraId="2098450A"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236" w:type="dxa"/>
            <w:vAlign w:val="bottom"/>
          </w:tcPr>
          <w:p w14:paraId="0C9D5FC3"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180" w:type="dxa"/>
            <w:vAlign w:val="bottom"/>
          </w:tcPr>
          <w:p w14:paraId="0C6F6820"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236" w:type="dxa"/>
            <w:vAlign w:val="bottom"/>
          </w:tcPr>
          <w:p w14:paraId="28FA5484"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114" w:type="dxa"/>
            <w:vAlign w:val="bottom"/>
          </w:tcPr>
          <w:p w14:paraId="26890AF8"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236" w:type="dxa"/>
            <w:vAlign w:val="bottom"/>
          </w:tcPr>
          <w:p w14:paraId="72769CB7"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208" w:type="dxa"/>
            <w:vAlign w:val="bottom"/>
          </w:tcPr>
          <w:p w14:paraId="4B670367"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r>
      <w:tr w:rsidR="0085469F" w:rsidRPr="00FA6548" w14:paraId="4B857C6C" w14:textId="77777777" w:rsidTr="00D42971">
        <w:trPr>
          <w:trHeight w:val="331"/>
        </w:trPr>
        <w:tc>
          <w:tcPr>
            <w:tcW w:w="4950" w:type="dxa"/>
            <w:shd w:val="clear" w:color="auto" w:fill="auto"/>
            <w:vAlign w:val="bottom"/>
          </w:tcPr>
          <w:p w14:paraId="26768833" w14:textId="77777777" w:rsidR="0085469F" w:rsidRPr="0085469F" w:rsidRDefault="0085469F" w:rsidP="0085469F">
            <w:pPr>
              <w:spacing w:line="340" w:lineRule="atLeast"/>
              <w:ind w:left="160" w:right="-90" w:hanging="180"/>
              <w:rPr>
                <w:rFonts w:cs="Times New Roman"/>
                <w:sz w:val="20"/>
                <w:cs/>
              </w:rPr>
            </w:pPr>
            <w:r w:rsidRPr="0085469F">
              <w:rPr>
                <w:rFonts w:cs="Times New Roman"/>
                <w:sz w:val="20"/>
              </w:rPr>
              <w:t>Other non-marketable equity securities</w:t>
            </w:r>
          </w:p>
        </w:tc>
        <w:tc>
          <w:tcPr>
            <w:tcW w:w="1530" w:type="dxa"/>
            <w:vAlign w:val="bottom"/>
          </w:tcPr>
          <w:p w14:paraId="28AB41FB" w14:textId="5455613C" w:rsidR="0085469F" w:rsidRPr="0085469F" w:rsidRDefault="0085469F" w:rsidP="00A34E95">
            <w:pPr>
              <w:pStyle w:val="acctfourfigures"/>
              <w:tabs>
                <w:tab w:val="clear" w:pos="765"/>
                <w:tab w:val="decimal" w:pos="883"/>
              </w:tabs>
              <w:spacing w:line="340" w:lineRule="atLeast"/>
              <w:ind w:left="-43" w:right="-86" w:firstLine="262"/>
              <w:rPr>
                <w:rFonts w:cs="Times New Roman"/>
                <w:sz w:val="20"/>
              </w:rPr>
            </w:pPr>
            <w:r w:rsidRPr="0085469F">
              <w:rPr>
                <w:sz w:val="20"/>
              </w:rPr>
              <w:t>-</w:t>
            </w:r>
          </w:p>
        </w:tc>
        <w:tc>
          <w:tcPr>
            <w:tcW w:w="270" w:type="dxa"/>
            <w:vAlign w:val="bottom"/>
          </w:tcPr>
          <w:p w14:paraId="4D0EF0F5" w14:textId="77777777" w:rsidR="0085469F" w:rsidRPr="0085469F" w:rsidRDefault="0085469F" w:rsidP="0085469F">
            <w:pPr>
              <w:pStyle w:val="acctfourfigures"/>
              <w:tabs>
                <w:tab w:val="clear" w:pos="765"/>
                <w:tab w:val="decimal" w:pos="796"/>
                <w:tab w:val="decimal" w:pos="830"/>
              </w:tabs>
              <w:spacing w:line="340" w:lineRule="atLeast"/>
              <w:ind w:left="-43" w:right="-86"/>
              <w:rPr>
                <w:rFonts w:cs="Times New Roman"/>
                <w:sz w:val="20"/>
              </w:rPr>
            </w:pPr>
          </w:p>
        </w:tc>
        <w:tc>
          <w:tcPr>
            <w:tcW w:w="1440" w:type="dxa"/>
            <w:shd w:val="clear" w:color="auto" w:fill="auto"/>
            <w:vAlign w:val="bottom"/>
          </w:tcPr>
          <w:p w14:paraId="513EB860" w14:textId="6A801336" w:rsidR="0085469F" w:rsidRPr="0085469F" w:rsidRDefault="0085469F" w:rsidP="0085469F">
            <w:pPr>
              <w:pStyle w:val="acctfourfigures"/>
              <w:tabs>
                <w:tab w:val="clear" w:pos="765"/>
              </w:tabs>
              <w:spacing w:line="340" w:lineRule="atLeast"/>
              <w:ind w:left="-43" w:right="-86"/>
              <w:jc w:val="center"/>
              <w:rPr>
                <w:rFonts w:cs="Times New Roman"/>
                <w:sz w:val="20"/>
                <w:highlight w:val="yellow"/>
              </w:rPr>
            </w:pPr>
            <w:r w:rsidRPr="0085469F">
              <w:rPr>
                <w:sz w:val="20"/>
              </w:rPr>
              <w:t>207,318</w:t>
            </w:r>
          </w:p>
        </w:tc>
        <w:tc>
          <w:tcPr>
            <w:tcW w:w="270" w:type="dxa"/>
            <w:shd w:val="clear" w:color="auto" w:fill="auto"/>
            <w:vAlign w:val="bottom"/>
          </w:tcPr>
          <w:p w14:paraId="6E341EC0" w14:textId="77777777" w:rsidR="0085469F" w:rsidRPr="0085469F" w:rsidRDefault="0085469F" w:rsidP="0085469F">
            <w:pPr>
              <w:pStyle w:val="acctfourfigures"/>
              <w:tabs>
                <w:tab w:val="clear" w:pos="765"/>
                <w:tab w:val="decimal" w:pos="830"/>
              </w:tabs>
              <w:spacing w:line="340" w:lineRule="atLeast"/>
              <w:ind w:left="-43" w:right="-86"/>
              <w:rPr>
                <w:rFonts w:cs="Times New Roman"/>
                <w:sz w:val="20"/>
              </w:rPr>
            </w:pPr>
          </w:p>
        </w:tc>
        <w:tc>
          <w:tcPr>
            <w:tcW w:w="1350" w:type="dxa"/>
            <w:shd w:val="clear" w:color="auto" w:fill="auto"/>
            <w:vAlign w:val="bottom"/>
          </w:tcPr>
          <w:p w14:paraId="608CB0D2" w14:textId="4E6DE558" w:rsidR="0085469F" w:rsidRPr="0085469F" w:rsidRDefault="0085469F" w:rsidP="0085469F">
            <w:pPr>
              <w:pStyle w:val="acctfourfigures"/>
              <w:tabs>
                <w:tab w:val="clear" w:pos="765"/>
                <w:tab w:val="decimal" w:pos="1060"/>
              </w:tabs>
              <w:spacing w:line="340" w:lineRule="atLeast"/>
              <w:ind w:left="-43" w:right="-86"/>
              <w:rPr>
                <w:rFonts w:cs="Times New Roman"/>
                <w:sz w:val="20"/>
              </w:rPr>
            </w:pPr>
            <w:r w:rsidRPr="0085469F">
              <w:rPr>
                <w:sz w:val="20"/>
              </w:rPr>
              <w:t>207,318</w:t>
            </w:r>
          </w:p>
        </w:tc>
        <w:tc>
          <w:tcPr>
            <w:tcW w:w="236" w:type="dxa"/>
            <w:vAlign w:val="bottom"/>
          </w:tcPr>
          <w:p w14:paraId="106858E9" w14:textId="77777777" w:rsidR="0085469F" w:rsidRPr="0085469F" w:rsidRDefault="0085469F" w:rsidP="0085469F">
            <w:pPr>
              <w:pStyle w:val="acctfourfigures"/>
              <w:tabs>
                <w:tab w:val="clear" w:pos="765"/>
                <w:tab w:val="decimal" w:pos="595"/>
              </w:tabs>
              <w:spacing w:line="340" w:lineRule="atLeast"/>
              <w:ind w:left="-43" w:right="-86"/>
              <w:rPr>
                <w:rFonts w:cs="Times New Roman"/>
                <w:sz w:val="20"/>
              </w:rPr>
            </w:pPr>
          </w:p>
        </w:tc>
        <w:tc>
          <w:tcPr>
            <w:tcW w:w="1180" w:type="dxa"/>
            <w:vAlign w:val="bottom"/>
          </w:tcPr>
          <w:p w14:paraId="0E279659" w14:textId="69043BEE" w:rsidR="0085469F" w:rsidRPr="0085469F" w:rsidRDefault="0085469F" w:rsidP="00A34E95">
            <w:pPr>
              <w:pStyle w:val="acctfourfigures"/>
              <w:tabs>
                <w:tab w:val="clear" w:pos="765"/>
                <w:tab w:val="decimal" w:pos="570"/>
              </w:tabs>
              <w:spacing w:line="340" w:lineRule="atLeast"/>
              <w:ind w:right="-86"/>
              <w:rPr>
                <w:rFonts w:cs="Times New Roman"/>
                <w:sz w:val="20"/>
              </w:rPr>
            </w:pPr>
            <w:r w:rsidRPr="0085469F">
              <w:rPr>
                <w:sz w:val="20"/>
              </w:rPr>
              <w:t>-</w:t>
            </w:r>
          </w:p>
        </w:tc>
        <w:tc>
          <w:tcPr>
            <w:tcW w:w="236" w:type="dxa"/>
            <w:vAlign w:val="bottom"/>
          </w:tcPr>
          <w:p w14:paraId="1FBF948C" w14:textId="77777777" w:rsidR="0085469F" w:rsidRPr="0085469F" w:rsidRDefault="0085469F" w:rsidP="0085469F">
            <w:pPr>
              <w:pStyle w:val="acctfourfigures"/>
              <w:tabs>
                <w:tab w:val="clear" w:pos="765"/>
                <w:tab w:val="decimal" w:pos="595"/>
                <w:tab w:val="decimal" w:pos="900"/>
              </w:tabs>
              <w:spacing w:line="340" w:lineRule="atLeast"/>
              <w:ind w:left="-43" w:right="-86"/>
              <w:rPr>
                <w:rFonts w:cs="Times New Roman"/>
                <w:sz w:val="20"/>
              </w:rPr>
            </w:pPr>
          </w:p>
        </w:tc>
        <w:tc>
          <w:tcPr>
            <w:tcW w:w="1114" w:type="dxa"/>
            <w:vAlign w:val="bottom"/>
          </w:tcPr>
          <w:p w14:paraId="13B28BE4" w14:textId="627C06EE" w:rsidR="0085469F" w:rsidRPr="0085469F" w:rsidRDefault="0085469F" w:rsidP="0085469F">
            <w:pPr>
              <w:pStyle w:val="acctfourfigures"/>
              <w:tabs>
                <w:tab w:val="clear" w:pos="765"/>
                <w:tab w:val="decimal" w:pos="810"/>
              </w:tabs>
              <w:spacing w:line="340" w:lineRule="atLeast"/>
              <w:ind w:left="-43" w:right="-86"/>
              <w:rPr>
                <w:rFonts w:cs="Times New Roman"/>
                <w:sz w:val="20"/>
              </w:rPr>
            </w:pPr>
            <w:r w:rsidRPr="0085469F">
              <w:rPr>
                <w:sz w:val="20"/>
              </w:rPr>
              <w:t>207,318</w:t>
            </w:r>
          </w:p>
        </w:tc>
        <w:tc>
          <w:tcPr>
            <w:tcW w:w="236" w:type="dxa"/>
            <w:vAlign w:val="bottom"/>
          </w:tcPr>
          <w:p w14:paraId="43AD52D0" w14:textId="77777777" w:rsidR="0085469F" w:rsidRPr="0085469F" w:rsidRDefault="0085469F" w:rsidP="0085469F">
            <w:pPr>
              <w:tabs>
                <w:tab w:val="decimal" w:pos="595"/>
                <w:tab w:val="decimal" w:pos="900"/>
              </w:tabs>
              <w:spacing w:line="340" w:lineRule="atLeast"/>
              <w:ind w:left="-43" w:right="-86"/>
              <w:rPr>
                <w:rFonts w:cs="Times New Roman"/>
                <w:sz w:val="20"/>
              </w:rPr>
            </w:pPr>
          </w:p>
        </w:tc>
        <w:tc>
          <w:tcPr>
            <w:tcW w:w="1208" w:type="dxa"/>
            <w:vAlign w:val="bottom"/>
          </w:tcPr>
          <w:p w14:paraId="6B4EDD1C" w14:textId="4B22C0C3" w:rsidR="0085469F" w:rsidRPr="0085469F" w:rsidRDefault="0085469F" w:rsidP="0085469F">
            <w:pPr>
              <w:pStyle w:val="acctfourfigures"/>
              <w:tabs>
                <w:tab w:val="clear" w:pos="765"/>
                <w:tab w:val="decimal" w:pos="860"/>
              </w:tabs>
              <w:spacing w:line="340" w:lineRule="atLeast"/>
              <w:ind w:left="-43" w:right="-86"/>
              <w:rPr>
                <w:rFonts w:cs="Times New Roman"/>
                <w:sz w:val="20"/>
              </w:rPr>
            </w:pPr>
            <w:r w:rsidRPr="0085469F">
              <w:rPr>
                <w:sz w:val="20"/>
              </w:rPr>
              <w:t>207,318</w:t>
            </w:r>
          </w:p>
        </w:tc>
      </w:tr>
      <w:tr w:rsidR="00592A28" w:rsidRPr="00FA6548" w14:paraId="10671C31" w14:textId="77777777" w:rsidTr="00D42971">
        <w:trPr>
          <w:trHeight w:val="331"/>
        </w:trPr>
        <w:tc>
          <w:tcPr>
            <w:tcW w:w="4950" w:type="dxa"/>
            <w:shd w:val="clear" w:color="auto" w:fill="auto"/>
            <w:vAlign w:val="bottom"/>
          </w:tcPr>
          <w:p w14:paraId="32506B3B" w14:textId="5EB13481" w:rsidR="00592A28" w:rsidRPr="0085469F" w:rsidRDefault="00592A28" w:rsidP="005B32D0">
            <w:pPr>
              <w:spacing w:line="340" w:lineRule="atLeast"/>
              <w:ind w:left="160" w:right="-90" w:hanging="180"/>
              <w:rPr>
                <w:rFonts w:cs="Times New Roman"/>
                <w:sz w:val="20"/>
              </w:rPr>
            </w:pPr>
            <w:r w:rsidRPr="0085469F">
              <w:rPr>
                <w:rFonts w:cs="Times New Roman"/>
                <w:sz w:val="20"/>
              </w:rPr>
              <w:t>Derivatives assets</w:t>
            </w:r>
          </w:p>
        </w:tc>
        <w:tc>
          <w:tcPr>
            <w:tcW w:w="1530" w:type="dxa"/>
            <w:vAlign w:val="bottom"/>
          </w:tcPr>
          <w:p w14:paraId="522E9032" w14:textId="68ED9677" w:rsidR="00592A28" w:rsidRPr="0085469F" w:rsidRDefault="0085469F" w:rsidP="00A34E95">
            <w:pPr>
              <w:pStyle w:val="acctfourfigures"/>
              <w:tabs>
                <w:tab w:val="clear" w:pos="765"/>
                <w:tab w:val="decimal" w:pos="1150"/>
              </w:tabs>
              <w:spacing w:line="340" w:lineRule="atLeast"/>
              <w:ind w:left="-43" w:right="-86" w:firstLine="262"/>
              <w:rPr>
                <w:rFonts w:cs="Times New Roman"/>
                <w:sz w:val="20"/>
              </w:rPr>
            </w:pPr>
            <w:r w:rsidRPr="0085469F">
              <w:rPr>
                <w:rFonts w:cs="Times New Roman"/>
                <w:sz w:val="20"/>
              </w:rPr>
              <w:t>61,247</w:t>
            </w:r>
          </w:p>
        </w:tc>
        <w:tc>
          <w:tcPr>
            <w:tcW w:w="270" w:type="dxa"/>
            <w:vAlign w:val="bottom"/>
          </w:tcPr>
          <w:p w14:paraId="5F5EBF3B" w14:textId="77777777" w:rsidR="00592A28" w:rsidRPr="0085469F" w:rsidRDefault="00592A28" w:rsidP="005B32D0">
            <w:pPr>
              <w:pStyle w:val="acctfourfigures"/>
              <w:tabs>
                <w:tab w:val="clear" w:pos="765"/>
                <w:tab w:val="decimal" w:pos="796"/>
                <w:tab w:val="decimal" w:pos="830"/>
              </w:tabs>
              <w:spacing w:line="340" w:lineRule="atLeast"/>
              <w:ind w:left="-43" w:right="-86"/>
              <w:rPr>
                <w:rFonts w:cs="Times New Roman"/>
                <w:sz w:val="20"/>
              </w:rPr>
            </w:pPr>
          </w:p>
        </w:tc>
        <w:tc>
          <w:tcPr>
            <w:tcW w:w="1440" w:type="dxa"/>
            <w:shd w:val="clear" w:color="auto" w:fill="auto"/>
            <w:vAlign w:val="bottom"/>
          </w:tcPr>
          <w:p w14:paraId="50DB17F2" w14:textId="4BAD4FA7" w:rsidR="00592A28" w:rsidRPr="0085469F" w:rsidRDefault="0085469F" w:rsidP="00A34E95">
            <w:pPr>
              <w:pStyle w:val="acctfourfigures"/>
              <w:tabs>
                <w:tab w:val="clear" w:pos="765"/>
                <w:tab w:val="left" w:pos="856"/>
              </w:tabs>
              <w:spacing w:line="340" w:lineRule="atLeast"/>
              <w:ind w:left="-43" w:right="-86"/>
              <w:jc w:val="center"/>
              <w:rPr>
                <w:rFonts w:cs="Times New Roman"/>
                <w:sz w:val="20"/>
                <w:highlight w:val="yellow"/>
              </w:rPr>
            </w:pPr>
            <w:r w:rsidRPr="0085469F">
              <w:rPr>
                <w:sz w:val="20"/>
              </w:rPr>
              <w:t>-</w:t>
            </w:r>
          </w:p>
        </w:tc>
        <w:tc>
          <w:tcPr>
            <w:tcW w:w="270" w:type="dxa"/>
            <w:shd w:val="clear" w:color="auto" w:fill="auto"/>
            <w:vAlign w:val="bottom"/>
          </w:tcPr>
          <w:p w14:paraId="00326CC5" w14:textId="77777777" w:rsidR="00592A28" w:rsidRPr="0085469F" w:rsidRDefault="00592A28" w:rsidP="005B32D0">
            <w:pPr>
              <w:pStyle w:val="acctfourfigures"/>
              <w:tabs>
                <w:tab w:val="clear" w:pos="765"/>
                <w:tab w:val="decimal" w:pos="830"/>
              </w:tabs>
              <w:spacing w:line="340" w:lineRule="atLeast"/>
              <w:ind w:left="-43" w:right="-86"/>
              <w:rPr>
                <w:rFonts w:cs="Times New Roman"/>
                <w:sz w:val="20"/>
              </w:rPr>
            </w:pPr>
          </w:p>
        </w:tc>
        <w:tc>
          <w:tcPr>
            <w:tcW w:w="1350" w:type="dxa"/>
            <w:shd w:val="clear" w:color="auto" w:fill="auto"/>
            <w:vAlign w:val="bottom"/>
          </w:tcPr>
          <w:p w14:paraId="29836A7B" w14:textId="39915A8A" w:rsidR="00592A28" w:rsidRPr="0085469F" w:rsidRDefault="0085469F" w:rsidP="00C5087C">
            <w:pPr>
              <w:pStyle w:val="acctfourfigures"/>
              <w:tabs>
                <w:tab w:val="clear" w:pos="765"/>
                <w:tab w:val="decimal" w:pos="1060"/>
              </w:tabs>
              <w:spacing w:line="340" w:lineRule="atLeast"/>
              <w:ind w:left="-43" w:right="-86"/>
              <w:rPr>
                <w:rFonts w:cs="Times New Roman"/>
                <w:sz w:val="20"/>
              </w:rPr>
            </w:pPr>
            <w:r w:rsidRPr="0085469F">
              <w:rPr>
                <w:rFonts w:cs="Times New Roman"/>
                <w:sz w:val="20"/>
              </w:rPr>
              <w:t>61,247</w:t>
            </w:r>
          </w:p>
        </w:tc>
        <w:tc>
          <w:tcPr>
            <w:tcW w:w="236" w:type="dxa"/>
            <w:vAlign w:val="bottom"/>
          </w:tcPr>
          <w:p w14:paraId="3198AAE8" w14:textId="77777777" w:rsidR="00592A28" w:rsidRPr="0085469F" w:rsidRDefault="00592A28" w:rsidP="005B32D0">
            <w:pPr>
              <w:pStyle w:val="acctfourfigures"/>
              <w:tabs>
                <w:tab w:val="clear" w:pos="765"/>
                <w:tab w:val="decimal" w:pos="595"/>
              </w:tabs>
              <w:spacing w:line="340" w:lineRule="atLeast"/>
              <w:ind w:left="-43" w:right="-86"/>
              <w:rPr>
                <w:rFonts w:cs="Times New Roman"/>
                <w:sz w:val="20"/>
              </w:rPr>
            </w:pPr>
          </w:p>
        </w:tc>
        <w:tc>
          <w:tcPr>
            <w:tcW w:w="1180" w:type="dxa"/>
            <w:vAlign w:val="bottom"/>
          </w:tcPr>
          <w:p w14:paraId="48E14D50" w14:textId="3B65C74D" w:rsidR="00592A28" w:rsidRPr="0085469F" w:rsidRDefault="00A34E95" w:rsidP="00A34E95">
            <w:pPr>
              <w:pStyle w:val="acctfourfigures"/>
              <w:tabs>
                <w:tab w:val="clear" w:pos="765"/>
                <w:tab w:val="decimal" w:pos="925"/>
                <w:tab w:val="decimal" w:pos="1059"/>
                <w:tab w:val="decimal" w:pos="1150"/>
              </w:tabs>
              <w:spacing w:line="340" w:lineRule="atLeast"/>
              <w:ind w:left="-43" w:right="-86" w:firstLine="262"/>
              <w:rPr>
                <w:rFonts w:cs="Times New Roman"/>
                <w:sz w:val="20"/>
              </w:rPr>
            </w:pPr>
            <w:r w:rsidRPr="00A34E95">
              <w:rPr>
                <w:rFonts w:cs="Times New Roman"/>
                <w:sz w:val="20"/>
              </w:rPr>
              <w:t>61,247</w:t>
            </w:r>
          </w:p>
        </w:tc>
        <w:tc>
          <w:tcPr>
            <w:tcW w:w="236" w:type="dxa"/>
            <w:vAlign w:val="bottom"/>
          </w:tcPr>
          <w:p w14:paraId="065FD766" w14:textId="77777777" w:rsidR="00592A28" w:rsidRPr="0085469F" w:rsidRDefault="00592A28" w:rsidP="005B32D0">
            <w:pPr>
              <w:pStyle w:val="acctfourfigures"/>
              <w:tabs>
                <w:tab w:val="clear" w:pos="765"/>
                <w:tab w:val="decimal" w:pos="595"/>
                <w:tab w:val="decimal" w:pos="900"/>
              </w:tabs>
              <w:spacing w:line="340" w:lineRule="atLeast"/>
              <w:ind w:left="-43" w:right="-86"/>
              <w:rPr>
                <w:rFonts w:cs="Times New Roman"/>
                <w:sz w:val="20"/>
              </w:rPr>
            </w:pPr>
          </w:p>
        </w:tc>
        <w:tc>
          <w:tcPr>
            <w:tcW w:w="1114" w:type="dxa"/>
            <w:vAlign w:val="bottom"/>
          </w:tcPr>
          <w:p w14:paraId="25D715A9" w14:textId="17EB3B39" w:rsidR="00592A28" w:rsidRPr="0085469F" w:rsidRDefault="0085469F" w:rsidP="000D3B1A">
            <w:pPr>
              <w:pStyle w:val="acctfourfigures"/>
              <w:tabs>
                <w:tab w:val="clear" w:pos="765"/>
                <w:tab w:val="decimal" w:pos="490"/>
              </w:tabs>
              <w:spacing w:line="340" w:lineRule="atLeast"/>
              <w:ind w:left="-43" w:right="-86"/>
              <w:rPr>
                <w:rFonts w:cs="Times New Roman"/>
                <w:sz w:val="20"/>
              </w:rPr>
            </w:pPr>
            <w:r w:rsidRPr="0085469F">
              <w:rPr>
                <w:sz w:val="20"/>
              </w:rPr>
              <w:t>-</w:t>
            </w:r>
          </w:p>
        </w:tc>
        <w:tc>
          <w:tcPr>
            <w:tcW w:w="236" w:type="dxa"/>
            <w:vAlign w:val="bottom"/>
          </w:tcPr>
          <w:p w14:paraId="4766B150" w14:textId="77777777" w:rsidR="00592A28" w:rsidRPr="0085469F" w:rsidRDefault="00592A28" w:rsidP="005B32D0">
            <w:pPr>
              <w:tabs>
                <w:tab w:val="decimal" w:pos="595"/>
                <w:tab w:val="decimal" w:pos="900"/>
              </w:tabs>
              <w:spacing w:line="340" w:lineRule="atLeast"/>
              <w:ind w:left="-43" w:right="-86"/>
              <w:rPr>
                <w:rFonts w:cs="Times New Roman"/>
                <w:sz w:val="20"/>
              </w:rPr>
            </w:pPr>
          </w:p>
        </w:tc>
        <w:tc>
          <w:tcPr>
            <w:tcW w:w="1208" w:type="dxa"/>
            <w:vAlign w:val="bottom"/>
          </w:tcPr>
          <w:p w14:paraId="49AD1763" w14:textId="231B07A2" w:rsidR="00592A28" w:rsidRPr="0085469F" w:rsidRDefault="0085469F" w:rsidP="00C5087C">
            <w:pPr>
              <w:pStyle w:val="acctfourfigures"/>
              <w:tabs>
                <w:tab w:val="clear" w:pos="765"/>
                <w:tab w:val="decimal" w:pos="860"/>
              </w:tabs>
              <w:spacing w:line="340" w:lineRule="atLeast"/>
              <w:ind w:left="-43" w:right="-86"/>
              <w:rPr>
                <w:rFonts w:cs="Times New Roman"/>
                <w:sz w:val="20"/>
              </w:rPr>
            </w:pPr>
            <w:r w:rsidRPr="0085469F">
              <w:rPr>
                <w:rFonts w:cs="Times New Roman"/>
                <w:sz w:val="20"/>
              </w:rPr>
              <w:t>61,247</w:t>
            </w:r>
          </w:p>
        </w:tc>
      </w:tr>
      <w:tr w:rsidR="00FA6548" w:rsidRPr="00FA6548" w14:paraId="6C16C692" w14:textId="77777777" w:rsidTr="00D42971">
        <w:trPr>
          <w:trHeight w:hRule="exact" w:val="335"/>
        </w:trPr>
        <w:tc>
          <w:tcPr>
            <w:tcW w:w="4950" w:type="dxa"/>
            <w:shd w:val="clear" w:color="auto" w:fill="auto"/>
            <w:vAlign w:val="bottom"/>
          </w:tcPr>
          <w:p w14:paraId="060F8965" w14:textId="77777777" w:rsidR="00FA6548" w:rsidRPr="0085469F" w:rsidRDefault="00FA6548" w:rsidP="005B32D0">
            <w:pPr>
              <w:spacing w:line="340" w:lineRule="atLeast"/>
              <w:ind w:left="-14" w:right="-90"/>
              <w:rPr>
                <w:rFonts w:cs="Times New Roman"/>
                <w:b/>
                <w:bCs/>
                <w:i/>
                <w:iCs/>
                <w:sz w:val="20"/>
              </w:rPr>
            </w:pPr>
          </w:p>
        </w:tc>
        <w:tc>
          <w:tcPr>
            <w:tcW w:w="1530" w:type="dxa"/>
            <w:vAlign w:val="bottom"/>
          </w:tcPr>
          <w:p w14:paraId="06C47860" w14:textId="77777777" w:rsidR="00FA6548" w:rsidRPr="0085469F" w:rsidRDefault="00FA6548" w:rsidP="005B32D0">
            <w:pPr>
              <w:pStyle w:val="acctfourfigures"/>
              <w:tabs>
                <w:tab w:val="clear" w:pos="765"/>
                <w:tab w:val="left" w:pos="953"/>
              </w:tabs>
              <w:spacing w:line="340" w:lineRule="atLeast"/>
              <w:ind w:left="219" w:right="-86"/>
              <w:jc w:val="center"/>
              <w:rPr>
                <w:rFonts w:cs="Times New Roman"/>
                <w:sz w:val="20"/>
              </w:rPr>
            </w:pPr>
          </w:p>
        </w:tc>
        <w:tc>
          <w:tcPr>
            <w:tcW w:w="270" w:type="dxa"/>
            <w:vAlign w:val="bottom"/>
          </w:tcPr>
          <w:p w14:paraId="3A4AAFC6" w14:textId="77777777" w:rsidR="00FA6548" w:rsidRPr="0085469F" w:rsidRDefault="00FA6548" w:rsidP="005B32D0">
            <w:pPr>
              <w:pStyle w:val="acctfourfigures"/>
              <w:tabs>
                <w:tab w:val="clear" w:pos="765"/>
                <w:tab w:val="decimal" w:pos="796"/>
                <w:tab w:val="decimal" w:pos="830"/>
              </w:tabs>
              <w:spacing w:line="340" w:lineRule="atLeast"/>
              <w:ind w:left="-43" w:right="-86"/>
              <w:rPr>
                <w:rFonts w:cs="Times New Roman"/>
                <w:sz w:val="20"/>
              </w:rPr>
            </w:pPr>
          </w:p>
        </w:tc>
        <w:tc>
          <w:tcPr>
            <w:tcW w:w="1440" w:type="dxa"/>
            <w:shd w:val="clear" w:color="auto" w:fill="auto"/>
            <w:vAlign w:val="bottom"/>
          </w:tcPr>
          <w:p w14:paraId="5E4621E9" w14:textId="77777777" w:rsidR="00FA6548" w:rsidRPr="0085469F" w:rsidRDefault="00FA6548" w:rsidP="005B32D0">
            <w:pPr>
              <w:pStyle w:val="acctfourfigures"/>
              <w:tabs>
                <w:tab w:val="clear" w:pos="765"/>
                <w:tab w:val="decimal" w:pos="726"/>
              </w:tabs>
              <w:spacing w:line="340" w:lineRule="atLeast"/>
              <w:ind w:left="-43" w:right="-86"/>
              <w:rPr>
                <w:rFonts w:cs="Times New Roman"/>
                <w:sz w:val="20"/>
              </w:rPr>
            </w:pPr>
          </w:p>
        </w:tc>
        <w:tc>
          <w:tcPr>
            <w:tcW w:w="270" w:type="dxa"/>
            <w:shd w:val="clear" w:color="auto" w:fill="auto"/>
            <w:vAlign w:val="bottom"/>
          </w:tcPr>
          <w:p w14:paraId="438FBF76" w14:textId="77777777" w:rsidR="00FA6548" w:rsidRPr="0085469F" w:rsidRDefault="00FA6548" w:rsidP="005B32D0">
            <w:pPr>
              <w:pStyle w:val="acctfourfigures"/>
              <w:tabs>
                <w:tab w:val="clear" w:pos="765"/>
                <w:tab w:val="decimal" w:pos="830"/>
              </w:tabs>
              <w:spacing w:line="340" w:lineRule="atLeast"/>
              <w:ind w:left="-43" w:right="-86"/>
              <w:rPr>
                <w:rFonts w:cs="Times New Roman"/>
                <w:sz w:val="20"/>
              </w:rPr>
            </w:pPr>
          </w:p>
        </w:tc>
        <w:tc>
          <w:tcPr>
            <w:tcW w:w="1350" w:type="dxa"/>
            <w:shd w:val="clear" w:color="auto" w:fill="auto"/>
            <w:vAlign w:val="bottom"/>
          </w:tcPr>
          <w:p w14:paraId="7CB0E735" w14:textId="77777777" w:rsidR="00FA6548" w:rsidRPr="0085469F" w:rsidRDefault="00FA6548" w:rsidP="00C5087C">
            <w:pPr>
              <w:pStyle w:val="acctfourfigures"/>
              <w:tabs>
                <w:tab w:val="clear" w:pos="765"/>
                <w:tab w:val="decimal" w:pos="1060"/>
              </w:tabs>
              <w:spacing w:line="340" w:lineRule="atLeast"/>
              <w:ind w:left="-43" w:right="-86"/>
              <w:rPr>
                <w:rFonts w:cs="Times New Roman"/>
                <w:sz w:val="20"/>
              </w:rPr>
            </w:pPr>
          </w:p>
        </w:tc>
        <w:tc>
          <w:tcPr>
            <w:tcW w:w="236" w:type="dxa"/>
            <w:vAlign w:val="bottom"/>
          </w:tcPr>
          <w:p w14:paraId="29A2D830"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180" w:type="dxa"/>
            <w:vAlign w:val="bottom"/>
          </w:tcPr>
          <w:p w14:paraId="674C6DB2" w14:textId="77777777" w:rsidR="00FA6548" w:rsidRPr="0085469F" w:rsidRDefault="00FA6548" w:rsidP="005B32D0">
            <w:pPr>
              <w:pStyle w:val="acctfourfigures"/>
              <w:tabs>
                <w:tab w:val="clear" w:pos="765"/>
                <w:tab w:val="decimal" w:pos="660"/>
              </w:tabs>
              <w:spacing w:line="340" w:lineRule="atLeast"/>
              <w:ind w:left="-43" w:right="-86"/>
              <w:rPr>
                <w:rFonts w:cs="Times New Roman"/>
                <w:sz w:val="20"/>
              </w:rPr>
            </w:pPr>
          </w:p>
        </w:tc>
        <w:tc>
          <w:tcPr>
            <w:tcW w:w="236" w:type="dxa"/>
            <w:vAlign w:val="bottom"/>
          </w:tcPr>
          <w:p w14:paraId="7A1931B5" w14:textId="77777777" w:rsidR="00FA6548" w:rsidRPr="0085469F" w:rsidRDefault="00FA6548" w:rsidP="005B32D0">
            <w:pPr>
              <w:pStyle w:val="acctfourfigures"/>
              <w:tabs>
                <w:tab w:val="clear" w:pos="765"/>
                <w:tab w:val="decimal" w:pos="595"/>
                <w:tab w:val="decimal" w:pos="900"/>
              </w:tabs>
              <w:spacing w:line="340" w:lineRule="atLeast"/>
              <w:ind w:left="-43" w:right="-86"/>
              <w:rPr>
                <w:rFonts w:cs="Times New Roman"/>
                <w:sz w:val="20"/>
              </w:rPr>
            </w:pPr>
          </w:p>
        </w:tc>
        <w:tc>
          <w:tcPr>
            <w:tcW w:w="1114" w:type="dxa"/>
            <w:vAlign w:val="bottom"/>
          </w:tcPr>
          <w:p w14:paraId="3394EA1C" w14:textId="77777777" w:rsidR="00FA6548" w:rsidRPr="0085469F" w:rsidRDefault="00FA6548" w:rsidP="005B32D0">
            <w:pPr>
              <w:pStyle w:val="acctfourfigures"/>
              <w:tabs>
                <w:tab w:val="clear" w:pos="765"/>
                <w:tab w:val="decimal" w:pos="820"/>
              </w:tabs>
              <w:spacing w:line="340" w:lineRule="atLeast"/>
              <w:ind w:left="-43" w:right="-86"/>
              <w:rPr>
                <w:rFonts w:cs="Times New Roman"/>
                <w:sz w:val="20"/>
              </w:rPr>
            </w:pPr>
          </w:p>
        </w:tc>
        <w:tc>
          <w:tcPr>
            <w:tcW w:w="236" w:type="dxa"/>
            <w:vAlign w:val="bottom"/>
          </w:tcPr>
          <w:p w14:paraId="72E609AA" w14:textId="77777777" w:rsidR="00FA6548" w:rsidRPr="0085469F" w:rsidRDefault="00FA6548" w:rsidP="005B32D0">
            <w:pPr>
              <w:tabs>
                <w:tab w:val="decimal" w:pos="595"/>
                <w:tab w:val="decimal" w:pos="900"/>
              </w:tabs>
              <w:spacing w:line="340" w:lineRule="atLeast"/>
              <w:ind w:left="-43" w:right="-86"/>
              <w:rPr>
                <w:rFonts w:cs="Times New Roman"/>
                <w:sz w:val="20"/>
              </w:rPr>
            </w:pPr>
          </w:p>
        </w:tc>
        <w:tc>
          <w:tcPr>
            <w:tcW w:w="1208" w:type="dxa"/>
            <w:vAlign w:val="bottom"/>
          </w:tcPr>
          <w:p w14:paraId="7E0DA242" w14:textId="77777777" w:rsidR="00FA6548" w:rsidRPr="0085469F" w:rsidRDefault="00FA6548" w:rsidP="005B32D0">
            <w:pPr>
              <w:pStyle w:val="acctfourfigures"/>
              <w:tabs>
                <w:tab w:val="clear" w:pos="765"/>
                <w:tab w:val="decimal" w:pos="860"/>
              </w:tabs>
              <w:spacing w:line="340" w:lineRule="atLeast"/>
              <w:ind w:left="-43" w:right="-86"/>
              <w:rPr>
                <w:rFonts w:cs="Times New Roman"/>
                <w:sz w:val="20"/>
              </w:rPr>
            </w:pPr>
          </w:p>
        </w:tc>
      </w:tr>
      <w:tr w:rsidR="00FA6548" w:rsidRPr="00FA6548" w14:paraId="2791CE11" w14:textId="77777777" w:rsidTr="00D42971">
        <w:trPr>
          <w:trHeight w:hRule="exact" w:val="331"/>
        </w:trPr>
        <w:tc>
          <w:tcPr>
            <w:tcW w:w="4950" w:type="dxa"/>
            <w:shd w:val="clear" w:color="auto" w:fill="auto"/>
            <w:vAlign w:val="bottom"/>
          </w:tcPr>
          <w:p w14:paraId="4AC5D02C" w14:textId="68EE5BEA" w:rsidR="00FA6548" w:rsidRPr="0085469F" w:rsidRDefault="00FA6548" w:rsidP="005B32D0">
            <w:pPr>
              <w:spacing w:line="340" w:lineRule="atLeast"/>
              <w:ind w:left="-14" w:right="-90"/>
              <w:rPr>
                <w:rFonts w:cs="Times New Roman"/>
                <w:sz w:val="20"/>
                <w:lang w:val="en-US" w:bidi="th-TH"/>
              </w:rPr>
            </w:pPr>
            <w:r w:rsidRPr="0085469F">
              <w:rPr>
                <w:rFonts w:cs="Times New Roman"/>
                <w:b/>
                <w:bCs/>
                <w:i/>
                <w:iCs/>
                <w:sz w:val="20"/>
              </w:rPr>
              <w:t>At 31 March 202</w:t>
            </w:r>
            <w:r w:rsidR="0066272A" w:rsidRPr="0085469F">
              <w:rPr>
                <w:rFonts w:cs="Times New Roman"/>
                <w:b/>
                <w:bCs/>
                <w:i/>
                <w:iCs/>
                <w:sz w:val="20"/>
              </w:rPr>
              <w:t>5</w:t>
            </w:r>
          </w:p>
        </w:tc>
        <w:tc>
          <w:tcPr>
            <w:tcW w:w="1530" w:type="dxa"/>
            <w:vAlign w:val="bottom"/>
          </w:tcPr>
          <w:p w14:paraId="42396077" w14:textId="77777777" w:rsidR="00FA6548" w:rsidRPr="0085469F" w:rsidRDefault="00FA6548" w:rsidP="005B32D0">
            <w:pPr>
              <w:pStyle w:val="acctfourfigures"/>
              <w:tabs>
                <w:tab w:val="clear" w:pos="765"/>
                <w:tab w:val="left" w:pos="953"/>
              </w:tabs>
              <w:spacing w:line="340" w:lineRule="atLeast"/>
              <w:ind w:left="219" w:right="-86"/>
              <w:jc w:val="center"/>
              <w:rPr>
                <w:rFonts w:cs="Times New Roman"/>
                <w:sz w:val="20"/>
              </w:rPr>
            </w:pPr>
          </w:p>
        </w:tc>
        <w:tc>
          <w:tcPr>
            <w:tcW w:w="270" w:type="dxa"/>
            <w:vAlign w:val="bottom"/>
          </w:tcPr>
          <w:p w14:paraId="2E368ABA" w14:textId="77777777" w:rsidR="00FA6548" w:rsidRPr="0085469F" w:rsidRDefault="00FA6548" w:rsidP="005B32D0">
            <w:pPr>
              <w:pStyle w:val="acctfourfigures"/>
              <w:tabs>
                <w:tab w:val="clear" w:pos="765"/>
                <w:tab w:val="decimal" w:pos="796"/>
                <w:tab w:val="decimal" w:pos="830"/>
              </w:tabs>
              <w:spacing w:line="340" w:lineRule="atLeast"/>
              <w:ind w:left="-43" w:right="-86"/>
              <w:rPr>
                <w:rFonts w:cs="Times New Roman"/>
                <w:sz w:val="20"/>
              </w:rPr>
            </w:pPr>
          </w:p>
        </w:tc>
        <w:tc>
          <w:tcPr>
            <w:tcW w:w="1440" w:type="dxa"/>
            <w:shd w:val="clear" w:color="auto" w:fill="auto"/>
            <w:vAlign w:val="bottom"/>
          </w:tcPr>
          <w:p w14:paraId="7D74BEB5" w14:textId="77777777" w:rsidR="00FA6548" w:rsidRPr="0085469F" w:rsidRDefault="00FA6548" w:rsidP="005B32D0">
            <w:pPr>
              <w:pStyle w:val="acctfourfigures"/>
              <w:tabs>
                <w:tab w:val="clear" w:pos="765"/>
                <w:tab w:val="decimal" w:pos="726"/>
              </w:tabs>
              <w:spacing w:line="340" w:lineRule="atLeast"/>
              <w:ind w:left="-43" w:right="-86"/>
              <w:rPr>
                <w:rFonts w:cs="Times New Roman"/>
                <w:sz w:val="20"/>
              </w:rPr>
            </w:pPr>
          </w:p>
        </w:tc>
        <w:tc>
          <w:tcPr>
            <w:tcW w:w="270" w:type="dxa"/>
            <w:shd w:val="clear" w:color="auto" w:fill="auto"/>
            <w:vAlign w:val="bottom"/>
          </w:tcPr>
          <w:p w14:paraId="02C52E5A" w14:textId="77777777" w:rsidR="00FA6548" w:rsidRPr="0085469F" w:rsidRDefault="00FA6548" w:rsidP="005B32D0">
            <w:pPr>
              <w:pStyle w:val="acctfourfigures"/>
              <w:tabs>
                <w:tab w:val="clear" w:pos="765"/>
                <w:tab w:val="decimal" w:pos="830"/>
              </w:tabs>
              <w:spacing w:line="340" w:lineRule="atLeast"/>
              <w:ind w:left="-43" w:right="-86"/>
              <w:rPr>
                <w:rFonts w:cs="Times New Roman"/>
                <w:sz w:val="20"/>
              </w:rPr>
            </w:pPr>
          </w:p>
        </w:tc>
        <w:tc>
          <w:tcPr>
            <w:tcW w:w="1350" w:type="dxa"/>
            <w:shd w:val="clear" w:color="auto" w:fill="auto"/>
            <w:vAlign w:val="bottom"/>
          </w:tcPr>
          <w:p w14:paraId="618FEB44" w14:textId="77777777" w:rsidR="00FA6548" w:rsidRPr="0085469F" w:rsidRDefault="00FA6548" w:rsidP="00C5087C">
            <w:pPr>
              <w:pStyle w:val="acctfourfigures"/>
              <w:tabs>
                <w:tab w:val="clear" w:pos="765"/>
                <w:tab w:val="decimal" w:pos="1060"/>
              </w:tabs>
              <w:spacing w:line="340" w:lineRule="atLeast"/>
              <w:ind w:left="-43" w:right="-86"/>
              <w:rPr>
                <w:rFonts w:cs="Times New Roman"/>
                <w:sz w:val="20"/>
              </w:rPr>
            </w:pPr>
          </w:p>
        </w:tc>
        <w:tc>
          <w:tcPr>
            <w:tcW w:w="236" w:type="dxa"/>
            <w:vAlign w:val="bottom"/>
          </w:tcPr>
          <w:p w14:paraId="69416EDD"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180" w:type="dxa"/>
            <w:vAlign w:val="bottom"/>
          </w:tcPr>
          <w:p w14:paraId="0E46F8FE" w14:textId="77777777" w:rsidR="00FA6548" w:rsidRPr="0085469F" w:rsidRDefault="00FA6548" w:rsidP="005B32D0">
            <w:pPr>
              <w:pStyle w:val="acctfourfigures"/>
              <w:tabs>
                <w:tab w:val="clear" w:pos="765"/>
                <w:tab w:val="decimal" w:pos="660"/>
              </w:tabs>
              <w:spacing w:line="340" w:lineRule="atLeast"/>
              <w:ind w:left="-43" w:right="-86"/>
              <w:rPr>
                <w:rFonts w:cs="Times New Roman"/>
                <w:sz w:val="20"/>
              </w:rPr>
            </w:pPr>
          </w:p>
        </w:tc>
        <w:tc>
          <w:tcPr>
            <w:tcW w:w="236" w:type="dxa"/>
            <w:vAlign w:val="bottom"/>
          </w:tcPr>
          <w:p w14:paraId="53CAE08B" w14:textId="77777777" w:rsidR="00FA6548" w:rsidRPr="0085469F" w:rsidRDefault="00FA6548" w:rsidP="005B32D0">
            <w:pPr>
              <w:pStyle w:val="acctfourfigures"/>
              <w:tabs>
                <w:tab w:val="clear" w:pos="765"/>
                <w:tab w:val="decimal" w:pos="595"/>
                <w:tab w:val="decimal" w:pos="900"/>
              </w:tabs>
              <w:spacing w:line="340" w:lineRule="atLeast"/>
              <w:ind w:left="-43" w:right="-86"/>
              <w:rPr>
                <w:rFonts w:cs="Times New Roman"/>
                <w:sz w:val="20"/>
              </w:rPr>
            </w:pPr>
          </w:p>
        </w:tc>
        <w:tc>
          <w:tcPr>
            <w:tcW w:w="1114" w:type="dxa"/>
            <w:vAlign w:val="bottom"/>
          </w:tcPr>
          <w:p w14:paraId="29151E26" w14:textId="77777777" w:rsidR="00FA6548" w:rsidRPr="0085469F" w:rsidRDefault="00FA6548" w:rsidP="005B32D0">
            <w:pPr>
              <w:pStyle w:val="acctfourfigures"/>
              <w:tabs>
                <w:tab w:val="clear" w:pos="765"/>
                <w:tab w:val="decimal" w:pos="820"/>
              </w:tabs>
              <w:spacing w:line="340" w:lineRule="atLeast"/>
              <w:ind w:left="-43" w:right="-86"/>
              <w:rPr>
                <w:rFonts w:cs="Times New Roman"/>
                <w:sz w:val="20"/>
              </w:rPr>
            </w:pPr>
          </w:p>
        </w:tc>
        <w:tc>
          <w:tcPr>
            <w:tcW w:w="236" w:type="dxa"/>
            <w:vAlign w:val="bottom"/>
          </w:tcPr>
          <w:p w14:paraId="2A324FA1" w14:textId="77777777" w:rsidR="00FA6548" w:rsidRPr="0085469F" w:rsidRDefault="00FA6548" w:rsidP="005B32D0">
            <w:pPr>
              <w:tabs>
                <w:tab w:val="decimal" w:pos="595"/>
                <w:tab w:val="decimal" w:pos="900"/>
              </w:tabs>
              <w:spacing w:line="340" w:lineRule="atLeast"/>
              <w:ind w:left="-43" w:right="-86"/>
              <w:rPr>
                <w:rFonts w:cs="Times New Roman"/>
                <w:sz w:val="20"/>
              </w:rPr>
            </w:pPr>
          </w:p>
        </w:tc>
        <w:tc>
          <w:tcPr>
            <w:tcW w:w="1208" w:type="dxa"/>
            <w:vAlign w:val="bottom"/>
          </w:tcPr>
          <w:p w14:paraId="67259353" w14:textId="77777777" w:rsidR="00FA6548" w:rsidRPr="0085469F" w:rsidRDefault="00FA6548" w:rsidP="005B32D0">
            <w:pPr>
              <w:pStyle w:val="acctfourfigures"/>
              <w:tabs>
                <w:tab w:val="clear" w:pos="765"/>
                <w:tab w:val="decimal" w:pos="860"/>
              </w:tabs>
              <w:spacing w:line="340" w:lineRule="atLeast"/>
              <w:ind w:left="-43" w:right="-86"/>
              <w:rPr>
                <w:rFonts w:cs="Times New Roman"/>
                <w:sz w:val="20"/>
              </w:rPr>
            </w:pPr>
          </w:p>
        </w:tc>
      </w:tr>
      <w:tr w:rsidR="00FA6548" w:rsidRPr="00FA6548" w14:paraId="488C5557" w14:textId="77777777" w:rsidTr="00D42971">
        <w:trPr>
          <w:trHeight w:hRule="exact" w:val="331"/>
        </w:trPr>
        <w:tc>
          <w:tcPr>
            <w:tcW w:w="4950" w:type="dxa"/>
            <w:shd w:val="clear" w:color="auto" w:fill="auto"/>
            <w:vAlign w:val="bottom"/>
          </w:tcPr>
          <w:p w14:paraId="1F9B1FC5" w14:textId="77777777" w:rsidR="00FA6548" w:rsidRPr="0085469F" w:rsidRDefault="00FA6548" w:rsidP="005B32D0">
            <w:pPr>
              <w:spacing w:line="340" w:lineRule="atLeast"/>
              <w:ind w:right="-90"/>
              <w:rPr>
                <w:rFonts w:cs="Times New Roman"/>
                <w:b/>
                <w:bCs/>
                <w:i/>
                <w:iCs/>
                <w:sz w:val="20"/>
              </w:rPr>
            </w:pPr>
            <w:r w:rsidRPr="0085469F">
              <w:rPr>
                <w:rFonts w:cs="Times New Roman"/>
                <w:b/>
                <w:bCs/>
                <w:i/>
                <w:iCs/>
                <w:sz w:val="20"/>
              </w:rPr>
              <w:t>Financial assets</w:t>
            </w:r>
          </w:p>
        </w:tc>
        <w:tc>
          <w:tcPr>
            <w:tcW w:w="1530" w:type="dxa"/>
            <w:vAlign w:val="bottom"/>
          </w:tcPr>
          <w:p w14:paraId="374FAF3C" w14:textId="77777777" w:rsidR="00FA6548" w:rsidRPr="0085469F" w:rsidRDefault="00FA6548" w:rsidP="005B32D0">
            <w:pPr>
              <w:pStyle w:val="acctfourfigures"/>
              <w:tabs>
                <w:tab w:val="clear" w:pos="765"/>
                <w:tab w:val="left" w:pos="953"/>
              </w:tabs>
              <w:spacing w:line="340" w:lineRule="atLeast"/>
              <w:ind w:left="219" w:right="-86"/>
              <w:jc w:val="center"/>
              <w:rPr>
                <w:rFonts w:cs="Times New Roman"/>
                <w:sz w:val="20"/>
              </w:rPr>
            </w:pPr>
          </w:p>
        </w:tc>
        <w:tc>
          <w:tcPr>
            <w:tcW w:w="270" w:type="dxa"/>
            <w:vAlign w:val="bottom"/>
          </w:tcPr>
          <w:p w14:paraId="07026B3D" w14:textId="77777777" w:rsidR="00FA6548" w:rsidRPr="0085469F" w:rsidRDefault="00FA6548" w:rsidP="005B32D0">
            <w:pPr>
              <w:pStyle w:val="acctfourfigures"/>
              <w:tabs>
                <w:tab w:val="clear" w:pos="765"/>
                <w:tab w:val="decimal" w:pos="796"/>
                <w:tab w:val="decimal" w:pos="830"/>
              </w:tabs>
              <w:spacing w:line="340" w:lineRule="atLeast"/>
              <w:ind w:left="-43" w:right="-86"/>
              <w:rPr>
                <w:rFonts w:cs="Times New Roman"/>
                <w:sz w:val="20"/>
              </w:rPr>
            </w:pPr>
          </w:p>
        </w:tc>
        <w:tc>
          <w:tcPr>
            <w:tcW w:w="1440" w:type="dxa"/>
            <w:shd w:val="clear" w:color="auto" w:fill="auto"/>
            <w:vAlign w:val="bottom"/>
          </w:tcPr>
          <w:p w14:paraId="02D8BFDB" w14:textId="77777777" w:rsidR="00FA6548" w:rsidRPr="0085469F" w:rsidRDefault="00FA6548" w:rsidP="005B32D0">
            <w:pPr>
              <w:pStyle w:val="acctfourfigures"/>
              <w:tabs>
                <w:tab w:val="clear" w:pos="765"/>
                <w:tab w:val="decimal" w:pos="726"/>
              </w:tabs>
              <w:spacing w:line="340" w:lineRule="atLeast"/>
              <w:ind w:left="-43" w:right="-86"/>
              <w:rPr>
                <w:rFonts w:cs="Times New Roman"/>
                <w:sz w:val="20"/>
              </w:rPr>
            </w:pPr>
          </w:p>
        </w:tc>
        <w:tc>
          <w:tcPr>
            <w:tcW w:w="270" w:type="dxa"/>
            <w:shd w:val="clear" w:color="auto" w:fill="auto"/>
            <w:vAlign w:val="bottom"/>
          </w:tcPr>
          <w:p w14:paraId="5044ECFB" w14:textId="77777777" w:rsidR="00FA6548" w:rsidRPr="0085469F" w:rsidRDefault="00FA6548" w:rsidP="005B32D0">
            <w:pPr>
              <w:pStyle w:val="acctfourfigures"/>
              <w:tabs>
                <w:tab w:val="clear" w:pos="765"/>
                <w:tab w:val="decimal" w:pos="830"/>
              </w:tabs>
              <w:spacing w:line="340" w:lineRule="atLeast"/>
              <w:ind w:left="-43" w:right="-86"/>
              <w:rPr>
                <w:rFonts w:cs="Times New Roman"/>
                <w:sz w:val="20"/>
              </w:rPr>
            </w:pPr>
          </w:p>
        </w:tc>
        <w:tc>
          <w:tcPr>
            <w:tcW w:w="1350" w:type="dxa"/>
            <w:shd w:val="clear" w:color="auto" w:fill="auto"/>
            <w:vAlign w:val="bottom"/>
          </w:tcPr>
          <w:p w14:paraId="7F442A68" w14:textId="77777777" w:rsidR="00FA6548" w:rsidRPr="0085469F" w:rsidRDefault="00FA6548" w:rsidP="00C5087C">
            <w:pPr>
              <w:pStyle w:val="acctfourfigures"/>
              <w:tabs>
                <w:tab w:val="clear" w:pos="765"/>
                <w:tab w:val="decimal" w:pos="1060"/>
              </w:tabs>
              <w:spacing w:line="340" w:lineRule="atLeast"/>
              <w:ind w:left="-43" w:right="-86"/>
              <w:rPr>
                <w:rFonts w:cs="Times New Roman"/>
                <w:sz w:val="20"/>
              </w:rPr>
            </w:pPr>
          </w:p>
        </w:tc>
        <w:tc>
          <w:tcPr>
            <w:tcW w:w="236" w:type="dxa"/>
            <w:vAlign w:val="bottom"/>
          </w:tcPr>
          <w:p w14:paraId="751BC4B9"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180" w:type="dxa"/>
            <w:vAlign w:val="bottom"/>
          </w:tcPr>
          <w:p w14:paraId="4556F19B" w14:textId="77777777" w:rsidR="00FA6548" w:rsidRPr="0085469F" w:rsidRDefault="00FA6548" w:rsidP="005B32D0">
            <w:pPr>
              <w:pStyle w:val="acctfourfigures"/>
              <w:tabs>
                <w:tab w:val="clear" w:pos="765"/>
                <w:tab w:val="decimal" w:pos="660"/>
              </w:tabs>
              <w:spacing w:line="340" w:lineRule="atLeast"/>
              <w:ind w:left="-43" w:right="-86"/>
              <w:rPr>
                <w:rFonts w:cs="Times New Roman"/>
                <w:sz w:val="20"/>
              </w:rPr>
            </w:pPr>
          </w:p>
        </w:tc>
        <w:tc>
          <w:tcPr>
            <w:tcW w:w="236" w:type="dxa"/>
            <w:vAlign w:val="bottom"/>
          </w:tcPr>
          <w:p w14:paraId="337F9FA6" w14:textId="77777777" w:rsidR="00FA6548" w:rsidRPr="0085469F" w:rsidRDefault="00FA6548" w:rsidP="005B32D0">
            <w:pPr>
              <w:pStyle w:val="acctfourfigures"/>
              <w:tabs>
                <w:tab w:val="clear" w:pos="765"/>
                <w:tab w:val="decimal" w:pos="595"/>
                <w:tab w:val="decimal" w:pos="900"/>
              </w:tabs>
              <w:spacing w:line="340" w:lineRule="atLeast"/>
              <w:ind w:left="-43" w:right="-86"/>
              <w:rPr>
                <w:rFonts w:cs="Times New Roman"/>
                <w:sz w:val="20"/>
              </w:rPr>
            </w:pPr>
          </w:p>
        </w:tc>
        <w:tc>
          <w:tcPr>
            <w:tcW w:w="1114" w:type="dxa"/>
            <w:vAlign w:val="bottom"/>
          </w:tcPr>
          <w:p w14:paraId="421C8310" w14:textId="77777777" w:rsidR="00FA6548" w:rsidRPr="0085469F" w:rsidRDefault="00FA6548" w:rsidP="005B32D0">
            <w:pPr>
              <w:pStyle w:val="acctfourfigures"/>
              <w:tabs>
                <w:tab w:val="clear" w:pos="765"/>
                <w:tab w:val="decimal" w:pos="820"/>
              </w:tabs>
              <w:spacing w:line="340" w:lineRule="atLeast"/>
              <w:ind w:left="-43" w:right="-86"/>
              <w:rPr>
                <w:rFonts w:cs="Times New Roman"/>
                <w:sz w:val="20"/>
              </w:rPr>
            </w:pPr>
          </w:p>
        </w:tc>
        <w:tc>
          <w:tcPr>
            <w:tcW w:w="236" w:type="dxa"/>
            <w:vAlign w:val="bottom"/>
          </w:tcPr>
          <w:p w14:paraId="5ADCDBE5" w14:textId="77777777" w:rsidR="00FA6548" w:rsidRPr="0085469F" w:rsidRDefault="00FA6548" w:rsidP="005B32D0">
            <w:pPr>
              <w:tabs>
                <w:tab w:val="decimal" w:pos="595"/>
                <w:tab w:val="decimal" w:pos="900"/>
              </w:tabs>
              <w:spacing w:line="340" w:lineRule="atLeast"/>
              <w:ind w:left="-43" w:right="-86"/>
              <w:rPr>
                <w:rFonts w:cs="Times New Roman"/>
                <w:sz w:val="20"/>
              </w:rPr>
            </w:pPr>
          </w:p>
        </w:tc>
        <w:tc>
          <w:tcPr>
            <w:tcW w:w="1208" w:type="dxa"/>
            <w:vAlign w:val="bottom"/>
          </w:tcPr>
          <w:p w14:paraId="65ECCD49" w14:textId="77777777" w:rsidR="00FA6548" w:rsidRPr="0085469F" w:rsidRDefault="00FA6548" w:rsidP="005B32D0">
            <w:pPr>
              <w:pStyle w:val="acctfourfigures"/>
              <w:tabs>
                <w:tab w:val="clear" w:pos="765"/>
                <w:tab w:val="decimal" w:pos="860"/>
              </w:tabs>
              <w:spacing w:line="340" w:lineRule="atLeast"/>
              <w:ind w:left="-43" w:right="-86"/>
              <w:rPr>
                <w:rFonts w:cs="Times New Roman"/>
                <w:sz w:val="20"/>
              </w:rPr>
            </w:pPr>
          </w:p>
        </w:tc>
      </w:tr>
      <w:tr w:rsidR="0066272A" w:rsidRPr="00FA6548" w14:paraId="4C27AF14" w14:textId="77777777" w:rsidTr="00D42971">
        <w:trPr>
          <w:trHeight w:hRule="exact" w:val="331"/>
        </w:trPr>
        <w:tc>
          <w:tcPr>
            <w:tcW w:w="4950" w:type="dxa"/>
            <w:shd w:val="clear" w:color="auto" w:fill="auto"/>
            <w:vAlign w:val="bottom"/>
          </w:tcPr>
          <w:p w14:paraId="4AB2D30E" w14:textId="315E7612" w:rsidR="0066272A" w:rsidRPr="0085469F" w:rsidRDefault="0066272A" w:rsidP="0066272A">
            <w:pPr>
              <w:spacing w:line="340" w:lineRule="atLeast"/>
              <w:ind w:left="-14" w:right="-90"/>
              <w:rPr>
                <w:rFonts w:cs="Times New Roman"/>
                <w:b/>
                <w:bCs/>
                <w:i/>
                <w:iCs/>
                <w:sz w:val="20"/>
              </w:rPr>
            </w:pPr>
            <w:r w:rsidRPr="0085469F">
              <w:rPr>
                <w:rFonts w:cs="Times New Roman"/>
                <w:sz w:val="20"/>
              </w:rPr>
              <w:t>Other non-marketable equity securities</w:t>
            </w:r>
          </w:p>
        </w:tc>
        <w:tc>
          <w:tcPr>
            <w:tcW w:w="1530" w:type="dxa"/>
            <w:vAlign w:val="bottom"/>
          </w:tcPr>
          <w:p w14:paraId="41E99D10" w14:textId="7385BE0F" w:rsidR="0066272A" w:rsidRPr="0085469F" w:rsidRDefault="0066272A" w:rsidP="0085469F">
            <w:pPr>
              <w:pStyle w:val="acctfourfigures"/>
              <w:tabs>
                <w:tab w:val="clear" w:pos="765"/>
                <w:tab w:val="decimal" w:pos="883"/>
              </w:tabs>
              <w:spacing w:line="340" w:lineRule="atLeast"/>
              <w:ind w:left="-43" w:right="-86" w:firstLine="262"/>
              <w:rPr>
                <w:rFonts w:cs="Times New Roman"/>
                <w:sz w:val="20"/>
              </w:rPr>
            </w:pPr>
            <w:r w:rsidRPr="0085469F">
              <w:rPr>
                <w:sz w:val="20"/>
              </w:rPr>
              <w:t>-</w:t>
            </w:r>
          </w:p>
        </w:tc>
        <w:tc>
          <w:tcPr>
            <w:tcW w:w="270" w:type="dxa"/>
            <w:vAlign w:val="bottom"/>
          </w:tcPr>
          <w:p w14:paraId="3A3B395E" w14:textId="77777777" w:rsidR="0066272A" w:rsidRPr="0085469F" w:rsidRDefault="0066272A" w:rsidP="0066272A">
            <w:pPr>
              <w:pStyle w:val="acctfourfigures"/>
              <w:tabs>
                <w:tab w:val="clear" w:pos="765"/>
                <w:tab w:val="decimal" w:pos="700"/>
                <w:tab w:val="decimal" w:pos="796"/>
                <w:tab w:val="decimal" w:pos="830"/>
              </w:tabs>
              <w:spacing w:line="340" w:lineRule="atLeast"/>
              <w:ind w:left="-43" w:right="-86" w:firstLine="262"/>
              <w:rPr>
                <w:rFonts w:cs="Times New Roman"/>
                <w:sz w:val="20"/>
              </w:rPr>
            </w:pPr>
          </w:p>
        </w:tc>
        <w:tc>
          <w:tcPr>
            <w:tcW w:w="1440" w:type="dxa"/>
            <w:shd w:val="clear" w:color="auto" w:fill="auto"/>
            <w:vAlign w:val="bottom"/>
          </w:tcPr>
          <w:p w14:paraId="0D149ABA" w14:textId="634F8C12" w:rsidR="0066272A" w:rsidRPr="0085469F" w:rsidRDefault="0066272A" w:rsidP="0066272A">
            <w:pPr>
              <w:pStyle w:val="acctfourfigures"/>
              <w:tabs>
                <w:tab w:val="clear" w:pos="765"/>
                <w:tab w:val="decimal" w:pos="703"/>
              </w:tabs>
              <w:spacing w:line="340" w:lineRule="atLeast"/>
              <w:ind w:left="-43" w:right="-86"/>
              <w:jc w:val="center"/>
              <w:rPr>
                <w:rFonts w:cs="Times New Roman"/>
                <w:sz w:val="20"/>
              </w:rPr>
            </w:pPr>
            <w:r w:rsidRPr="0085469F">
              <w:rPr>
                <w:sz w:val="20"/>
              </w:rPr>
              <w:t>207,318</w:t>
            </w:r>
          </w:p>
        </w:tc>
        <w:tc>
          <w:tcPr>
            <w:tcW w:w="270" w:type="dxa"/>
            <w:shd w:val="clear" w:color="auto" w:fill="auto"/>
            <w:vAlign w:val="bottom"/>
          </w:tcPr>
          <w:p w14:paraId="6A80814C" w14:textId="77777777" w:rsidR="0066272A" w:rsidRPr="0085469F" w:rsidRDefault="0066272A" w:rsidP="0066272A">
            <w:pPr>
              <w:pStyle w:val="acctfourfigures"/>
              <w:tabs>
                <w:tab w:val="clear" w:pos="765"/>
                <w:tab w:val="decimal" w:pos="830"/>
              </w:tabs>
              <w:spacing w:line="340" w:lineRule="atLeast"/>
              <w:ind w:left="-43" w:right="-86"/>
              <w:rPr>
                <w:rFonts w:cs="Times New Roman"/>
                <w:sz w:val="20"/>
              </w:rPr>
            </w:pPr>
          </w:p>
        </w:tc>
        <w:tc>
          <w:tcPr>
            <w:tcW w:w="1350" w:type="dxa"/>
            <w:shd w:val="clear" w:color="auto" w:fill="auto"/>
            <w:vAlign w:val="bottom"/>
          </w:tcPr>
          <w:p w14:paraId="5EED357F" w14:textId="6BE06348" w:rsidR="0066272A" w:rsidRPr="0085469F" w:rsidRDefault="0066272A" w:rsidP="0066272A">
            <w:pPr>
              <w:pStyle w:val="acctfourfigures"/>
              <w:tabs>
                <w:tab w:val="clear" w:pos="765"/>
                <w:tab w:val="decimal" w:pos="1060"/>
              </w:tabs>
              <w:spacing w:line="340" w:lineRule="atLeast"/>
              <w:ind w:left="-43" w:right="-86"/>
              <w:rPr>
                <w:rFonts w:cs="Times New Roman"/>
                <w:sz w:val="20"/>
              </w:rPr>
            </w:pPr>
            <w:r w:rsidRPr="0085469F">
              <w:rPr>
                <w:sz w:val="20"/>
              </w:rPr>
              <w:t>207,318</w:t>
            </w:r>
          </w:p>
        </w:tc>
        <w:tc>
          <w:tcPr>
            <w:tcW w:w="236" w:type="dxa"/>
            <w:vAlign w:val="bottom"/>
          </w:tcPr>
          <w:p w14:paraId="4D2A30C3" w14:textId="77777777" w:rsidR="0066272A" w:rsidRPr="0085469F" w:rsidRDefault="0066272A" w:rsidP="0066272A">
            <w:pPr>
              <w:pStyle w:val="acctfourfigures"/>
              <w:tabs>
                <w:tab w:val="clear" w:pos="765"/>
                <w:tab w:val="decimal" w:pos="595"/>
              </w:tabs>
              <w:spacing w:line="340" w:lineRule="atLeast"/>
              <w:ind w:left="-43" w:right="-86"/>
              <w:rPr>
                <w:rFonts w:cs="Times New Roman"/>
                <w:sz w:val="20"/>
              </w:rPr>
            </w:pPr>
          </w:p>
        </w:tc>
        <w:tc>
          <w:tcPr>
            <w:tcW w:w="1180" w:type="dxa"/>
            <w:vAlign w:val="bottom"/>
          </w:tcPr>
          <w:p w14:paraId="669D8AB2" w14:textId="2F0EF113" w:rsidR="0066272A" w:rsidRPr="0085469F" w:rsidRDefault="0066272A" w:rsidP="00A34E95">
            <w:pPr>
              <w:pStyle w:val="acctfourfigures"/>
              <w:tabs>
                <w:tab w:val="clear" w:pos="765"/>
                <w:tab w:val="decimal" w:pos="570"/>
              </w:tabs>
              <w:spacing w:line="340" w:lineRule="atLeast"/>
              <w:ind w:right="-86"/>
              <w:rPr>
                <w:rFonts w:cs="Times New Roman"/>
                <w:sz w:val="20"/>
              </w:rPr>
            </w:pPr>
            <w:r w:rsidRPr="0085469F">
              <w:rPr>
                <w:sz w:val="20"/>
              </w:rPr>
              <w:t>-</w:t>
            </w:r>
          </w:p>
        </w:tc>
        <w:tc>
          <w:tcPr>
            <w:tcW w:w="236" w:type="dxa"/>
            <w:vAlign w:val="bottom"/>
          </w:tcPr>
          <w:p w14:paraId="44DEB10C" w14:textId="77777777" w:rsidR="0066272A" w:rsidRPr="0085469F" w:rsidRDefault="0066272A" w:rsidP="0066272A">
            <w:pPr>
              <w:pStyle w:val="acctfourfigures"/>
              <w:tabs>
                <w:tab w:val="clear" w:pos="765"/>
                <w:tab w:val="decimal" w:pos="595"/>
                <w:tab w:val="decimal" w:pos="900"/>
              </w:tabs>
              <w:spacing w:line="340" w:lineRule="atLeast"/>
              <w:ind w:left="-43" w:right="-86"/>
              <w:rPr>
                <w:rFonts w:cs="Times New Roman"/>
                <w:sz w:val="20"/>
              </w:rPr>
            </w:pPr>
          </w:p>
        </w:tc>
        <w:tc>
          <w:tcPr>
            <w:tcW w:w="1114" w:type="dxa"/>
            <w:vAlign w:val="bottom"/>
          </w:tcPr>
          <w:p w14:paraId="2E3ADFCB" w14:textId="0AB27313" w:rsidR="0066272A" w:rsidRPr="0085469F" w:rsidRDefault="0066272A" w:rsidP="0066272A">
            <w:pPr>
              <w:pStyle w:val="acctfourfigures"/>
              <w:tabs>
                <w:tab w:val="clear" w:pos="765"/>
                <w:tab w:val="decimal" w:pos="820"/>
              </w:tabs>
              <w:spacing w:line="340" w:lineRule="atLeast"/>
              <w:ind w:left="-43" w:right="-86"/>
              <w:rPr>
                <w:rFonts w:cs="Times New Roman"/>
                <w:sz w:val="20"/>
              </w:rPr>
            </w:pPr>
            <w:r w:rsidRPr="0085469F">
              <w:rPr>
                <w:sz w:val="20"/>
              </w:rPr>
              <w:t>207,318</w:t>
            </w:r>
          </w:p>
        </w:tc>
        <w:tc>
          <w:tcPr>
            <w:tcW w:w="236" w:type="dxa"/>
            <w:vAlign w:val="bottom"/>
          </w:tcPr>
          <w:p w14:paraId="23A83EB2" w14:textId="77777777" w:rsidR="0066272A" w:rsidRPr="0085469F" w:rsidRDefault="0066272A" w:rsidP="0066272A">
            <w:pPr>
              <w:tabs>
                <w:tab w:val="decimal" w:pos="595"/>
                <w:tab w:val="decimal" w:pos="900"/>
              </w:tabs>
              <w:spacing w:line="340" w:lineRule="atLeast"/>
              <w:ind w:left="-43" w:right="-86"/>
              <w:rPr>
                <w:rFonts w:cs="Times New Roman"/>
                <w:sz w:val="20"/>
              </w:rPr>
            </w:pPr>
          </w:p>
        </w:tc>
        <w:tc>
          <w:tcPr>
            <w:tcW w:w="1208" w:type="dxa"/>
            <w:vAlign w:val="bottom"/>
          </w:tcPr>
          <w:p w14:paraId="087A053D" w14:textId="30C03F95" w:rsidR="0066272A" w:rsidRPr="0085469F" w:rsidRDefault="0066272A" w:rsidP="0066272A">
            <w:pPr>
              <w:pStyle w:val="acctfourfigures"/>
              <w:tabs>
                <w:tab w:val="clear" w:pos="765"/>
                <w:tab w:val="decimal" w:pos="860"/>
              </w:tabs>
              <w:spacing w:line="340" w:lineRule="atLeast"/>
              <w:ind w:left="-43" w:right="-86"/>
              <w:rPr>
                <w:rFonts w:cs="Times New Roman"/>
                <w:sz w:val="20"/>
              </w:rPr>
            </w:pPr>
            <w:r w:rsidRPr="0085469F">
              <w:rPr>
                <w:sz w:val="20"/>
              </w:rPr>
              <w:t>207,318</w:t>
            </w:r>
          </w:p>
        </w:tc>
      </w:tr>
      <w:tr w:rsidR="000D3B1A" w:rsidRPr="0085469F" w14:paraId="6CDB4B26" w14:textId="77777777" w:rsidTr="00D42971">
        <w:trPr>
          <w:trHeight w:hRule="exact" w:val="331"/>
        </w:trPr>
        <w:tc>
          <w:tcPr>
            <w:tcW w:w="4950" w:type="dxa"/>
            <w:shd w:val="clear" w:color="auto" w:fill="auto"/>
            <w:vAlign w:val="bottom"/>
          </w:tcPr>
          <w:p w14:paraId="6894D10F" w14:textId="0FE45A32" w:rsidR="000D3B1A" w:rsidRPr="0085469F" w:rsidRDefault="000D3B1A" w:rsidP="000D3B1A">
            <w:pPr>
              <w:spacing w:line="340" w:lineRule="atLeast"/>
              <w:ind w:left="-14" w:right="-90"/>
              <w:rPr>
                <w:rFonts w:cs="Times New Roman"/>
                <w:sz w:val="20"/>
              </w:rPr>
            </w:pPr>
            <w:r w:rsidRPr="0085469F">
              <w:rPr>
                <w:rFonts w:cs="Times New Roman"/>
                <w:sz w:val="20"/>
              </w:rPr>
              <w:t>Derivatives assets</w:t>
            </w:r>
          </w:p>
        </w:tc>
        <w:tc>
          <w:tcPr>
            <w:tcW w:w="1530" w:type="dxa"/>
            <w:vAlign w:val="bottom"/>
          </w:tcPr>
          <w:p w14:paraId="3025125A" w14:textId="5A541311" w:rsidR="000D3B1A" w:rsidRPr="0085469F" w:rsidRDefault="000D3B1A" w:rsidP="000D3B1A">
            <w:pPr>
              <w:pStyle w:val="acctfourfigures"/>
              <w:tabs>
                <w:tab w:val="clear" w:pos="765"/>
                <w:tab w:val="decimal" w:pos="1150"/>
              </w:tabs>
              <w:spacing w:line="340" w:lineRule="atLeast"/>
              <w:ind w:left="-43" w:right="-86" w:firstLine="262"/>
              <w:rPr>
                <w:rFonts w:cs="Times New Roman"/>
                <w:sz w:val="20"/>
              </w:rPr>
            </w:pPr>
            <w:r w:rsidRPr="0085469F">
              <w:rPr>
                <w:rFonts w:cs="Times New Roman"/>
                <w:sz w:val="20"/>
              </w:rPr>
              <w:t>9,356</w:t>
            </w:r>
          </w:p>
        </w:tc>
        <w:tc>
          <w:tcPr>
            <w:tcW w:w="270" w:type="dxa"/>
            <w:vAlign w:val="bottom"/>
          </w:tcPr>
          <w:p w14:paraId="193DE1BC" w14:textId="77777777" w:rsidR="000D3B1A" w:rsidRPr="0085469F" w:rsidRDefault="000D3B1A" w:rsidP="000D3B1A">
            <w:pPr>
              <w:pStyle w:val="acctfourfigures"/>
              <w:tabs>
                <w:tab w:val="clear" w:pos="765"/>
                <w:tab w:val="decimal" w:pos="700"/>
                <w:tab w:val="decimal" w:pos="796"/>
                <w:tab w:val="decimal" w:pos="830"/>
                <w:tab w:val="decimal" w:pos="1059"/>
                <w:tab w:val="decimal" w:pos="1150"/>
              </w:tabs>
              <w:spacing w:line="340" w:lineRule="atLeast"/>
              <w:ind w:left="-43" w:right="-86" w:firstLine="262"/>
              <w:rPr>
                <w:rFonts w:cs="Times New Roman"/>
                <w:sz w:val="20"/>
              </w:rPr>
            </w:pPr>
          </w:p>
        </w:tc>
        <w:tc>
          <w:tcPr>
            <w:tcW w:w="1440" w:type="dxa"/>
            <w:shd w:val="clear" w:color="auto" w:fill="auto"/>
            <w:vAlign w:val="bottom"/>
          </w:tcPr>
          <w:p w14:paraId="7609B75F" w14:textId="53997BAF" w:rsidR="000D3B1A" w:rsidRPr="0085469F" w:rsidRDefault="000D3B1A" w:rsidP="000D3B1A">
            <w:pPr>
              <w:pStyle w:val="acctfourfigures"/>
              <w:tabs>
                <w:tab w:val="clear" w:pos="765"/>
              </w:tabs>
              <w:spacing w:line="340" w:lineRule="atLeast"/>
              <w:ind w:left="-43" w:right="-86"/>
              <w:jc w:val="center"/>
              <w:rPr>
                <w:rFonts w:cs="Times New Roman"/>
                <w:sz w:val="20"/>
              </w:rPr>
            </w:pPr>
            <w:r w:rsidRPr="0085469F">
              <w:rPr>
                <w:sz w:val="20"/>
              </w:rPr>
              <w:t>-</w:t>
            </w:r>
          </w:p>
        </w:tc>
        <w:tc>
          <w:tcPr>
            <w:tcW w:w="270" w:type="dxa"/>
            <w:shd w:val="clear" w:color="auto" w:fill="auto"/>
            <w:vAlign w:val="bottom"/>
          </w:tcPr>
          <w:p w14:paraId="6DCC9BB0" w14:textId="77777777" w:rsidR="000D3B1A" w:rsidRPr="0085469F" w:rsidRDefault="000D3B1A" w:rsidP="000D3B1A">
            <w:pPr>
              <w:pStyle w:val="acctfourfigures"/>
              <w:tabs>
                <w:tab w:val="clear" w:pos="765"/>
                <w:tab w:val="decimal" w:pos="830"/>
                <w:tab w:val="decimal" w:pos="1059"/>
                <w:tab w:val="decimal" w:pos="1150"/>
              </w:tabs>
              <w:spacing w:line="340" w:lineRule="atLeast"/>
              <w:ind w:left="-43" w:right="-86" w:firstLine="262"/>
              <w:rPr>
                <w:rFonts w:cs="Times New Roman"/>
                <w:sz w:val="20"/>
              </w:rPr>
            </w:pPr>
          </w:p>
        </w:tc>
        <w:tc>
          <w:tcPr>
            <w:tcW w:w="1350" w:type="dxa"/>
            <w:shd w:val="clear" w:color="auto" w:fill="auto"/>
            <w:vAlign w:val="bottom"/>
          </w:tcPr>
          <w:p w14:paraId="5D7DA998" w14:textId="63188C88" w:rsidR="000D3B1A" w:rsidRPr="0085469F" w:rsidRDefault="000D3B1A" w:rsidP="000D3B1A">
            <w:pPr>
              <w:pStyle w:val="acctfourfigures"/>
              <w:tabs>
                <w:tab w:val="clear" w:pos="765"/>
                <w:tab w:val="decimal" w:pos="1059"/>
              </w:tabs>
              <w:spacing w:line="340" w:lineRule="atLeast"/>
              <w:ind w:left="-43" w:right="-86" w:firstLine="262"/>
              <w:rPr>
                <w:rFonts w:cs="Times New Roman"/>
                <w:sz w:val="20"/>
              </w:rPr>
            </w:pPr>
            <w:r w:rsidRPr="0085469F">
              <w:rPr>
                <w:rFonts w:cs="Times New Roman"/>
                <w:sz w:val="20"/>
              </w:rPr>
              <w:t>9,356</w:t>
            </w:r>
          </w:p>
        </w:tc>
        <w:tc>
          <w:tcPr>
            <w:tcW w:w="236" w:type="dxa"/>
            <w:vAlign w:val="bottom"/>
          </w:tcPr>
          <w:p w14:paraId="38E01365" w14:textId="77777777" w:rsidR="000D3B1A" w:rsidRPr="0085469F" w:rsidRDefault="000D3B1A" w:rsidP="000D3B1A">
            <w:pPr>
              <w:pStyle w:val="acctfourfigures"/>
              <w:tabs>
                <w:tab w:val="clear" w:pos="765"/>
                <w:tab w:val="decimal" w:pos="595"/>
                <w:tab w:val="decimal" w:pos="1059"/>
                <w:tab w:val="decimal" w:pos="1150"/>
              </w:tabs>
              <w:spacing w:line="340" w:lineRule="atLeast"/>
              <w:ind w:left="-43" w:right="-86" w:firstLine="262"/>
              <w:rPr>
                <w:rFonts w:cs="Times New Roman"/>
                <w:sz w:val="20"/>
              </w:rPr>
            </w:pPr>
          </w:p>
        </w:tc>
        <w:tc>
          <w:tcPr>
            <w:tcW w:w="1180" w:type="dxa"/>
            <w:vAlign w:val="bottom"/>
          </w:tcPr>
          <w:p w14:paraId="0754E81B" w14:textId="3FD4161F" w:rsidR="000D3B1A" w:rsidRPr="0085469F" w:rsidRDefault="000D3B1A" w:rsidP="000D3B1A">
            <w:pPr>
              <w:pStyle w:val="acctfourfigures"/>
              <w:tabs>
                <w:tab w:val="clear" w:pos="765"/>
                <w:tab w:val="decimal" w:pos="746"/>
              </w:tabs>
              <w:spacing w:line="340" w:lineRule="atLeast"/>
              <w:ind w:left="-43" w:right="-86"/>
              <w:rPr>
                <w:rFonts w:cs="Times New Roman"/>
                <w:sz w:val="20"/>
              </w:rPr>
            </w:pPr>
            <w:r w:rsidRPr="0085469F">
              <w:rPr>
                <w:rFonts w:cs="Times New Roman"/>
                <w:sz w:val="20"/>
              </w:rPr>
              <w:t>9,356</w:t>
            </w:r>
          </w:p>
        </w:tc>
        <w:tc>
          <w:tcPr>
            <w:tcW w:w="236" w:type="dxa"/>
            <w:vAlign w:val="bottom"/>
          </w:tcPr>
          <w:p w14:paraId="5F590230" w14:textId="77777777" w:rsidR="000D3B1A" w:rsidRPr="0085469F" w:rsidRDefault="000D3B1A" w:rsidP="000D3B1A">
            <w:pPr>
              <w:pStyle w:val="acctfourfigures"/>
              <w:tabs>
                <w:tab w:val="clear" w:pos="765"/>
                <w:tab w:val="decimal" w:pos="595"/>
                <w:tab w:val="decimal" w:pos="1059"/>
                <w:tab w:val="decimal" w:pos="1150"/>
              </w:tabs>
              <w:spacing w:line="340" w:lineRule="atLeast"/>
              <w:ind w:left="-43" w:right="-86" w:firstLine="262"/>
              <w:rPr>
                <w:rFonts w:cs="Times New Roman"/>
                <w:sz w:val="20"/>
              </w:rPr>
            </w:pPr>
          </w:p>
        </w:tc>
        <w:tc>
          <w:tcPr>
            <w:tcW w:w="1114" w:type="dxa"/>
            <w:vAlign w:val="bottom"/>
          </w:tcPr>
          <w:p w14:paraId="74B5D5FC" w14:textId="46617F80" w:rsidR="000D3B1A" w:rsidRPr="00A34E95" w:rsidRDefault="000D3B1A" w:rsidP="000D3B1A">
            <w:pPr>
              <w:pStyle w:val="acctfourfigures"/>
              <w:tabs>
                <w:tab w:val="clear" w:pos="765"/>
                <w:tab w:val="decimal" w:pos="490"/>
              </w:tabs>
              <w:spacing w:line="340" w:lineRule="atLeast"/>
              <w:ind w:left="-43" w:right="-86"/>
              <w:rPr>
                <w:sz w:val="20"/>
              </w:rPr>
            </w:pPr>
            <w:r w:rsidRPr="00A34E95">
              <w:rPr>
                <w:sz w:val="20"/>
              </w:rPr>
              <w:t>-</w:t>
            </w:r>
          </w:p>
        </w:tc>
        <w:tc>
          <w:tcPr>
            <w:tcW w:w="236" w:type="dxa"/>
            <w:vAlign w:val="bottom"/>
          </w:tcPr>
          <w:p w14:paraId="7EDF099F" w14:textId="77777777" w:rsidR="000D3B1A" w:rsidRPr="0085469F" w:rsidRDefault="000D3B1A" w:rsidP="000D3B1A">
            <w:pPr>
              <w:tabs>
                <w:tab w:val="decimal" w:pos="595"/>
                <w:tab w:val="decimal" w:pos="1059"/>
                <w:tab w:val="decimal" w:pos="1150"/>
              </w:tabs>
              <w:spacing w:line="340" w:lineRule="atLeast"/>
              <w:ind w:left="-43" w:right="-86" w:firstLine="262"/>
              <w:rPr>
                <w:rFonts w:cs="Times New Roman"/>
                <w:sz w:val="20"/>
              </w:rPr>
            </w:pPr>
          </w:p>
        </w:tc>
        <w:tc>
          <w:tcPr>
            <w:tcW w:w="1208" w:type="dxa"/>
            <w:vAlign w:val="bottom"/>
          </w:tcPr>
          <w:p w14:paraId="4D811A50" w14:textId="25651BFB" w:rsidR="000D3B1A" w:rsidRPr="0085469F" w:rsidRDefault="000D3B1A" w:rsidP="000D3B1A">
            <w:pPr>
              <w:pStyle w:val="acctfourfigures"/>
              <w:tabs>
                <w:tab w:val="clear" w:pos="765"/>
                <w:tab w:val="decimal" w:pos="856"/>
              </w:tabs>
              <w:spacing w:line="340" w:lineRule="atLeast"/>
              <w:ind w:left="-43" w:right="-86"/>
              <w:rPr>
                <w:rFonts w:cs="Times New Roman"/>
                <w:sz w:val="20"/>
              </w:rPr>
            </w:pPr>
            <w:r w:rsidRPr="0085469F">
              <w:rPr>
                <w:rFonts w:cs="Times New Roman"/>
                <w:sz w:val="20"/>
              </w:rPr>
              <w:t>9,356</w:t>
            </w:r>
          </w:p>
        </w:tc>
      </w:tr>
    </w:tbl>
    <w:p w14:paraId="39AC961A" w14:textId="5A1BE6C7" w:rsidR="001E6406" w:rsidRPr="00FA6548" w:rsidRDefault="001E6406" w:rsidP="00BE42F2">
      <w:pPr>
        <w:spacing w:line="380" w:lineRule="atLeast"/>
        <w:rPr>
          <w:sz w:val="20"/>
        </w:rPr>
        <w:sectPr w:rsidR="001E6406" w:rsidRPr="00FA6548" w:rsidSect="003C6B8A">
          <w:headerReference w:type="default" r:id="rId21"/>
          <w:footerReference w:type="default" r:id="rId22"/>
          <w:pgSz w:w="16840" w:h="11907" w:orient="landscape"/>
          <w:pgMar w:top="691" w:right="1152" w:bottom="576" w:left="1152" w:header="720" w:footer="720" w:gutter="0"/>
          <w:cols w:space="720"/>
          <w:docGrid w:linePitch="299"/>
        </w:sectPr>
      </w:pPr>
    </w:p>
    <w:p w14:paraId="2D073352" w14:textId="77777777" w:rsidR="005F6A4F" w:rsidRPr="00996E23" w:rsidRDefault="00A07ECE" w:rsidP="00BE42F2">
      <w:pPr>
        <w:pStyle w:val="block"/>
        <w:spacing w:after="0" w:line="380" w:lineRule="atLeast"/>
        <w:ind w:left="540" w:right="-7"/>
        <w:jc w:val="both"/>
        <w:rPr>
          <w:szCs w:val="22"/>
          <w:lang w:val="en-US" w:bidi="th-TH"/>
        </w:rPr>
      </w:pPr>
      <w:r w:rsidRPr="00996E23">
        <w:rPr>
          <w:szCs w:val="22"/>
          <w:lang w:val="en-US" w:bidi="th-TH"/>
        </w:rPr>
        <w:t>The following table presents valuation technique of financial instruments measured</w:t>
      </w:r>
      <w:r w:rsidRPr="00996E23">
        <w:rPr>
          <w:rFonts w:hint="cs"/>
          <w:szCs w:val="22"/>
          <w:cs/>
          <w:lang w:val="en-US" w:bidi="th-TH"/>
        </w:rPr>
        <w:t xml:space="preserve"> </w:t>
      </w:r>
      <w:r w:rsidRPr="00996E23">
        <w:rPr>
          <w:szCs w:val="22"/>
          <w:lang w:val="en-US" w:bidi="th-TH"/>
        </w:rPr>
        <w:t>at fair value in statement of financial positi</w:t>
      </w:r>
      <w:r w:rsidR="00FF7E57" w:rsidRPr="00996E23">
        <w:rPr>
          <w:szCs w:val="22"/>
          <w:lang w:val="en-US" w:bidi="th-TH"/>
        </w:rPr>
        <w:t>on.</w:t>
      </w:r>
    </w:p>
    <w:p w14:paraId="08489C65" w14:textId="77777777" w:rsidR="005F6A4F" w:rsidRPr="007726D9" w:rsidRDefault="005F6A4F" w:rsidP="00BE42F2">
      <w:pPr>
        <w:tabs>
          <w:tab w:val="left" w:pos="540"/>
        </w:tabs>
        <w:spacing w:line="380" w:lineRule="atLeast"/>
        <w:rPr>
          <w:b/>
          <w:bCs/>
          <w:sz w:val="20"/>
        </w:rPr>
      </w:pPr>
    </w:p>
    <w:tbl>
      <w:tblPr>
        <w:tblW w:w="9288" w:type="dxa"/>
        <w:tblInd w:w="450" w:type="dxa"/>
        <w:tblLook w:val="04A0" w:firstRow="1" w:lastRow="0" w:firstColumn="1" w:lastColumn="0" w:noHBand="0" w:noVBand="1"/>
      </w:tblPr>
      <w:tblGrid>
        <w:gridCol w:w="2538"/>
        <w:gridCol w:w="246"/>
        <w:gridCol w:w="6504"/>
      </w:tblGrid>
      <w:tr w:rsidR="005F6A4F" w:rsidRPr="00D7553C" w14:paraId="718E8B07" w14:textId="77777777" w:rsidTr="00ED7314">
        <w:trPr>
          <w:tblHeader/>
        </w:trPr>
        <w:tc>
          <w:tcPr>
            <w:tcW w:w="2538" w:type="dxa"/>
            <w:shd w:val="clear" w:color="auto" w:fill="auto"/>
          </w:tcPr>
          <w:p w14:paraId="64A48CBB" w14:textId="77777777" w:rsidR="005F6A4F" w:rsidRPr="003712CC" w:rsidRDefault="005F6A4F" w:rsidP="00BE42F2">
            <w:pPr>
              <w:pStyle w:val="block"/>
              <w:spacing w:after="0" w:line="380" w:lineRule="atLeast"/>
              <w:ind w:left="166" w:right="-112" w:hanging="166"/>
              <w:rPr>
                <w:b/>
                <w:bCs/>
                <w:szCs w:val="22"/>
                <w:lang w:bidi="th-TH"/>
              </w:rPr>
            </w:pPr>
            <w:r w:rsidRPr="003712CC">
              <w:rPr>
                <w:b/>
                <w:bCs/>
                <w:szCs w:val="22"/>
                <w:lang w:bidi="th-TH"/>
              </w:rPr>
              <w:t>Type</w:t>
            </w:r>
          </w:p>
        </w:tc>
        <w:tc>
          <w:tcPr>
            <w:tcW w:w="246" w:type="dxa"/>
            <w:shd w:val="clear" w:color="auto" w:fill="auto"/>
          </w:tcPr>
          <w:p w14:paraId="17B7CB10" w14:textId="77777777" w:rsidR="005F6A4F" w:rsidRPr="003712CC" w:rsidRDefault="005F6A4F" w:rsidP="00BE42F2">
            <w:pPr>
              <w:pStyle w:val="block"/>
              <w:spacing w:after="0" w:line="380" w:lineRule="atLeast"/>
              <w:ind w:left="0" w:right="-7"/>
              <w:rPr>
                <w:b/>
                <w:bCs/>
                <w:szCs w:val="22"/>
                <w:lang w:bidi="th-TH"/>
              </w:rPr>
            </w:pPr>
          </w:p>
        </w:tc>
        <w:tc>
          <w:tcPr>
            <w:tcW w:w="6504" w:type="dxa"/>
            <w:shd w:val="clear" w:color="auto" w:fill="auto"/>
          </w:tcPr>
          <w:p w14:paraId="00F5D239" w14:textId="77777777" w:rsidR="005F6A4F" w:rsidRPr="003712CC" w:rsidRDefault="005F6A4F" w:rsidP="00BE42F2">
            <w:pPr>
              <w:pStyle w:val="block"/>
              <w:spacing w:after="0" w:line="380" w:lineRule="atLeast"/>
              <w:ind w:left="0"/>
              <w:jc w:val="thaiDistribute"/>
              <w:rPr>
                <w:b/>
                <w:bCs/>
                <w:szCs w:val="22"/>
                <w:lang w:bidi="th-TH"/>
              </w:rPr>
            </w:pPr>
            <w:r w:rsidRPr="003712CC">
              <w:rPr>
                <w:b/>
                <w:bCs/>
                <w:szCs w:val="22"/>
                <w:lang w:bidi="th-TH"/>
              </w:rPr>
              <w:t>Valuation technique</w:t>
            </w:r>
          </w:p>
        </w:tc>
      </w:tr>
      <w:tr w:rsidR="005F6A4F" w:rsidRPr="00D7553C" w14:paraId="645ABA2F" w14:textId="77777777" w:rsidTr="00ED7314">
        <w:tc>
          <w:tcPr>
            <w:tcW w:w="2538" w:type="dxa"/>
            <w:shd w:val="clear" w:color="auto" w:fill="auto"/>
          </w:tcPr>
          <w:p w14:paraId="04787FD6" w14:textId="77777777" w:rsidR="007F7DE2" w:rsidRDefault="00E20FD4" w:rsidP="00BE42F2">
            <w:pPr>
              <w:pStyle w:val="block"/>
              <w:spacing w:after="0" w:line="380" w:lineRule="atLeast"/>
              <w:ind w:left="166" w:right="-112" w:hanging="166"/>
              <w:rPr>
                <w:rFonts w:cs="Times New Roman"/>
                <w:szCs w:val="22"/>
              </w:rPr>
            </w:pPr>
            <w:r w:rsidRPr="002301A6">
              <w:rPr>
                <w:rFonts w:cs="Times New Roman"/>
                <w:szCs w:val="22"/>
              </w:rPr>
              <w:t xml:space="preserve">Derivatives </w:t>
            </w:r>
          </w:p>
          <w:p w14:paraId="1DCCF02A" w14:textId="77777777" w:rsidR="005F6A4F" w:rsidRPr="003712CC" w:rsidRDefault="007F7DE2" w:rsidP="00BE42F2">
            <w:pPr>
              <w:pStyle w:val="block"/>
              <w:spacing w:after="0" w:line="380" w:lineRule="atLeast"/>
              <w:ind w:left="166" w:right="-112" w:hanging="166"/>
              <w:rPr>
                <w:szCs w:val="22"/>
                <w:lang w:bidi="th-TH"/>
              </w:rPr>
            </w:pPr>
            <w:r>
              <w:rPr>
                <w:rFonts w:cs="Times New Roman"/>
                <w:szCs w:val="22"/>
              </w:rPr>
              <w:t xml:space="preserve">   a</w:t>
            </w:r>
            <w:r w:rsidR="00E20FD4" w:rsidRPr="002301A6">
              <w:rPr>
                <w:rFonts w:cs="Times New Roman"/>
                <w:szCs w:val="22"/>
              </w:rPr>
              <w:t>ssets</w:t>
            </w:r>
            <w:r>
              <w:rPr>
                <w:rFonts w:cs="Times New Roman"/>
                <w:szCs w:val="22"/>
              </w:rPr>
              <w:t>/liabilities</w:t>
            </w:r>
          </w:p>
        </w:tc>
        <w:tc>
          <w:tcPr>
            <w:tcW w:w="246" w:type="dxa"/>
            <w:shd w:val="clear" w:color="auto" w:fill="auto"/>
          </w:tcPr>
          <w:p w14:paraId="5A26304E" w14:textId="77777777" w:rsidR="005F6A4F" w:rsidRPr="003712CC" w:rsidRDefault="005F6A4F" w:rsidP="00BE42F2">
            <w:pPr>
              <w:pStyle w:val="block"/>
              <w:spacing w:after="0" w:line="380" w:lineRule="atLeast"/>
              <w:ind w:left="0" w:right="-7"/>
              <w:rPr>
                <w:szCs w:val="22"/>
                <w:lang w:bidi="th-TH"/>
              </w:rPr>
            </w:pPr>
          </w:p>
        </w:tc>
        <w:tc>
          <w:tcPr>
            <w:tcW w:w="6504" w:type="dxa"/>
            <w:shd w:val="clear" w:color="auto" w:fill="auto"/>
          </w:tcPr>
          <w:p w14:paraId="06181142" w14:textId="4DE7ADF4" w:rsidR="005F6A4F" w:rsidRPr="003712CC" w:rsidRDefault="00DA0B58" w:rsidP="00BE42F2">
            <w:pPr>
              <w:pStyle w:val="block"/>
              <w:spacing w:after="0" w:line="380" w:lineRule="atLeast"/>
              <w:ind w:left="190" w:hanging="190"/>
              <w:jc w:val="thaiDistribute"/>
              <w:rPr>
                <w:szCs w:val="22"/>
                <w:lang w:bidi="th-TH"/>
              </w:rPr>
            </w:pPr>
            <w:r w:rsidRPr="003712CC">
              <w:rPr>
                <w:i/>
                <w:iCs/>
                <w:szCs w:val="22"/>
                <w:lang w:bidi="th-TH"/>
              </w:rPr>
              <w:t>Forward pricing:</w:t>
            </w:r>
            <w:r w:rsidRPr="003712CC">
              <w:rPr>
                <w:szCs w:val="22"/>
                <w:lang w:bidi="th-TH"/>
              </w:rPr>
              <w:t xml:space="preserve"> </w:t>
            </w:r>
            <w:r w:rsidRPr="00CF7440">
              <w:rPr>
                <w:szCs w:val="22"/>
                <w:lang w:bidi="th-TH"/>
              </w:rPr>
              <w:t>The fair value of forward foreign exchange contracts were calculated using the rates quoted by the Company’s bankers which were based on market conditions existing at the statement of financial position date.</w:t>
            </w:r>
          </w:p>
        </w:tc>
      </w:tr>
      <w:tr w:rsidR="005F6A4F" w:rsidRPr="00D7553C" w14:paraId="29CA1616" w14:textId="77777777" w:rsidTr="00ED7314">
        <w:trPr>
          <w:trHeight w:val="560"/>
        </w:trPr>
        <w:tc>
          <w:tcPr>
            <w:tcW w:w="2538" w:type="dxa"/>
            <w:shd w:val="clear" w:color="auto" w:fill="auto"/>
          </w:tcPr>
          <w:p w14:paraId="07A59989" w14:textId="77777777" w:rsidR="005F6A4F" w:rsidRPr="003712CC" w:rsidRDefault="007F7DE2" w:rsidP="00BE42F2">
            <w:pPr>
              <w:pStyle w:val="block"/>
              <w:spacing w:after="0" w:line="380" w:lineRule="atLeast"/>
              <w:ind w:left="173" w:right="-115" w:hanging="173"/>
              <w:rPr>
                <w:szCs w:val="22"/>
              </w:rPr>
            </w:pPr>
            <w:r>
              <w:rPr>
                <w:color w:val="000000"/>
              </w:rPr>
              <w:t>Other n</w:t>
            </w:r>
            <w:r w:rsidR="005F6A4F" w:rsidRPr="003712CC">
              <w:rPr>
                <w:color w:val="000000"/>
              </w:rPr>
              <w:t>on-marketable equity instruments</w:t>
            </w:r>
          </w:p>
        </w:tc>
        <w:tc>
          <w:tcPr>
            <w:tcW w:w="246" w:type="dxa"/>
            <w:shd w:val="clear" w:color="auto" w:fill="auto"/>
          </w:tcPr>
          <w:p w14:paraId="76FFC4EE" w14:textId="77777777" w:rsidR="005F6A4F" w:rsidRPr="003712CC" w:rsidRDefault="005F6A4F" w:rsidP="00BE42F2">
            <w:pPr>
              <w:pStyle w:val="block"/>
              <w:spacing w:after="0" w:line="380" w:lineRule="atLeast"/>
              <w:ind w:left="0" w:right="-7"/>
              <w:rPr>
                <w:szCs w:val="22"/>
                <w:lang w:bidi="th-TH"/>
              </w:rPr>
            </w:pPr>
          </w:p>
        </w:tc>
        <w:tc>
          <w:tcPr>
            <w:tcW w:w="6504" w:type="dxa"/>
            <w:shd w:val="clear" w:color="auto" w:fill="auto"/>
          </w:tcPr>
          <w:p w14:paraId="57138BB6" w14:textId="77777777" w:rsidR="00DA0B58" w:rsidRPr="00062A70" w:rsidRDefault="00DA0B58" w:rsidP="00BE42F2">
            <w:pPr>
              <w:pStyle w:val="block"/>
              <w:spacing w:after="0" w:line="380" w:lineRule="atLeast"/>
              <w:ind w:left="0"/>
              <w:jc w:val="thaiDistribute"/>
              <w:rPr>
                <w:szCs w:val="22"/>
                <w:cs/>
                <w:lang w:val="en-US" w:bidi="th-TH"/>
              </w:rPr>
            </w:pPr>
            <w:r>
              <w:rPr>
                <w:szCs w:val="22"/>
                <w:lang w:bidi="th-TH"/>
              </w:rPr>
              <w:t>Income valuation technique</w:t>
            </w:r>
          </w:p>
          <w:p w14:paraId="2FE61BED" w14:textId="77777777" w:rsidR="005F6A4F" w:rsidRPr="003712CC" w:rsidRDefault="005F6A4F" w:rsidP="00BE42F2">
            <w:pPr>
              <w:pStyle w:val="block"/>
              <w:spacing w:after="0" w:line="380" w:lineRule="atLeast"/>
              <w:ind w:left="190" w:hanging="190"/>
              <w:jc w:val="thaiDistribute"/>
              <w:rPr>
                <w:szCs w:val="22"/>
                <w:lang w:bidi="th-TH"/>
              </w:rPr>
            </w:pPr>
          </w:p>
        </w:tc>
      </w:tr>
    </w:tbl>
    <w:p w14:paraId="48BE0C4E" w14:textId="77777777" w:rsidR="005F6A4F" w:rsidRPr="003E2A3A" w:rsidRDefault="005F6A4F" w:rsidP="00BE42F2">
      <w:pPr>
        <w:tabs>
          <w:tab w:val="left" w:pos="540"/>
        </w:tabs>
        <w:spacing w:line="380" w:lineRule="atLeast"/>
        <w:rPr>
          <w:b/>
          <w:bCs/>
          <w:szCs w:val="22"/>
        </w:rPr>
      </w:pPr>
    </w:p>
    <w:p w14:paraId="3DEADCA9" w14:textId="57033AC1" w:rsidR="00DA086A" w:rsidRPr="003F4CEA" w:rsidRDefault="00981A79" w:rsidP="00BE42F2">
      <w:pPr>
        <w:tabs>
          <w:tab w:val="left" w:pos="540"/>
        </w:tabs>
        <w:spacing w:line="380" w:lineRule="atLeast"/>
        <w:outlineLvl w:val="0"/>
        <w:rPr>
          <w:b/>
          <w:bCs/>
          <w:sz w:val="24"/>
          <w:szCs w:val="24"/>
        </w:rPr>
      </w:pPr>
      <w:r>
        <w:rPr>
          <w:b/>
          <w:bCs/>
          <w:sz w:val="24"/>
          <w:szCs w:val="24"/>
        </w:rPr>
        <w:t>8</w:t>
      </w:r>
      <w:r w:rsidR="00DA086A" w:rsidRPr="003F4CEA">
        <w:rPr>
          <w:b/>
          <w:bCs/>
          <w:sz w:val="24"/>
          <w:szCs w:val="24"/>
        </w:rPr>
        <w:tab/>
      </w:r>
      <w:r w:rsidR="00FF25A8" w:rsidRPr="00A94866">
        <w:rPr>
          <w:b/>
          <w:bCs/>
          <w:sz w:val="24"/>
          <w:szCs w:val="24"/>
        </w:rPr>
        <w:t>Commitments with non-related parties</w:t>
      </w:r>
    </w:p>
    <w:p w14:paraId="76200E71" w14:textId="77777777" w:rsidR="00DA086A" w:rsidRPr="003E2A3A" w:rsidRDefault="00DA086A" w:rsidP="00BE42F2">
      <w:pPr>
        <w:tabs>
          <w:tab w:val="left" w:pos="540"/>
        </w:tabs>
        <w:spacing w:line="380" w:lineRule="atLeast"/>
        <w:rPr>
          <w:szCs w:val="22"/>
          <w:lang w:bidi="th-TH"/>
        </w:rPr>
      </w:pPr>
    </w:p>
    <w:tbl>
      <w:tblPr>
        <w:tblW w:w="9288" w:type="dxa"/>
        <w:tblInd w:w="450" w:type="dxa"/>
        <w:tblLayout w:type="fixed"/>
        <w:tblLook w:val="0000" w:firstRow="0" w:lastRow="0" w:firstColumn="0" w:lastColumn="0" w:noHBand="0" w:noVBand="0"/>
      </w:tblPr>
      <w:tblGrid>
        <w:gridCol w:w="6210"/>
        <w:gridCol w:w="1440"/>
        <w:gridCol w:w="270"/>
        <w:gridCol w:w="1368"/>
      </w:tblGrid>
      <w:tr w:rsidR="00DA086A" w:rsidRPr="003F4CEA" w14:paraId="7A113C50" w14:textId="77777777" w:rsidTr="00C5087C">
        <w:trPr>
          <w:cantSplit/>
        </w:trPr>
        <w:tc>
          <w:tcPr>
            <w:tcW w:w="6210" w:type="dxa"/>
          </w:tcPr>
          <w:p w14:paraId="46D6F717" w14:textId="77777777" w:rsidR="00DA086A" w:rsidRPr="008677AC" w:rsidRDefault="00DA086A" w:rsidP="00BE42F2">
            <w:pPr>
              <w:pStyle w:val="Header"/>
              <w:spacing w:line="380" w:lineRule="atLeast"/>
              <w:jc w:val="left"/>
              <w:rPr>
                <w:b/>
                <w:sz w:val="22"/>
                <w:szCs w:val="22"/>
                <w:cs/>
                <w:lang w:val="en-US" w:eastAsia="en-US" w:bidi="th-TH"/>
              </w:rPr>
            </w:pPr>
            <w:bookmarkStart w:id="2" w:name="OLE_LINK7"/>
            <w:bookmarkStart w:id="3" w:name="OLE_LINK8"/>
          </w:p>
        </w:tc>
        <w:tc>
          <w:tcPr>
            <w:tcW w:w="3078" w:type="dxa"/>
            <w:gridSpan w:val="3"/>
          </w:tcPr>
          <w:p w14:paraId="3FD218E1" w14:textId="77777777" w:rsidR="00DA086A" w:rsidRPr="003F4CEA" w:rsidRDefault="00DA086A" w:rsidP="00BE42F2">
            <w:pPr>
              <w:pStyle w:val="acctmergecolhdg"/>
              <w:spacing w:line="380" w:lineRule="atLeast"/>
              <w:ind w:left="-108" w:right="-108"/>
            </w:pPr>
            <w:r w:rsidRPr="003F4CEA">
              <w:rPr>
                <w:lang w:val="en-US"/>
              </w:rPr>
              <w:t>Consolidated</w:t>
            </w:r>
            <w:r w:rsidRPr="003F4CEA">
              <w:rPr>
                <w:rFonts w:cs="Cordia New" w:hint="cs"/>
                <w:cs/>
                <w:lang w:val="en-US" w:bidi="th-TH"/>
              </w:rPr>
              <w:t xml:space="preserve"> </w:t>
            </w:r>
            <w:r w:rsidRPr="003F4CEA">
              <w:rPr>
                <w:rFonts w:cs="Cordia New"/>
                <w:lang w:val="en-US" w:bidi="th-TH"/>
              </w:rPr>
              <w:t>and separate financial statements</w:t>
            </w:r>
          </w:p>
        </w:tc>
      </w:tr>
      <w:bookmarkEnd w:id="2"/>
      <w:bookmarkEnd w:id="3"/>
      <w:tr w:rsidR="00E16DCF" w:rsidRPr="003F4CEA" w14:paraId="200B28F4" w14:textId="77777777" w:rsidTr="00C5087C">
        <w:trPr>
          <w:cantSplit/>
        </w:trPr>
        <w:tc>
          <w:tcPr>
            <w:tcW w:w="6210" w:type="dxa"/>
            <w:vAlign w:val="bottom"/>
          </w:tcPr>
          <w:p w14:paraId="0243BB55" w14:textId="77777777" w:rsidR="00E16DCF" w:rsidRPr="003F4CEA" w:rsidRDefault="00E16DCF" w:rsidP="00BE42F2">
            <w:pPr>
              <w:spacing w:line="380" w:lineRule="atLeast"/>
              <w:jc w:val="center"/>
              <w:rPr>
                <w:b/>
                <w:bCs/>
                <w:i/>
                <w:iCs/>
              </w:rPr>
            </w:pPr>
          </w:p>
        </w:tc>
        <w:tc>
          <w:tcPr>
            <w:tcW w:w="1440" w:type="dxa"/>
            <w:vAlign w:val="bottom"/>
          </w:tcPr>
          <w:p w14:paraId="7B765F80" w14:textId="3AFF5A67" w:rsidR="00E16DCF" w:rsidRPr="003F4CEA" w:rsidRDefault="003E2A3A" w:rsidP="00BE42F2">
            <w:pPr>
              <w:spacing w:line="380" w:lineRule="atLeast"/>
              <w:ind w:left="-108" w:right="-108"/>
              <w:jc w:val="center"/>
              <w:rPr>
                <w:szCs w:val="22"/>
              </w:rPr>
            </w:pPr>
            <w:r>
              <w:rPr>
                <w:szCs w:val="22"/>
              </w:rPr>
              <w:t>3</w:t>
            </w:r>
            <w:r w:rsidR="00FB7192">
              <w:rPr>
                <w:szCs w:val="22"/>
              </w:rPr>
              <w:t>0</w:t>
            </w:r>
            <w:r>
              <w:rPr>
                <w:szCs w:val="22"/>
              </w:rPr>
              <w:t xml:space="preserve"> </w:t>
            </w:r>
            <w:r w:rsidR="00FB7192">
              <w:rPr>
                <w:szCs w:val="22"/>
              </w:rPr>
              <w:t>June</w:t>
            </w:r>
          </w:p>
        </w:tc>
        <w:tc>
          <w:tcPr>
            <w:tcW w:w="270" w:type="dxa"/>
            <w:vAlign w:val="bottom"/>
          </w:tcPr>
          <w:p w14:paraId="073AB77A" w14:textId="77777777" w:rsidR="00E16DCF" w:rsidRPr="003F4CEA" w:rsidRDefault="00E16DCF" w:rsidP="00BE42F2">
            <w:pPr>
              <w:spacing w:line="380" w:lineRule="atLeast"/>
              <w:ind w:left="-108" w:right="-108"/>
              <w:jc w:val="center"/>
              <w:rPr>
                <w:szCs w:val="22"/>
                <w:u w:val="single"/>
              </w:rPr>
            </w:pPr>
          </w:p>
        </w:tc>
        <w:tc>
          <w:tcPr>
            <w:tcW w:w="1368" w:type="dxa"/>
            <w:vAlign w:val="bottom"/>
          </w:tcPr>
          <w:p w14:paraId="729D852E" w14:textId="77777777" w:rsidR="00E16DCF" w:rsidRPr="003F4CEA" w:rsidRDefault="00E16DCF" w:rsidP="00BE42F2">
            <w:pPr>
              <w:spacing w:line="380" w:lineRule="atLeast"/>
              <w:ind w:left="-108" w:right="-108"/>
              <w:jc w:val="center"/>
              <w:rPr>
                <w:szCs w:val="22"/>
              </w:rPr>
            </w:pPr>
            <w:r>
              <w:rPr>
                <w:szCs w:val="22"/>
              </w:rPr>
              <w:t>31 March</w:t>
            </w:r>
          </w:p>
        </w:tc>
      </w:tr>
      <w:tr w:rsidR="00E16DCF" w:rsidRPr="003F4CEA" w14:paraId="72872E8F" w14:textId="77777777" w:rsidTr="00C5087C">
        <w:trPr>
          <w:cantSplit/>
        </w:trPr>
        <w:tc>
          <w:tcPr>
            <w:tcW w:w="6210" w:type="dxa"/>
          </w:tcPr>
          <w:p w14:paraId="672EDA33" w14:textId="77777777" w:rsidR="00E16DCF" w:rsidRPr="003F4CEA" w:rsidRDefault="00E16DCF" w:rsidP="00BE42F2">
            <w:pPr>
              <w:spacing w:line="380" w:lineRule="atLeast"/>
              <w:rPr>
                <w:b/>
                <w:bCs/>
                <w:i/>
                <w:iCs/>
              </w:rPr>
            </w:pPr>
          </w:p>
        </w:tc>
        <w:tc>
          <w:tcPr>
            <w:tcW w:w="1440" w:type="dxa"/>
          </w:tcPr>
          <w:p w14:paraId="0B75D443" w14:textId="26E0709B" w:rsidR="00E16DCF" w:rsidRPr="003F4CEA" w:rsidRDefault="005A21C3" w:rsidP="00BE42F2">
            <w:pPr>
              <w:spacing w:line="380" w:lineRule="atLeast"/>
              <w:ind w:left="-108" w:right="-108"/>
              <w:jc w:val="center"/>
              <w:rPr>
                <w:szCs w:val="22"/>
              </w:rPr>
            </w:pPr>
            <w:r>
              <w:rPr>
                <w:szCs w:val="22"/>
              </w:rPr>
              <w:t>20</w:t>
            </w:r>
            <w:r w:rsidR="00703BBC">
              <w:rPr>
                <w:szCs w:val="22"/>
              </w:rPr>
              <w:t>2</w:t>
            </w:r>
            <w:r w:rsidR="00FB7192">
              <w:rPr>
                <w:szCs w:val="22"/>
              </w:rPr>
              <w:t>5</w:t>
            </w:r>
          </w:p>
        </w:tc>
        <w:tc>
          <w:tcPr>
            <w:tcW w:w="270" w:type="dxa"/>
          </w:tcPr>
          <w:p w14:paraId="425CB9E0" w14:textId="77777777" w:rsidR="00E16DCF" w:rsidRPr="003F4CEA" w:rsidRDefault="00E16DCF" w:rsidP="00BE42F2">
            <w:pPr>
              <w:spacing w:line="380" w:lineRule="atLeast"/>
              <w:ind w:left="-108" w:right="-108"/>
              <w:jc w:val="center"/>
              <w:rPr>
                <w:szCs w:val="22"/>
                <w:u w:val="single"/>
              </w:rPr>
            </w:pPr>
          </w:p>
        </w:tc>
        <w:tc>
          <w:tcPr>
            <w:tcW w:w="1368" w:type="dxa"/>
          </w:tcPr>
          <w:p w14:paraId="7A538E4E" w14:textId="17422331" w:rsidR="00E16DCF" w:rsidRPr="003F4CEA" w:rsidRDefault="005A21C3" w:rsidP="00BE42F2">
            <w:pPr>
              <w:spacing w:line="380" w:lineRule="atLeast"/>
              <w:ind w:left="-108" w:right="-108"/>
              <w:jc w:val="center"/>
              <w:rPr>
                <w:szCs w:val="22"/>
              </w:rPr>
            </w:pPr>
            <w:r>
              <w:rPr>
                <w:szCs w:val="22"/>
              </w:rPr>
              <w:t>20</w:t>
            </w:r>
            <w:r w:rsidR="00703BBC">
              <w:rPr>
                <w:szCs w:val="22"/>
              </w:rPr>
              <w:t>2</w:t>
            </w:r>
            <w:r w:rsidR="00FB7192">
              <w:rPr>
                <w:szCs w:val="22"/>
              </w:rPr>
              <w:t>5</w:t>
            </w:r>
          </w:p>
        </w:tc>
      </w:tr>
      <w:tr w:rsidR="00E16DCF" w:rsidRPr="003F4CEA" w14:paraId="2C90752C" w14:textId="77777777" w:rsidTr="00C5087C">
        <w:trPr>
          <w:cantSplit/>
          <w:trHeight w:val="254"/>
        </w:trPr>
        <w:tc>
          <w:tcPr>
            <w:tcW w:w="6210" w:type="dxa"/>
          </w:tcPr>
          <w:p w14:paraId="47121744" w14:textId="77777777" w:rsidR="00E16DCF" w:rsidRPr="003F4CEA" w:rsidRDefault="00E16DCF" w:rsidP="00BE42F2">
            <w:pPr>
              <w:pStyle w:val="BodyText"/>
              <w:spacing w:after="0" w:line="380" w:lineRule="atLeast"/>
              <w:ind w:right="-131"/>
              <w:rPr>
                <w:szCs w:val="22"/>
                <w:lang w:val="en-GB"/>
              </w:rPr>
            </w:pPr>
          </w:p>
        </w:tc>
        <w:tc>
          <w:tcPr>
            <w:tcW w:w="3078" w:type="dxa"/>
            <w:gridSpan w:val="3"/>
          </w:tcPr>
          <w:p w14:paraId="1C135429" w14:textId="77777777" w:rsidR="00E16DCF" w:rsidRPr="003F4CEA" w:rsidRDefault="00E16DCF" w:rsidP="00BE42F2">
            <w:pPr>
              <w:pStyle w:val="a3"/>
              <w:tabs>
                <w:tab w:val="decimal" w:pos="882"/>
              </w:tabs>
              <w:spacing w:line="380" w:lineRule="atLeast"/>
              <w:ind w:left="-18" w:right="-108"/>
              <w:jc w:val="center"/>
              <w:rPr>
                <w:lang w:val="en-US"/>
              </w:rPr>
            </w:pPr>
            <w:r w:rsidRPr="003F4CEA">
              <w:rPr>
                <w:i/>
                <w:iCs/>
                <w:lang w:val="en-US"/>
              </w:rPr>
              <w:t>(in thousand Baht)</w:t>
            </w:r>
          </w:p>
        </w:tc>
      </w:tr>
      <w:tr w:rsidR="00E16DCF" w:rsidRPr="003F4CEA" w14:paraId="26A1BEFD" w14:textId="77777777" w:rsidTr="00C5087C">
        <w:trPr>
          <w:cantSplit/>
          <w:trHeight w:val="182"/>
        </w:trPr>
        <w:tc>
          <w:tcPr>
            <w:tcW w:w="6210" w:type="dxa"/>
          </w:tcPr>
          <w:p w14:paraId="3CEBEF61" w14:textId="77777777" w:rsidR="00E16DCF" w:rsidRPr="003F4CEA" w:rsidRDefault="00E16DCF" w:rsidP="00BE42F2">
            <w:pPr>
              <w:pStyle w:val="BodyText"/>
              <w:spacing w:after="0" w:line="380" w:lineRule="atLeast"/>
              <w:ind w:right="-131"/>
              <w:rPr>
                <w:b/>
                <w:bCs/>
                <w:i/>
                <w:iCs/>
                <w:szCs w:val="22"/>
                <w:lang w:val="en-GB"/>
              </w:rPr>
            </w:pPr>
            <w:r w:rsidRPr="003F4CEA">
              <w:rPr>
                <w:b/>
                <w:bCs/>
                <w:i/>
                <w:iCs/>
                <w:szCs w:val="22"/>
                <w:lang w:val="en-GB"/>
              </w:rPr>
              <w:t>Capital commitments</w:t>
            </w:r>
          </w:p>
        </w:tc>
        <w:tc>
          <w:tcPr>
            <w:tcW w:w="1440" w:type="dxa"/>
          </w:tcPr>
          <w:p w14:paraId="424B2046" w14:textId="77777777" w:rsidR="00E16DCF" w:rsidRPr="003F4CEA" w:rsidRDefault="00E16DCF" w:rsidP="00BE42F2">
            <w:pPr>
              <w:pStyle w:val="BodyText"/>
              <w:spacing w:after="0" w:line="380" w:lineRule="atLeast"/>
              <w:ind w:right="-131"/>
              <w:rPr>
                <w:szCs w:val="22"/>
                <w:lang w:val="en-GB"/>
              </w:rPr>
            </w:pPr>
          </w:p>
        </w:tc>
        <w:tc>
          <w:tcPr>
            <w:tcW w:w="270" w:type="dxa"/>
          </w:tcPr>
          <w:p w14:paraId="5721F492" w14:textId="77777777" w:rsidR="00E16DCF" w:rsidRPr="003F4CEA" w:rsidRDefault="00E16DCF" w:rsidP="00BE42F2">
            <w:pPr>
              <w:pStyle w:val="BodyText"/>
              <w:spacing w:after="0" w:line="380" w:lineRule="atLeast"/>
              <w:ind w:right="-131"/>
              <w:rPr>
                <w:szCs w:val="22"/>
                <w:lang w:val="en-GB"/>
              </w:rPr>
            </w:pPr>
          </w:p>
        </w:tc>
        <w:tc>
          <w:tcPr>
            <w:tcW w:w="1368" w:type="dxa"/>
          </w:tcPr>
          <w:p w14:paraId="4CB06865" w14:textId="77777777" w:rsidR="00E16DCF" w:rsidRPr="003F4CEA" w:rsidRDefault="00E16DCF" w:rsidP="00BE42F2">
            <w:pPr>
              <w:pStyle w:val="BodyText"/>
              <w:spacing w:after="0" w:line="380" w:lineRule="atLeast"/>
              <w:ind w:right="-131"/>
              <w:rPr>
                <w:szCs w:val="22"/>
                <w:lang w:val="en-GB"/>
              </w:rPr>
            </w:pPr>
          </w:p>
        </w:tc>
      </w:tr>
      <w:tr w:rsidR="00FB7192" w:rsidRPr="003F4CEA" w14:paraId="1C5386D7" w14:textId="77777777" w:rsidTr="00C5087C">
        <w:trPr>
          <w:cantSplit/>
        </w:trPr>
        <w:tc>
          <w:tcPr>
            <w:tcW w:w="6210" w:type="dxa"/>
          </w:tcPr>
          <w:p w14:paraId="2628B0A6" w14:textId="5BCF864B" w:rsidR="00FB7192" w:rsidRPr="003F4CEA" w:rsidRDefault="00592A28" w:rsidP="00434706">
            <w:pPr>
              <w:pStyle w:val="BodyText"/>
              <w:tabs>
                <w:tab w:val="left" w:pos="5317"/>
              </w:tabs>
              <w:spacing w:after="0" w:line="380" w:lineRule="atLeast"/>
              <w:ind w:right="-131"/>
              <w:rPr>
                <w:szCs w:val="22"/>
                <w:lang w:val="en-GB"/>
              </w:rPr>
            </w:pPr>
            <w:r w:rsidRPr="00592A28">
              <w:rPr>
                <w:szCs w:val="22"/>
                <w:lang w:val="en-GB"/>
              </w:rPr>
              <w:t>Machinery</w:t>
            </w:r>
            <w:r w:rsidR="00FC672D" w:rsidRPr="00592A28">
              <w:rPr>
                <w:szCs w:val="22"/>
                <w:lang w:val="en-GB"/>
              </w:rPr>
              <w:t xml:space="preserve"> and equipment</w:t>
            </w:r>
            <w:r w:rsidR="00434706">
              <w:rPr>
                <w:szCs w:val="22"/>
                <w:lang w:val="en-GB"/>
              </w:rPr>
              <w:tab/>
            </w:r>
          </w:p>
        </w:tc>
        <w:tc>
          <w:tcPr>
            <w:tcW w:w="1440" w:type="dxa"/>
          </w:tcPr>
          <w:p w14:paraId="020DA7C0" w14:textId="6A4A8F82" w:rsidR="00FB7192" w:rsidRPr="00693B6A" w:rsidRDefault="00592A28" w:rsidP="00FB7192">
            <w:pPr>
              <w:pStyle w:val="acctfourfigures"/>
              <w:tabs>
                <w:tab w:val="clear" w:pos="765"/>
                <w:tab w:val="decimal" w:pos="1179"/>
              </w:tabs>
              <w:spacing w:line="380" w:lineRule="atLeast"/>
              <w:ind w:right="11"/>
              <w:rPr>
                <w:rFonts w:cstheme="minorBidi"/>
                <w:szCs w:val="28"/>
                <w:cs/>
                <w:lang w:bidi="th-TH"/>
              </w:rPr>
            </w:pPr>
            <w:r w:rsidRPr="00592A28">
              <w:rPr>
                <w:rFonts w:cstheme="minorBidi"/>
                <w:szCs w:val="28"/>
                <w:lang w:bidi="th-TH"/>
              </w:rPr>
              <w:t>4,028,797</w:t>
            </w:r>
          </w:p>
        </w:tc>
        <w:tc>
          <w:tcPr>
            <w:tcW w:w="270" w:type="dxa"/>
          </w:tcPr>
          <w:p w14:paraId="60E92340" w14:textId="77777777" w:rsidR="00FB7192" w:rsidRPr="003F4CEA" w:rsidRDefault="00FB7192" w:rsidP="00FB7192">
            <w:pPr>
              <w:pStyle w:val="BodyText"/>
              <w:spacing w:after="0" w:line="380" w:lineRule="atLeast"/>
              <w:ind w:right="-131"/>
              <w:rPr>
                <w:szCs w:val="22"/>
                <w:lang w:val="en-GB"/>
              </w:rPr>
            </w:pPr>
          </w:p>
        </w:tc>
        <w:tc>
          <w:tcPr>
            <w:tcW w:w="1368" w:type="dxa"/>
          </w:tcPr>
          <w:p w14:paraId="6AFA386C" w14:textId="4634D3DF" w:rsidR="00FB7192" w:rsidRPr="00D528FC" w:rsidDel="00977C08" w:rsidRDefault="00FB7192" w:rsidP="00FB7192">
            <w:pPr>
              <w:pStyle w:val="acctfourfigures"/>
              <w:tabs>
                <w:tab w:val="clear" w:pos="765"/>
                <w:tab w:val="decimal" w:pos="1179"/>
              </w:tabs>
              <w:spacing w:line="380" w:lineRule="atLeast"/>
              <w:ind w:right="11"/>
              <w:rPr>
                <w:szCs w:val="22"/>
              </w:rPr>
            </w:pPr>
            <w:r>
              <w:t>3,315,098</w:t>
            </w:r>
          </w:p>
        </w:tc>
      </w:tr>
      <w:tr w:rsidR="00592A28" w:rsidRPr="003F4CEA" w14:paraId="2FB557D0" w14:textId="77777777" w:rsidTr="00C5087C">
        <w:trPr>
          <w:cantSplit/>
          <w:trHeight w:val="253"/>
        </w:trPr>
        <w:tc>
          <w:tcPr>
            <w:tcW w:w="6210" w:type="dxa"/>
          </w:tcPr>
          <w:p w14:paraId="4B68A678" w14:textId="77777777" w:rsidR="00592A28" w:rsidRPr="003F4CEA" w:rsidRDefault="00592A28" w:rsidP="00592A28">
            <w:pPr>
              <w:pStyle w:val="BodyText"/>
              <w:spacing w:after="0" w:line="380" w:lineRule="atLeast"/>
              <w:ind w:right="-131"/>
              <w:rPr>
                <w:b/>
                <w:bCs/>
                <w:szCs w:val="22"/>
                <w:lang w:val="en-GB"/>
              </w:rPr>
            </w:pPr>
            <w:r w:rsidRPr="003F4CEA">
              <w:rPr>
                <w:b/>
                <w:bCs/>
                <w:szCs w:val="22"/>
                <w:lang w:val="en-GB"/>
              </w:rPr>
              <w:t>Total</w:t>
            </w:r>
          </w:p>
        </w:tc>
        <w:tc>
          <w:tcPr>
            <w:tcW w:w="1440" w:type="dxa"/>
            <w:tcBorders>
              <w:top w:val="single" w:sz="4" w:space="0" w:color="auto"/>
              <w:bottom w:val="double" w:sz="4" w:space="0" w:color="auto"/>
            </w:tcBorders>
          </w:tcPr>
          <w:p w14:paraId="08C7248F" w14:textId="43D08A30" w:rsidR="00592A28" w:rsidRPr="00592A28" w:rsidRDefault="00592A28" w:rsidP="00592A28">
            <w:pPr>
              <w:pStyle w:val="acctfourfigures"/>
              <w:tabs>
                <w:tab w:val="clear" w:pos="765"/>
                <w:tab w:val="decimal" w:pos="1179"/>
              </w:tabs>
              <w:spacing w:line="380" w:lineRule="atLeast"/>
              <w:ind w:right="11"/>
              <w:rPr>
                <w:b/>
                <w:bCs/>
                <w:szCs w:val="22"/>
              </w:rPr>
            </w:pPr>
            <w:r w:rsidRPr="00592A28">
              <w:rPr>
                <w:rFonts w:cstheme="minorBidi"/>
                <w:b/>
                <w:bCs/>
                <w:szCs w:val="28"/>
                <w:lang w:bidi="th-TH"/>
              </w:rPr>
              <w:t>4,028,797</w:t>
            </w:r>
          </w:p>
        </w:tc>
        <w:tc>
          <w:tcPr>
            <w:tcW w:w="270" w:type="dxa"/>
          </w:tcPr>
          <w:p w14:paraId="5AD2490E" w14:textId="77777777" w:rsidR="00592A28" w:rsidRPr="00D528FC" w:rsidRDefault="00592A28" w:rsidP="00592A28">
            <w:pPr>
              <w:pStyle w:val="BodyText"/>
              <w:spacing w:after="0" w:line="380" w:lineRule="atLeast"/>
              <w:ind w:right="-131"/>
              <w:rPr>
                <w:b/>
                <w:bCs/>
                <w:szCs w:val="22"/>
                <w:lang w:val="en-GB"/>
              </w:rPr>
            </w:pPr>
          </w:p>
        </w:tc>
        <w:tc>
          <w:tcPr>
            <w:tcW w:w="1368" w:type="dxa"/>
            <w:tcBorders>
              <w:top w:val="single" w:sz="4" w:space="0" w:color="auto"/>
              <w:bottom w:val="double" w:sz="4" w:space="0" w:color="auto"/>
            </w:tcBorders>
          </w:tcPr>
          <w:p w14:paraId="50498663" w14:textId="65747A71" w:rsidR="00592A28" w:rsidRPr="00D528FC" w:rsidDel="00977C08" w:rsidRDefault="00592A28" w:rsidP="00592A28">
            <w:pPr>
              <w:pStyle w:val="acctfourfigures"/>
              <w:tabs>
                <w:tab w:val="clear" w:pos="765"/>
                <w:tab w:val="decimal" w:pos="1179"/>
              </w:tabs>
              <w:spacing w:line="380" w:lineRule="atLeast"/>
              <w:ind w:right="11"/>
              <w:rPr>
                <w:b/>
                <w:bCs/>
                <w:szCs w:val="22"/>
              </w:rPr>
            </w:pPr>
            <w:r>
              <w:rPr>
                <w:b/>
                <w:bCs/>
              </w:rPr>
              <w:t>3,315,098</w:t>
            </w:r>
          </w:p>
        </w:tc>
      </w:tr>
    </w:tbl>
    <w:p w14:paraId="650F8F2F" w14:textId="4F96E2E5" w:rsidR="000B3BEC" w:rsidRDefault="000B3BEC" w:rsidP="00BE42F2">
      <w:pPr>
        <w:tabs>
          <w:tab w:val="left" w:pos="540"/>
        </w:tabs>
        <w:spacing w:line="380" w:lineRule="atLeast"/>
        <w:rPr>
          <w:szCs w:val="22"/>
          <w:highlight w:val="cyan"/>
          <w:lang w:val="en-US" w:bidi="th-TH"/>
        </w:rPr>
      </w:pPr>
    </w:p>
    <w:p w14:paraId="47EF7401" w14:textId="40BB99D5" w:rsidR="00592A28" w:rsidRDefault="00592A28" w:rsidP="00592A28">
      <w:pPr>
        <w:tabs>
          <w:tab w:val="left" w:pos="540"/>
        </w:tabs>
        <w:spacing w:line="380" w:lineRule="atLeast"/>
        <w:outlineLvl w:val="0"/>
        <w:rPr>
          <w:b/>
          <w:bCs/>
          <w:sz w:val="24"/>
          <w:szCs w:val="24"/>
        </w:rPr>
      </w:pPr>
      <w:r>
        <w:rPr>
          <w:b/>
          <w:bCs/>
          <w:sz w:val="24"/>
          <w:szCs w:val="24"/>
        </w:rPr>
        <w:t>9</w:t>
      </w:r>
      <w:r w:rsidRPr="003F4CEA">
        <w:rPr>
          <w:b/>
          <w:bCs/>
          <w:sz w:val="24"/>
          <w:szCs w:val="24"/>
        </w:rPr>
        <w:tab/>
      </w:r>
      <w:r w:rsidRPr="00592A28">
        <w:rPr>
          <w:b/>
          <w:bCs/>
          <w:sz w:val="24"/>
          <w:szCs w:val="24"/>
        </w:rPr>
        <w:t>Event after the reporting period</w:t>
      </w:r>
      <w:r>
        <w:rPr>
          <w:b/>
          <w:bCs/>
          <w:sz w:val="24"/>
          <w:szCs w:val="24"/>
        </w:rPr>
        <w:br/>
      </w:r>
    </w:p>
    <w:p w14:paraId="66B057D0" w14:textId="306F5286" w:rsidR="00592A28" w:rsidRDefault="00592A28" w:rsidP="00592A28">
      <w:pPr>
        <w:pStyle w:val="block"/>
        <w:spacing w:after="0" w:line="380" w:lineRule="atLeast"/>
        <w:ind w:left="540" w:right="-7"/>
        <w:jc w:val="thaiDistribute"/>
        <w:rPr>
          <w:szCs w:val="22"/>
          <w:lang w:val="en-US" w:bidi="th-TH"/>
        </w:rPr>
      </w:pPr>
      <w:r w:rsidRPr="00592A28">
        <w:rPr>
          <w:szCs w:val="22"/>
          <w:lang w:val="en-US" w:bidi="th-TH"/>
        </w:rPr>
        <w:t>At the annual general meeting of the shareholders of the Company held on 2</w:t>
      </w:r>
      <w:r w:rsidR="006C16CF">
        <w:rPr>
          <w:szCs w:val="22"/>
          <w:lang w:val="en-US" w:bidi="th-TH"/>
        </w:rPr>
        <w:t>5</w:t>
      </w:r>
      <w:r w:rsidRPr="00592A28">
        <w:rPr>
          <w:szCs w:val="22"/>
          <w:lang w:val="en-US" w:bidi="th-TH"/>
        </w:rPr>
        <w:t xml:space="preserve"> July 202</w:t>
      </w:r>
      <w:r>
        <w:rPr>
          <w:szCs w:val="22"/>
          <w:lang w:val="en-US" w:bidi="th-TH"/>
        </w:rPr>
        <w:t>5</w:t>
      </w:r>
      <w:r w:rsidRPr="00592A28">
        <w:rPr>
          <w:szCs w:val="22"/>
          <w:lang w:val="en-US" w:bidi="th-TH"/>
        </w:rPr>
        <w:t>,</w:t>
      </w:r>
      <w:r>
        <w:rPr>
          <w:szCs w:val="22"/>
          <w:lang w:val="en-US" w:bidi="th-TH"/>
        </w:rPr>
        <w:t xml:space="preserve"> </w:t>
      </w:r>
      <w:r w:rsidRPr="00592A28">
        <w:rPr>
          <w:szCs w:val="22"/>
          <w:lang w:val="en-US" w:bidi="th-TH"/>
        </w:rPr>
        <w:t xml:space="preserve">the shareholders approved the appropriation of dividends </w:t>
      </w:r>
      <w:r w:rsidRPr="006C16CF">
        <w:rPr>
          <w:szCs w:val="22"/>
          <w:lang w:val="en-US" w:bidi="th-TH"/>
        </w:rPr>
        <w:t>of Baht 1</w:t>
      </w:r>
      <w:r w:rsidR="006C16CF" w:rsidRPr="006C16CF">
        <w:rPr>
          <w:szCs w:val="22"/>
          <w:lang w:val="en-US" w:bidi="th-TH"/>
        </w:rPr>
        <w:t>.00</w:t>
      </w:r>
      <w:r w:rsidRPr="006C16CF">
        <w:rPr>
          <w:szCs w:val="22"/>
          <w:lang w:val="en-US" w:bidi="th-TH"/>
        </w:rPr>
        <w:t xml:space="preserve"> per share, amounting to Baht </w:t>
      </w:r>
      <w:r w:rsidR="00391147" w:rsidRPr="006C16CF">
        <w:rPr>
          <w:szCs w:val="22"/>
          <w:lang w:val="en-US" w:bidi="th-TH"/>
        </w:rPr>
        <w:t>30</w:t>
      </w:r>
      <w:r w:rsidRPr="006C16CF">
        <w:rPr>
          <w:szCs w:val="22"/>
          <w:lang w:val="en-US" w:bidi="th-TH"/>
        </w:rPr>
        <w:t xml:space="preserve">0 million. </w:t>
      </w:r>
      <w:r w:rsidRPr="006C16CF">
        <w:rPr>
          <w:szCs w:val="22"/>
          <w:lang w:val="en-US" w:bidi="th-TH"/>
        </w:rPr>
        <w:br/>
        <w:t>The dividends will be paid to shareholders in August 2025.</w:t>
      </w:r>
    </w:p>
    <w:sectPr w:rsidR="00592A28" w:rsidSect="003C6B8A">
      <w:headerReference w:type="default" r:id="rId23"/>
      <w:footerReference w:type="default" r:id="rId24"/>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43966" w14:textId="77777777" w:rsidR="007E41F7" w:rsidRDefault="007E41F7">
      <w:r>
        <w:separator/>
      </w:r>
    </w:p>
  </w:endnote>
  <w:endnote w:type="continuationSeparator" w:id="0">
    <w:p w14:paraId="2204F343" w14:textId="77777777" w:rsidR="007E41F7" w:rsidRDefault="007E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555F4" w14:textId="77777777" w:rsidR="00F2396E" w:rsidRDefault="00F2396E"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298F3B4C" w14:textId="77777777" w:rsidR="00F2396E" w:rsidRPr="00A254AB" w:rsidRDefault="00F2396E" w:rsidP="000E1D8E">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E15F4" w14:textId="77777777" w:rsidR="001E6406" w:rsidRDefault="001E6406"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5BAD24A7" w14:textId="77777777" w:rsidR="001E6406" w:rsidRPr="00A254AB" w:rsidRDefault="001E6406" w:rsidP="000E1D8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53C83" w14:textId="77777777" w:rsidR="00B309A9" w:rsidRDefault="00B309A9"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2A0F451C" w14:textId="77777777" w:rsidR="00B309A9" w:rsidRPr="00A254AB" w:rsidRDefault="00B309A9" w:rsidP="000E1D8E">
    <w:pPr>
      <w:pStyle w:val="Footer"/>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72F2E" w14:textId="77777777" w:rsidR="00B309A9" w:rsidRDefault="00B309A9"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1C29E09D" w14:textId="77777777" w:rsidR="00B309A9" w:rsidRPr="00A254AB" w:rsidRDefault="00B309A9" w:rsidP="000E1D8E">
    <w:pPr>
      <w:pStyle w:val="Footer"/>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61EFE" w14:textId="77777777" w:rsidR="00B309A9" w:rsidRDefault="00B309A9"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260FC0D4" w14:textId="77777777" w:rsidR="00B309A9" w:rsidRPr="00A254AB" w:rsidRDefault="00B309A9" w:rsidP="000E1D8E">
    <w:pPr>
      <w:pStyle w:val="Footer"/>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315CC" w14:textId="77777777" w:rsidR="00B309A9" w:rsidRDefault="00B309A9"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0D37F9D8" w14:textId="77777777" w:rsidR="00B309A9" w:rsidRPr="00A254AB" w:rsidRDefault="00B309A9" w:rsidP="000E1D8E">
    <w:pPr>
      <w:pStyle w:val="Footer"/>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7458A" w14:textId="77777777" w:rsidR="00B309A9" w:rsidRDefault="00B309A9"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12C3AB42" w14:textId="77777777" w:rsidR="00B309A9" w:rsidRPr="00A254AB" w:rsidRDefault="00B309A9"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7AF2D" w14:textId="77777777" w:rsidR="007E41F7" w:rsidRDefault="007E41F7">
      <w:r>
        <w:separator/>
      </w:r>
    </w:p>
  </w:footnote>
  <w:footnote w:type="continuationSeparator" w:id="0">
    <w:p w14:paraId="1A9A09CC" w14:textId="77777777" w:rsidR="007E41F7" w:rsidRDefault="007E4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B79A5" w14:textId="77777777" w:rsidR="00F2396E" w:rsidRPr="003C6B8A" w:rsidRDefault="00F2396E" w:rsidP="003550F3">
    <w:pPr>
      <w:pStyle w:val="acctmainheading"/>
      <w:tabs>
        <w:tab w:val="left" w:pos="7810"/>
      </w:tabs>
      <w:spacing w:after="0" w:line="240" w:lineRule="atLeast"/>
      <w:rPr>
        <w:szCs w:val="28"/>
      </w:rPr>
    </w:pPr>
    <w:r w:rsidRPr="003C6B8A">
      <w:rPr>
        <w:szCs w:val="28"/>
      </w:rPr>
      <w:t>Birla Carbon (Thailand) Public Company Limited and its Subsidiary</w:t>
    </w:r>
  </w:p>
  <w:p w14:paraId="7B36A4F3" w14:textId="77777777" w:rsidR="00F2396E" w:rsidRDefault="00F2396E" w:rsidP="00E52037">
    <w:pPr>
      <w:pStyle w:val="acctmainheading"/>
      <w:spacing w:after="0" w:line="240" w:lineRule="atLeast"/>
      <w:rPr>
        <w:sz w:val="24"/>
        <w:szCs w:val="24"/>
      </w:rPr>
    </w:pPr>
    <w:r>
      <w:rPr>
        <w:sz w:val="24"/>
        <w:szCs w:val="24"/>
      </w:rPr>
      <w:t xml:space="preserve">Notes to the condensed </w:t>
    </w:r>
    <w:r>
      <w:rPr>
        <w:sz w:val="24"/>
        <w:szCs w:val="24"/>
        <w:lang w:val="en-US" w:bidi="th-TH"/>
      </w:rPr>
      <w:t xml:space="preserve">interim </w:t>
    </w:r>
    <w:r>
      <w:rPr>
        <w:sz w:val="24"/>
        <w:szCs w:val="24"/>
      </w:rPr>
      <w:t>financial statements</w:t>
    </w:r>
  </w:p>
  <w:p w14:paraId="7A6301B3" w14:textId="6BF8B062" w:rsidR="00F2396E" w:rsidRDefault="00F2396E" w:rsidP="0012394B">
    <w:pPr>
      <w:pStyle w:val="acctmainheading"/>
      <w:spacing w:after="0" w:line="240" w:lineRule="atLeast"/>
      <w:rPr>
        <w:sz w:val="24"/>
        <w:szCs w:val="24"/>
      </w:rPr>
    </w:pPr>
    <w:r w:rsidRPr="0012394B">
      <w:rPr>
        <w:sz w:val="24"/>
        <w:szCs w:val="24"/>
      </w:rPr>
      <w:t xml:space="preserve">For the </w:t>
    </w:r>
    <w:r w:rsidR="006D3547">
      <w:rPr>
        <w:sz w:val="24"/>
        <w:szCs w:val="24"/>
      </w:rPr>
      <w:t xml:space="preserve">three-month </w:t>
    </w:r>
    <w:r w:rsidR="006D3547" w:rsidRPr="0012394B">
      <w:rPr>
        <w:sz w:val="24"/>
        <w:szCs w:val="24"/>
      </w:rPr>
      <w:t xml:space="preserve">period ended </w:t>
    </w:r>
    <w:r w:rsidR="006D3547">
      <w:rPr>
        <w:sz w:val="24"/>
        <w:szCs w:val="24"/>
      </w:rPr>
      <w:t xml:space="preserve">30 June </w:t>
    </w:r>
    <w:r>
      <w:rPr>
        <w:sz w:val="24"/>
        <w:szCs w:val="24"/>
      </w:rPr>
      <w:t>202</w:t>
    </w:r>
    <w:r w:rsidR="006D3547">
      <w:rPr>
        <w:sz w:val="24"/>
        <w:szCs w:val="24"/>
      </w:rPr>
      <w:t>5</w:t>
    </w:r>
    <w:r w:rsidRPr="0012394B">
      <w:rPr>
        <w:sz w:val="24"/>
        <w:szCs w:val="24"/>
      </w:rPr>
      <w:t xml:space="preserve"> (Unaudited)</w:t>
    </w:r>
  </w:p>
  <w:p w14:paraId="434520F2" w14:textId="77777777" w:rsidR="00F2396E" w:rsidRDefault="00F2396E" w:rsidP="0012394B">
    <w:pPr>
      <w:pStyle w:val="acctmainheading"/>
      <w:spacing w:after="0" w:line="240" w:lineRule="atLeast"/>
      <w:rPr>
        <w:sz w:val="24"/>
        <w:szCs w:val="24"/>
      </w:rPr>
    </w:pPr>
  </w:p>
  <w:p w14:paraId="4E0DB390" w14:textId="77777777" w:rsidR="00F2396E" w:rsidRPr="0012394B" w:rsidRDefault="00F2396E" w:rsidP="0012394B">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BAAFA" w14:textId="77777777" w:rsidR="001E6406" w:rsidRPr="003C6B8A" w:rsidRDefault="001E6406" w:rsidP="00BC6F8C">
    <w:pPr>
      <w:pStyle w:val="acctmainheading"/>
      <w:tabs>
        <w:tab w:val="left" w:pos="7810"/>
      </w:tabs>
      <w:spacing w:after="0" w:line="240" w:lineRule="atLeast"/>
      <w:rPr>
        <w:szCs w:val="28"/>
      </w:rPr>
    </w:pPr>
    <w:r w:rsidRPr="003C6B8A">
      <w:rPr>
        <w:szCs w:val="28"/>
      </w:rPr>
      <w:t>Birla Carbon (Thailand) Public Company Limited and its Subsidiary</w:t>
    </w:r>
  </w:p>
  <w:p w14:paraId="1B3AEB06" w14:textId="77777777" w:rsidR="001E6406" w:rsidRDefault="001E6406" w:rsidP="00BC6F8C">
    <w:pPr>
      <w:pStyle w:val="acctmainheading"/>
      <w:spacing w:after="0" w:line="240" w:lineRule="atLeast"/>
      <w:rPr>
        <w:sz w:val="24"/>
        <w:szCs w:val="24"/>
      </w:rPr>
    </w:pPr>
    <w:r>
      <w:rPr>
        <w:sz w:val="24"/>
        <w:szCs w:val="24"/>
      </w:rPr>
      <w:t>Notes to the condensed interim financial statements</w:t>
    </w:r>
  </w:p>
  <w:p w14:paraId="3E57137B" w14:textId="54BE4650" w:rsidR="001E6406" w:rsidRDefault="00FE476A" w:rsidP="0027692B">
    <w:pPr>
      <w:pStyle w:val="acctmainheading"/>
      <w:spacing w:after="0" w:line="240" w:lineRule="atLeast"/>
      <w:rPr>
        <w:sz w:val="24"/>
        <w:szCs w:val="24"/>
      </w:rPr>
    </w:pPr>
    <w:r w:rsidRPr="0012394B">
      <w:rPr>
        <w:sz w:val="24"/>
        <w:szCs w:val="24"/>
      </w:rPr>
      <w:t xml:space="preserve">For the </w:t>
    </w:r>
    <w:r w:rsidR="006D3547">
      <w:rPr>
        <w:sz w:val="24"/>
        <w:szCs w:val="24"/>
      </w:rPr>
      <w:t xml:space="preserve">three-month </w:t>
    </w:r>
    <w:r w:rsidR="006D3547" w:rsidRPr="0012394B">
      <w:rPr>
        <w:sz w:val="24"/>
        <w:szCs w:val="24"/>
      </w:rPr>
      <w:t xml:space="preserve">period ended </w:t>
    </w:r>
    <w:r w:rsidR="006D3547">
      <w:rPr>
        <w:sz w:val="24"/>
        <w:szCs w:val="24"/>
      </w:rPr>
      <w:t xml:space="preserve">30 June </w:t>
    </w:r>
    <w:r w:rsidR="001E6406">
      <w:rPr>
        <w:sz w:val="24"/>
        <w:szCs w:val="24"/>
      </w:rPr>
      <w:t>202</w:t>
    </w:r>
    <w:r w:rsidR="006D3547">
      <w:rPr>
        <w:sz w:val="24"/>
        <w:szCs w:val="24"/>
      </w:rPr>
      <w:t>5</w:t>
    </w:r>
    <w:r w:rsidR="001E6406" w:rsidRPr="0012394B">
      <w:rPr>
        <w:sz w:val="24"/>
        <w:szCs w:val="24"/>
      </w:rPr>
      <w:t xml:space="preserve"> (Unaudited)</w:t>
    </w:r>
  </w:p>
  <w:p w14:paraId="1D377304" w14:textId="73441ECA" w:rsidR="003C6B8A" w:rsidRDefault="003C6B8A" w:rsidP="0027692B">
    <w:pPr>
      <w:pStyle w:val="acctmainheading"/>
      <w:spacing w:after="0" w:line="240" w:lineRule="atLeast"/>
      <w:rPr>
        <w:sz w:val="24"/>
        <w:szCs w:val="24"/>
      </w:rPr>
    </w:pPr>
  </w:p>
  <w:p w14:paraId="175E3062" w14:textId="77777777" w:rsidR="003C6B8A" w:rsidRPr="0012394B" w:rsidRDefault="003C6B8A" w:rsidP="0027692B">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0AD0" w14:textId="77777777" w:rsidR="00B309A9" w:rsidRPr="003C6B8A" w:rsidRDefault="00B309A9" w:rsidP="00BC6F8C">
    <w:pPr>
      <w:pStyle w:val="acctmainheading"/>
      <w:tabs>
        <w:tab w:val="left" w:pos="7810"/>
      </w:tabs>
      <w:spacing w:after="0" w:line="240" w:lineRule="atLeast"/>
      <w:rPr>
        <w:szCs w:val="28"/>
      </w:rPr>
    </w:pPr>
    <w:r w:rsidRPr="003C6B8A">
      <w:rPr>
        <w:szCs w:val="28"/>
      </w:rPr>
      <w:t>Birla Carbon (Thailand) Public Company Limited and its Subsidiary</w:t>
    </w:r>
  </w:p>
  <w:p w14:paraId="79E9ACDE" w14:textId="77777777" w:rsidR="00B309A9" w:rsidRDefault="00B309A9" w:rsidP="00BC6F8C">
    <w:pPr>
      <w:pStyle w:val="acctmainheading"/>
      <w:spacing w:after="0" w:line="240" w:lineRule="atLeast"/>
      <w:rPr>
        <w:sz w:val="24"/>
        <w:szCs w:val="24"/>
      </w:rPr>
    </w:pPr>
    <w:r>
      <w:rPr>
        <w:sz w:val="24"/>
        <w:szCs w:val="24"/>
      </w:rPr>
      <w:t>Notes to the condensed interim financial statements</w:t>
    </w:r>
  </w:p>
  <w:p w14:paraId="1499C2A7" w14:textId="77777777" w:rsidR="00B309A9" w:rsidRDefault="00B309A9" w:rsidP="0027692B">
    <w:pPr>
      <w:pStyle w:val="acctmainheading"/>
      <w:spacing w:after="0" w:line="240" w:lineRule="atLeast"/>
      <w:rPr>
        <w:sz w:val="24"/>
        <w:szCs w:val="24"/>
      </w:rPr>
    </w:pPr>
    <w:r w:rsidRPr="0012394B">
      <w:rPr>
        <w:sz w:val="24"/>
        <w:szCs w:val="24"/>
      </w:rPr>
      <w:t xml:space="preserve">For the </w:t>
    </w:r>
    <w:r>
      <w:rPr>
        <w:sz w:val="24"/>
        <w:szCs w:val="24"/>
      </w:rPr>
      <w:t xml:space="preserve">three-month </w:t>
    </w:r>
    <w:r w:rsidRPr="0012394B">
      <w:rPr>
        <w:sz w:val="24"/>
        <w:szCs w:val="24"/>
      </w:rPr>
      <w:t xml:space="preserve">period ended </w:t>
    </w:r>
    <w:r>
      <w:rPr>
        <w:sz w:val="24"/>
        <w:szCs w:val="24"/>
      </w:rPr>
      <w:t>30 June 2025</w:t>
    </w:r>
    <w:r w:rsidRPr="0012394B">
      <w:rPr>
        <w:sz w:val="24"/>
        <w:szCs w:val="24"/>
      </w:rPr>
      <w:t xml:space="preserve"> (Unaudited)</w:t>
    </w:r>
  </w:p>
  <w:p w14:paraId="69CD39D6" w14:textId="77777777" w:rsidR="00B309A9" w:rsidRDefault="00B309A9" w:rsidP="0027692B">
    <w:pPr>
      <w:pStyle w:val="acctmainheading"/>
      <w:spacing w:after="0" w:line="240" w:lineRule="atLeast"/>
      <w:rPr>
        <w:sz w:val="24"/>
        <w:szCs w:val="24"/>
      </w:rPr>
    </w:pPr>
  </w:p>
  <w:p w14:paraId="0130B74A" w14:textId="77777777" w:rsidR="00B309A9" w:rsidRPr="0012394B" w:rsidRDefault="00B309A9" w:rsidP="0027692B">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359AE" w14:textId="77777777" w:rsidR="00B309A9" w:rsidRPr="003C6B8A" w:rsidRDefault="00B309A9" w:rsidP="00BC6F8C">
    <w:pPr>
      <w:pStyle w:val="acctmainheading"/>
      <w:tabs>
        <w:tab w:val="left" w:pos="7810"/>
      </w:tabs>
      <w:spacing w:after="0" w:line="240" w:lineRule="atLeast"/>
      <w:rPr>
        <w:szCs w:val="28"/>
      </w:rPr>
    </w:pPr>
    <w:r w:rsidRPr="003C6B8A">
      <w:rPr>
        <w:szCs w:val="28"/>
      </w:rPr>
      <w:t>Birla Carbon (Thailand) Public Company Limited and its Subsidiary</w:t>
    </w:r>
  </w:p>
  <w:p w14:paraId="770432B0" w14:textId="77777777" w:rsidR="00B309A9" w:rsidRDefault="00B309A9" w:rsidP="00BC6F8C">
    <w:pPr>
      <w:pStyle w:val="acctmainheading"/>
      <w:spacing w:after="0" w:line="240" w:lineRule="atLeast"/>
      <w:rPr>
        <w:sz w:val="24"/>
        <w:szCs w:val="24"/>
      </w:rPr>
    </w:pPr>
    <w:r>
      <w:rPr>
        <w:sz w:val="24"/>
        <w:szCs w:val="24"/>
      </w:rPr>
      <w:t>Notes to the condensed interim financial statements</w:t>
    </w:r>
  </w:p>
  <w:p w14:paraId="771978E7" w14:textId="77777777" w:rsidR="00B309A9" w:rsidRDefault="00B309A9" w:rsidP="0027692B">
    <w:pPr>
      <w:pStyle w:val="acctmainheading"/>
      <w:spacing w:after="0" w:line="240" w:lineRule="atLeast"/>
      <w:rPr>
        <w:sz w:val="24"/>
        <w:szCs w:val="24"/>
      </w:rPr>
    </w:pPr>
    <w:r w:rsidRPr="0012394B">
      <w:rPr>
        <w:sz w:val="24"/>
        <w:szCs w:val="24"/>
      </w:rPr>
      <w:t xml:space="preserve">For the </w:t>
    </w:r>
    <w:r>
      <w:rPr>
        <w:sz w:val="24"/>
        <w:szCs w:val="24"/>
      </w:rPr>
      <w:t xml:space="preserve">three-month </w:t>
    </w:r>
    <w:r w:rsidRPr="0012394B">
      <w:rPr>
        <w:sz w:val="24"/>
        <w:szCs w:val="24"/>
      </w:rPr>
      <w:t xml:space="preserve">period ended </w:t>
    </w:r>
    <w:r>
      <w:rPr>
        <w:sz w:val="24"/>
        <w:szCs w:val="24"/>
      </w:rPr>
      <w:t>30 June 2025</w:t>
    </w:r>
    <w:r w:rsidRPr="0012394B">
      <w:rPr>
        <w:sz w:val="24"/>
        <w:szCs w:val="24"/>
      </w:rPr>
      <w:t xml:space="preserve"> (Unaudited)</w:t>
    </w:r>
  </w:p>
  <w:p w14:paraId="27403692" w14:textId="77777777" w:rsidR="00B309A9" w:rsidRDefault="00B309A9" w:rsidP="0027692B">
    <w:pPr>
      <w:pStyle w:val="acctmainheading"/>
      <w:spacing w:after="0" w:line="240" w:lineRule="atLeast"/>
      <w:rPr>
        <w:sz w:val="24"/>
        <w:szCs w:val="24"/>
      </w:rPr>
    </w:pPr>
  </w:p>
  <w:p w14:paraId="657A543B" w14:textId="77777777" w:rsidR="00B309A9" w:rsidRPr="0012394B" w:rsidRDefault="00B309A9" w:rsidP="0027692B">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76679" w14:textId="77777777" w:rsidR="00B309A9" w:rsidRPr="003C6B8A" w:rsidRDefault="00B309A9" w:rsidP="00BC6F8C">
    <w:pPr>
      <w:pStyle w:val="acctmainheading"/>
      <w:tabs>
        <w:tab w:val="left" w:pos="7810"/>
      </w:tabs>
      <w:spacing w:after="0" w:line="240" w:lineRule="atLeast"/>
      <w:rPr>
        <w:szCs w:val="28"/>
      </w:rPr>
    </w:pPr>
    <w:r w:rsidRPr="003C6B8A">
      <w:rPr>
        <w:szCs w:val="28"/>
      </w:rPr>
      <w:t>Birla Carbon (Thailand) Public Company Limited and its Subsidiary</w:t>
    </w:r>
  </w:p>
  <w:p w14:paraId="28A2FFE8" w14:textId="77777777" w:rsidR="00B309A9" w:rsidRDefault="00B309A9" w:rsidP="00BC6F8C">
    <w:pPr>
      <w:pStyle w:val="acctmainheading"/>
      <w:spacing w:after="0" w:line="240" w:lineRule="atLeast"/>
      <w:rPr>
        <w:sz w:val="24"/>
        <w:szCs w:val="24"/>
      </w:rPr>
    </w:pPr>
    <w:r>
      <w:rPr>
        <w:sz w:val="24"/>
        <w:szCs w:val="24"/>
      </w:rPr>
      <w:t>Notes to the condensed interim financial statements</w:t>
    </w:r>
  </w:p>
  <w:p w14:paraId="104039DB" w14:textId="77777777" w:rsidR="00B309A9" w:rsidRDefault="00B309A9" w:rsidP="0027692B">
    <w:pPr>
      <w:pStyle w:val="acctmainheading"/>
      <w:spacing w:after="0" w:line="240" w:lineRule="atLeast"/>
      <w:rPr>
        <w:sz w:val="24"/>
        <w:szCs w:val="24"/>
      </w:rPr>
    </w:pPr>
    <w:r w:rsidRPr="0012394B">
      <w:rPr>
        <w:sz w:val="24"/>
        <w:szCs w:val="24"/>
      </w:rPr>
      <w:t xml:space="preserve">For the </w:t>
    </w:r>
    <w:r>
      <w:rPr>
        <w:sz w:val="24"/>
        <w:szCs w:val="24"/>
      </w:rPr>
      <w:t xml:space="preserve">three-month </w:t>
    </w:r>
    <w:r w:rsidRPr="0012394B">
      <w:rPr>
        <w:sz w:val="24"/>
        <w:szCs w:val="24"/>
      </w:rPr>
      <w:t xml:space="preserve">period ended </w:t>
    </w:r>
    <w:r>
      <w:rPr>
        <w:sz w:val="24"/>
        <w:szCs w:val="24"/>
      </w:rPr>
      <w:t>30 June 2025</w:t>
    </w:r>
    <w:r w:rsidRPr="0012394B">
      <w:rPr>
        <w:sz w:val="24"/>
        <w:szCs w:val="24"/>
      </w:rPr>
      <w:t xml:space="preserve"> (Unaudited)</w:t>
    </w:r>
  </w:p>
  <w:p w14:paraId="0AF8407B" w14:textId="77777777" w:rsidR="00B309A9" w:rsidRDefault="00B309A9" w:rsidP="0027692B">
    <w:pPr>
      <w:pStyle w:val="acctmainheading"/>
      <w:spacing w:after="0" w:line="240" w:lineRule="atLeast"/>
      <w:rPr>
        <w:sz w:val="24"/>
        <w:szCs w:val="24"/>
      </w:rPr>
    </w:pPr>
  </w:p>
  <w:p w14:paraId="70CE71D1" w14:textId="77777777" w:rsidR="00B309A9" w:rsidRPr="0012394B" w:rsidRDefault="00B309A9" w:rsidP="0027692B">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2B56" w14:textId="77777777" w:rsidR="00975799" w:rsidRPr="003C6B8A" w:rsidRDefault="00975799" w:rsidP="00BC6F8C">
    <w:pPr>
      <w:pStyle w:val="acctmainheading"/>
      <w:tabs>
        <w:tab w:val="left" w:pos="7810"/>
      </w:tabs>
      <w:spacing w:after="0" w:line="240" w:lineRule="atLeast"/>
      <w:rPr>
        <w:szCs w:val="28"/>
      </w:rPr>
    </w:pPr>
    <w:r w:rsidRPr="003C6B8A">
      <w:rPr>
        <w:szCs w:val="28"/>
      </w:rPr>
      <w:t>Birla Carbon (Thailand) Public Company Limited and its Subsidiary</w:t>
    </w:r>
  </w:p>
  <w:p w14:paraId="4A3854D0" w14:textId="77777777" w:rsidR="00975799" w:rsidRDefault="00975799" w:rsidP="00BC6F8C">
    <w:pPr>
      <w:pStyle w:val="acctmainheading"/>
      <w:spacing w:after="0" w:line="240" w:lineRule="atLeast"/>
      <w:rPr>
        <w:sz w:val="24"/>
        <w:szCs w:val="24"/>
      </w:rPr>
    </w:pPr>
    <w:r>
      <w:rPr>
        <w:sz w:val="24"/>
        <w:szCs w:val="24"/>
      </w:rPr>
      <w:t>Notes to the condensed interim financial statements</w:t>
    </w:r>
  </w:p>
  <w:p w14:paraId="6E1A8FD8" w14:textId="65E60A67" w:rsidR="00975799" w:rsidRDefault="00975799" w:rsidP="0027692B">
    <w:pPr>
      <w:pStyle w:val="acctmainheading"/>
      <w:spacing w:after="0" w:line="240" w:lineRule="atLeast"/>
      <w:rPr>
        <w:sz w:val="24"/>
        <w:szCs w:val="24"/>
      </w:rPr>
    </w:pPr>
    <w:r w:rsidRPr="0012394B">
      <w:rPr>
        <w:sz w:val="24"/>
        <w:szCs w:val="24"/>
      </w:rPr>
      <w:t xml:space="preserve">For the </w:t>
    </w:r>
    <w:r w:rsidR="00FB7192">
      <w:rPr>
        <w:sz w:val="24"/>
        <w:szCs w:val="24"/>
      </w:rPr>
      <w:t xml:space="preserve">three-month </w:t>
    </w:r>
    <w:r w:rsidR="00FB7192" w:rsidRPr="0012394B">
      <w:rPr>
        <w:sz w:val="24"/>
        <w:szCs w:val="24"/>
      </w:rPr>
      <w:t xml:space="preserve">period ended </w:t>
    </w:r>
    <w:r w:rsidR="00FB7192">
      <w:rPr>
        <w:sz w:val="24"/>
        <w:szCs w:val="24"/>
      </w:rPr>
      <w:t xml:space="preserve">30 June </w:t>
    </w:r>
    <w:r>
      <w:rPr>
        <w:sz w:val="24"/>
        <w:szCs w:val="24"/>
      </w:rPr>
      <w:t>202</w:t>
    </w:r>
    <w:r w:rsidR="00FB7192">
      <w:rPr>
        <w:sz w:val="24"/>
        <w:szCs w:val="24"/>
      </w:rPr>
      <w:t>5</w:t>
    </w:r>
    <w:r w:rsidRPr="0012394B">
      <w:rPr>
        <w:sz w:val="24"/>
        <w:szCs w:val="24"/>
      </w:rPr>
      <w:t xml:space="preserve"> (Unaudited)</w:t>
    </w:r>
  </w:p>
  <w:p w14:paraId="0C0D3AF9" w14:textId="77777777" w:rsidR="00975799" w:rsidRDefault="00975799" w:rsidP="0027692B">
    <w:pPr>
      <w:pStyle w:val="acctmainheading"/>
      <w:spacing w:after="0" w:line="240" w:lineRule="atLeast"/>
      <w:rPr>
        <w:sz w:val="24"/>
        <w:szCs w:val="24"/>
      </w:rPr>
    </w:pPr>
  </w:p>
  <w:p w14:paraId="729C0C57" w14:textId="77777777" w:rsidR="00975799" w:rsidRPr="0012394B" w:rsidRDefault="00975799" w:rsidP="0027692B">
    <w:pPr>
      <w:pStyle w:val="acctmainheading"/>
      <w:spacing w:after="0" w:line="24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23971" w14:textId="77777777" w:rsidR="00B309A9" w:rsidRPr="003C6B8A" w:rsidRDefault="00B309A9" w:rsidP="00BC6F8C">
    <w:pPr>
      <w:pStyle w:val="acctmainheading"/>
      <w:tabs>
        <w:tab w:val="left" w:pos="7810"/>
      </w:tabs>
      <w:spacing w:after="0" w:line="240" w:lineRule="atLeast"/>
      <w:rPr>
        <w:szCs w:val="28"/>
      </w:rPr>
    </w:pPr>
    <w:r w:rsidRPr="003C6B8A">
      <w:rPr>
        <w:szCs w:val="28"/>
      </w:rPr>
      <w:t>Birla Carbon (Thailand) Public Company Limited and its Subsidiary</w:t>
    </w:r>
  </w:p>
  <w:p w14:paraId="1AA2719B" w14:textId="77777777" w:rsidR="00B309A9" w:rsidRDefault="00B309A9" w:rsidP="00BC6F8C">
    <w:pPr>
      <w:pStyle w:val="acctmainheading"/>
      <w:spacing w:after="0" w:line="240" w:lineRule="atLeast"/>
      <w:rPr>
        <w:sz w:val="24"/>
        <w:szCs w:val="24"/>
      </w:rPr>
    </w:pPr>
    <w:r>
      <w:rPr>
        <w:sz w:val="24"/>
        <w:szCs w:val="24"/>
      </w:rPr>
      <w:t>Notes to the condensed interim financial statements</w:t>
    </w:r>
  </w:p>
  <w:p w14:paraId="64ECFAB5" w14:textId="77777777" w:rsidR="00B309A9" w:rsidRDefault="00B309A9" w:rsidP="0027692B">
    <w:pPr>
      <w:pStyle w:val="acctmainheading"/>
      <w:spacing w:after="0" w:line="240" w:lineRule="atLeast"/>
      <w:rPr>
        <w:sz w:val="24"/>
        <w:szCs w:val="24"/>
      </w:rPr>
    </w:pPr>
    <w:r w:rsidRPr="0012394B">
      <w:rPr>
        <w:sz w:val="24"/>
        <w:szCs w:val="24"/>
      </w:rPr>
      <w:t xml:space="preserve">For the </w:t>
    </w:r>
    <w:r>
      <w:rPr>
        <w:sz w:val="24"/>
        <w:szCs w:val="24"/>
      </w:rPr>
      <w:t xml:space="preserve">three-month </w:t>
    </w:r>
    <w:r w:rsidRPr="0012394B">
      <w:rPr>
        <w:sz w:val="24"/>
        <w:szCs w:val="24"/>
      </w:rPr>
      <w:t xml:space="preserve">period ended </w:t>
    </w:r>
    <w:r>
      <w:rPr>
        <w:sz w:val="24"/>
        <w:szCs w:val="24"/>
      </w:rPr>
      <w:t>30 June 2025</w:t>
    </w:r>
    <w:r w:rsidRPr="0012394B">
      <w:rPr>
        <w:sz w:val="24"/>
        <w:szCs w:val="24"/>
      </w:rPr>
      <w:t xml:space="preserve"> (Unaudited)</w:t>
    </w:r>
  </w:p>
  <w:p w14:paraId="725AE2D1" w14:textId="77777777" w:rsidR="00B309A9" w:rsidRDefault="00B309A9" w:rsidP="0027692B">
    <w:pPr>
      <w:pStyle w:val="acctmainheading"/>
      <w:spacing w:after="0" w:line="240" w:lineRule="atLeast"/>
      <w:rPr>
        <w:sz w:val="24"/>
        <w:szCs w:val="24"/>
      </w:rPr>
    </w:pPr>
  </w:p>
  <w:p w14:paraId="23BC6FCD" w14:textId="77777777" w:rsidR="00B309A9" w:rsidRPr="0012394B" w:rsidRDefault="00B309A9" w:rsidP="0027692B">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CA416E0"/>
    <w:multiLevelType w:val="hybridMultilevel"/>
    <w:tmpl w:val="09AC8D36"/>
    <w:lvl w:ilvl="0" w:tplc="DB248F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834113"/>
    <w:multiLevelType w:val="hybridMultilevel"/>
    <w:tmpl w:val="34E46EAC"/>
    <w:lvl w:ilvl="0" w:tplc="BBCC2D34">
      <w:start w:val="1"/>
      <w:numFmt w:val="bullet"/>
      <w:pStyle w:val="ListBullet2"/>
      <w:lvlText w:val="-"/>
      <w:lvlJc w:val="left"/>
      <w:pPr>
        <w:tabs>
          <w:tab w:val="num" w:pos="700"/>
        </w:tabs>
        <w:ind w:left="680" w:hanging="340"/>
      </w:pPr>
      <w:rPr>
        <w:rFonts w:ascii="Times New Roman" w:hAnsi="Times New Roman" w:cs="Times New Roman" w:hint="default"/>
      </w:rPr>
    </w:lvl>
    <w:lvl w:ilvl="1" w:tplc="A358E09C" w:tentative="1">
      <w:start w:val="1"/>
      <w:numFmt w:val="bullet"/>
      <w:lvlText w:val="o"/>
      <w:lvlJc w:val="left"/>
      <w:pPr>
        <w:tabs>
          <w:tab w:val="num" w:pos="1440"/>
        </w:tabs>
        <w:ind w:left="1440" w:hanging="360"/>
      </w:pPr>
      <w:rPr>
        <w:rFonts w:ascii="Courier New" w:hAnsi="Courier New" w:hint="default"/>
      </w:rPr>
    </w:lvl>
    <w:lvl w:ilvl="2" w:tplc="67CEDD30" w:tentative="1">
      <w:start w:val="1"/>
      <w:numFmt w:val="bullet"/>
      <w:lvlText w:val=""/>
      <w:lvlJc w:val="left"/>
      <w:pPr>
        <w:tabs>
          <w:tab w:val="num" w:pos="2160"/>
        </w:tabs>
        <w:ind w:left="2160" w:hanging="360"/>
      </w:pPr>
      <w:rPr>
        <w:rFonts w:ascii="Wingdings" w:hAnsi="Wingdings" w:hint="default"/>
      </w:rPr>
    </w:lvl>
    <w:lvl w:ilvl="3" w:tplc="156E9546" w:tentative="1">
      <w:start w:val="1"/>
      <w:numFmt w:val="bullet"/>
      <w:lvlText w:val=""/>
      <w:lvlJc w:val="left"/>
      <w:pPr>
        <w:tabs>
          <w:tab w:val="num" w:pos="2880"/>
        </w:tabs>
        <w:ind w:left="2880" w:hanging="360"/>
      </w:pPr>
      <w:rPr>
        <w:rFonts w:ascii="Symbol" w:hAnsi="Symbol" w:hint="default"/>
      </w:rPr>
    </w:lvl>
    <w:lvl w:ilvl="4" w:tplc="3412251E" w:tentative="1">
      <w:start w:val="1"/>
      <w:numFmt w:val="bullet"/>
      <w:lvlText w:val="o"/>
      <w:lvlJc w:val="left"/>
      <w:pPr>
        <w:tabs>
          <w:tab w:val="num" w:pos="3600"/>
        </w:tabs>
        <w:ind w:left="3600" w:hanging="360"/>
      </w:pPr>
      <w:rPr>
        <w:rFonts w:ascii="Courier New" w:hAnsi="Courier New" w:hint="default"/>
      </w:rPr>
    </w:lvl>
    <w:lvl w:ilvl="5" w:tplc="50402B40" w:tentative="1">
      <w:start w:val="1"/>
      <w:numFmt w:val="bullet"/>
      <w:lvlText w:val=""/>
      <w:lvlJc w:val="left"/>
      <w:pPr>
        <w:tabs>
          <w:tab w:val="num" w:pos="4320"/>
        </w:tabs>
        <w:ind w:left="4320" w:hanging="360"/>
      </w:pPr>
      <w:rPr>
        <w:rFonts w:ascii="Wingdings" w:hAnsi="Wingdings" w:hint="default"/>
      </w:rPr>
    </w:lvl>
    <w:lvl w:ilvl="6" w:tplc="96C200DA" w:tentative="1">
      <w:start w:val="1"/>
      <w:numFmt w:val="bullet"/>
      <w:lvlText w:val=""/>
      <w:lvlJc w:val="left"/>
      <w:pPr>
        <w:tabs>
          <w:tab w:val="num" w:pos="5040"/>
        </w:tabs>
        <w:ind w:left="5040" w:hanging="360"/>
      </w:pPr>
      <w:rPr>
        <w:rFonts w:ascii="Symbol" w:hAnsi="Symbol" w:hint="default"/>
      </w:rPr>
    </w:lvl>
    <w:lvl w:ilvl="7" w:tplc="F280D6E6" w:tentative="1">
      <w:start w:val="1"/>
      <w:numFmt w:val="bullet"/>
      <w:lvlText w:val="o"/>
      <w:lvlJc w:val="left"/>
      <w:pPr>
        <w:tabs>
          <w:tab w:val="num" w:pos="5760"/>
        </w:tabs>
        <w:ind w:left="5760" w:hanging="360"/>
      </w:pPr>
      <w:rPr>
        <w:rFonts w:ascii="Courier New" w:hAnsi="Courier New" w:hint="default"/>
      </w:rPr>
    </w:lvl>
    <w:lvl w:ilvl="8" w:tplc="CDDAB90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2FE4076D"/>
    <w:multiLevelType w:val="singleLevel"/>
    <w:tmpl w:val="43BA972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3CA231D"/>
    <w:multiLevelType w:val="multilevel"/>
    <w:tmpl w:val="A32C4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3F582D"/>
    <w:multiLevelType w:val="multilevel"/>
    <w:tmpl w:val="FB0EF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49B403C"/>
    <w:multiLevelType w:val="hybridMultilevel"/>
    <w:tmpl w:val="41328294"/>
    <w:lvl w:ilvl="0" w:tplc="8D823D18">
      <w:start w:val="1"/>
      <w:numFmt w:val="lowerLetter"/>
      <w:lvlText w:val="(%1)"/>
      <w:lvlJc w:val="left"/>
      <w:pPr>
        <w:ind w:left="1080" w:hanging="54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6C65C30"/>
    <w:multiLevelType w:val="hybridMultilevel"/>
    <w:tmpl w:val="20304DDE"/>
    <w:lvl w:ilvl="0" w:tplc="EC14827C">
      <w:start w:val="1"/>
      <w:numFmt w:val="bullet"/>
      <w:pStyle w:val="BodyTextbullet"/>
      <w:lvlText w:val=""/>
      <w:lvlJc w:val="left"/>
      <w:pPr>
        <w:tabs>
          <w:tab w:val="num" w:pos="1440"/>
        </w:tabs>
        <w:ind w:left="1440" w:hanging="360"/>
      </w:pPr>
      <w:rPr>
        <w:rFonts w:ascii="Symbol" w:hAnsi="Symbol" w:hint="default"/>
        <w:color w:val="auto"/>
        <w:sz w:val="22"/>
      </w:rPr>
    </w:lvl>
    <w:lvl w:ilvl="1" w:tplc="69E4B4A8">
      <w:start w:val="1"/>
      <w:numFmt w:val="bullet"/>
      <w:lvlText w:val="o"/>
      <w:lvlJc w:val="left"/>
      <w:pPr>
        <w:tabs>
          <w:tab w:val="num" w:pos="2520"/>
        </w:tabs>
        <w:ind w:left="2520" w:hanging="360"/>
      </w:pPr>
      <w:rPr>
        <w:rFonts w:ascii="Courier New" w:hAnsi="Courier New" w:hint="default"/>
      </w:rPr>
    </w:lvl>
    <w:lvl w:ilvl="2" w:tplc="2EDCF564" w:tentative="1">
      <w:start w:val="1"/>
      <w:numFmt w:val="bullet"/>
      <w:lvlText w:val=""/>
      <w:lvlJc w:val="left"/>
      <w:pPr>
        <w:tabs>
          <w:tab w:val="num" w:pos="3240"/>
        </w:tabs>
        <w:ind w:left="3240" w:hanging="360"/>
      </w:pPr>
      <w:rPr>
        <w:rFonts w:ascii="Wingdings" w:hAnsi="Wingdings" w:hint="default"/>
      </w:rPr>
    </w:lvl>
    <w:lvl w:ilvl="3" w:tplc="A14EBA02" w:tentative="1">
      <w:start w:val="1"/>
      <w:numFmt w:val="bullet"/>
      <w:lvlText w:val=""/>
      <w:lvlJc w:val="left"/>
      <w:pPr>
        <w:tabs>
          <w:tab w:val="num" w:pos="3960"/>
        </w:tabs>
        <w:ind w:left="3960" w:hanging="360"/>
      </w:pPr>
      <w:rPr>
        <w:rFonts w:ascii="Symbol" w:hAnsi="Symbol" w:hint="default"/>
      </w:rPr>
    </w:lvl>
    <w:lvl w:ilvl="4" w:tplc="7610D3C6" w:tentative="1">
      <w:start w:val="1"/>
      <w:numFmt w:val="bullet"/>
      <w:lvlText w:val="o"/>
      <w:lvlJc w:val="left"/>
      <w:pPr>
        <w:tabs>
          <w:tab w:val="num" w:pos="4680"/>
        </w:tabs>
        <w:ind w:left="4680" w:hanging="360"/>
      </w:pPr>
      <w:rPr>
        <w:rFonts w:ascii="Courier New" w:hAnsi="Courier New" w:hint="default"/>
      </w:rPr>
    </w:lvl>
    <w:lvl w:ilvl="5" w:tplc="D41AA7C8" w:tentative="1">
      <w:start w:val="1"/>
      <w:numFmt w:val="bullet"/>
      <w:lvlText w:val=""/>
      <w:lvlJc w:val="left"/>
      <w:pPr>
        <w:tabs>
          <w:tab w:val="num" w:pos="5400"/>
        </w:tabs>
        <w:ind w:left="5400" w:hanging="360"/>
      </w:pPr>
      <w:rPr>
        <w:rFonts w:ascii="Wingdings" w:hAnsi="Wingdings" w:hint="default"/>
      </w:rPr>
    </w:lvl>
    <w:lvl w:ilvl="6" w:tplc="401CC744" w:tentative="1">
      <w:start w:val="1"/>
      <w:numFmt w:val="bullet"/>
      <w:lvlText w:val=""/>
      <w:lvlJc w:val="left"/>
      <w:pPr>
        <w:tabs>
          <w:tab w:val="num" w:pos="6120"/>
        </w:tabs>
        <w:ind w:left="6120" w:hanging="360"/>
      </w:pPr>
      <w:rPr>
        <w:rFonts w:ascii="Symbol" w:hAnsi="Symbol" w:hint="default"/>
      </w:rPr>
    </w:lvl>
    <w:lvl w:ilvl="7" w:tplc="13B2D44C" w:tentative="1">
      <w:start w:val="1"/>
      <w:numFmt w:val="bullet"/>
      <w:lvlText w:val="o"/>
      <w:lvlJc w:val="left"/>
      <w:pPr>
        <w:tabs>
          <w:tab w:val="num" w:pos="6840"/>
        </w:tabs>
        <w:ind w:left="6840" w:hanging="360"/>
      </w:pPr>
      <w:rPr>
        <w:rFonts w:ascii="Courier New" w:hAnsi="Courier New" w:hint="default"/>
      </w:rPr>
    </w:lvl>
    <w:lvl w:ilvl="8" w:tplc="ECB0D40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2630118">
    <w:abstractNumId w:val="3"/>
  </w:num>
  <w:num w:numId="2" w16cid:durableId="371612246">
    <w:abstractNumId w:val="11"/>
  </w:num>
  <w:num w:numId="3" w16cid:durableId="22244156">
    <w:abstractNumId w:val="6"/>
  </w:num>
  <w:num w:numId="4" w16cid:durableId="411588409">
    <w:abstractNumId w:val="13"/>
  </w:num>
  <w:num w:numId="5" w16cid:durableId="1690640459">
    <w:abstractNumId w:val="10"/>
  </w:num>
  <w:num w:numId="6" w16cid:durableId="1707484726">
    <w:abstractNumId w:val="23"/>
  </w:num>
  <w:num w:numId="7" w16cid:durableId="452014934">
    <w:abstractNumId w:val="18"/>
  </w:num>
  <w:num w:numId="8" w16cid:durableId="1962419680">
    <w:abstractNumId w:val="17"/>
  </w:num>
  <w:num w:numId="9" w16cid:durableId="9109809">
    <w:abstractNumId w:val="26"/>
  </w:num>
  <w:num w:numId="10" w16cid:durableId="1713843010">
    <w:abstractNumId w:val="9"/>
  </w:num>
  <w:num w:numId="11" w16cid:durableId="1595480985">
    <w:abstractNumId w:val="21"/>
  </w:num>
  <w:num w:numId="12" w16cid:durableId="281956397">
    <w:abstractNumId w:val="28"/>
  </w:num>
  <w:num w:numId="13" w16cid:durableId="250090473">
    <w:abstractNumId w:val="7"/>
  </w:num>
  <w:num w:numId="14" w16cid:durableId="1679842094">
    <w:abstractNumId w:val="20"/>
  </w:num>
  <w:num w:numId="15" w16cid:durableId="1666664901">
    <w:abstractNumId w:val="25"/>
  </w:num>
  <w:num w:numId="16" w16cid:durableId="1218517924">
    <w:abstractNumId w:val="0"/>
  </w:num>
  <w:num w:numId="17" w16cid:durableId="1445147297">
    <w:abstractNumId w:val="1"/>
  </w:num>
  <w:num w:numId="18" w16cid:durableId="1174029099">
    <w:abstractNumId w:val="2"/>
  </w:num>
  <w:num w:numId="19" w16cid:durableId="1643533625">
    <w:abstractNumId w:val="15"/>
  </w:num>
  <w:num w:numId="20" w16cid:durableId="779646233">
    <w:abstractNumId w:val="12"/>
  </w:num>
  <w:num w:numId="21" w16cid:durableId="2013220445">
    <w:abstractNumId w:val="22"/>
  </w:num>
  <w:num w:numId="22" w16cid:durableId="1950889914">
    <w:abstractNumId w:val="29"/>
  </w:num>
  <w:num w:numId="23" w16cid:durableId="680662514">
    <w:abstractNumId w:val="4"/>
  </w:num>
  <w:num w:numId="24" w16cid:durableId="2106226142">
    <w:abstractNumId w:val="27"/>
  </w:num>
  <w:num w:numId="25" w16cid:durableId="330526325">
    <w:abstractNumId w:val="6"/>
  </w:num>
  <w:num w:numId="26" w16cid:durableId="17784065">
    <w:abstractNumId w:val="8"/>
  </w:num>
  <w:num w:numId="27" w16cid:durableId="1197739471">
    <w:abstractNumId w:val="16"/>
  </w:num>
  <w:num w:numId="28" w16cid:durableId="387337327">
    <w:abstractNumId w:val="5"/>
  </w:num>
  <w:num w:numId="29" w16cid:durableId="386881424">
    <w:abstractNumId w:val="19"/>
  </w:num>
  <w:num w:numId="30" w16cid:durableId="321275597">
    <w:abstractNumId w:val="24"/>
  </w:num>
  <w:num w:numId="31" w16cid:durableId="1006979636">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886"/>
    <w:rsid w:val="00000D72"/>
    <w:rsid w:val="00000F3B"/>
    <w:rsid w:val="00000FB4"/>
    <w:rsid w:val="000010AC"/>
    <w:rsid w:val="000015CA"/>
    <w:rsid w:val="00001FE0"/>
    <w:rsid w:val="000026BE"/>
    <w:rsid w:val="00002896"/>
    <w:rsid w:val="00002A67"/>
    <w:rsid w:val="00002C66"/>
    <w:rsid w:val="0000307B"/>
    <w:rsid w:val="00003657"/>
    <w:rsid w:val="000037FF"/>
    <w:rsid w:val="0000381C"/>
    <w:rsid w:val="000042DD"/>
    <w:rsid w:val="000045FE"/>
    <w:rsid w:val="0000530D"/>
    <w:rsid w:val="00005318"/>
    <w:rsid w:val="00005546"/>
    <w:rsid w:val="00005E00"/>
    <w:rsid w:val="00005FFD"/>
    <w:rsid w:val="000062A0"/>
    <w:rsid w:val="00006955"/>
    <w:rsid w:val="00006D31"/>
    <w:rsid w:val="00006D8E"/>
    <w:rsid w:val="000070AF"/>
    <w:rsid w:val="000074F4"/>
    <w:rsid w:val="00007F28"/>
    <w:rsid w:val="000100A4"/>
    <w:rsid w:val="0001038C"/>
    <w:rsid w:val="000105B5"/>
    <w:rsid w:val="00010606"/>
    <w:rsid w:val="00010633"/>
    <w:rsid w:val="00010E4D"/>
    <w:rsid w:val="0001106C"/>
    <w:rsid w:val="0001116F"/>
    <w:rsid w:val="0001146B"/>
    <w:rsid w:val="0001253A"/>
    <w:rsid w:val="00012C0D"/>
    <w:rsid w:val="00012F49"/>
    <w:rsid w:val="0001377A"/>
    <w:rsid w:val="000137C4"/>
    <w:rsid w:val="00013C83"/>
    <w:rsid w:val="0001445E"/>
    <w:rsid w:val="00014CF8"/>
    <w:rsid w:val="000154EF"/>
    <w:rsid w:val="00015552"/>
    <w:rsid w:val="0001564F"/>
    <w:rsid w:val="00016144"/>
    <w:rsid w:val="000164E1"/>
    <w:rsid w:val="00016653"/>
    <w:rsid w:val="00016A22"/>
    <w:rsid w:val="00016CB5"/>
    <w:rsid w:val="00017854"/>
    <w:rsid w:val="00017AC0"/>
    <w:rsid w:val="00017E3D"/>
    <w:rsid w:val="0002023E"/>
    <w:rsid w:val="0002079F"/>
    <w:rsid w:val="00021780"/>
    <w:rsid w:val="00021D28"/>
    <w:rsid w:val="00022335"/>
    <w:rsid w:val="00022A88"/>
    <w:rsid w:val="00022B07"/>
    <w:rsid w:val="000240B3"/>
    <w:rsid w:val="00024AD3"/>
    <w:rsid w:val="000254E0"/>
    <w:rsid w:val="00025996"/>
    <w:rsid w:val="00025D00"/>
    <w:rsid w:val="000260DE"/>
    <w:rsid w:val="00026521"/>
    <w:rsid w:val="0002670C"/>
    <w:rsid w:val="0002676E"/>
    <w:rsid w:val="00026D2D"/>
    <w:rsid w:val="000270D0"/>
    <w:rsid w:val="000271D9"/>
    <w:rsid w:val="0002751F"/>
    <w:rsid w:val="000279E4"/>
    <w:rsid w:val="00027B51"/>
    <w:rsid w:val="00030824"/>
    <w:rsid w:val="0003095E"/>
    <w:rsid w:val="0003099F"/>
    <w:rsid w:val="00030A1F"/>
    <w:rsid w:val="00030AC3"/>
    <w:rsid w:val="00031392"/>
    <w:rsid w:val="00031768"/>
    <w:rsid w:val="00031E82"/>
    <w:rsid w:val="00032227"/>
    <w:rsid w:val="0003261E"/>
    <w:rsid w:val="00032906"/>
    <w:rsid w:val="00032D4B"/>
    <w:rsid w:val="00032E41"/>
    <w:rsid w:val="00032F2F"/>
    <w:rsid w:val="000330BF"/>
    <w:rsid w:val="000330D4"/>
    <w:rsid w:val="00033A4A"/>
    <w:rsid w:val="00033CB4"/>
    <w:rsid w:val="00034CC1"/>
    <w:rsid w:val="00034D71"/>
    <w:rsid w:val="000351BB"/>
    <w:rsid w:val="00035576"/>
    <w:rsid w:val="00035AC6"/>
    <w:rsid w:val="00035ADD"/>
    <w:rsid w:val="000362ED"/>
    <w:rsid w:val="00036458"/>
    <w:rsid w:val="00036C20"/>
    <w:rsid w:val="00036D59"/>
    <w:rsid w:val="00036E5F"/>
    <w:rsid w:val="0003706C"/>
    <w:rsid w:val="0003757B"/>
    <w:rsid w:val="000376F6"/>
    <w:rsid w:val="00037AC7"/>
    <w:rsid w:val="00037B78"/>
    <w:rsid w:val="00037C78"/>
    <w:rsid w:val="000406F9"/>
    <w:rsid w:val="000408D8"/>
    <w:rsid w:val="00041015"/>
    <w:rsid w:val="00041812"/>
    <w:rsid w:val="00042222"/>
    <w:rsid w:val="00042598"/>
    <w:rsid w:val="000439D5"/>
    <w:rsid w:val="00044789"/>
    <w:rsid w:val="000447E6"/>
    <w:rsid w:val="00044A7D"/>
    <w:rsid w:val="00044EAB"/>
    <w:rsid w:val="00044EB4"/>
    <w:rsid w:val="00044FD1"/>
    <w:rsid w:val="0004524D"/>
    <w:rsid w:val="00045774"/>
    <w:rsid w:val="0004584A"/>
    <w:rsid w:val="000460BC"/>
    <w:rsid w:val="000464E0"/>
    <w:rsid w:val="0004677A"/>
    <w:rsid w:val="00046845"/>
    <w:rsid w:val="00046ADE"/>
    <w:rsid w:val="00047098"/>
    <w:rsid w:val="00047A62"/>
    <w:rsid w:val="0005046D"/>
    <w:rsid w:val="00050F7E"/>
    <w:rsid w:val="000518B7"/>
    <w:rsid w:val="00051B8C"/>
    <w:rsid w:val="0005269E"/>
    <w:rsid w:val="00052943"/>
    <w:rsid w:val="0005299A"/>
    <w:rsid w:val="00052D24"/>
    <w:rsid w:val="00052FC2"/>
    <w:rsid w:val="000539C2"/>
    <w:rsid w:val="00053AFB"/>
    <w:rsid w:val="00053D53"/>
    <w:rsid w:val="00053E24"/>
    <w:rsid w:val="000540B8"/>
    <w:rsid w:val="0005435E"/>
    <w:rsid w:val="00054391"/>
    <w:rsid w:val="000543E3"/>
    <w:rsid w:val="00054546"/>
    <w:rsid w:val="00054745"/>
    <w:rsid w:val="00054F71"/>
    <w:rsid w:val="000552D6"/>
    <w:rsid w:val="000555D9"/>
    <w:rsid w:val="000558E5"/>
    <w:rsid w:val="00055D21"/>
    <w:rsid w:val="00055EE2"/>
    <w:rsid w:val="000562F3"/>
    <w:rsid w:val="000564A9"/>
    <w:rsid w:val="00056D49"/>
    <w:rsid w:val="00057375"/>
    <w:rsid w:val="000573C5"/>
    <w:rsid w:val="00057650"/>
    <w:rsid w:val="000577AD"/>
    <w:rsid w:val="0005789A"/>
    <w:rsid w:val="00057C04"/>
    <w:rsid w:val="00057C80"/>
    <w:rsid w:val="00060B0C"/>
    <w:rsid w:val="00061DB2"/>
    <w:rsid w:val="0006222F"/>
    <w:rsid w:val="0006228C"/>
    <w:rsid w:val="000628C8"/>
    <w:rsid w:val="000628E4"/>
    <w:rsid w:val="00062C75"/>
    <w:rsid w:val="000630B6"/>
    <w:rsid w:val="000631CC"/>
    <w:rsid w:val="00063323"/>
    <w:rsid w:val="00063617"/>
    <w:rsid w:val="00063AF3"/>
    <w:rsid w:val="0006423D"/>
    <w:rsid w:val="00064580"/>
    <w:rsid w:val="000649F7"/>
    <w:rsid w:val="000651F0"/>
    <w:rsid w:val="0006581A"/>
    <w:rsid w:val="00065F79"/>
    <w:rsid w:val="00065FA1"/>
    <w:rsid w:val="000661D9"/>
    <w:rsid w:val="00066792"/>
    <w:rsid w:val="00066864"/>
    <w:rsid w:val="0006688E"/>
    <w:rsid w:val="000668A1"/>
    <w:rsid w:val="00066EAF"/>
    <w:rsid w:val="000671D1"/>
    <w:rsid w:val="000675E8"/>
    <w:rsid w:val="000676E8"/>
    <w:rsid w:val="0006772D"/>
    <w:rsid w:val="00067E0F"/>
    <w:rsid w:val="0007088A"/>
    <w:rsid w:val="000709AD"/>
    <w:rsid w:val="000709E6"/>
    <w:rsid w:val="000712E2"/>
    <w:rsid w:val="00071433"/>
    <w:rsid w:val="000717F9"/>
    <w:rsid w:val="00071B29"/>
    <w:rsid w:val="00071BAB"/>
    <w:rsid w:val="0007235D"/>
    <w:rsid w:val="00072A5E"/>
    <w:rsid w:val="000739D9"/>
    <w:rsid w:val="00073CCF"/>
    <w:rsid w:val="000743B6"/>
    <w:rsid w:val="00075001"/>
    <w:rsid w:val="000750FA"/>
    <w:rsid w:val="00075443"/>
    <w:rsid w:val="0007544B"/>
    <w:rsid w:val="0007564D"/>
    <w:rsid w:val="00075783"/>
    <w:rsid w:val="00076245"/>
    <w:rsid w:val="0007689C"/>
    <w:rsid w:val="00077049"/>
    <w:rsid w:val="000770AC"/>
    <w:rsid w:val="0007715E"/>
    <w:rsid w:val="00077628"/>
    <w:rsid w:val="00077A44"/>
    <w:rsid w:val="00077FF7"/>
    <w:rsid w:val="000800C4"/>
    <w:rsid w:val="000808CE"/>
    <w:rsid w:val="000809F1"/>
    <w:rsid w:val="000819AA"/>
    <w:rsid w:val="00081ABC"/>
    <w:rsid w:val="00081ECD"/>
    <w:rsid w:val="000820DF"/>
    <w:rsid w:val="000820F8"/>
    <w:rsid w:val="00082A72"/>
    <w:rsid w:val="00082CE7"/>
    <w:rsid w:val="00082E95"/>
    <w:rsid w:val="00083542"/>
    <w:rsid w:val="00083985"/>
    <w:rsid w:val="000839AB"/>
    <w:rsid w:val="00083FCE"/>
    <w:rsid w:val="00084142"/>
    <w:rsid w:val="000843E2"/>
    <w:rsid w:val="00084652"/>
    <w:rsid w:val="00084AA4"/>
    <w:rsid w:val="00084D40"/>
    <w:rsid w:val="00084D93"/>
    <w:rsid w:val="00084EE5"/>
    <w:rsid w:val="00085238"/>
    <w:rsid w:val="0008524C"/>
    <w:rsid w:val="000852D8"/>
    <w:rsid w:val="00085744"/>
    <w:rsid w:val="00085AA9"/>
    <w:rsid w:val="00085DFC"/>
    <w:rsid w:val="000863CA"/>
    <w:rsid w:val="00086544"/>
    <w:rsid w:val="00086F86"/>
    <w:rsid w:val="0008720E"/>
    <w:rsid w:val="000872F9"/>
    <w:rsid w:val="00087569"/>
    <w:rsid w:val="000903EA"/>
    <w:rsid w:val="0009072C"/>
    <w:rsid w:val="00090A75"/>
    <w:rsid w:val="00091839"/>
    <w:rsid w:val="00091A10"/>
    <w:rsid w:val="00091AAE"/>
    <w:rsid w:val="00091D93"/>
    <w:rsid w:val="00092157"/>
    <w:rsid w:val="00092335"/>
    <w:rsid w:val="000924FC"/>
    <w:rsid w:val="0009252D"/>
    <w:rsid w:val="00092602"/>
    <w:rsid w:val="00092626"/>
    <w:rsid w:val="0009280D"/>
    <w:rsid w:val="00092F14"/>
    <w:rsid w:val="00093508"/>
    <w:rsid w:val="000936E5"/>
    <w:rsid w:val="0009396B"/>
    <w:rsid w:val="00093B39"/>
    <w:rsid w:val="00093D46"/>
    <w:rsid w:val="00094128"/>
    <w:rsid w:val="000945F7"/>
    <w:rsid w:val="00094603"/>
    <w:rsid w:val="0009544C"/>
    <w:rsid w:val="00095E60"/>
    <w:rsid w:val="00096265"/>
    <w:rsid w:val="000964FD"/>
    <w:rsid w:val="000967C5"/>
    <w:rsid w:val="00096A91"/>
    <w:rsid w:val="00097501"/>
    <w:rsid w:val="000975DF"/>
    <w:rsid w:val="00097806"/>
    <w:rsid w:val="00097BE9"/>
    <w:rsid w:val="00097CFC"/>
    <w:rsid w:val="00097EF4"/>
    <w:rsid w:val="000A0126"/>
    <w:rsid w:val="000A0187"/>
    <w:rsid w:val="000A0539"/>
    <w:rsid w:val="000A0866"/>
    <w:rsid w:val="000A0AE1"/>
    <w:rsid w:val="000A0CBD"/>
    <w:rsid w:val="000A0E66"/>
    <w:rsid w:val="000A162E"/>
    <w:rsid w:val="000A195C"/>
    <w:rsid w:val="000A1C81"/>
    <w:rsid w:val="000A1D9C"/>
    <w:rsid w:val="000A1DF2"/>
    <w:rsid w:val="000A1F89"/>
    <w:rsid w:val="000A223B"/>
    <w:rsid w:val="000A22DA"/>
    <w:rsid w:val="000A22F0"/>
    <w:rsid w:val="000A254B"/>
    <w:rsid w:val="000A2556"/>
    <w:rsid w:val="000A2DFB"/>
    <w:rsid w:val="000A2F33"/>
    <w:rsid w:val="000A302E"/>
    <w:rsid w:val="000A3031"/>
    <w:rsid w:val="000A339B"/>
    <w:rsid w:val="000A34EB"/>
    <w:rsid w:val="000A356C"/>
    <w:rsid w:val="000A37C4"/>
    <w:rsid w:val="000A41E7"/>
    <w:rsid w:val="000A44DE"/>
    <w:rsid w:val="000A476C"/>
    <w:rsid w:val="000A49B1"/>
    <w:rsid w:val="000A53DC"/>
    <w:rsid w:val="000A5472"/>
    <w:rsid w:val="000A571E"/>
    <w:rsid w:val="000A5BE7"/>
    <w:rsid w:val="000A6970"/>
    <w:rsid w:val="000A6C95"/>
    <w:rsid w:val="000A6CF8"/>
    <w:rsid w:val="000A6ED0"/>
    <w:rsid w:val="000A7327"/>
    <w:rsid w:val="000A7509"/>
    <w:rsid w:val="000A7A9C"/>
    <w:rsid w:val="000A7AEF"/>
    <w:rsid w:val="000A7CD6"/>
    <w:rsid w:val="000A7E36"/>
    <w:rsid w:val="000B012A"/>
    <w:rsid w:val="000B08FD"/>
    <w:rsid w:val="000B09D7"/>
    <w:rsid w:val="000B0F8D"/>
    <w:rsid w:val="000B186C"/>
    <w:rsid w:val="000B1958"/>
    <w:rsid w:val="000B1AF9"/>
    <w:rsid w:val="000B1B69"/>
    <w:rsid w:val="000B1B87"/>
    <w:rsid w:val="000B1D7D"/>
    <w:rsid w:val="000B2739"/>
    <w:rsid w:val="000B2E6D"/>
    <w:rsid w:val="000B2EE2"/>
    <w:rsid w:val="000B33D7"/>
    <w:rsid w:val="000B374B"/>
    <w:rsid w:val="000B3979"/>
    <w:rsid w:val="000B3BEC"/>
    <w:rsid w:val="000B3D0C"/>
    <w:rsid w:val="000B4B7C"/>
    <w:rsid w:val="000B4FE3"/>
    <w:rsid w:val="000B506F"/>
    <w:rsid w:val="000B5096"/>
    <w:rsid w:val="000B5543"/>
    <w:rsid w:val="000B567A"/>
    <w:rsid w:val="000B5E4B"/>
    <w:rsid w:val="000B60B4"/>
    <w:rsid w:val="000B6129"/>
    <w:rsid w:val="000B6449"/>
    <w:rsid w:val="000B6CC7"/>
    <w:rsid w:val="000B73AB"/>
    <w:rsid w:val="000B756A"/>
    <w:rsid w:val="000B7A4D"/>
    <w:rsid w:val="000B7F13"/>
    <w:rsid w:val="000C01B5"/>
    <w:rsid w:val="000C0271"/>
    <w:rsid w:val="000C0696"/>
    <w:rsid w:val="000C1884"/>
    <w:rsid w:val="000C1921"/>
    <w:rsid w:val="000C1E92"/>
    <w:rsid w:val="000C20DE"/>
    <w:rsid w:val="000C26F2"/>
    <w:rsid w:val="000C2981"/>
    <w:rsid w:val="000C2AA9"/>
    <w:rsid w:val="000C2D9E"/>
    <w:rsid w:val="000C3090"/>
    <w:rsid w:val="000C31BF"/>
    <w:rsid w:val="000C323B"/>
    <w:rsid w:val="000C38DC"/>
    <w:rsid w:val="000C3A99"/>
    <w:rsid w:val="000C3C04"/>
    <w:rsid w:val="000C40E5"/>
    <w:rsid w:val="000C4228"/>
    <w:rsid w:val="000C44C0"/>
    <w:rsid w:val="000C4BCB"/>
    <w:rsid w:val="000C4CAF"/>
    <w:rsid w:val="000C4D44"/>
    <w:rsid w:val="000C4FD7"/>
    <w:rsid w:val="000C5C42"/>
    <w:rsid w:val="000C5D4F"/>
    <w:rsid w:val="000C6AB2"/>
    <w:rsid w:val="000C6EF0"/>
    <w:rsid w:val="000C753C"/>
    <w:rsid w:val="000D0072"/>
    <w:rsid w:val="000D03EC"/>
    <w:rsid w:val="000D0764"/>
    <w:rsid w:val="000D0803"/>
    <w:rsid w:val="000D0A1B"/>
    <w:rsid w:val="000D1106"/>
    <w:rsid w:val="000D19ED"/>
    <w:rsid w:val="000D1A7B"/>
    <w:rsid w:val="000D2186"/>
    <w:rsid w:val="000D2B20"/>
    <w:rsid w:val="000D3085"/>
    <w:rsid w:val="000D3947"/>
    <w:rsid w:val="000D3B1A"/>
    <w:rsid w:val="000D4123"/>
    <w:rsid w:val="000D4244"/>
    <w:rsid w:val="000D454E"/>
    <w:rsid w:val="000D45C3"/>
    <w:rsid w:val="000D4A37"/>
    <w:rsid w:val="000D4E46"/>
    <w:rsid w:val="000D4E49"/>
    <w:rsid w:val="000D5564"/>
    <w:rsid w:val="000D60FE"/>
    <w:rsid w:val="000D620F"/>
    <w:rsid w:val="000D6D79"/>
    <w:rsid w:val="000D6D93"/>
    <w:rsid w:val="000D72A5"/>
    <w:rsid w:val="000D77BC"/>
    <w:rsid w:val="000D7E1C"/>
    <w:rsid w:val="000D7FF9"/>
    <w:rsid w:val="000E032D"/>
    <w:rsid w:val="000E03B3"/>
    <w:rsid w:val="000E0451"/>
    <w:rsid w:val="000E0688"/>
    <w:rsid w:val="000E0937"/>
    <w:rsid w:val="000E1088"/>
    <w:rsid w:val="000E111C"/>
    <w:rsid w:val="000E1B85"/>
    <w:rsid w:val="000E1D4B"/>
    <w:rsid w:val="000E1D8E"/>
    <w:rsid w:val="000E1E35"/>
    <w:rsid w:val="000E236A"/>
    <w:rsid w:val="000E282B"/>
    <w:rsid w:val="000E2D58"/>
    <w:rsid w:val="000E2E56"/>
    <w:rsid w:val="000E334C"/>
    <w:rsid w:val="000E3983"/>
    <w:rsid w:val="000E3AD0"/>
    <w:rsid w:val="000E3B9E"/>
    <w:rsid w:val="000E3CA8"/>
    <w:rsid w:val="000E3DA7"/>
    <w:rsid w:val="000E3E5D"/>
    <w:rsid w:val="000E3ED1"/>
    <w:rsid w:val="000E3F2C"/>
    <w:rsid w:val="000E4447"/>
    <w:rsid w:val="000E498D"/>
    <w:rsid w:val="000E4CF0"/>
    <w:rsid w:val="000E5B6C"/>
    <w:rsid w:val="000E5CB3"/>
    <w:rsid w:val="000E61E0"/>
    <w:rsid w:val="000E6223"/>
    <w:rsid w:val="000E68A3"/>
    <w:rsid w:val="000E7A4A"/>
    <w:rsid w:val="000E7AA4"/>
    <w:rsid w:val="000F0056"/>
    <w:rsid w:val="000F0156"/>
    <w:rsid w:val="000F02BF"/>
    <w:rsid w:val="000F0906"/>
    <w:rsid w:val="000F141A"/>
    <w:rsid w:val="000F14C9"/>
    <w:rsid w:val="000F19DA"/>
    <w:rsid w:val="000F1CEB"/>
    <w:rsid w:val="000F2A3E"/>
    <w:rsid w:val="000F2B8C"/>
    <w:rsid w:val="000F2FFC"/>
    <w:rsid w:val="000F31B9"/>
    <w:rsid w:val="000F325E"/>
    <w:rsid w:val="000F3DCB"/>
    <w:rsid w:val="000F4D3E"/>
    <w:rsid w:val="000F4E41"/>
    <w:rsid w:val="000F5009"/>
    <w:rsid w:val="000F6135"/>
    <w:rsid w:val="000F6396"/>
    <w:rsid w:val="000F72A6"/>
    <w:rsid w:val="000F7335"/>
    <w:rsid w:val="000F77E0"/>
    <w:rsid w:val="000F7B3A"/>
    <w:rsid w:val="000F7BAE"/>
    <w:rsid w:val="001000CA"/>
    <w:rsid w:val="00100438"/>
    <w:rsid w:val="001007DD"/>
    <w:rsid w:val="0010094B"/>
    <w:rsid w:val="001009EC"/>
    <w:rsid w:val="00100A92"/>
    <w:rsid w:val="00100ABF"/>
    <w:rsid w:val="00100D1F"/>
    <w:rsid w:val="00100F8A"/>
    <w:rsid w:val="001010EA"/>
    <w:rsid w:val="00101393"/>
    <w:rsid w:val="00101645"/>
    <w:rsid w:val="00101AC5"/>
    <w:rsid w:val="00101B08"/>
    <w:rsid w:val="00101DB4"/>
    <w:rsid w:val="00101F08"/>
    <w:rsid w:val="00102121"/>
    <w:rsid w:val="00102CDC"/>
    <w:rsid w:val="00102DDF"/>
    <w:rsid w:val="00102FB1"/>
    <w:rsid w:val="00103396"/>
    <w:rsid w:val="0010340A"/>
    <w:rsid w:val="001035C2"/>
    <w:rsid w:val="001038D9"/>
    <w:rsid w:val="00103908"/>
    <w:rsid w:val="00103DA0"/>
    <w:rsid w:val="00103F13"/>
    <w:rsid w:val="001044F5"/>
    <w:rsid w:val="0010472E"/>
    <w:rsid w:val="001047D4"/>
    <w:rsid w:val="00105C3B"/>
    <w:rsid w:val="00106379"/>
    <w:rsid w:val="00106A54"/>
    <w:rsid w:val="00107309"/>
    <w:rsid w:val="00107734"/>
    <w:rsid w:val="00107940"/>
    <w:rsid w:val="00107D51"/>
    <w:rsid w:val="00107DF5"/>
    <w:rsid w:val="001100CD"/>
    <w:rsid w:val="00110586"/>
    <w:rsid w:val="00110864"/>
    <w:rsid w:val="00110CD1"/>
    <w:rsid w:val="00110EA1"/>
    <w:rsid w:val="00110F0A"/>
    <w:rsid w:val="0011213F"/>
    <w:rsid w:val="001128FD"/>
    <w:rsid w:val="00112A39"/>
    <w:rsid w:val="00112EEC"/>
    <w:rsid w:val="00113008"/>
    <w:rsid w:val="001131D5"/>
    <w:rsid w:val="00113226"/>
    <w:rsid w:val="00113CC3"/>
    <w:rsid w:val="001141D9"/>
    <w:rsid w:val="00114200"/>
    <w:rsid w:val="00114839"/>
    <w:rsid w:val="00114E84"/>
    <w:rsid w:val="001151A6"/>
    <w:rsid w:val="00115385"/>
    <w:rsid w:val="001158EE"/>
    <w:rsid w:val="00115AD7"/>
    <w:rsid w:val="00115F53"/>
    <w:rsid w:val="00115FED"/>
    <w:rsid w:val="0011644D"/>
    <w:rsid w:val="00116668"/>
    <w:rsid w:val="00116B05"/>
    <w:rsid w:val="00116CF7"/>
    <w:rsid w:val="00116F32"/>
    <w:rsid w:val="00117256"/>
    <w:rsid w:val="00117654"/>
    <w:rsid w:val="001177FA"/>
    <w:rsid w:val="00117931"/>
    <w:rsid w:val="001179CA"/>
    <w:rsid w:val="00117EEC"/>
    <w:rsid w:val="00117F7A"/>
    <w:rsid w:val="00120110"/>
    <w:rsid w:val="0012054C"/>
    <w:rsid w:val="00120E7E"/>
    <w:rsid w:val="0012119B"/>
    <w:rsid w:val="001214A7"/>
    <w:rsid w:val="001216AC"/>
    <w:rsid w:val="00121CFD"/>
    <w:rsid w:val="00121F62"/>
    <w:rsid w:val="0012204E"/>
    <w:rsid w:val="0012225C"/>
    <w:rsid w:val="001225AF"/>
    <w:rsid w:val="0012276C"/>
    <w:rsid w:val="001228AA"/>
    <w:rsid w:val="00122B64"/>
    <w:rsid w:val="00122E8E"/>
    <w:rsid w:val="00122EF6"/>
    <w:rsid w:val="001230AA"/>
    <w:rsid w:val="001232E1"/>
    <w:rsid w:val="00123404"/>
    <w:rsid w:val="00123549"/>
    <w:rsid w:val="00123638"/>
    <w:rsid w:val="0012364F"/>
    <w:rsid w:val="0012394B"/>
    <w:rsid w:val="00123C2E"/>
    <w:rsid w:val="00123C7C"/>
    <w:rsid w:val="00123FC6"/>
    <w:rsid w:val="00124172"/>
    <w:rsid w:val="001246F0"/>
    <w:rsid w:val="00124720"/>
    <w:rsid w:val="00124BA9"/>
    <w:rsid w:val="00125189"/>
    <w:rsid w:val="00125391"/>
    <w:rsid w:val="00125425"/>
    <w:rsid w:val="001259F5"/>
    <w:rsid w:val="00125CBD"/>
    <w:rsid w:val="00125DC5"/>
    <w:rsid w:val="00125FA1"/>
    <w:rsid w:val="00126262"/>
    <w:rsid w:val="001265AC"/>
    <w:rsid w:val="00126700"/>
    <w:rsid w:val="00126796"/>
    <w:rsid w:val="00126F74"/>
    <w:rsid w:val="001270A8"/>
    <w:rsid w:val="001275F0"/>
    <w:rsid w:val="00127755"/>
    <w:rsid w:val="0012790F"/>
    <w:rsid w:val="00127DD8"/>
    <w:rsid w:val="001304B0"/>
    <w:rsid w:val="0013060F"/>
    <w:rsid w:val="00130A42"/>
    <w:rsid w:val="00130AB8"/>
    <w:rsid w:val="00131027"/>
    <w:rsid w:val="00131170"/>
    <w:rsid w:val="001324F5"/>
    <w:rsid w:val="00132787"/>
    <w:rsid w:val="00132872"/>
    <w:rsid w:val="001329C2"/>
    <w:rsid w:val="00132D9F"/>
    <w:rsid w:val="00132E9D"/>
    <w:rsid w:val="00133206"/>
    <w:rsid w:val="00133DA7"/>
    <w:rsid w:val="00133EAE"/>
    <w:rsid w:val="00133F87"/>
    <w:rsid w:val="00134470"/>
    <w:rsid w:val="00134579"/>
    <w:rsid w:val="00134ECE"/>
    <w:rsid w:val="001352AC"/>
    <w:rsid w:val="00135C16"/>
    <w:rsid w:val="00135F25"/>
    <w:rsid w:val="0013649B"/>
    <w:rsid w:val="00137724"/>
    <w:rsid w:val="00137944"/>
    <w:rsid w:val="00137BBE"/>
    <w:rsid w:val="0014016B"/>
    <w:rsid w:val="00140CC2"/>
    <w:rsid w:val="0014156A"/>
    <w:rsid w:val="00141781"/>
    <w:rsid w:val="001417AD"/>
    <w:rsid w:val="0014286D"/>
    <w:rsid w:val="0014291D"/>
    <w:rsid w:val="0014295D"/>
    <w:rsid w:val="00142CDC"/>
    <w:rsid w:val="0014314E"/>
    <w:rsid w:val="001438C3"/>
    <w:rsid w:val="00143959"/>
    <w:rsid w:val="00143F7A"/>
    <w:rsid w:val="00143F7E"/>
    <w:rsid w:val="001455D3"/>
    <w:rsid w:val="00145630"/>
    <w:rsid w:val="00146159"/>
    <w:rsid w:val="0014622F"/>
    <w:rsid w:val="001462CE"/>
    <w:rsid w:val="001465CC"/>
    <w:rsid w:val="00146702"/>
    <w:rsid w:val="0014713B"/>
    <w:rsid w:val="0014715F"/>
    <w:rsid w:val="001474E5"/>
    <w:rsid w:val="00147A1C"/>
    <w:rsid w:val="001500A6"/>
    <w:rsid w:val="00150C61"/>
    <w:rsid w:val="00150D7F"/>
    <w:rsid w:val="001511CA"/>
    <w:rsid w:val="001514F8"/>
    <w:rsid w:val="0015173C"/>
    <w:rsid w:val="00151896"/>
    <w:rsid w:val="001518CF"/>
    <w:rsid w:val="00151ADB"/>
    <w:rsid w:val="00151C80"/>
    <w:rsid w:val="00151CD9"/>
    <w:rsid w:val="001521D9"/>
    <w:rsid w:val="00152214"/>
    <w:rsid w:val="0015254F"/>
    <w:rsid w:val="00152D72"/>
    <w:rsid w:val="00152E1D"/>
    <w:rsid w:val="00153AFF"/>
    <w:rsid w:val="00154361"/>
    <w:rsid w:val="00154592"/>
    <w:rsid w:val="001545E3"/>
    <w:rsid w:val="001547A2"/>
    <w:rsid w:val="00154824"/>
    <w:rsid w:val="00154B16"/>
    <w:rsid w:val="00154D73"/>
    <w:rsid w:val="00154FBB"/>
    <w:rsid w:val="00155018"/>
    <w:rsid w:val="00155C24"/>
    <w:rsid w:val="00155C29"/>
    <w:rsid w:val="00155DB4"/>
    <w:rsid w:val="001562DB"/>
    <w:rsid w:val="00156484"/>
    <w:rsid w:val="001566D1"/>
    <w:rsid w:val="001568A5"/>
    <w:rsid w:val="00156BB3"/>
    <w:rsid w:val="00157117"/>
    <w:rsid w:val="001576CF"/>
    <w:rsid w:val="0015778C"/>
    <w:rsid w:val="001602FB"/>
    <w:rsid w:val="001608D5"/>
    <w:rsid w:val="00160960"/>
    <w:rsid w:val="001609FA"/>
    <w:rsid w:val="00160D5E"/>
    <w:rsid w:val="00160DA6"/>
    <w:rsid w:val="0016108A"/>
    <w:rsid w:val="001616BE"/>
    <w:rsid w:val="00161B48"/>
    <w:rsid w:val="001625A8"/>
    <w:rsid w:val="00162738"/>
    <w:rsid w:val="00163431"/>
    <w:rsid w:val="00163B6C"/>
    <w:rsid w:val="001664AF"/>
    <w:rsid w:val="00166717"/>
    <w:rsid w:val="0016687F"/>
    <w:rsid w:val="00166E26"/>
    <w:rsid w:val="00166ECB"/>
    <w:rsid w:val="0016722B"/>
    <w:rsid w:val="0016752F"/>
    <w:rsid w:val="001675E1"/>
    <w:rsid w:val="0016770D"/>
    <w:rsid w:val="0016778B"/>
    <w:rsid w:val="00167BAB"/>
    <w:rsid w:val="00167DFB"/>
    <w:rsid w:val="00167FCB"/>
    <w:rsid w:val="001704AF"/>
    <w:rsid w:val="00171225"/>
    <w:rsid w:val="00171793"/>
    <w:rsid w:val="001717CA"/>
    <w:rsid w:val="00172052"/>
    <w:rsid w:val="00172223"/>
    <w:rsid w:val="00172BBD"/>
    <w:rsid w:val="001733AE"/>
    <w:rsid w:val="0017354F"/>
    <w:rsid w:val="001735D2"/>
    <w:rsid w:val="00173AE7"/>
    <w:rsid w:val="00173D07"/>
    <w:rsid w:val="0017427D"/>
    <w:rsid w:val="00174342"/>
    <w:rsid w:val="00174608"/>
    <w:rsid w:val="00174686"/>
    <w:rsid w:val="00174B4C"/>
    <w:rsid w:val="00174E1A"/>
    <w:rsid w:val="00174FAF"/>
    <w:rsid w:val="00174FE4"/>
    <w:rsid w:val="00175072"/>
    <w:rsid w:val="001752DF"/>
    <w:rsid w:val="00175AB5"/>
    <w:rsid w:val="00175BF7"/>
    <w:rsid w:val="0017618F"/>
    <w:rsid w:val="00176CDD"/>
    <w:rsid w:val="00176F99"/>
    <w:rsid w:val="00176FDD"/>
    <w:rsid w:val="00177570"/>
    <w:rsid w:val="001778E9"/>
    <w:rsid w:val="0018073A"/>
    <w:rsid w:val="00181156"/>
    <w:rsid w:val="0018162E"/>
    <w:rsid w:val="0018171B"/>
    <w:rsid w:val="0018187B"/>
    <w:rsid w:val="0018189D"/>
    <w:rsid w:val="0018230B"/>
    <w:rsid w:val="00182314"/>
    <w:rsid w:val="001825E0"/>
    <w:rsid w:val="00182627"/>
    <w:rsid w:val="0018271D"/>
    <w:rsid w:val="001829E8"/>
    <w:rsid w:val="00182DA6"/>
    <w:rsid w:val="001830CF"/>
    <w:rsid w:val="00183119"/>
    <w:rsid w:val="001832E3"/>
    <w:rsid w:val="00183CD9"/>
    <w:rsid w:val="00183E20"/>
    <w:rsid w:val="00184154"/>
    <w:rsid w:val="001842B7"/>
    <w:rsid w:val="00184333"/>
    <w:rsid w:val="00184335"/>
    <w:rsid w:val="001843CB"/>
    <w:rsid w:val="001845C2"/>
    <w:rsid w:val="00184783"/>
    <w:rsid w:val="001848DB"/>
    <w:rsid w:val="00184D2E"/>
    <w:rsid w:val="0018556F"/>
    <w:rsid w:val="00185708"/>
    <w:rsid w:val="0018573D"/>
    <w:rsid w:val="00185E27"/>
    <w:rsid w:val="0018649F"/>
    <w:rsid w:val="00186BC9"/>
    <w:rsid w:val="00186F58"/>
    <w:rsid w:val="0018754A"/>
    <w:rsid w:val="00187E90"/>
    <w:rsid w:val="00187F58"/>
    <w:rsid w:val="001907F9"/>
    <w:rsid w:val="001908BB"/>
    <w:rsid w:val="00190A5F"/>
    <w:rsid w:val="00191476"/>
    <w:rsid w:val="00191A00"/>
    <w:rsid w:val="00191F62"/>
    <w:rsid w:val="00191FA8"/>
    <w:rsid w:val="00192730"/>
    <w:rsid w:val="0019285B"/>
    <w:rsid w:val="00193358"/>
    <w:rsid w:val="00193543"/>
    <w:rsid w:val="00193C06"/>
    <w:rsid w:val="00193E65"/>
    <w:rsid w:val="001941E8"/>
    <w:rsid w:val="00194530"/>
    <w:rsid w:val="001947F8"/>
    <w:rsid w:val="001949B0"/>
    <w:rsid w:val="00194EA6"/>
    <w:rsid w:val="00195474"/>
    <w:rsid w:val="00195B5C"/>
    <w:rsid w:val="0019604F"/>
    <w:rsid w:val="001960CA"/>
    <w:rsid w:val="0019626F"/>
    <w:rsid w:val="00196326"/>
    <w:rsid w:val="00196345"/>
    <w:rsid w:val="00196942"/>
    <w:rsid w:val="0019695B"/>
    <w:rsid w:val="001970FD"/>
    <w:rsid w:val="0019730D"/>
    <w:rsid w:val="00197721"/>
    <w:rsid w:val="001978A1"/>
    <w:rsid w:val="00197FA9"/>
    <w:rsid w:val="001A0425"/>
    <w:rsid w:val="001A0A17"/>
    <w:rsid w:val="001A0A97"/>
    <w:rsid w:val="001A0F4A"/>
    <w:rsid w:val="001A1125"/>
    <w:rsid w:val="001A1671"/>
    <w:rsid w:val="001A1A45"/>
    <w:rsid w:val="001A1F08"/>
    <w:rsid w:val="001A2525"/>
    <w:rsid w:val="001A2660"/>
    <w:rsid w:val="001A2677"/>
    <w:rsid w:val="001A2697"/>
    <w:rsid w:val="001A3221"/>
    <w:rsid w:val="001A39B9"/>
    <w:rsid w:val="001A3BA9"/>
    <w:rsid w:val="001A40A5"/>
    <w:rsid w:val="001A4487"/>
    <w:rsid w:val="001A465C"/>
    <w:rsid w:val="001A49C1"/>
    <w:rsid w:val="001A4C56"/>
    <w:rsid w:val="001A4C98"/>
    <w:rsid w:val="001A51C9"/>
    <w:rsid w:val="001A56C7"/>
    <w:rsid w:val="001A5B85"/>
    <w:rsid w:val="001A5C44"/>
    <w:rsid w:val="001A6ECE"/>
    <w:rsid w:val="001A72A2"/>
    <w:rsid w:val="001A7493"/>
    <w:rsid w:val="001B0234"/>
    <w:rsid w:val="001B04B0"/>
    <w:rsid w:val="001B0FCE"/>
    <w:rsid w:val="001B1502"/>
    <w:rsid w:val="001B155E"/>
    <w:rsid w:val="001B1567"/>
    <w:rsid w:val="001B18D8"/>
    <w:rsid w:val="001B20DE"/>
    <w:rsid w:val="001B21C6"/>
    <w:rsid w:val="001B2333"/>
    <w:rsid w:val="001B303D"/>
    <w:rsid w:val="001B353C"/>
    <w:rsid w:val="001B3769"/>
    <w:rsid w:val="001B3D49"/>
    <w:rsid w:val="001B3E47"/>
    <w:rsid w:val="001B43AB"/>
    <w:rsid w:val="001B4977"/>
    <w:rsid w:val="001B5274"/>
    <w:rsid w:val="001B5330"/>
    <w:rsid w:val="001B5606"/>
    <w:rsid w:val="001B56A0"/>
    <w:rsid w:val="001B5F78"/>
    <w:rsid w:val="001B60B9"/>
    <w:rsid w:val="001B616C"/>
    <w:rsid w:val="001B6451"/>
    <w:rsid w:val="001B66AE"/>
    <w:rsid w:val="001B678E"/>
    <w:rsid w:val="001B6AAC"/>
    <w:rsid w:val="001B6AB7"/>
    <w:rsid w:val="001B6CCA"/>
    <w:rsid w:val="001B6E05"/>
    <w:rsid w:val="001B7258"/>
    <w:rsid w:val="001B72FA"/>
    <w:rsid w:val="001B741D"/>
    <w:rsid w:val="001B74B3"/>
    <w:rsid w:val="001B7C9E"/>
    <w:rsid w:val="001B7E80"/>
    <w:rsid w:val="001C00D7"/>
    <w:rsid w:val="001C0B7B"/>
    <w:rsid w:val="001C15F7"/>
    <w:rsid w:val="001C1A91"/>
    <w:rsid w:val="001C1BCD"/>
    <w:rsid w:val="001C1DDC"/>
    <w:rsid w:val="001C1E56"/>
    <w:rsid w:val="001C234D"/>
    <w:rsid w:val="001C2866"/>
    <w:rsid w:val="001C28AE"/>
    <w:rsid w:val="001C2F44"/>
    <w:rsid w:val="001C2F6A"/>
    <w:rsid w:val="001C3719"/>
    <w:rsid w:val="001C39EB"/>
    <w:rsid w:val="001C3CFA"/>
    <w:rsid w:val="001C3F42"/>
    <w:rsid w:val="001C401A"/>
    <w:rsid w:val="001C4129"/>
    <w:rsid w:val="001C4323"/>
    <w:rsid w:val="001C5029"/>
    <w:rsid w:val="001C51F6"/>
    <w:rsid w:val="001C548D"/>
    <w:rsid w:val="001C57CF"/>
    <w:rsid w:val="001C57D8"/>
    <w:rsid w:val="001C5E54"/>
    <w:rsid w:val="001C602B"/>
    <w:rsid w:val="001C60B3"/>
    <w:rsid w:val="001C6F95"/>
    <w:rsid w:val="001C7415"/>
    <w:rsid w:val="001D042E"/>
    <w:rsid w:val="001D07AB"/>
    <w:rsid w:val="001D08F3"/>
    <w:rsid w:val="001D0A39"/>
    <w:rsid w:val="001D1A0A"/>
    <w:rsid w:val="001D1B08"/>
    <w:rsid w:val="001D1BFC"/>
    <w:rsid w:val="001D1C31"/>
    <w:rsid w:val="001D1E7C"/>
    <w:rsid w:val="001D211D"/>
    <w:rsid w:val="001D245E"/>
    <w:rsid w:val="001D2668"/>
    <w:rsid w:val="001D272A"/>
    <w:rsid w:val="001D2955"/>
    <w:rsid w:val="001D2A14"/>
    <w:rsid w:val="001D33DD"/>
    <w:rsid w:val="001D3AAF"/>
    <w:rsid w:val="001D3D21"/>
    <w:rsid w:val="001D406E"/>
    <w:rsid w:val="001D41A2"/>
    <w:rsid w:val="001D43B8"/>
    <w:rsid w:val="001D4661"/>
    <w:rsid w:val="001D4852"/>
    <w:rsid w:val="001D4AB7"/>
    <w:rsid w:val="001D51E7"/>
    <w:rsid w:val="001D5B4D"/>
    <w:rsid w:val="001D5D5F"/>
    <w:rsid w:val="001D60BD"/>
    <w:rsid w:val="001D6121"/>
    <w:rsid w:val="001D6308"/>
    <w:rsid w:val="001D6552"/>
    <w:rsid w:val="001D6AB0"/>
    <w:rsid w:val="001D6DCE"/>
    <w:rsid w:val="001D6F4D"/>
    <w:rsid w:val="001D7633"/>
    <w:rsid w:val="001D78FD"/>
    <w:rsid w:val="001D793B"/>
    <w:rsid w:val="001D7DC6"/>
    <w:rsid w:val="001D7EEF"/>
    <w:rsid w:val="001E0070"/>
    <w:rsid w:val="001E045D"/>
    <w:rsid w:val="001E07D9"/>
    <w:rsid w:val="001E09EC"/>
    <w:rsid w:val="001E1124"/>
    <w:rsid w:val="001E133A"/>
    <w:rsid w:val="001E155D"/>
    <w:rsid w:val="001E1829"/>
    <w:rsid w:val="001E1D27"/>
    <w:rsid w:val="001E1EBF"/>
    <w:rsid w:val="001E2DEA"/>
    <w:rsid w:val="001E3409"/>
    <w:rsid w:val="001E3811"/>
    <w:rsid w:val="001E3894"/>
    <w:rsid w:val="001E462A"/>
    <w:rsid w:val="001E48D3"/>
    <w:rsid w:val="001E4A40"/>
    <w:rsid w:val="001E4A88"/>
    <w:rsid w:val="001E4D11"/>
    <w:rsid w:val="001E51CE"/>
    <w:rsid w:val="001E5A10"/>
    <w:rsid w:val="001E5A33"/>
    <w:rsid w:val="001E5A8B"/>
    <w:rsid w:val="001E5A9F"/>
    <w:rsid w:val="001E5C04"/>
    <w:rsid w:val="001E607C"/>
    <w:rsid w:val="001E6406"/>
    <w:rsid w:val="001E647D"/>
    <w:rsid w:val="001E6498"/>
    <w:rsid w:val="001E65AF"/>
    <w:rsid w:val="001E65F6"/>
    <w:rsid w:val="001E6CA9"/>
    <w:rsid w:val="001E7188"/>
    <w:rsid w:val="001E71A8"/>
    <w:rsid w:val="001E746B"/>
    <w:rsid w:val="001E7567"/>
    <w:rsid w:val="001E75D7"/>
    <w:rsid w:val="001E76B6"/>
    <w:rsid w:val="001F0999"/>
    <w:rsid w:val="001F0CB9"/>
    <w:rsid w:val="001F0D73"/>
    <w:rsid w:val="001F0F40"/>
    <w:rsid w:val="001F27A7"/>
    <w:rsid w:val="001F3011"/>
    <w:rsid w:val="001F394F"/>
    <w:rsid w:val="001F3ADA"/>
    <w:rsid w:val="001F3E2B"/>
    <w:rsid w:val="001F43FC"/>
    <w:rsid w:val="001F5EEB"/>
    <w:rsid w:val="001F65AB"/>
    <w:rsid w:val="001F66D0"/>
    <w:rsid w:val="001F66D2"/>
    <w:rsid w:val="001F6946"/>
    <w:rsid w:val="001F6C2B"/>
    <w:rsid w:val="001F7EB2"/>
    <w:rsid w:val="00200753"/>
    <w:rsid w:val="002014A7"/>
    <w:rsid w:val="00201954"/>
    <w:rsid w:val="002022D2"/>
    <w:rsid w:val="0020233E"/>
    <w:rsid w:val="002023B2"/>
    <w:rsid w:val="00202701"/>
    <w:rsid w:val="002031D7"/>
    <w:rsid w:val="002033C2"/>
    <w:rsid w:val="00203540"/>
    <w:rsid w:val="00203EDD"/>
    <w:rsid w:val="00203F4B"/>
    <w:rsid w:val="00204891"/>
    <w:rsid w:val="00204C0C"/>
    <w:rsid w:val="00204D63"/>
    <w:rsid w:val="002050D6"/>
    <w:rsid w:val="00205B40"/>
    <w:rsid w:val="00205E86"/>
    <w:rsid w:val="002062C8"/>
    <w:rsid w:val="0020640F"/>
    <w:rsid w:val="00206434"/>
    <w:rsid w:val="00207055"/>
    <w:rsid w:val="00207167"/>
    <w:rsid w:val="002073E1"/>
    <w:rsid w:val="00207610"/>
    <w:rsid w:val="00207783"/>
    <w:rsid w:val="00207AB9"/>
    <w:rsid w:val="00207B0F"/>
    <w:rsid w:val="00207C02"/>
    <w:rsid w:val="0021005E"/>
    <w:rsid w:val="0021038B"/>
    <w:rsid w:val="00210546"/>
    <w:rsid w:val="00210649"/>
    <w:rsid w:val="002108DC"/>
    <w:rsid w:val="00211A48"/>
    <w:rsid w:val="00211D78"/>
    <w:rsid w:val="002123BC"/>
    <w:rsid w:val="00212752"/>
    <w:rsid w:val="00212EC4"/>
    <w:rsid w:val="00213343"/>
    <w:rsid w:val="00213595"/>
    <w:rsid w:val="00213A90"/>
    <w:rsid w:val="00213E75"/>
    <w:rsid w:val="00214914"/>
    <w:rsid w:val="00214B2B"/>
    <w:rsid w:val="00214BCC"/>
    <w:rsid w:val="00215158"/>
    <w:rsid w:val="002154A9"/>
    <w:rsid w:val="002155F6"/>
    <w:rsid w:val="00215929"/>
    <w:rsid w:val="00215BC3"/>
    <w:rsid w:val="00215F1C"/>
    <w:rsid w:val="00215FB3"/>
    <w:rsid w:val="00216038"/>
    <w:rsid w:val="00216157"/>
    <w:rsid w:val="002164F8"/>
    <w:rsid w:val="002165D5"/>
    <w:rsid w:val="00216F1D"/>
    <w:rsid w:val="00217047"/>
    <w:rsid w:val="00217CDD"/>
    <w:rsid w:val="00220092"/>
    <w:rsid w:val="00220BAC"/>
    <w:rsid w:val="00220D10"/>
    <w:rsid w:val="00221244"/>
    <w:rsid w:val="00222077"/>
    <w:rsid w:val="00222365"/>
    <w:rsid w:val="00222B7B"/>
    <w:rsid w:val="00222DAD"/>
    <w:rsid w:val="00222E39"/>
    <w:rsid w:val="00222F97"/>
    <w:rsid w:val="002231FD"/>
    <w:rsid w:val="002236E4"/>
    <w:rsid w:val="00223D2C"/>
    <w:rsid w:val="0022402F"/>
    <w:rsid w:val="0022403F"/>
    <w:rsid w:val="0022440B"/>
    <w:rsid w:val="00224CB5"/>
    <w:rsid w:val="00225C5C"/>
    <w:rsid w:val="00225EDE"/>
    <w:rsid w:val="002263C5"/>
    <w:rsid w:val="00227200"/>
    <w:rsid w:val="00227C51"/>
    <w:rsid w:val="00227FDF"/>
    <w:rsid w:val="002301A6"/>
    <w:rsid w:val="002308EF"/>
    <w:rsid w:val="00230B4D"/>
    <w:rsid w:val="00230D40"/>
    <w:rsid w:val="00230DA4"/>
    <w:rsid w:val="00230EA3"/>
    <w:rsid w:val="00231151"/>
    <w:rsid w:val="0023126B"/>
    <w:rsid w:val="00231B28"/>
    <w:rsid w:val="00231C13"/>
    <w:rsid w:val="00231D76"/>
    <w:rsid w:val="00232676"/>
    <w:rsid w:val="00232C81"/>
    <w:rsid w:val="00232CD1"/>
    <w:rsid w:val="00232CF8"/>
    <w:rsid w:val="002342AD"/>
    <w:rsid w:val="0023470D"/>
    <w:rsid w:val="002349C0"/>
    <w:rsid w:val="00234AFE"/>
    <w:rsid w:val="00235098"/>
    <w:rsid w:val="0023541D"/>
    <w:rsid w:val="002358C4"/>
    <w:rsid w:val="0023602E"/>
    <w:rsid w:val="00236ABE"/>
    <w:rsid w:val="00236B47"/>
    <w:rsid w:val="00236BD1"/>
    <w:rsid w:val="00236FD5"/>
    <w:rsid w:val="00237191"/>
    <w:rsid w:val="002371E0"/>
    <w:rsid w:val="002379E8"/>
    <w:rsid w:val="00237E96"/>
    <w:rsid w:val="00237FC7"/>
    <w:rsid w:val="00240A0E"/>
    <w:rsid w:val="00240AAD"/>
    <w:rsid w:val="00240BC4"/>
    <w:rsid w:val="00241560"/>
    <w:rsid w:val="00241581"/>
    <w:rsid w:val="002420E4"/>
    <w:rsid w:val="002421AB"/>
    <w:rsid w:val="00242204"/>
    <w:rsid w:val="00242637"/>
    <w:rsid w:val="00242AEA"/>
    <w:rsid w:val="0024312E"/>
    <w:rsid w:val="00243350"/>
    <w:rsid w:val="0024336D"/>
    <w:rsid w:val="00243722"/>
    <w:rsid w:val="0024384B"/>
    <w:rsid w:val="00243875"/>
    <w:rsid w:val="00243D4A"/>
    <w:rsid w:val="00244030"/>
    <w:rsid w:val="002441BB"/>
    <w:rsid w:val="002443FC"/>
    <w:rsid w:val="00244C7B"/>
    <w:rsid w:val="0024560D"/>
    <w:rsid w:val="00245650"/>
    <w:rsid w:val="002456C3"/>
    <w:rsid w:val="002456D6"/>
    <w:rsid w:val="00245770"/>
    <w:rsid w:val="002457FD"/>
    <w:rsid w:val="00245C36"/>
    <w:rsid w:val="00245FFE"/>
    <w:rsid w:val="002470FD"/>
    <w:rsid w:val="002473FE"/>
    <w:rsid w:val="00247786"/>
    <w:rsid w:val="00250894"/>
    <w:rsid w:val="00250D46"/>
    <w:rsid w:val="00250E38"/>
    <w:rsid w:val="00250F51"/>
    <w:rsid w:val="00251121"/>
    <w:rsid w:val="00251224"/>
    <w:rsid w:val="002513DA"/>
    <w:rsid w:val="00251567"/>
    <w:rsid w:val="00251597"/>
    <w:rsid w:val="002517E1"/>
    <w:rsid w:val="00251B2F"/>
    <w:rsid w:val="00252608"/>
    <w:rsid w:val="0025320E"/>
    <w:rsid w:val="002532D2"/>
    <w:rsid w:val="0025362F"/>
    <w:rsid w:val="00253A94"/>
    <w:rsid w:val="00253C18"/>
    <w:rsid w:val="00254135"/>
    <w:rsid w:val="002548CF"/>
    <w:rsid w:val="0025551A"/>
    <w:rsid w:val="00255A11"/>
    <w:rsid w:val="00255BFA"/>
    <w:rsid w:val="002561E8"/>
    <w:rsid w:val="00256A96"/>
    <w:rsid w:val="00256AF3"/>
    <w:rsid w:val="00256CAD"/>
    <w:rsid w:val="00257526"/>
    <w:rsid w:val="00261278"/>
    <w:rsid w:val="0026136C"/>
    <w:rsid w:val="002615B2"/>
    <w:rsid w:val="00261BDC"/>
    <w:rsid w:val="00262303"/>
    <w:rsid w:val="0026267F"/>
    <w:rsid w:val="0026401B"/>
    <w:rsid w:val="00264696"/>
    <w:rsid w:val="002646A9"/>
    <w:rsid w:val="00264760"/>
    <w:rsid w:val="00264A20"/>
    <w:rsid w:val="00264EC4"/>
    <w:rsid w:val="0026500E"/>
    <w:rsid w:val="00265484"/>
    <w:rsid w:val="0026598C"/>
    <w:rsid w:val="00265A2E"/>
    <w:rsid w:val="002661EC"/>
    <w:rsid w:val="00266262"/>
    <w:rsid w:val="002663DC"/>
    <w:rsid w:val="0026677D"/>
    <w:rsid w:val="0026699C"/>
    <w:rsid w:val="00266D18"/>
    <w:rsid w:val="00266D3E"/>
    <w:rsid w:val="00266E4D"/>
    <w:rsid w:val="00266F84"/>
    <w:rsid w:val="00267519"/>
    <w:rsid w:val="002707CE"/>
    <w:rsid w:val="0027104C"/>
    <w:rsid w:val="0027116B"/>
    <w:rsid w:val="0027132E"/>
    <w:rsid w:val="00271B35"/>
    <w:rsid w:val="00271D9F"/>
    <w:rsid w:val="00271F4D"/>
    <w:rsid w:val="0027256D"/>
    <w:rsid w:val="00272A36"/>
    <w:rsid w:val="00272BDB"/>
    <w:rsid w:val="00272FA8"/>
    <w:rsid w:val="002730C1"/>
    <w:rsid w:val="00273310"/>
    <w:rsid w:val="00273665"/>
    <w:rsid w:val="002737D7"/>
    <w:rsid w:val="002739FB"/>
    <w:rsid w:val="00273B11"/>
    <w:rsid w:val="00273F98"/>
    <w:rsid w:val="0027401D"/>
    <w:rsid w:val="002743C4"/>
    <w:rsid w:val="0027478E"/>
    <w:rsid w:val="002748F4"/>
    <w:rsid w:val="0027494C"/>
    <w:rsid w:val="00274E33"/>
    <w:rsid w:val="00275014"/>
    <w:rsid w:val="0027526F"/>
    <w:rsid w:val="002755D5"/>
    <w:rsid w:val="00275B33"/>
    <w:rsid w:val="00275B72"/>
    <w:rsid w:val="00275D5F"/>
    <w:rsid w:val="00276385"/>
    <w:rsid w:val="0027692B"/>
    <w:rsid w:val="00276931"/>
    <w:rsid w:val="00276A65"/>
    <w:rsid w:val="00276C7D"/>
    <w:rsid w:val="00276E3A"/>
    <w:rsid w:val="00276FC8"/>
    <w:rsid w:val="00277460"/>
    <w:rsid w:val="00277EE8"/>
    <w:rsid w:val="0028014A"/>
    <w:rsid w:val="002803BF"/>
    <w:rsid w:val="00280FE0"/>
    <w:rsid w:val="00281245"/>
    <w:rsid w:val="0028141A"/>
    <w:rsid w:val="0028196E"/>
    <w:rsid w:val="00281ACC"/>
    <w:rsid w:val="002829F1"/>
    <w:rsid w:val="00282E7F"/>
    <w:rsid w:val="00283160"/>
    <w:rsid w:val="002834CA"/>
    <w:rsid w:val="00283A51"/>
    <w:rsid w:val="00283F99"/>
    <w:rsid w:val="00284187"/>
    <w:rsid w:val="002842AF"/>
    <w:rsid w:val="00284333"/>
    <w:rsid w:val="002845BD"/>
    <w:rsid w:val="0028462B"/>
    <w:rsid w:val="002852B5"/>
    <w:rsid w:val="0028546D"/>
    <w:rsid w:val="00285578"/>
    <w:rsid w:val="00285B85"/>
    <w:rsid w:val="00285BCB"/>
    <w:rsid w:val="00285D71"/>
    <w:rsid w:val="00286CA8"/>
    <w:rsid w:val="00286EBD"/>
    <w:rsid w:val="00287094"/>
    <w:rsid w:val="00287147"/>
    <w:rsid w:val="0028735C"/>
    <w:rsid w:val="002875BC"/>
    <w:rsid w:val="002878A3"/>
    <w:rsid w:val="00287C96"/>
    <w:rsid w:val="00287FBA"/>
    <w:rsid w:val="0029092C"/>
    <w:rsid w:val="00290CAC"/>
    <w:rsid w:val="002914AB"/>
    <w:rsid w:val="00291531"/>
    <w:rsid w:val="0029184D"/>
    <w:rsid w:val="00291A4D"/>
    <w:rsid w:val="00291B7B"/>
    <w:rsid w:val="00291C09"/>
    <w:rsid w:val="00292737"/>
    <w:rsid w:val="00292766"/>
    <w:rsid w:val="002936C0"/>
    <w:rsid w:val="00293814"/>
    <w:rsid w:val="00293BC2"/>
    <w:rsid w:val="00293D1B"/>
    <w:rsid w:val="00294097"/>
    <w:rsid w:val="00294456"/>
    <w:rsid w:val="00294E24"/>
    <w:rsid w:val="0029509F"/>
    <w:rsid w:val="00295301"/>
    <w:rsid w:val="00295BDB"/>
    <w:rsid w:val="00295DE5"/>
    <w:rsid w:val="00296173"/>
    <w:rsid w:val="002965E5"/>
    <w:rsid w:val="002967C1"/>
    <w:rsid w:val="00296867"/>
    <w:rsid w:val="00296A4E"/>
    <w:rsid w:val="00296E6B"/>
    <w:rsid w:val="00297033"/>
    <w:rsid w:val="00297322"/>
    <w:rsid w:val="00297400"/>
    <w:rsid w:val="00297720"/>
    <w:rsid w:val="00297BED"/>
    <w:rsid w:val="00297C2F"/>
    <w:rsid w:val="00297EE5"/>
    <w:rsid w:val="002A0615"/>
    <w:rsid w:val="002A075E"/>
    <w:rsid w:val="002A082E"/>
    <w:rsid w:val="002A0C0F"/>
    <w:rsid w:val="002A15F9"/>
    <w:rsid w:val="002A1704"/>
    <w:rsid w:val="002A1990"/>
    <w:rsid w:val="002A1A04"/>
    <w:rsid w:val="002A1E0C"/>
    <w:rsid w:val="002A1EB2"/>
    <w:rsid w:val="002A21A9"/>
    <w:rsid w:val="002A238E"/>
    <w:rsid w:val="002A245B"/>
    <w:rsid w:val="002A3074"/>
    <w:rsid w:val="002A3433"/>
    <w:rsid w:val="002A36E2"/>
    <w:rsid w:val="002A3A02"/>
    <w:rsid w:val="002A3D26"/>
    <w:rsid w:val="002A3FFD"/>
    <w:rsid w:val="002A40E7"/>
    <w:rsid w:val="002A44DD"/>
    <w:rsid w:val="002A4A18"/>
    <w:rsid w:val="002A4EB1"/>
    <w:rsid w:val="002A5366"/>
    <w:rsid w:val="002A58F9"/>
    <w:rsid w:val="002A5C3D"/>
    <w:rsid w:val="002A5E5E"/>
    <w:rsid w:val="002A5FB4"/>
    <w:rsid w:val="002A6769"/>
    <w:rsid w:val="002A7B35"/>
    <w:rsid w:val="002B0356"/>
    <w:rsid w:val="002B0AB4"/>
    <w:rsid w:val="002B0CE4"/>
    <w:rsid w:val="002B0D7E"/>
    <w:rsid w:val="002B0F99"/>
    <w:rsid w:val="002B137D"/>
    <w:rsid w:val="002B1C6D"/>
    <w:rsid w:val="002B1D22"/>
    <w:rsid w:val="002B1ECD"/>
    <w:rsid w:val="002B1F9B"/>
    <w:rsid w:val="002B1FDE"/>
    <w:rsid w:val="002B2015"/>
    <w:rsid w:val="002B2344"/>
    <w:rsid w:val="002B291B"/>
    <w:rsid w:val="002B2EF8"/>
    <w:rsid w:val="002B30F0"/>
    <w:rsid w:val="002B331C"/>
    <w:rsid w:val="002B36D3"/>
    <w:rsid w:val="002B386B"/>
    <w:rsid w:val="002B3A8C"/>
    <w:rsid w:val="002B4060"/>
    <w:rsid w:val="002B4CF5"/>
    <w:rsid w:val="002B5370"/>
    <w:rsid w:val="002B5418"/>
    <w:rsid w:val="002B59C1"/>
    <w:rsid w:val="002B5A1E"/>
    <w:rsid w:val="002B611F"/>
    <w:rsid w:val="002B6542"/>
    <w:rsid w:val="002B6838"/>
    <w:rsid w:val="002B6A20"/>
    <w:rsid w:val="002B71F4"/>
    <w:rsid w:val="002B7C01"/>
    <w:rsid w:val="002B7C10"/>
    <w:rsid w:val="002B7C7D"/>
    <w:rsid w:val="002C00BD"/>
    <w:rsid w:val="002C0393"/>
    <w:rsid w:val="002C03BC"/>
    <w:rsid w:val="002C05BA"/>
    <w:rsid w:val="002C0B43"/>
    <w:rsid w:val="002C0E66"/>
    <w:rsid w:val="002C0F97"/>
    <w:rsid w:val="002C138C"/>
    <w:rsid w:val="002C139B"/>
    <w:rsid w:val="002C1445"/>
    <w:rsid w:val="002C19E7"/>
    <w:rsid w:val="002C1BC8"/>
    <w:rsid w:val="002C237C"/>
    <w:rsid w:val="002C2BBB"/>
    <w:rsid w:val="002C2E66"/>
    <w:rsid w:val="002C2F1F"/>
    <w:rsid w:val="002C3451"/>
    <w:rsid w:val="002C34E1"/>
    <w:rsid w:val="002C34EF"/>
    <w:rsid w:val="002C36E6"/>
    <w:rsid w:val="002C3F27"/>
    <w:rsid w:val="002C401C"/>
    <w:rsid w:val="002C4DEC"/>
    <w:rsid w:val="002C4E81"/>
    <w:rsid w:val="002C50F4"/>
    <w:rsid w:val="002C5397"/>
    <w:rsid w:val="002C5FF5"/>
    <w:rsid w:val="002C6B8A"/>
    <w:rsid w:val="002C7367"/>
    <w:rsid w:val="002C7EF4"/>
    <w:rsid w:val="002D0090"/>
    <w:rsid w:val="002D040D"/>
    <w:rsid w:val="002D0631"/>
    <w:rsid w:val="002D0B71"/>
    <w:rsid w:val="002D0CD0"/>
    <w:rsid w:val="002D0CE1"/>
    <w:rsid w:val="002D0D02"/>
    <w:rsid w:val="002D104F"/>
    <w:rsid w:val="002D10B9"/>
    <w:rsid w:val="002D13A2"/>
    <w:rsid w:val="002D1430"/>
    <w:rsid w:val="002D1826"/>
    <w:rsid w:val="002D1951"/>
    <w:rsid w:val="002D203C"/>
    <w:rsid w:val="002D20D3"/>
    <w:rsid w:val="002D2634"/>
    <w:rsid w:val="002D26D4"/>
    <w:rsid w:val="002D348F"/>
    <w:rsid w:val="002D3A14"/>
    <w:rsid w:val="002D3D13"/>
    <w:rsid w:val="002D4514"/>
    <w:rsid w:val="002D460A"/>
    <w:rsid w:val="002D4674"/>
    <w:rsid w:val="002D4862"/>
    <w:rsid w:val="002D49D0"/>
    <w:rsid w:val="002D4A89"/>
    <w:rsid w:val="002D4F9C"/>
    <w:rsid w:val="002D5A0D"/>
    <w:rsid w:val="002D5F0D"/>
    <w:rsid w:val="002D6FC7"/>
    <w:rsid w:val="002E014B"/>
    <w:rsid w:val="002E0405"/>
    <w:rsid w:val="002E04F3"/>
    <w:rsid w:val="002E0668"/>
    <w:rsid w:val="002E0A8C"/>
    <w:rsid w:val="002E0EA4"/>
    <w:rsid w:val="002E13C9"/>
    <w:rsid w:val="002E1411"/>
    <w:rsid w:val="002E142D"/>
    <w:rsid w:val="002E1979"/>
    <w:rsid w:val="002E1CDE"/>
    <w:rsid w:val="002E2C78"/>
    <w:rsid w:val="002E3564"/>
    <w:rsid w:val="002E3646"/>
    <w:rsid w:val="002E3B80"/>
    <w:rsid w:val="002E3C57"/>
    <w:rsid w:val="002E3DB4"/>
    <w:rsid w:val="002E3F5F"/>
    <w:rsid w:val="002E4205"/>
    <w:rsid w:val="002E4929"/>
    <w:rsid w:val="002E494C"/>
    <w:rsid w:val="002E49BD"/>
    <w:rsid w:val="002E5190"/>
    <w:rsid w:val="002E5CE5"/>
    <w:rsid w:val="002E5CF5"/>
    <w:rsid w:val="002E5D62"/>
    <w:rsid w:val="002E618B"/>
    <w:rsid w:val="002E6744"/>
    <w:rsid w:val="002E674C"/>
    <w:rsid w:val="002E7569"/>
    <w:rsid w:val="002E75B5"/>
    <w:rsid w:val="002E784E"/>
    <w:rsid w:val="002E78A5"/>
    <w:rsid w:val="002E7E25"/>
    <w:rsid w:val="002F011B"/>
    <w:rsid w:val="002F0375"/>
    <w:rsid w:val="002F07CE"/>
    <w:rsid w:val="002F12C2"/>
    <w:rsid w:val="002F12FE"/>
    <w:rsid w:val="002F158D"/>
    <w:rsid w:val="002F1621"/>
    <w:rsid w:val="002F1E48"/>
    <w:rsid w:val="002F1FC4"/>
    <w:rsid w:val="002F2027"/>
    <w:rsid w:val="002F2043"/>
    <w:rsid w:val="002F2049"/>
    <w:rsid w:val="002F2141"/>
    <w:rsid w:val="002F2832"/>
    <w:rsid w:val="002F2CBA"/>
    <w:rsid w:val="002F3134"/>
    <w:rsid w:val="002F3439"/>
    <w:rsid w:val="002F34FC"/>
    <w:rsid w:val="002F35F7"/>
    <w:rsid w:val="002F36F0"/>
    <w:rsid w:val="002F3806"/>
    <w:rsid w:val="002F41B7"/>
    <w:rsid w:val="002F46D9"/>
    <w:rsid w:val="002F4AC6"/>
    <w:rsid w:val="002F4D61"/>
    <w:rsid w:val="002F4DA1"/>
    <w:rsid w:val="002F52E8"/>
    <w:rsid w:val="002F57E1"/>
    <w:rsid w:val="002F5986"/>
    <w:rsid w:val="002F5AAF"/>
    <w:rsid w:val="002F5EF5"/>
    <w:rsid w:val="002F62E7"/>
    <w:rsid w:val="002F64D8"/>
    <w:rsid w:val="002F6722"/>
    <w:rsid w:val="002F6D6D"/>
    <w:rsid w:val="002F7040"/>
    <w:rsid w:val="002F7EEE"/>
    <w:rsid w:val="00300323"/>
    <w:rsid w:val="0030040E"/>
    <w:rsid w:val="00300515"/>
    <w:rsid w:val="0030114D"/>
    <w:rsid w:val="00301F46"/>
    <w:rsid w:val="003020DE"/>
    <w:rsid w:val="0030252C"/>
    <w:rsid w:val="0030261B"/>
    <w:rsid w:val="00303031"/>
    <w:rsid w:val="0030329B"/>
    <w:rsid w:val="00303651"/>
    <w:rsid w:val="00303785"/>
    <w:rsid w:val="00303813"/>
    <w:rsid w:val="0030383C"/>
    <w:rsid w:val="00303E46"/>
    <w:rsid w:val="00304232"/>
    <w:rsid w:val="0030426C"/>
    <w:rsid w:val="0030454A"/>
    <w:rsid w:val="003045C6"/>
    <w:rsid w:val="00304854"/>
    <w:rsid w:val="0030489B"/>
    <w:rsid w:val="00304B29"/>
    <w:rsid w:val="00304C4A"/>
    <w:rsid w:val="00305184"/>
    <w:rsid w:val="0030534E"/>
    <w:rsid w:val="00305482"/>
    <w:rsid w:val="003057E1"/>
    <w:rsid w:val="00305800"/>
    <w:rsid w:val="00305F3C"/>
    <w:rsid w:val="00306064"/>
    <w:rsid w:val="00306662"/>
    <w:rsid w:val="0030666E"/>
    <w:rsid w:val="003068D5"/>
    <w:rsid w:val="003069B8"/>
    <w:rsid w:val="00306B01"/>
    <w:rsid w:val="00306B16"/>
    <w:rsid w:val="00306B88"/>
    <w:rsid w:val="0030705C"/>
    <w:rsid w:val="0030730B"/>
    <w:rsid w:val="00307897"/>
    <w:rsid w:val="00310E36"/>
    <w:rsid w:val="00310EB3"/>
    <w:rsid w:val="003116D3"/>
    <w:rsid w:val="003117BC"/>
    <w:rsid w:val="00311829"/>
    <w:rsid w:val="00311B52"/>
    <w:rsid w:val="00311B80"/>
    <w:rsid w:val="00311F68"/>
    <w:rsid w:val="003125DD"/>
    <w:rsid w:val="0031260E"/>
    <w:rsid w:val="00312738"/>
    <w:rsid w:val="00312C3D"/>
    <w:rsid w:val="0031305E"/>
    <w:rsid w:val="0031321F"/>
    <w:rsid w:val="0031335A"/>
    <w:rsid w:val="003135E2"/>
    <w:rsid w:val="003137B8"/>
    <w:rsid w:val="00313AB4"/>
    <w:rsid w:val="00314009"/>
    <w:rsid w:val="003140F8"/>
    <w:rsid w:val="0031413D"/>
    <w:rsid w:val="003142A2"/>
    <w:rsid w:val="003143D4"/>
    <w:rsid w:val="0031480F"/>
    <w:rsid w:val="003149C8"/>
    <w:rsid w:val="003149D6"/>
    <w:rsid w:val="00314CAE"/>
    <w:rsid w:val="00314EC3"/>
    <w:rsid w:val="00315D17"/>
    <w:rsid w:val="00316152"/>
    <w:rsid w:val="0031651F"/>
    <w:rsid w:val="0031696E"/>
    <w:rsid w:val="00316A27"/>
    <w:rsid w:val="00316AF3"/>
    <w:rsid w:val="0031702D"/>
    <w:rsid w:val="00317798"/>
    <w:rsid w:val="00317953"/>
    <w:rsid w:val="00317BFD"/>
    <w:rsid w:val="00317D81"/>
    <w:rsid w:val="00317EF1"/>
    <w:rsid w:val="00317F87"/>
    <w:rsid w:val="00320DE9"/>
    <w:rsid w:val="003210A6"/>
    <w:rsid w:val="003215A8"/>
    <w:rsid w:val="00321740"/>
    <w:rsid w:val="00322043"/>
    <w:rsid w:val="0032225A"/>
    <w:rsid w:val="0032253A"/>
    <w:rsid w:val="00322B3C"/>
    <w:rsid w:val="00322BAD"/>
    <w:rsid w:val="00322EA8"/>
    <w:rsid w:val="00322FB8"/>
    <w:rsid w:val="003233BB"/>
    <w:rsid w:val="0032369C"/>
    <w:rsid w:val="003237E0"/>
    <w:rsid w:val="00323EBF"/>
    <w:rsid w:val="00323F50"/>
    <w:rsid w:val="003244D5"/>
    <w:rsid w:val="00325275"/>
    <w:rsid w:val="00325CBB"/>
    <w:rsid w:val="00326392"/>
    <w:rsid w:val="00326590"/>
    <w:rsid w:val="00326597"/>
    <w:rsid w:val="00326621"/>
    <w:rsid w:val="00326CA4"/>
    <w:rsid w:val="00327267"/>
    <w:rsid w:val="003274C2"/>
    <w:rsid w:val="003276FD"/>
    <w:rsid w:val="00327D10"/>
    <w:rsid w:val="003300C0"/>
    <w:rsid w:val="003305CC"/>
    <w:rsid w:val="00330819"/>
    <w:rsid w:val="00330B75"/>
    <w:rsid w:val="00331200"/>
    <w:rsid w:val="00331221"/>
    <w:rsid w:val="00331401"/>
    <w:rsid w:val="00331442"/>
    <w:rsid w:val="0033183A"/>
    <w:rsid w:val="00331ABD"/>
    <w:rsid w:val="0033221C"/>
    <w:rsid w:val="00332BFC"/>
    <w:rsid w:val="0033333C"/>
    <w:rsid w:val="003338E6"/>
    <w:rsid w:val="00333BE0"/>
    <w:rsid w:val="00333E55"/>
    <w:rsid w:val="003341CC"/>
    <w:rsid w:val="003348AF"/>
    <w:rsid w:val="00334DE3"/>
    <w:rsid w:val="00334FED"/>
    <w:rsid w:val="00335830"/>
    <w:rsid w:val="003359DB"/>
    <w:rsid w:val="00335CEB"/>
    <w:rsid w:val="00335D9A"/>
    <w:rsid w:val="0033672C"/>
    <w:rsid w:val="0033689A"/>
    <w:rsid w:val="00337107"/>
    <w:rsid w:val="00337142"/>
    <w:rsid w:val="003373D6"/>
    <w:rsid w:val="0033745F"/>
    <w:rsid w:val="003376A8"/>
    <w:rsid w:val="0033793B"/>
    <w:rsid w:val="003400F2"/>
    <w:rsid w:val="0034030B"/>
    <w:rsid w:val="003404A1"/>
    <w:rsid w:val="00340907"/>
    <w:rsid w:val="0034171A"/>
    <w:rsid w:val="003418AE"/>
    <w:rsid w:val="00341D45"/>
    <w:rsid w:val="00341FAD"/>
    <w:rsid w:val="0034285A"/>
    <w:rsid w:val="00342EF3"/>
    <w:rsid w:val="00342FDF"/>
    <w:rsid w:val="00343432"/>
    <w:rsid w:val="003438CC"/>
    <w:rsid w:val="00344A50"/>
    <w:rsid w:val="00345796"/>
    <w:rsid w:val="00346011"/>
    <w:rsid w:val="003466F4"/>
    <w:rsid w:val="003469C1"/>
    <w:rsid w:val="003469E7"/>
    <w:rsid w:val="00346D34"/>
    <w:rsid w:val="00346DEE"/>
    <w:rsid w:val="00346F9E"/>
    <w:rsid w:val="00347076"/>
    <w:rsid w:val="00347185"/>
    <w:rsid w:val="00347CD3"/>
    <w:rsid w:val="00350286"/>
    <w:rsid w:val="00350609"/>
    <w:rsid w:val="00350907"/>
    <w:rsid w:val="00350BDE"/>
    <w:rsid w:val="00350CBE"/>
    <w:rsid w:val="00350E06"/>
    <w:rsid w:val="00350E1E"/>
    <w:rsid w:val="00351022"/>
    <w:rsid w:val="00351151"/>
    <w:rsid w:val="003511EE"/>
    <w:rsid w:val="00351325"/>
    <w:rsid w:val="00351344"/>
    <w:rsid w:val="0035173D"/>
    <w:rsid w:val="003518BA"/>
    <w:rsid w:val="00351AFE"/>
    <w:rsid w:val="0035228F"/>
    <w:rsid w:val="003522F9"/>
    <w:rsid w:val="0035244C"/>
    <w:rsid w:val="003527F0"/>
    <w:rsid w:val="00352BD0"/>
    <w:rsid w:val="00352CEB"/>
    <w:rsid w:val="00352D87"/>
    <w:rsid w:val="00352FCF"/>
    <w:rsid w:val="00353154"/>
    <w:rsid w:val="00353A97"/>
    <w:rsid w:val="003545F0"/>
    <w:rsid w:val="00354652"/>
    <w:rsid w:val="00354A86"/>
    <w:rsid w:val="00354CC2"/>
    <w:rsid w:val="00354E10"/>
    <w:rsid w:val="003550F3"/>
    <w:rsid w:val="00355167"/>
    <w:rsid w:val="00355564"/>
    <w:rsid w:val="00355609"/>
    <w:rsid w:val="0035584B"/>
    <w:rsid w:val="003559DB"/>
    <w:rsid w:val="0035600B"/>
    <w:rsid w:val="003566A2"/>
    <w:rsid w:val="00356C05"/>
    <w:rsid w:val="00356D80"/>
    <w:rsid w:val="00357DEA"/>
    <w:rsid w:val="0036002F"/>
    <w:rsid w:val="0036007B"/>
    <w:rsid w:val="00360315"/>
    <w:rsid w:val="003604D8"/>
    <w:rsid w:val="00360A51"/>
    <w:rsid w:val="00360ABB"/>
    <w:rsid w:val="00360B6D"/>
    <w:rsid w:val="00361474"/>
    <w:rsid w:val="003615AC"/>
    <w:rsid w:val="0036174A"/>
    <w:rsid w:val="003617D6"/>
    <w:rsid w:val="003618EE"/>
    <w:rsid w:val="00361EA3"/>
    <w:rsid w:val="00362266"/>
    <w:rsid w:val="00362DBD"/>
    <w:rsid w:val="00363119"/>
    <w:rsid w:val="00363BEB"/>
    <w:rsid w:val="00364978"/>
    <w:rsid w:val="00364AF4"/>
    <w:rsid w:val="00364E2E"/>
    <w:rsid w:val="00364FBA"/>
    <w:rsid w:val="003650C6"/>
    <w:rsid w:val="00365212"/>
    <w:rsid w:val="00365407"/>
    <w:rsid w:val="00365AA0"/>
    <w:rsid w:val="00365DAB"/>
    <w:rsid w:val="00365DBF"/>
    <w:rsid w:val="0036612D"/>
    <w:rsid w:val="00366925"/>
    <w:rsid w:val="003670B0"/>
    <w:rsid w:val="00367299"/>
    <w:rsid w:val="0037031E"/>
    <w:rsid w:val="0037044F"/>
    <w:rsid w:val="003706DE"/>
    <w:rsid w:val="0037084E"/>
    <w:rsid w:val="0037094B"/>
    <w:rsid w:val="00371A6A"/>
    <w:rsid w:val="00371AA3"/>
    <w:rsid w:val="00371B9C"/>
    <w:rsid w:val="00371BDD"/>
    <w:rsid w:val="00371C86"/>
    <w:rsid w:val="00371FEF"/>
    <w:rsid w:val="00372060"/>
    <w:rsid w:val="00372338"/>
    <w:rsid w:val="0037262F"/>
    <w:rsid w:val="00372B24"/>
    <w:rsid w:val="00372B73"/>
    <w:rsid w:val="00372C25"/>
    <w:rsid w:val="00372C81"/>
    <w:rsid w:val="00372E3E"/>
    <w:rsid w:val="00373353"/>
    <w:rsid w:val="0037359D"/>
    <w:rsid w:val="00373661"/>
    <w:rsid w:val="003738D5"/>
    <w:rsid w:val="00373AEA"/>
    <w:rsid w:val="00373B01"/>
    <w:rsid w:val="00373B0C"/>
    <w:rsid w:val="00373D98"/>
    <w:rsid w:val="00373DC2"/>
    <w:rsid w:val="00373F14"/>
    <w:rsid w:val="00374334"/>
    <w:rsid w:val="003744AB"/>
    <w:rsid w:val="003745B5"/>
    <w:rsid w:val="0037492D"/>
    <w:rsid w:val="00374B17"/>
    <w:rsid w:val="00375015"/>
    <w:rsid w:val="003755F5"/>
    <w:rsid w:val="00375687"/>
    <w:rsid w:val="00375914"/>
    <w:rsid w:val="00375915"/>
    <w:rsid w:val="00376C8A"/>
    <w:rsid w:val="00376FCC"/>
    <w:rsid w:val="00376FDF"/>
    <w:rsid w:val="00377369"/>
    <w:rsid w:val="00377477"/>
    <w:rsid w:val="00377649"/>
    <w:rsid w:val="00377BEA"/>
    <w:rsid w:val="00377D9C"/>
    <w:rsid w:val="00377EB1"/>
    <w:rsid w:val="00377EBB"/>
    <w:rsid w:val="00380457"/>
    <w:rsid w:val="00380526"/>
    <w:rsid w:val="00380905"/>
    <w:rsid w:val="00381478"/>
    <w:rsid w:val="0038153E"/>
    <w:rsid w:val="003816AF"/>
    <w:rsid w:val="0038172D"/>
    <w:rsid w:val="00381FBA"/>
    <w:rsid w:val="0038206E"/>
    <w:rsid w:val="003828D9"/>
    <w:rsid w:val="003828FC"/>
    <w:rsid w:val="00382F69"/>
    <w:rsid w:val="00383212"/>
    <w:rsid w:val="003838EB"/>
    <w:rsid w:val="00383988"/>
    <w:rsid w:val="00383D0B"/>
    <w:rsid w:val="00383EEB"/>
    <w:rsid w:val="003840FA"/>
    <w:rsid w:val="0038487F"/>
    <w:rsid w:val="0038509B"/>
    <w:rsid w:val="003861AF"/>
    <w:rsid w:val="00386718"/>
    <w:rsid w:val="0038779D"/>
    <w:rsid w:val="003877A9"/>
    <w:rsid w:val="00387F65"/>
    <w:rsid w:val="00390461"/>
    <w:rsid w:val="00390AC0"/>
    <w:rsid w:val="00391017"/>
    <w:rsid w:val="00391056"/>
    <w:rsid w:val="00391147"/>
    <w:rsid w:val="003912D8"/>
    <w:rsid w:val="00391472"/>
    <w:rsid w:val="00391B95"/>
    <w:rsid w:val="00391C05"/>
    <w:rsid w:val="00392468"/>
    <w:rsid w:val="0039278E"/>
    <w:rsid w:val="003927DF"/>
    <w:rsid w:val="00393213"/>
    <w:rsid w:val="003940BD"/>
    <w:rsid w:val="003942C9"/>
    <w:rsid w:val="003944BA"/>
    <w:rsid w:val="00394606"/>
    <w:rsid w:val="00394674"/>
    <w:rsid w:val="00394A75"/>
    <w:rsid w:val="00394C6F"/>
    <w:rsid w:val="00395200"/>
    <w:rsid w:val="0039581B"/>
    <w:rsid w:val="003961FA"/>
    <w:rsid w:val="00396381"/>
    <w:rsid w:val="00396660"/>
    <w:rsid w:val="00396BAF"/>
    <w:rsid w:val="00396F51"/>
    <w:rsid w:val="00396FF8"/>
    <w:rsid w:val="0039704A"/>
    <w:rsid w:val="003971F0"/>
    <w:rsid w:val="003979A1"/>
    <w:rsid w:val="00397BDB"/>
    <w:rsid w:val="00397E06"/>
    <w:rsid w:val="00397EAB"/>
    <w:rsid w:val="003A0206"/>
    <w:rsid w:val="003A0596"/>
    <w:rsid w:val="003A0631"/>
    <w:rsid w:val="003A0752"/>
    <w:rsid w:val="003A096E"/>
    <w:rsid w:val="003A1079"/>
    <w:rsid w:val="003A1198"/>
    <w:rsid w:val="003A1256"/>
    <w:rsid w:val="003A168C"/>
    <w:rsid w:val="003A192A"/>
    <w:rsid w:val="003A1EFD"/>
    <w:rsid w:val="003A26D5"/>
    <w:rsid w:val="003A2B31"/>
    <w:rsid w:val="003A2B6F"/>
    <w:rsid w:val="003A2FB9"/>
    <w:rsid w:val="003A2FD4"/>
    <w:rsid w:val="003A31BA"/>
    <w:rsid w:val="003A3551"/>
    <w:rsid w:val="003A35C7"/>
    <w:rsid w:val="003A36CB"/>
    <w:rsid w:val="003A3A33"/>
    <w:rsid w:val="003A3CE8"/>
    <w:rsid w:val="003A409A"/>
    <w:rsid w:val="003A45BA"/>
    <w:rsid w:val="003A4B22"/>
    <w:rsid w:val="003A4EBD"/>
    <w:rsid w:val="003A5284"/>
    <w:rsid w:val="003A5483"/>
    <w:rsid w:val="003A57F7"/>
    <w:rsid w:val="003A58F1"/>
    <w:rsid w:val="003A5B5E"/>
    <w:rsid w:val="003A5DBC"/>
    <w:rsid w:val="003A5F7C"/>
    <w:rsid w:val="003A609C"/>
    <w:rsid w:val="003A60A2"/>
    <w:rsid w:val="003A639D"/>
    <w:rsid w:val="003A6881"/>
    <w:rsid w:val="003A6A6D"/>
    <w:rsid w:val="003A6E5B"/>
    <w:rsid w:val="003A787B"/>
    <w:rsid w:val="003A7A6F"/>
    <w:rsid w:val="003A7D94"/>
    <w:rsid w:val="003B038A"/>
    <w:rsid w:val="003B03C3"/>
    <w:rsid w:val="003B09DE"/>
    <w:rsid w:val="003B0C8C"/>
    <w:rsid w:val="003B131F"/>
    <w:rsid w:val="003B13CF"/>
    <w:rsid w:val="003B1530"/>
    <w:rsid w:val="003B1785"/>
    <w:rsid w:val="003B1FB5"/>
    <w:rsid w:val="003B250E"/>
    <w:rsid w:val="003B27DE"/>
    <w:rsid w:val="003B38EA"/>
    <w:rsid w:val="003B3EF4"/>
    <w:rsid w:val="003B4590"/>
    <w:rsid w:val="003B4798"/>
    <w:rsid w:val="003B48A6"/>
    <w:rsid w:val="003B4C34"/>
    <w:rsid w:val="003B51CF"/>
    <w:rsid w:val="003B559D"/>
    <w:rsid w:val="003B56A6"/>
    <w:rsid w:val="003B5789"/>
    <w:rsid w:val="003B5896"/>
    <w:rsid w:val="003B5CA0"/>
    <w:rsid w:val="003B5EC8"/>
    <w:rsid w:val="003B6336"/>
    <w:rsid w:val="003B6F7B"/>
    <w:rsid w:val="003B73A4"/>
    <w:rsid w:val="003B7497"/>
    <w:rsid w:val="003B75DC"/>
    <w:rsid w:val="003B7A3B"/>
    <w:rsid w:val="003C0280"/>
    <w:rsid w:val="003C07CA"/>
    <w:rsid w:val="003C0C85"/>
    <w:rsid w:val="003C13C9"/>
    <w:rsid w:val="003C1893"/>
    <w:rsid w:val="003C1C25"/>
    <w:rsid w:val="003C1FC0"/>
    <w:rsid w:val="003C2272"/>
    <w:rsid w:val="003C2286"/>
    <w:rsid w:val="003C23B4"/>
    <w:rsid w:val="003C2460"/>
    <w:rsid w:val="003C3158"/>
    <w:rsid w:val="003C31F1"/>
    <w:rsid w:val="003C3B2B"/>
    <w:rsid w:val="003C3CB5"/>
    <w:rsid w:val="003C3D45"/>
    <w:rsid w:val="003C3EB1"/>
    <w:rsid w:val="003C3ECC"/>
    <w:rsid w:val="003C4471"/>
    <w:rsid w:val="003C4709"/>
    <w:rsid w:val="003C4958"/>
    <w:rsid w:val="003C4F2F"/>
    <w:rsid w:val="003C5008"/>
    <w:rsid w:val="003C503F"/>
    <w:rsid w:val="003C54DD"/>
    <w:rsid w:val="003C5A5E"/>
    <w:rsid w:val="003C5E77"/>
    <w:rsid w:val="003C65A3"/>
    <w:rsid w:val="003C6B8A"/>
    <w:rsid w:val="003C6C00"/>
    <w:rsid w:val="003C7077"/>
    <w:rsid w:val="003C7141"/>
    <w:rsid w:val="003C7566"/>
    <w:rsid w:val="003C7AB4"/>
    <w:rsid w:val="003D018B"/>
    <w:rsid w:val="003D01D7"/>
    <w:rsid w:val="003D0340"/>
    <w:rsid w:val="003D04C0"/>
    <w:rsid w:val="003D0680"/>
    <w:rsid w:val="003D0B1A"/>
    <w:rsid w:val="003D15D3"/>
    <w:rsid w:val="003D1898"/>
    <w:rsid w:val="003D24E3"/>
    <w:rsid w:val="003D2B53"/>
    <w:rsid w:val="003D385C"/>
    <w:rsid w:val="003D42A5"/>
    <w:rsid w:val="003D481C"/>
    <w:rsid w:val="003D4A9A"/>
    <w:rsid w:val="003D508A"/>
    <w:rsid w:val="003D579D"/>
    <w:rsid w:val="003D6102"/>
    <w:rsid w:val="003D6499"/>
    <w:rsid w:val="003D64AE"/>
    <w:rsid w:val="003D6E8C"/>
    <w:rsid w:val="003D6FF5"/>
    <w:rsid w:val="003D777A"/>
    <w:rsid w:val="003D7BB4"/>
    <w:rsid w:val="003D7D4C"/>
    <w:rsid w:val="003E08ED"/>
    <w:rsid w:val="003E15D1"/>
    <w:rsid w:val="003E18EC"/>
    <w:rsid w:val="003E1CA2"/>
    <w:rsid w:val="003E21A1"/>
    <w:rsid w:val="003E283B"/>
    <w:rsid w:val="003E2A3A"/>
    <w:rsid w:val="003E2AF6"/>
    <w:rsid w:val="003E3697"/>
    <w:rsid w:val="003E39A0"/>
    <w:rsid w:val="003E3D26"/>
    <w:rsid w:val="003E5A97"/>
    <w:rsid w:val="003E5B2B"/>
    <w:rsid w:val="003E62A5"/>
    <w:rsid w:val="003E6558"/>
    <w:rsid w:val="003E6621"/>
    <w:rsid w:val="003E68D7"/>
    <w:rsid w:val="003E7236"/>
    <w:rsid w:val="003E746F"/>
    <w:rsid w:val="003E7B76"/>
    <w:rsid w:val="003F0118"/>
    <w:rsid w:val="003F03B1"/>
    <w:rsid w:val="003F08FD"/>
    <w:rsid w:val="003F1595"/>
    <w:rsid w:val="003F18FB"/>
    <w:rsid w:val="003F1BC9"/>
    <w:rsid w:val="003F1CBB"/>
    <w:rsid w:val="003F21F0"/>
    <w:rsid w:val="003F22EA"/>
    <w:rsid w:val="003F288A"/>
    <w:rsid w:val="003F2A34"/>
    <w:rsid w:val="003F2C81"/>
    <w:rsid w:val="003F329A"/>
    <w:rsid w:val="003F3AEE"/>
    <w:rsid w:val="003F3DFF"/>
    <w:rsid w:val="003F3FE4"/>
    <w:rsid w:val="003F44F4"/>
    <w:rsid w:val="003F4879"/>
    <w:rsid w:val="003F49BE"/>
    <w:rsid w:val="003F4B56"/>
    <w:rsid w:val="003F4CE2"/>
    <w:rsid w:val="003F4CEA"/>
    <w:rsid w:val="003F52AF"/>
    <w:rsid w:val="003F555B"/>
    <w:rsid w:val="003F5D80"/>
    <w:rsid w:val="003F6FF1"/>
    <w:rsid w:val="003F73C1"/>
    <w:rsid w:val="003F7515"/>
    <w:rsid w:val="003F758F"/>
    <w:rsid w:val="003F7ADC"/>
    <w:rsid w:val="003F7C86"/>
    <w:rsid w:val="003F7E6D"/>
    <w:rsid w:val="00400121"/>
    <w:rsid w:val="00400A9E"/>
    <w:rsid w:val="00400ABA"/>
    <w:rsid w:val="00400BE8"/>
    <w:rsid w:val="004012C1"/>
    <w:rsid w:val="0040144E"/>
    <w:rsid w:val="00401F57"/>
    <w:rsid w:val="00401F91"/>
    <w:rsid w:val="004025A2"/>
    <w:rsid w:val="004025DE"/>
    <w:rsid w:val="004025F9"/>
    <w:rsid w:val="0040264C"/>
    <w:rsid w:val="00402928"/>
    <w:rsid w:val="004030A2"/>
    <w:rsid w:val="00403150"/>
    <w:rsid w:val="004032DA"/>
    <w:rsid w:val="00403706"/>
    <w:rsid w:val="00403823"/>
    <w:rsid w:val="00403C8F"/>
    <w:rsid w:val="0040418F"/>
    <w:rsid w:val="004041FE"/>
    <w:rsid w:val="004043CE"/>
    <w:rsid w:val="00404D20"/>
    <w:rsid w:val="00405118"/>
    <w:rsid w:val="0040572F"/>
    <w:rsid w:val="00405747"/>
    <w:rsid w:val="00405DEE"/>
    <w:rsid w:val="004060C2"/>
    <w:rsid w:val="00406509"/>
    <w:rsid w:val="004065BE"/>
    <w:rsid w:val="004072BD"/>
    <w:rsid w:val="00407623"/>
    <w:rsid w:val="004106A5"/>
    <w:rsid w:val="00410C92"/>
    <w:rsid w:val="004114C0"/>
    <w:rsid w:val="0041152D"/>
    <w:rsid w:val="00411BA5"/>
    <w:rsid w:val="00411BE9"/>
    <w:rsid w:val="00411F18"/>
    <w:rsid w:val="004124B6"/>
    <w:rsid w:val="004126D2"/>
    <w:rsid w:val="00412737"/>
    <w:rsid w:val="00412E5C"/>
    <w:rsid w:val="004130D7"/>
    <w:rsid w:val="004132AE"/>
    <w:rsid w:val="004132C2"/>
    <w:rsid w:val="0041403B"/>
    <w:rsid w:val="00414394"/>
    <w:rsid w:val="00414523"/>
    <w:rsid w:val="0041455F"/>
    <w:rsid w:val="00414562"/>
    <w:rsid w:val="0041466C"/>
    <w:rsid w:val="0041508E"/>
    <w:rsid w:val="004152CC"/>
    <w:rsid w:val="0041551A"/>
    <w:rsid w:val="0041555B"/>
    <w:rsid w:val="0041562A"/>
    <w:rsid w:val="004159F3"/>
    <w:rsid w:val="00416697"/>
    <w:rsid w:val="00416925"/>
    <w:rsid w:val="00416A66"/>
    <w:rsid w:val="00416F71"/>
    <w:rsid w:val="0041785C"/>
    <w:rsid w:val="0041793F"/>
    <w:rsid w:val="004200DE"/>
    <w:rsid w:val="00420111"/>
    <w:rsid w:val="004203B6"/>
    <w:rsid w:val="0042079B"/>
    <w:rsid w:val="00420ADC"/>
    <w:rsid w:val="00421B32"/>
    <w:rsid w:val="00421B78"/>
    <w:rsid w:val="00421D61"/>
    <w:rsid w:val="004220D1"/>
    <w:rsid w:val="0042235B"/>
    <w:rsid w:val="004224B5"/>
    <w:rsid w:val="004225B0"/>
    <w:rsid w:val="00422899"/>
    <w:rsid w:val="00423177"/>
    <w:rsid w:val="0042346D"/>
    <w:rsid w:val="00423550"/>
    <w:rsid w:val="00423CCC"/>
    <w:rsid w:val="00423F97"/>
    <w:rsid w:val="0042541C"/>
    <w:rsid w:val="00425C9D"/>
    <w:rsid w:val="00425EE1"/>
    <w:rsid w:val="004264B8"/>
    <w:rsid w:val="0042671A"/>
    <w:rsid w:val="004267AA"/>
    <w:rsid w:val="0042737B"/>
    <w:rsid w:val="00427612"/>
    <w:rsid w:val="004277DC"/>
    <w:rsid w:val="0043056D"/>
    <w:rsid w:val="004308CD"/>
    <w:rsid w:val="00430909"/>
    <w:rsid w:val="00430AEC"/>
    <w:rsid w:val="0043169E"/>
    <w:rsid w:val="00431BCA"/>
    <w:rsid w:val="00432002"/>
    <w:rsid w:val="00432172"/>
    <w:rsid w:val="00432231"/>
    <w:rsid w:val="00432361"/>
    <w:rsid w:val="004324BD"/>
    <w:rsid w:val="004328A1"/>
    <w:rsid w:val="00432E29"/>
    <w:rsid w:val="004331B5"/>
    <w:rsid w:val="00433391"/>
    <w:rsid w:val="0043342D"/>
    <w:rsid w:val="00433518"/>
    <w:rsid w:val="00433E55"/>
    <w:rsid w:val="004341EB"/>
    <w:rsid w:val="00434706"/>
    <w:rsid w:val="0043475D"/>
    <w:rsid w:val="004351F9"/>
    <w:rsid w:val="004361F7"/>
    <w:rsid w:val="00436391"/>
    <w:rsid w:val="00436B97"/>
    <w:rsid w:val="00436C69"/>
    <w:rsid w:val="00436C8E"/>
    <w:rsid w:val="00437172"/>
    <w:rsid w:val="004378A6"/>
    <w:rsid w:val="004379B6"/>
    <w:rsid w:val="004400A0"/>
    <w:rsid w:val="00440239"/>
    <w:rsid w:val="004402C6"/>
    <w:rsid w:val="0044071A"/>
    <w:rsid w:val="0044092A"/>
    <w:rsid w:val="00440B6D"/>
    <w:rsid w:val="00440B90"/>
    <w:rsid w:val="00440F6B"/>
    <w:rsid w:val="0044111F"/>
    <w:rsid w:val="004417FC"/>
    <w:rsid w:val="00441BF9"/>
    <w:rsid w:val="00441D57"/>
    <w:rsid w:val="00441D88"/>
    <w:rsid w:val="00442132"/>
    <w:rsid w:val="00442172"/>
    <w:rsid w:val="00442AEE"/>
    <w:rsid w:val="00442B84"/>
    <w:rsid w:val="00442EEA"/>
    <w:rsid w:val="004435AA"/>
    <w:rsid w:val="004436A0"/>
    <w:rsid w:val="00443E12"/>
    <w:rsid w:val="0044449E"/>
    <w:rsid w:val="004449EA"/>
    <w:rsid w:val="00444DA1"/>
    <w:rsid w:val="00445023"/>
    <w:rsid w:val="0044507D"/>
    <w:rsid w:val="00445223"/>
    <w:rsid w:val="00445523"/>
    <w:rsid w:val="00445716"/>
    <w:rsid w:val="00445CA9"/>
    <w:rsid w:val="00446599"/>
    <w:rsid w:val="00446626"/>
    <w:rsid w:val="0044691F"/>
    <w:rsid w:val="00447122"/>
    <w:rsid w:val="00447381"/>
    <w:rsid w:val="004473E1"/>
    <w:rsid w:val="004479EF"/>
    <w:rsid w:val="00447B23"/>
    <w:rsid w:val="00447B60"/>
    <w:rsid w:val="00447B61"/>
    <w:rsid w:val="00450216"/>
    <w:rsid w:val="0045109A"/>
    <w:rsid w:val="0045156C"/>
    <w:rsid w:val="0045173A"/>
    <w:rsid w:val="0045182E"/>
    <w:rsid w:val="004519E6"/>
    <w:rsid w:val="00451AEF"/>
    <w:rsid w:val="00451B47"/>
    <w:rsid w:val="004522E5"/>
    <w:rsid w:val="00452A22"/>
    <w:rsid w:val="00452D2D"/>
    <w:rsid w:val="00453030"/>
    <w:rsid w:val="0045376A"/>
    <w:rsid w:val="00453A6B"/>
    <w:rsid w:val="00453C3C"/>
    <w:rsid w:val="00453D5A"/>
    <w:rsid w:val="00453F07"/>
    <w:rsid w:val="00453F25"/>
    <w:rsid w:val="004543AE"/>
    <w:rsid w:val="00454545"/>
    <w:rsid w:val="004551FA"/>
    <w:rsid w:val="004559ED"/>
    <w:rsid w:val="00455CC3"/>
    <w:rsid w:val="004560E1"/>
    <w:rsid w:val="004567A3"/>
    <w:rsid w:val="00456D33"/>
    <w:rsid w:val="00456E10"/>
    <w:rsid w:val="0045709B"/>
    <w:rsid w:val="004573E3"/>
    <w:rsid w:val="00457EFA"/>
    <w:rsid w:val="00457FA5"/>
    <w:rsid w:val="00460148"/>
    <w:rsid w:val="0046026B"/>
    <w:rsid w:val="00460395"/>
    <w:rsid w:val="004603E4"/>
    <w:rsid w:val="00460732"/>
    <w:rsid w:val="004608C8"/>
    <w:rsid w:val="00461607"/>
    <w:rsid w:val="00461BDB"/>
    <w:rsid w:val="0046287D"/>
    <w:rsid w:val="0046289D"/>
    <w:rsid w:val="00463483"/>
    <w:rsid w:val="00463810"/>
    <w:rsid w:val="004638BC"/>
    <w:rsid w:val="00463CC6"/>
    <w:rsid w:val="00463E62"/>
    <w:rsid w:val="0046400B"/>
    <w:rsid w:val="00464292"/>
    <w:rsid w:val="004645F7"/>
    <w:rsid w:val="00464760"/>
    <w:rsid w:val="00464B59"/>
    <w:rsid w:val="00465063"/>
    <w:rsid w:val="00465D58"/>
    <w:rsid w:val="004661CE"/>
    <w:rsid w:val="004663BE"/>
    <w:rsid w:val="00466802"/>
    <w:rsid w:val="00467180"/>
    <w:rsid w:val="004678A3"/>
    <w:rsid w:val="004701A7"/>
    <w:rsid w:val="00470281"/>
    <w:rsid w:val="0047068D"/>
    <w:rsid w:val="004708A4"/>
    <w:rsid w:val="004718DA"/>
    <w:rsid w:val="004719C8"/>
    <w:rsid w:val="00471C40"/>
    <w:rsid w:val="00471C67"/>
    <w:rsid w:val="00471DDF"/>
    <w:rsid w:val="00471F51"/>
    <w:rsid w:val="00472071"/>
    <w:rsid w:val="0047215C"/>
    <w:rsid w:val="00472180"/>
    <w:rsid w:val="00472688"/>
    <w:rsid w:val="004727F2"/>
    <w:rsid w:val="0047299A"/>
    <w:rsid w:val="00472B59"/>
    <w:rsid w:val="00472DC1"/>
    <w:rsid w:val="004730A8"/>
    <w:rsid w:val="004732FE"/>
    <w:rsid w:val="004733CD"/>
    <w:rsid w:val="00473822"/>
    <w:rsid w:val="004738B1"/>
    <w:rsid w:val="0047431D"/>
    <w:rsid w:val="00474712"/>
    <w:rsid w:val="004748C8"/>
    <w:rsid w:val="004749CB"/>
    <w:rsid w:val="00474AC3"/>
    <w:rsid w:val="00474DB7"/>
    <w:rsid w:val="00474DDA"/>
    <w:rsid w:val="0047501E"/>
    <w:rsid w:val="0047529B"/>
    <w:rsid w:val="004753F2"/>
    <w:rsid w:val="00475430"/>
    <w:rsid w:val="00475A2B"/>
    <w:rsid w:val="00475CFF"/>
    <w:rsid w:val="00476104"/>
    <w:rsid w:val="00476265"/>
    <w:rsid w:val="00476300"/>
    <w:rsid w:val="00476630"/>
    <w:rsid w:val="004769E3"/>
    <w:rsid w:val="00476A9B"/>
    <w:rsid w:val="00476B1F"/>
    <w:rsid w:val="00476C1A"/>
    <w:rsid w:val="00476C49"/>
    <w:rsid w:val="00476D90"/>
    <w:rsid w:val="00476E1B"/>
    <w:rsid w:val="00477035"/>
    <w:rsid w:val="004771D4"/>
    <w:rsid w:val="00480014"/>
    <w:rsid w:val="004806C3"/>
    <w:rsid w:val="00480B38"/>
    <w:rsid w:val="00480B9A"/>
    <w:rsid w:val="0048114C"/>
    <w:rsid w:val="004812A1"/>
    <w:rsid w:val="004815E9"/>
    <w:rsid w:val="004818E8"/>
    <w:rsid w:val="00481AA2"/>
    <w:rsid w:val="00481F48"/>
    <w:rsid w:val="0048273D"/>
    <w:rsid w:val="004827B3"/>
    <w:rsid w:val="0048326E"/>
    <w:rsid w:val="004832B7"/>
    <w:rsid w:val="00483D79"/>
    <w:rsid w:val="00483E24"/>
    <w:rsid w:val="0048413D"/>
    <w:rsid w:val="004841E5"/>
    <w:rsid w:val="0048471D"/>
    <w:rsid w:val="004847A6"/>
    <w:rsid w:val="00484864"/>
    <w:rsid w:val="00484B46"/>
    <w:rsid w:val="00484D7A"/>
    <w:rsid w:val="00484DF3"/>
    <w:rsid w:val="004855C9"/>
    <w:rsid w:val="00485A93"/>
    <w:rsid w:val="00485B0A"/>
    <w:rsid w:val="00485DC1"/>
    <w:rsid w:val="00485DF8"/>
    <w:rsid w:val="00485FF0"/>
    <w:rsid w:val="0048611F"/>
    <w:rsid w:val="00486553"/>
    <w:rsid w:val="00486B31"/>
    <w:rsid w:val="00486EA6"/>
    <w:rsid w:val="004871A5"/>
    <w:rsid w:val="004879D8"/>
    <w:rsid w:val="00490502"/>
    <w:rsid w:val="0049067C"/>
    <w:rsid w:val="00491106"/>
    <w:rsid w:val="004914C7"/>
    <w:rsid w:val="00491670"/>
    <w:rsid w:val="00491EA9"/>
    <w:rsid w:val="00492107"/>
    <w:rsid w:val="0049211F"/>
    <w:rsid w:val="00492F21"/>
    <w:rsid w:val="00493483"/>
    <w:rsid w:val="004936E5"/>
    <w:rsid w:val="00493AC1"/>
    <w:rsid w:val="00493B6F"/>
    <w:rsid w:val="00493B77"/>
    <w:rsid w:val="004940D0"/>
    <w:rsid w:val="00494665"/>
    <w:rsid w:val="004947D0"/>
    <w:rsid w:val="004949E9"/>
    <w:rsid w:val="00494BD5"/>
    <w:rsid w:val="00494C5C"/>
    <w:rsid w:val="00494CA1"/>
    <w:rsid w:val="004950A4"/>
    <w:rsid w:val="004955C1"/>
    <w:rsid w:val="00495B13"/>
    <w:rsid w:val="004960D0"/>
    <w:rsid w:val="0049628F"/>
    <w:rsid w:val="004962DF"/>
    <w:rsid w:val="00496456"/>
    <w:rsid w:val="00496D63"/>
    <w:rsid w:val="00497288"/>
    <w:rsid w:val="00497A19"/>
    <w:rsid w:val="004A00DD"/>
    <w:rsid w:val="004A015D"/>
    <w:rsid w:val="004A07F4"/>
    <w:rsid w:val="004A0A45"/>
    <w:rsid w:val="004A0F8C"/>
    <w:rsid w:val="004A1D35"/>
    <w:rsid w:val="004A2C45"/>
    <w:rsid w:val="004A2E44"/>
    <w:rsid w:val="004A3406"/>
    <w:rsid w:val="004A39E3"/>
    <w:rsid w:val="004A4095"/>
    <w:rsid w:val="004A444C"/>
    <w:rsid w:val="004A4584"/>
    <w:rsid w:val="004A4976"/>
    <w:rsid w:val="004A49EF"/>
    <w:rsid w:val="004A4D1A"/>
    <w:rsid w:val="004A4D20"/>
    <w:rsid w:val="004A4D37"/>
    <w:rsid w:val="004A547A"/>
    <w:rsid w:val="004A5909"/>
    <w:rsid w:val="004A594A"/>
    <w:rsid w:val="004A60F8"/>
    <w:rsid w:val="004A66A0"/>
    <w:rsid w:val="004A6713"/>
    <w:rsid w:val="004A6824"/>
    <w:rsid w:val="004A6864"/>
    <w:rsid w:val="004A7031"/>
    <w:rsid w:val="004A70B9"/>
    <w:rsid w:val="004A7171"/>
    <w:rsid w:val="004A7867"/>
    <w:rsid w:val="004A7B22"/>
    <w:rsid w:val="004A7F1F"/>
    <w:rsid w:val="004B074B"/>
    <w:rsid w:val="004B0843"/>
    <w:rsid w:val="004B096A"/>
    <w:rsid w:val="004B0B95"/>
    <w:rsid w:val="004B0D90"/>
    <w:rsid w:val="004B1156"/>
    <w:rsid w:val="004B149D"/>
    <w:rsid w:val="004B1532"/>
    <w:rsid w:val="004B1690"/>
    <w:rsid w:val="004B19B8"/>
    <w:rsid w:val="004B1E48"/>
    <w:rsid w:val="004B1E78"/>
    <w:rsid w:val="004B25B8"/>
    <w:rsid w:val="004B30C3"/>
    <w:rsid w:val="004B3A31"/>
    <w:rsid w:val="004B3BDF"/>
    <w:rsid w:val="004B4172"/>
    <w:rsid w:val="004B4493"/>
    <w:rsid w:val="004B475E"/>
    <w:rsid w:val="004B4AA6"/>
    <w:rsid w:val="004B51D3"/>
    <w:rsid w:val="004B59E0"/>
    <w:rsid w:val="004B69F1"/>
    <w:rsid w:val="004B6B92"/>
    <w:rsid w:val="004B6C2F"/>
    <w:rsid w:val="004B720B"/>
    <w:rsid w:val="004B7706"/>
    <w:rsid w:val="004C0419"/>
    <w:rsid w:val="004C100B"/>
    <w:rsid w:val="004C1AF2"/>
    <w:rsid w:val="004C223B"/>
    <w:rsid w:val="004C2374"/>
    <w:rsid w:val="004C28E3"/>
    <w:rsid w:val="004C2EA9"/>
    <w:rsid w:val="004C2F38"/>
    <w:rsid w:val="004C3183"/>
    <w:rsid w:val="004C3259"/>
    <w:rsid w:val="004C33A5"/>
    <w:rsid w:val="004C34FF"/>
    <w:rsid w:val="004C39B2"/>
    <w:rsid w:val="004C3FA9"/>
    <w:rsid w:val="004C4009"/>
    <w:rsid w:val="004C41DF"/>
    <w:rsid w:val="004C441D"/>
    <w:rsid w:val="004C451C"/>
    <w:rsid w:val="004C459E"/>
    <w:rsid w:val="004C4DFE"/>
    <w:rsid w:val="004C4FFD"/>
    <w:rsid w:val="004C54F0"/>
    <w:rsid w:val="004C58E5"/>
    <w:rsid w:val="004C6CEA"/>
    <w:rsid w:val="004C7162"/>
    <w:rsid w:val="004C7A4D"/>
    <w:rsid w:val="004C7FC6"/>
    <w:rsid w:val="004C7FF4"/>
    <w:rsid w:val="004D050E"/>
    <w:rsid w:val="004D0AF9"/>
    <w:rsid w:val="004D0B27"/>
    <w:rsid w:val="004D0C4D"/>
    <w:rsid w:val="004D1247"/>
    <w:rsid w:val="004D1544"/>
    <w:rsid w:val="004D171F"/>
    <w:rsid w:val="004D1770"/>
    <w:rsid w:val="004D1A9C"/>
    <w:rsid w:val="004D1BF7"/>
    <w:rsid w:val="004D1C5B"/>
    <w:rsid w:val="004D256B"/>
    <w:rsid w:val="004D2821"/>
    <w:rsid w:val="004D3483"/>
    <w:rsid w:val="004D391D"/>
    <w:rsid w:val="004D3DF2"/>
    <w:rsid w:val="004D40E2"/>
    <w:rsid w:val="004D416E"/>
    <w:rsid w:val="004D42C5"/>
    <w:rsid w:val="004D434D"/>
    <w:rsid w:val="004D493C"/>
    <w:rsid w:val="004D4D0C"/>
    <w:rsid w:val="004D5033"/>
    <w:rsid w:val="004D5173"/>
    <w:rsid w:val="004D5833"/>
    <w:rsid w:val="004D59C0"/>
    <w:rsid w:val="004D6089"/>
    <w:rsid w:val="004D6355"/>
    <w:rsid w:val="004D63FE"/>
    <w:rsid w:val="004D6B81"/>
    <w:rsid w:val="004D6EC9"/>
    <w:rsid w:val="004D77B4"/>
    <w:rsid w:val="004D79A9"/>
    <w:rsid w:val="004D7AC4"/>
    <w:rsid w:val="004D7D14"/>
    <w:rsid w:val="004E0165"/>
    <w:rsid w:val="004E089C"/>
    <w:rsid w:val="004E0F97"/>
    <w:rsid w:val="004E11F2"/>
    <w:rsid w:val="004E19BA"/>
    <w:rsid w:val="004E1B76"/>
    <w:rsid w:val="004E1FB9"/>
    <w:rsid w:val="004E1FE9"/>
    <w:rsid w:val="004E204E"/>
    <w:rsid w:val="004E30AC"/>
    <w:rsid w:val="004E3468"/>
    <w:rsid w:val="004E3733"/>
    <w:rsid w:val="004E41AE"/>
    <w:rsid w:val="004E4B71"/>
    <w:rsid w:val="004E4DFC"/>
    <w:rsid w:val="004E4F95"/>
    <w:rsid w:val="004E5961"/>
    <w:rsid w:val="004E6516"/>
    <w:rsid w:val="004E6AA2"/>
    <w:rsid w:val="004E6E25"/>
    <w:rsid w:val="004E7159"/>
    <w:rsid w:val="004F013F"/>
    <w:rsid w:val="004F116E"/>
    <w:rsid w:val="004F17F4"/>
    <w:rsid w:val="004F1B8C"/>
    <w:rsid w:val="004F1CF8"/>
    <w:rsid w:val="004F1FA0"/>
    <w:rsid w:val="004F2B8E"/>
    <w:rsid w:val="004F2D47"/>
    <w:rsid w:val="004F3881"/>
    <w:rsid w:val="004F3B28"/>
    <w:rsid w:val="004F41F6"/>
    <w:rsid w:val="004F4580"/>
    <w:rsid w:val="004F4871"/>
    <w:rsid w:val="004F4A22"/>
    <w:rsid w:val="004F50F9"/>
    <w:rsid w:val="004F510A"/>
    <w:rsid w:val="004F5528"/>
    <w:rsid w:val="004F598F"/>
    <w:rsid w:val="004F68FD"/>
    <w:rsid w:val="004F6A78"/>
    <w:rsid w:val="004F6AD4"/>
    <w:rsid w:val="004F6EA9"/>
    <w:rsid w:val="004F7635"/>
    <w:rsid w:val="004F7871"/>
    <w:rsid w:val="004F7EF6"/>
    <w:rsid w:val="0050060C"/>
    <w:rsid w:val="005007E4"/>
    <w:rsid w:val="00500CAF"/>
    <w:rsid w:val="00500D69"/>
    <w:rsid w:val="005011DC"/>
    <w:rsid w:val="00501229"/>
    <w:rsid w:val="005012C2"/>
    <w:rsid w:val="005015FA"/>
    <w:rsid w:val="00502029"/>
    <w:rsid w:val="0050210A"/>
    <w:rsid w:val="005021F7"/>
    <w:rsid w:val="0050237A"/>
    <w:rsid w:val="0050248E"/>
    <w:rsid w:val="005028B5"/>
    <w:rsid w:val="00502943"/>
    <w:rsid w:val="00502B4F"/>
    <w:rsid w:val="00502B66"/>
    <w:rsid w:val="00502E12"/>
    <w:rsid w:val="0050354F"/>
    <w:rsid w:val="0050386E"/>
    <w:rsid w:val="0050430D"/>
    <w:rsid w:val="00504AED"/>
    <w:rsid w:val="00505151"/>
    <w:rsid w:val="0050547B"/>
    <w:rsid w:val="00505DF0"/>
    <w:rsid w:val="00505FAE"/>
    <w:rsid w:val="0050676C"/>
    <w:rsid w:val="00507527"/>
    <w:rsid w:val="005075CB"/>
    <w:rsid w:val="00507CD7"/>
    <w:rsid w:val="00507D1A"/>
    <w:rsid w:val="0051011C"/>
    <w:rsid w:val="00511398"/>
    <w:rsid w:val="0051157E"/>
    <w:rsid w:val="00512385"/>
    <w:rsid w:val="0051288C"/>
    <w:rsid w:val="005128C3"/>
    <w:rsid w:val="00512A0F"/>
    <w:rsid w:val="00512CA1"/>
    <w:rsid w:val="0051327D"/>
    <w:rsid w:val="00513929"/>
    <w:rsid w:val="00513ACD"/>
    <w:rsid w:val="00513D2C"/>
    <w:rsid w:val="00513ED0"/>
    <w:rsid w:val="00513FB3"/>
    <w:rsid w:val="005144EF"/>
    <w:rsid w:val="00514BCB"/>
    <w:rsid w:val="00515608"/>
    <w:rsid w:val="005156A7"/>
    <w:rsid w:val="00515B9A"/>
    <w:rsid w:val="00515E0B"/>
    <w:rsid w:val="00515FC2"/>
    <w:rsid w:val="00516447"/>
    <w:rsid w:val="00516563"/>
    <w:rsid w:val="005165C4"/>
    <w:rsid w:val="00516D21"/>
    <w:rsid w:val="00516E25"/>
    <w:rsid w:val="0051713F"/>
    <w:rsid w:val="00517618"/>
    <w:rsid w:val="00517CF3"/>
    <w:rsid w:val="00517E5F"/>
    <w:rsid w:val="0052020F"/>
    <w:rsid w:val="00520A69"/>
    <w:rsid w:val="00521061"/>
    <w:rsid w:val="005219B6"/>
    <w:rsid w:val="00521A33"/>
    <w:rsid w:val="00521C39"/>
    <w:rsid w:val="00522174"/>
    <w:rsid w:val="0052264F"/>
    <w:rsid w:val="00522973"/>
    <w:rsid w:val="00522CC5"/>
    <w:rsid w:val="00523206"/>
    <w:rsid w:val="0052325D"/>
    <w:rsid w:val="00523601"/>
    <w:rsid w:val="00523DD9"/>
    <w:rsid w:val="00524035"/>
    <w:rsid w:val="005242E7"/>
    <w:rsid w:val="005243AE"/>
    <w:rsid w:val="005245C8"/>
    <w:rsid w:val="00524782"/>
    <w:rsid w:val="0052488D"/>
    <w:rsid w:val="0052499E"/>
    <w:rsid w:val="00525842"/>
    <w:rsid w:val="00525A29"/>
    <w:rsid w:val="00525C7B"/>
    <w:rsid w:val="00525C80"/>
    <w:rsid w:val="00525E69"/>
    <w:rsid w:val="00525F73"/>
    <w:rsid w:val="00526158"/>
    <w:rsid w:val="005269B9"/>
    <w:rsid w:val="005271F3"/>
    <w:rsid w:val="00530033"/>
    <w:rsid w:val="005301E6"/>
    <w:rsid w:val="0053020E"/>
    <w:rsid w:val="005302BF"/>
    <w:rsid w:val="00530396"/>
    <w:rsid w:val="005306A6"/>
    <w:rsid w:val="005308DF"/>
    <w:rsid w:val="00530AE1"/>
    <w:rsid w:val="00530C8D"/>
    <w:rsid w:val="00530CA4"/>
    <w:rsid w:val="00531A69"/>
    <w:rsid w:val="00531F12"/>
    <w:rsid w:val="00531F2B"/>
    <w:rsid w:val="00532883"/>
    <w:rsid w:val="005329C2"/>
    <w:rsid w:val="00532D2B"/>
    <w:rsid w:val="00532E33"/>
    <w:rsid w:val="0053320D"/>
    <w:rsid w:val="00533466"/>
    <w:rsid w:val="0053375A"/>
    <w:rsid w:val="0053446E"/>
    <w:rsid w:val="005345F6"/>
    <w:rsid w:val="00534A71"/>
    <w:rsid w:val="00534FAF"/>
    <w:rsid w:val="00535825"/>
    <w:rsid w:val="00535B63"/>
    <w:rsid w:val="00535C29"/>
    <w:rsid w:val="00535D74"/>
    <w:rsid w:val="00535DF5"/>
    <w:rsid w:val="0053606A"/>
    <w:rsid w:val="00536732"/>
    <w:rsid w:val="00537535"/>
    <w:rsid w:val="005375B6"/>
    <w:rsid w:val="0053781F"/>
    <w:rsid w:val="00537CB0"/>
    <w:rsid w:val="005405C4"/>
    <w:rsid w:val="005408C3"/>
    <w:rsid w:val="00540ABC"/>
    <w:rsid w:val="00540C13"/>
    <w:rsid w:val="005413D3"/>
    <w:rsid w:val="00541586"/>
    <w:rsid w:val="00541A4F"/>
    <w:rsid w:val="00541AC5"/>
    <w:rsid w:val="0054205E"/>
    <w:rsid w:val="00542124"/>
    <w:rsid w:val="00542870"/>
    <w:rsid w:val="0054289C"/>
    <w:rsid w:val="00542D72"/>
    <w:rsid w:val="00543165"/>
    <w:rsid w:val="005439C0"/>
    <w:rsid w:val="00543CA4"/>
    <w:rsid w:val="005444A8"/>
    <w:rsid w:val="00545AF0"/>
    <w:rsid w:val="00545C3B"/>
    <w:rsid w:val="00545CFF"/>
    <w:rsid w:val="00546226"/>
    <w:rsid w:val="005462AD"/>
    <w:rsid w:val="00546779"/>
    <w:rsid w:val="00546E62"/>
    <w:rsid w:val="00546F8E"/>
    <w:rsid w:val="00547511"/>
    <w:rsid w:val="005475B2"/>
    <w:rsid w:val="0054776D"/>
    <w:rsid w:val="00547897"/>
    <w:rsid w:val="00547E83"/>
    <w:rsid w:val="005500EF"/>
    <w:rsid w:val="0055053B"/>
    <w:rsid w:val="00550930"/>
    <w:rsid w:val="00550A5C"/>
    <w:rsid w:val="00550A9E"/>
    <w:rsid w:val="00550CFF"/>
    <w:rsid w:val="00551151"/>
    <w:rsid w:val="005512B0"/>
    <w:rsid w:val="005516E7"/>
    <w:rsid w:val="00551E32"/>
    <w:rsid w:val="00552893"/>
    <w:rsid w:val="00552DFF"/>
    <w:rsid w:val="005531B7"/>
    <w:rsid w:val="005535A7"/>
    <w:rsid w:val="0055385C"/>
    <w:rsid w:val="00553D30"/>
    <w:rsid w:val="00553E8A"/>
    <w:rsid w:val="0055427E"/>
    <w:rsid w:val="0055482C"/>
    <w:rsid w:val="00554A92"/>
    <w:rsid w:val="00554B6C"/>
    <w:rsid w:val="00554FB0"/>
    <w:rsid w:val="0055505D"/>
    <w:rsid w:val="005551D5"/>
    <w:rsid w:val="0055535F"/>
    <w:rsid w:val="00555BF6"/>
    <w:rsid w:val="005560E1"/>
    <w:rsid w:val="005561C0"/>
    <w:rsid w:val="005562CF"/>
    <w:rsid w:val="005564E1"/>
    <w:rsid w:val="00556550"/>
    <w:rsid w:val="0055669B"/>
    <w:rsid w:val="005566D4"/>
    <w:rsid w:val="00556999"/>
    <w:rsid w:val="00556B63"/>
    <w:rsid w:val="005570EF"/>
    <w:rsid w:val="00557301"/>
    <w:rsid w:val="00557389"/>
    <w:rsid w:val="005573EA"/>
    <w:rsid w:val="0055745B"/>
    <w:rsid w:val="005574C1"/>
    <w:rsid w:val="005574E5"/>
    <w:rsid w:val="0055776A"/>
    <w:rsid w:val="00560057"/>
    <w:rsid w:val="00560417"/>
    <w:rsid w:val="0056045E"/>
    <w:rsid w:val="005604C3"/>
    <w:rsid w:val="00560994"/>
    <w:rsid w:val="005609BE"/>
    <w:rsid w:val="00560A42"/>
    <w:rsid w:val="00560C19"/>
    <w:rsid w:val="00560D34"/>
    <w:rsid w:val="005619A6"/>
    <w:rsid w:val="00561A36"/>
    <w:rsid w:val="00561E1B"/>
    <w:rsid w:val="005620F2"/>
    <w:rsid w:val="00562835"/>
    <w:rsid w:val="005629C5"/>
    <w:rsid w:val="00562D6C"/>
    <w:rsid w:val="00562DBD"/>
    <w:rsid w:val="00562EC5"/>
    <w:rsid w:val="005632A8"/>
    <w:rsid w:val="005640B5"/>
    <w:rsid w:val="00564713"/>
    <w:rsid w:val="00564783"/>
    <w:rsid w:val="0056551E"/>
    <w:rsid w:val="0056556E"/>
    <w:rsid w:val="00565DC7"/>
    <w:rsid w:val="00565EEB"/>
    <w:rsid w:val="005661BA"/>
    <w:rsid w:val="0056631B"/>
    <w:rsid w:val="005667A4"/>
    <w:rsid w:val="0056698C"/>
    <w:rsid w:val="00566D3D"/>
    <w:rsid w:val="00566E7A"/>
    <w:rsid w:val="0056738E"/>
    <w:rsid w:val="005675C0"/>
    <w:rsid w:val="00567A9B"/>
    <w:rsid w:val="00567ABF"/>
    <w:rsid w:val="00567EC5"/>
    <w:rsid w:val="00567EF1"/>
    <w:rsid w:val="00567FE4"/>
    <w:rsid w:val="005705DD"/>
    <w:rsid w:val="005707C2"/>
    <w:rsid w:val="00570AE4"/>
    <w:rsid w:val="00570CDB"/>
    <w:rsid w:val="00570FFF"/>
    <w:rsid w:val="005714D9"/>
    <w:rsid w:val="005717C9"/>
    <w:rsid w:val="00571973"/>
    <w:rsid w:val="00572502"/>
    <w:rsid w:val="0057275B"/>
    <w:rsid w:val="00572EC2"/>
    <w:rsid w:val="00572EEA"/>
    <w:rsid w:val="00573A93"/>
    <w:rsid w:val="00573B66"/>
    <w:rsid w:val="00573CB3"/>
    <w:rsid w:val="00573D43"/>
    <w:rsid w:val="00573E1F"/>
    <w:rsid w:val="00573E31"/>
    <w:rsid w:val="00573E3E"/>
    <w:rsid w:val="0057447F"/>
    <w:rsid w:val="005746CF"/>
    <w:rsid w:val="00574BF3"/>
    <w:rsid w:val="005750E2"/>
    <w:rsid w:val="005751D1"/>
    <w:rsid w:val="005754AE"/>
    <w:rsid w:val="00575621"/>
    <w:rsid w:val="00575E11"/>
    <w:rsid w:val="005761A3"/>
    <w:rsid w:val="0057663C"/>
    <w:rsid w:val="0057719F"/>
    <w:rsid w:val="005771D9"/>
    <w:rsid w:val="0057775C"/>
    <w:rsid w:val="00577CCA"/>
    <w:rsid w:val="00577DA4"/>
    <w:rsid w:val="00577FB4"/>
    <w:rsid w:val="005810C2"/>
    <w:rsid w:val="005812CA"/>
    <w:rsid w:val="00581CB4"/>
    <w:rsid w:val="00581CD3"/>
    <w:rsid w:val="00582180"/>
    <w:rsid w:val="005821B0"/>
    <w:rsid w:val="00582805"/>
    <w:rsid w:val="00583B42"/>
    <w:rsid w:val="005841CA"/>
    <w:rsid w:val="00584245"/>
    <w:rsid w:val="0058440A"/>
    <w:rsid w:val="0058463F"/>
    <w:rsid w:val="00585065"/>
    <w:rsid w:val="005850E5"/>
    <w:rsid w:val="00585534"/>
    <w:rsid w:val="0058560F"/>
    <w:rsid w:val="005857E0"/>
    <w:rsid w:val="00585899"/>
    <w:rsid w:val="0058617B"/>
    <w:rsid w:val="00586226"/>
    <w:rsid w:val="00586299"/>
    <w:rsid w:val="005862F0"/>
    <w:rsid w:val="00586419"/>
    <w:rsid w:val="00586DE8"/>
    <w:rsid w:val="005871FB"/>
    <w:rsid w:val="00590283"/>
    <w:rsid w:val="00590F37"/>
    <w:rsid w:val="00591747"/>
    <w:rsid w:val="00591F79"/>
    <w:rsid w:val="00591F81"/>
    <w:rsid w:val="00591FF8"/>
    <w:rsid w:val="00592157"/>
    <w:rsid w:val="0059225E"/>
    <w:rsid w:val="0059261F"/>
    <w:rsid w:val="005929C4"/>
    <w:rsid w:val="00592A28"/>
    <w:rsid w:val="00592A77"/>
    <w:rsid w:val="005930EA"/>
    <w:rsid w:val="00593657"/>
    <w:rsid w:val="00594AD5"/>
    <w:rsid w:val="005955C3"/>
    <w:rsid w:val="00595717"/>
    <w:rsid w:val="00595BFD"/>
    <w:rsid w:val="00596168"/>
    <w:rsid w:val="00596320"/>
    <w:rsid w:val="00596A2C"/>
    <w:rsid w:val="00596CC3"/>
    <w:rsid w:val="00596D70"/>
    <w:rsid w:val="005972AC"/>
    <w:rsid w:val="00597AE9"/>
    <w:rsid w:val="005A0266"/>
    <w:rsid w:val="005A0B1C"/>
    <w:rsid w:val="005A1157"/>
    <w:rsid w:val="005A1547"/>
    <w:rsid w:val="005A1C06"/>
    <w:rsid w:val="005A20A0"/>
    <w:rsid w:val="005A21C3"/>
    <w:rsid w:val="005A2495"/>
    <w:rsid w:val="005A26C1"/>
    <w:rsid w:val="005A31B5"/>
    <w:rsid w:val="005A3911"/>
    <w:rsid w:val="005A434F"/>
    <w:rsid w:val="005A468D"/>
    <w:rsid w:val="005A4CDA"/>
    <w:rsid w:val="005A52B8"/>
    <w:rsid w:val="005A5A57"/>
    <w:rsid w:val="005A5D79"/>
    <w:rsid w:val="005A6290"/>
    <w:rsid w:val="005A6382"/>
    <w:rsid w:val="005A6CD6"/>
    <w:rsid w:val="005A6CD7"/>
    <w:rsid w:val="005B00D7"/>
    <w:rsid w:val="005B079A"/>
    <w:rsid w:val="005B0844"/>
    <w:rsid w:val="005B0860"/>
    <w:rsid w:val="005B0C39"/>
    <w:rsid w:val="005B0CC8"/>
    <w:rsid w:val="005B1183"/>
    <w:rsid w:val="005B1385"/>
    <w:rsid w:val="005B153E"/>
    <w:rsid w:val="005B1A66"/>
    <w:rsid w:val="005B1D82"/>
    <w:rsid w:val="005B1FF2"/>
    <w:rsid w:val="005B230D"/>
    <w:rsid w:val="005B263E"/>
    <w:rsid w:val="005B2A39"/>
    <w:rsid w:val="005B2CE0"/>
    <w:rsid w:val="005B32D0"/>
    <w:rsid w:val="005B3B5F"/>
    <w:rsid w:val="005B4C94"/>
    <w:rsid w:val="005B53AF"/>
    <w:rsid w:val="005B58F2"/>
    <w:rsid w:val="005B6103"/>
    <w:rsid w:val="005B62B4"/>
    <w:rsid w:val="005B6386"/>
    <w:rsid w:val="005B6594"/>
    <w:rsid w:val="005B6876"/>
    <w:rsid w:val="005B7007"/>
    <w:rsid w:val="005B7355"/>
    <w:rsid w:val="005B772C"/>
    <w:rsid w:val="005C0F67"/>
    <w:rsid w:val="005C157C"/>
    <w:rsid w:val="005C1584"/>
    <w:rsid w:val="005C18DB"/>
    <w:rsid w:val="005C1C8E"/>
    <w:rsid w:val="005C1CD7"/>
    <w:rsid w:val="005C210D"/>
    <w:rsid w:val="005C2143"/>
    <w:rsid w:val="005C29D4"/>
    <w:rsid w:val="005C317F"/>
    <w:rsid w:val="005C3677"/>
    <w:rsid w:val="005C3A72"/>
    <w:rsid w:val="005C3AAF"/>
    <w:rsid w:val="005C3E0D"/>
    <w:rsid w:val="005C4C18"/>
    <w:rsid w:val="005C562A"/>
    <w:rsid w:val="005C59FA"/>
    <w:rsid w:val="005C5AF9"/>
    <w:rsid w:val="005C5AFE"/>
    <w:rsid w:val="005C5E9F"/>
    <w:rsid w:val="005C60C6"/>
    <w:rsid w:val="005C63FC"/>
    <w:rsid w:val="005C64F1"/>
    <w:rsid w:val="005C6606"/>
    <w:rsid w:val="005C663D"/>
    <w:rsid w:val="005C66CD"/>
    <w:rsid w:val="005C6891"/>
    <w:rsid w:val="005C68C2"/>
    <w:rsid w:val="005C6C87"/>
    <w:rsid w:val="005C716D"/>
    <w:rsid w:val="005C766D"/>
    <w:rsid w:val="005C7A58"/>
    <w:rsid w:val="005C7D7E"/>
    <w:rsid w:val="005D0322"/>
    <w:rsid w:val="005D0374"/>
    <w:rsid w:val="005D03A4"/>
    <w:rsid w:val="005D03AC"/>
    <w:rsid w:val="005D0473"/>
    <w:rsid w:val="005D0E0C"/>
    <w:rsid w:val="005D13EA"/>
    <w:rsid w:val="005D156A"/>
    <w:rsid w:val="005D17BA"/>
    <w:rsid w:val="005D1A96"/>
    <w:rsid w:val="005D1ADE"/>
    <w:rsid w:val="005D2F18"/>
    <w:rsid w:val="005D2F72"/>
    <w:rsid w:val="005D394F"/>
    <w:rsid w:val="005D3C0E"/>
    <w:rsid w:val="005D3FAF"/>
    <w:rsid w:val="005D44EA"/>
    <w:rsid w:val="005D48D3"/>
    <w:rsid w:val="005D4CE6"/>
    <w:rsid w:val="005D4EA0"/>
    <w:rsid w:val="005D50B0"/>
    <w:rsid w:val="005D52DD"/>
    <w:rsid w:val="005D6159"/>
    <w:rsid w:val="005D6204"/>
    <w:rsid w:val="005D6291"/>
    <w:rsid w:val="005D6340"/>
    <w:rsid w:val="005D63B8"/>
    <w:rsid w:val="005D7026"/>
    <w:rsid w:val="005D775B"/>
    <w:rsid w:val="005E032B"/>
    <w:rsid w:val="005E0A2E"/>
    <w:rsid w:val="005E0AFB"/>
    <w:rsid w:val="005E0DC6"/>
    <w:rsid w:val="005E0F1F"/>
    <w:rsid w:val="005E1649"/>
    <w:rsid w:val="005E17C5"/>
    <w:rsid w:val="005E181A"/>
    <w:rsid w:val="005E1C24"/>
    <w:rsid w:val="005E1F31"/>
    <w:rsid w:val="005E2398"/>
    <w:rsid w:val="005E27F3"/>
    <w:rsid w:val="005E2BBF"/>
    <w:rsid w:val="005E2F80"/>
    <w:rsid w:val="005E3C12"/>
    <w:rsid w:val="005E3D25"/>
    <w:rsid w:val="005E3F5D"/>
    <w:rsid w:val="005E43D0"/>
    <w:rsid w:val="005E4419"/>
    <w:rsid w:val="005E4986"/>
    <w:rsid w:val="005E4CF3"/>
    <w:rsid w:val="005E52F4"/>
    <w:rsid w:val="005E55EF"/>
    <w:rsid w:val="005E5761"/>
    <w:rsid w:val="005E5884"/>
    <w:rsid w:val="005E5DBF"/>
    <w:rsid w:val="005E5FFE"/>
    <w:rsid w:val="005E63E9"/>
    <w:rsid w:val="005E68D9"/>
    <w:rsid w:val="005E704B"/>
    <w:rsid w:val="005E765D"/>
    <w:rsid w:val="005E7B83"/>
    <w:rsid w:val="005F0094"/>
    <w:rsid w:val="005F07A4"/>
    <w:rsid w:val="005F0863"/>
    <w:rsid w:val="005F09CE"/>
    <w:rsid w:val="005F11FF"/>
    <w:rsid w:val="005F139E"/>
    <w:rsid w:val="005F191A"/>
    <w:rsid w:val="005F32F6"/>
    <w:rsid w:val="005F3892"/>
    <w:rsid w:val="005F3999"/>
    <w:rsid w:val="005F445E"/>
    <w:rsid w:val="005F4ABC"/>
    <w:rsid w:val="005F4E47"/>
    <w:rsid w:val="005F53F6"/>
    <w:rsid w:val="005F5A25"/>
    <w:rsid w:val="005F5D13"/>
    <w:rsid w:val="005F65E2"/>
    <w:rsid w:val="005F6882"/>
    <w:rsid w:val="005F6A4F"/>
    <w:rsid w:val="005F6C7E"/>
    <w:rsid w:val="005F71CE"/>
    <w:rsid w:val="005F7358"/>
    <w:rsid w:val="005F766E"/>
    <w:rsid w:val="005F7D89"/>
    <w:rsid w:val="005F7E0E"/>
    <w:rsid w:val="005F7F61"/>
    <w:rsid w:val="005F7FAE"/>
    <w:rsid w:val="006000BB"/>
    <w:rsid w:val="00600C76"/>
    <w:rsid w:val="0060119D"/>
    <w:rsid w:val="00601817"/>
    <w:rsid w:val="00601939"/>
    <w:rsid w:val="00601CF7"/>
    <w:rsid w:val="00601ED1"/>
    <w:rsid w:val="00602D06"/>
    <w:rsid w:val="00603C29"/>
    <w:rsid w:val="0060428C"/>
    <w:rsid w:val="0060452C"/>
    <w:rsid w:val="00604D1B"/>
    <w:rsid w:val="00605C5B"/>
    <w:rsid w:val="00605EEF"/>
    <w:rsid w:val="00605F5E"/>
    <w:rsid w:val="00605FD5"/>
    <w:rsid w:val="00606176"/>
    <w:rsid w:val="006067CD"/>
    <w:rsid w:val="006068F6"/>
    <w:rsid w:val="00606F3A"/>
    <w:rsid w:val="00606F76"/>
    <w:rsid w:val="00606FBC"/>
    <w:rsid w:val="0060767F"/>
    <w:rsid w:val="00607769"/>
    <w:rsid w:val="006102E0"/>
    <w:rsid w:val="006109D0"/>
    <w:rsid w:val="00610A17"/>
    <w:rsid w:val="00610A52"/>
    <w:rsid w:val="00610DE8"/>
    <w:rsid w:val="00610F5F"/>
    <w:rsid w:val="00611946"/>
    <w:rsid w:val="00611DFE"/>
    <w:rsid w:val="00611F7F"/>
    <w:rsid w:val="00612292"/>
    <w:rsid w:val="00612439"/>
    <w:rsid w:val="00612547"/>
    <w:rsid w:val="00612B00"/>
    <w:rsid w:val="00612DA3"/>
    <w:rsid w:val="006137CE"/>
    <w:rsid w:val="00613A64"/>
    <w:rsid w:val="00613C11"/>
    <w:rsid w:val="00613D2C"/>
    <w:rsid w:val="00613F2A"/>
    <w:rsid w:val="00614326"/>
    <w:rsid w:val="006143F2"/>
    <w:rsid w:val="0061477B"/>
    <w:rsid w:val="00615683"/>
    <w:rsid w:val="006157DD"/>
    <w:rsid w:val="00615845"/>
    <w:rsid w:val="00616139"/>
    <w:rsid w:val="006169D9"/>
    <w:rsid w:val="006171BD"/>
    <w:rsid w:val="00617944"/>
    <w:rsid w:val="00617EA1"/>
    <w:rsid w:val="0062037D"/>
    <w:rsid w:val="0062066E"/>
    <w:rsid w:val="00620AA2"/>
    <w:rsid w:val="00620B4C"/>
    <w:rsid w:val="00620E73"/>
    <w:rsid w:val="00621698"/>
    <w:rsid w:val="00621C07"/>
    <w:rsid w:val="00621CF4"/>
    <w:rsid w:val="00621E91"/>
    <w:rsid w:val="00621FC9"/>
    <w:rsid w:val="0062204E"/>
    <w:rsid w:val="00622413"/>
    <w:rsid w:val="006233CE"/>
    <w:rsid w:val="00623A37"/>
    <w:rsid w:val="00623CCD"/>
    <w:rsid w:val="00623E21"/>
    <w:rsid w:val="006243C0"/>
    <w:rsid w:val="006248A7"/>
    <w:rsid w:val="006248B0"/>
    <w:rsid w:val="006249DC"/>
    <w:rsid w:val="00624FFC"/>
    <w:rsid w:val="00625595"/>
    <w:rsid w:val="006256F8"/>
    <w:rsid w:val="0062586C"/>
    <w:rsid w:val="00625D0C"/>
    <w:rsid w:val="00626FC8"/>
    <w:rsid w:val="0062736D"/>
    <w:rsid w:val="00627BBC"/>
    <w:rsid w:val="00630352"/>
    <w:rsid w:val="00630E30"/>
    <w:rsid w:val="00630E62"/>
    <w:rsid w:val="00630FFA"/>
    <w:rsid w:val="0063109B"/>
    <w:rsid w:val="0063110B"/>
    <w:rsid w:val="00631126"/>
    <w:rsid w:val="006317D0"/>
    <w:rsid w:val="00631E84"/>
    <w:rsid w:val="0063231E"/>
    <w:rsid w:val="006325A0"/>
    <w:rsid w:val="00633A34"/>
    <w:rsid w:val="00633A6E"/>
    <w:rsid w:val="00633DC1"/>
    <w:rsid w:val="00633E2E"/>
    <w:rsid w:val="00634064"/>
    <w:rsid w:val="006345A3"/>
    <w:rsid w:val="00634864"/>
    <w:rsid w:val="00634AA7"/>
    <w:rsid w:val="00634CC2"/>
    <w:rsid w:val="00634E81"/>
    <w:rsid w:val="00635247"/>
    <w:rsid w:val="00635259"/>
    <w:rsid w:val="006352A8"/>
    <w:rsid w:val="006356CF"/>
    <w:rsid w:val="00635B53"/>
    <w:rsid w:val="006368E6"/>
    <w:rsid w:val="00636EBE"/>
    <w:rsid w:val="00636FDA"/>
    <w:rsid w:val="00637393"/>
    <w:rsid w:val="00637AD1"/>
    <w:rsid w:val="00637EB8"/>
    <w:rsid w:val="00637F1A"/>
    <w:rsid w:val="00640064"/>
    <w:rsid w:val="0064028C"/>
    <w:rsid w:val="00640864"/>
    <w:rsid w:val="00640B0B"/>
    <w:rsid w:val="00641277"/>
    <w:rsid w:val="00641767"/>
    <w:rsid w:val="00641F9B"/>
    <w:rsid w:val="00643097"/>
    <w:rsid w:val="006436E3"/>
    <w:rsid w:val="00643FD0"/>
    <w:rsid w:val="006441BC"/>
    <w:rsid w:val="006443C2"/>
    <w:rsid w:val="006467E2"/>
    <w:rsid w:val="00646B9C"/>
    <w:rsid w:val="00646F47"/>
    <w:rsid w:val="006478EA"/>
    <w:rsid w:val="006479DD"/>
    <w:rsid w:val="00647B5A"/>
    <w:rsid w:val="00647CE2"/>
    <w:rsid w:val="00650C9C"/>
    <w:rsid w:val="00651300"/>
    <w:rsid w:val="006515FE"/>
    <w:rsid w:val="00651871"/>
    <w:rsid w:val="00651F67"/>
    <w:rsid w:val="0065207E"/>
    <w:rsid w:val="006522DB"/>
    <w:rsid w:val="00652487"/>
    <w:rsid w:val="00652934"/>
    <w:rsid w:val="006529DE"/>
    <w:rsid w:val="00652A07"/>
    <w:rsid w:val="00652B51"/>
    <w:rsid w:val="00652B6B"/>
    <w:rsid w:val="00652C6C"/>
    <w:rsid w:val="00653791"/>
    <w:rsid w:val="006538F5"/>
    <w:rsid w:val="00653D1B"/>
    <w:rsid w:val="00653E1D"/>
    <w:rsid w:val="00653F9A"/>
    <w:rsid w:val="006542BF"/>
    <w:rsid w:val="006548F5"/>
    <w:rsid w:val="00654E8A"/>
    <w:rsid w:val="00654FE6"/>
    <w:rsid w:val="006556E7"/>
    <w:rsid w:val="006557C0"/>
    <w:rsid w:val="00655FF3"/>
    <w:rsid w:val="00656201"/>
    <w:rsid w:val="00656A70"/>
    <w:rsid w:val="00656CBC"/>
    <w:rsid w:val="00656CE9"/>
    <w:rsid w:val="00657245"/>
    <w:rsid w:val="00657DCA"/>
    <w:rsid w:val="00660AC1"/>
    <w:rsid w:val="00660BF2"/>
    <w:rsid w:val="00660BFB"/>
    <w:rsid w:val="00660CFE"/>
    <w:rsid w:val="00660D7C"/>
    <w:rsid w:val="00660F8D"/>
    <w:rsid w:val="006610C1"/>
    <w:rsid w:val="00661426"/>
    <w:rsid w:val="00661777"/>
    <w:rsid w:val="0066251C"/>
    <w:rsid w:val="0066272A"/>
    <w:rsid w:val="006628B2"/>
    <w:rsid w:val="00662D04"/>
    <w:rsid w:val="00662F83"/>
    <w:rsid w:val="00663182"/>
    <w:rsid w:val="006636D2"/>
    <w:rsid w:val="00663873"/>
    <w:rsid w:val="00663E23"/>
    <w:rsid w:val="0066423A"/>
    <w:rsid w:val="006645AE"/>
    <w:rsid w:val="006645C6"/>
    <w:rsid w:val="00665566"/>
    <w:rsid w:val="00665766"/>
    <w:rsid w:val="00665B52"/>
    <w:rsid w:val="00665EDC"/>
    <w:rsid w:val="00665F2B"/>
    <w:rsid w:val="00666057"/>
    <w:rsid w:val="006660B4"/>
    <w:rsid w:val="00666144"/>
    <w:rsid w:val="006674DE"/>
    <w:rsid w:val="00670000"/>
    <w:rsid w:val="00670060"/>
    <w:rsid w:val="00670429"/>
    <w:rsid w:val="00670804"/>
    <w:rsid w:val="0067095E"/>
    <w:rsid w:val="00670DAD"/>
    <w:rsid w:val="0067154A"/>
    <w:rsid w:val="006715E6"/>
    <w:rsid w:val="00671610"/>
    <w:rsid w:val="00671925"/>
    <w:rsid w:val="006723CC"/>
    <w:rsid w:val="006726EB"/>
    <w:rsid w:val="00672A16"/>
    <w:rsid w:val="00673263"/>
    <w:rsid w:val="00673CEE"/>
    <w:rsid w:val="006744ED"/>
    <w:rsid w:val="0067450C"/>
    <w:rsid w:val="00674797"/>
    <w:rsid w:val="006748AD"/>
    <w:rsid w:val="00675042"/>
    <w:rsid w:val="00675502"/>
    <w:rsid w:val="00675A26"/>
    <w:rsid w:val="00675E16"/>
    <w:rsid w:val="00675FA7"/>
    <w:rsid w:val="00676382"/>
    <w:rsid w:val="006763F8"/>
    <w:rsid w:val="00676609"/>
    <w:rsid w:val="00677790"/>
    <w:rsid w:val="00677CB2"/>
    <w:rsid w:val="00680142"/>
    <w:rsid w:val="006807F8"/>
    <w:rsid w:val="00680CCA"/>
    <w:rsid w:val="00680EE1"/>
    <w:rsid w:val="00681227"/>
    <w:rsid w:val="0068127C"/>
    <w:rsid w:val="00681461"/>
    <w:rsid w:val="00681D5C"/>
    <w:rsid w:val="00682961"/>
    <w:rsid w:val="00682F3B"/>
    <w:rsid w:val="00684036"/>
    <w:rsid w:val="0068413E"/>
    <w:rsid w:val="0068432B"/>
    <w:rsid w:val="006846C3"/>
    <w:rsid w:val="00684B2B"/>
    <w:rsid w:val="00685388"/>
    <w:rsid w:val="0068566A"/>
    <w:rsid w:val="0068613F"/>
    <w:rsid w:val="006867E8"/>
    <w:rsid w:val="0068701F"/>
    <w:rsid w:val="00687231"/>
    <w:rsid w:val="006874BA"/>
    <w:rsid w:val="006874F9"/>
    <w:rsid w:val="00687D71"/>
    <w:rsid w:val="00690469"/>
    <w:rsid w:val="0069061B"/>
    <w:rsid w:val="00690B55"/>
    <w:rsid w:val="00690C11"/>
    <w:rsid w:val="00691B8C"/>
    <w:rsid w:val="00691E31"/>
    <w:rsid w:val="00691FDB"/>
    <w:rsid w:val="00692019"/>
    <w:rsid w:val="00692483"/>
    <w:rsid w:val="00692640"/>
    <w:rsid w:val="00692643"/>
    <w:rsid w:val="00692B74"/>
    <w:rsid w:val="00693107"/>
    <w:rsid w:val="00693ABB"/>
    <w:rsid w:val="00693B6A"/>
    <w:rsid w:val="00693CF7"/>
    <w:rsid w:val="006941F7"/>
    <w:rsid w:val="0069448C"/>
    <w:rsid w:val="00694BF4"/>
    <w:rsid w:val="00695565"/>
    <w:rsid w:val="006958C8"/>
    <w:rsid w:val="00696301"/>
    <w:rsid w:val="006964DD"/>
    <w:rsid w:val="006966B4"/>
    <w:rsid w:val="00696E11"/>
    <w:rsid w:val="00696E49"/>
    <w:rsid w:val="00696E76"/>
    <w:rsid w:val="00696F04"/>
    <w:rsid w:val="00697180"/>
    <w:rsid w:val="006972E9"/>
    <w:rsid w:val="006972FF"/>
    <w:rsid w:val="00697561"/>
    <w:rsid w:val="00697915"/>
    <w:rsid w:val="006A06C9"/>
    <w:rsid w:val="006A099A"/>
    <w:rsid w:val="006A0E78"/>
    <w:rsid w:val="006A1653"/>
    <w:rsid w:val="006A23E4"/>
    <w:rsid w:val="006A25BC"/>
    <w:rsid w:val="006A26CC"/>
    <w:rsid w:val="006A2726"/>
    <w:rsid w:val="006A284F"/>
    <w:rsid w:val="006A31DD"/>
    <w:rsid w:val="006A406B"/>
    <w:rsid w:val="006A4278"/>
    <w:rsid w:val="006A43CB"/>
    <w:rsid w:val="006A441C"/>
    <w:rsid w:val="006A44C0"/>
    <w:rsid w:val="006A4772"/>
    <w:rsid w:val="006A4D9A"/>
    <w:rsid w:val="006A5208"/>
    <w:rsid w:val="006A540B"/>
    <w:rsid w:val="006A555B"/>
    <w:rsid w:val="006A63F2"/>
    <w:rsid w:val="006A6EF8"/>
    <w:rsid w:val="006A731C"/>
    <w:rsid w:val="006A795C"/>
    <w:rsid w:val="006A7ACD"/>
    <w:rsid w:val="006A7B34"/>
    <w:rsid w:val="006B04F1"/>
    <w:rsid w:val="006B0589"/>
    <w:rsid w:val="006B0675"/>
    <w:rsid w:val="006B078B"/>
    <w:rsid w:val="006B0E3C"/>
    <w:rsid w:val="006B1B47"/>
    <w:rsid w:val="006B2350"/>
    <w:rsid w:val="006B2520"/>
    <w:rsid w:val="006B27BC"/>
    <w:rsid w:val="006B2858"/>
    <w:rsid w:val="006B2C58"/>
    <w:rsid w:val="006B2D69"/>
    <w:rsid w:val="006B2E0B"/>
    <w:rsid w:val="006B3847"/>
    <w:rsid w:val="006B3E81"/>
    <w:rsid w:val="006B4371"/>
    <w:rsid w:val="006B47A9"/>
    <w:rsid w:val="006B4920"/>
    <w:rsid w:val="006B4B6D"/>
    <w:rsid w:val="006B4C50"/>
    <w:rsid w:val="006B4EED"/>
    <w:rsid w:val="006B5137"/>
    <w:rsid w:val="006B553C"/>
    <w:rsid w:val="006B5799"/>
    <w:rsid w:val="006B5B73"/>
    <w:rsid w:val="006B5DB5"/>
    <w:rsid w:val="006B61E5"/>
    <w:rsid w:val="006B626C"/>
    <w:rsid w:val="006B662C"/>
    <w:rsid w:val="006B6CF5"/>
    <w:rsid w:val="006B782C"/>
    <w:rsid w:val="006B7F4A"/>
    <w:rsid w:val="006C028D"/>
    <w:rsid w:val="006C0767"/>
    <w:rsid w:val="006C0910"/>
    <w:rsid w:val="006C0D7B"/>
    <w:rsid w:val="006C1126"/>
    <w:rsid w:val="006C1288"/>
    <w:rsid w:val="006C16CF"/>
    <w:rsid w:val="006C1CA0"/>
    <w:rsid w:val="006C2406"/>
    <w:rsid w:val="006C26F8"/>
    <w:rsid w:val="006C28B4"/>
    <w:rsid w:val="006C2D86"/>
    <w:rsid w:val="006C3178"/>
    <w:rsid w:val="006C32D3"/>
    <w:rsid w:val="006C3302"/>
    <w:rsid w:val="006C35B6"/>
    <w:rsid w:val="006C3CF9"/>
    <w:rsid w:val="006C3DE6"/>
    <w:rsid w:val="006C44A4"/>
    <w:rsid w:val="006C550A"/>
    <w:rsid w:val="006C57BC"/>
    <w:rsid w:val="006C5BB7"/>
    <w:rsid w:val="006C5F9E"/>
    <w:rsid w:val="006C66AD"/>
    <w:rsid w:val="006C6EDA"/>
    <w:rsid w:val="006C7544"/>
    <w:rsid w:val="006C75DB"/>
    <w:rsid w:val="006C7B39"/>
    <w:rsid w:val="006C7CA1"/>
    <w:rsid w:val="006D03BA"/>
    <w:rsid w:val="006D04CA"/>
    <w:rsid w:val="006D196C"/>
    <w:rsid w:val="006D1E83"/>
    <w:rsid w:val="006D25CC"/>
    <w:rsid w:val="006D2600"/>
    <w:rsid w:val="006D26BB"/>
    <w:rsid w:val="006D28B1"/>
    <w:rsid w:val="006D2D06"/>
    <w:rsid w:val="006D3547"/>
    <w:rsid w:val="006D35E2"/>
    <w:rsid w:val="006D3B67"/>
    <w:rsid w:val="006D4142"/>
    <w:rsid w:val="006D43AF"/>
    <w:rsid w:val="006D48F0"/>
    <w:rsid w:val="006D5EB1"/>
    <w:rsid w:val="006D6258"/>
    <w:rsid w:val="006D6328"/>
    <w:rsid w:val="006D66ED"/>
    <w:rsid w:val="006D6875"/>
    <w:rsid w:val="006D6B95"/>
    <w:rsid w:val="006D6DA8"/>
    <w:rsid w:val="006D7AB3"/>
    <w:rsid w:val="006D7F08"/>
    <w:rsid w:val="006E0008"/>
    <w:rsid w:val="006E0347"/>
    <w:rsid w:val="006E0AD3"/>
    <w:rsid w:val="006E13F7"/>
    <w:rsid w:val="006E159C"/>
    <w:rsid w:val="006E1903"/>
    <w:rsid w:val="006E1FD2"/>
    <w:rsid w:val="006E223E"/>
    <w:rsid w:val="006E2568"/>
    <w:rsid w:val="006E2A09"/>
    <w:rsid w:val="006E2C89"/>
    <w:rsid w:val="006E2CBC"/>
    <w:rsid w:val="006E2E34"/>
    <w:rsid w:val="006E3173"/>
    <w:rsid w:val="006E3AFB"/>
    <w:rsid w:val="006E3E92"/>
    <w:rsid w:val="006E4A7F"/>
    <w:rsid w:val="006E4C16"/>
    <w:rsid w:val="006E4D0B"/>
    <w:rsid w:val="006E4F4D"/>
    <w:rsid w:val="006E518B"/>
    <w:rsid w:val="006E52A1"/>
    <w:rsid w:val="006E546C"/>
    <w:rsid w:val="006E5D42"/>
    <w:rsid w:val="006E68F2"/>
    <w:rsid w:val="006E6924"/>
    <w:rsid w:val="006E6A6E"/>
    <w:rsid w:val="006E7041"/>
    <w:rsid w:val="006E70F9"/>
    <w:rsid w:val="006E73E3"/>
    <w:rsid w:val="006E7877"/>
    <w:rsid w:val="006E78EF"/>
    <w:rsid w:val="006E7948"/>
    <w:rsid w:val="006E7C01"/>
    <w:rsid w:val="006F0036"/>
    <w:rsid w:val="006F0477"/>
    <w:rsid w:val="006F065F"/>
    <w:rsid w:val="006F06CB"/>
    <w:rsid w:val="006F0789"/>
    <w:rsid w:val="006F0A1A"/>
    <w:rsid w:val="006F0CDE"/>
    <w:rsid w:val="006F0E29"/>
    <w:rsid w:val="006F12D8"/>
    <w:rsid w:val="006F1944"/>
    <w:rsid w:val="006F194D"/>
    <w:rsid w:val="006F2295"/>
    <w:rsid w:val="006F33E4"/>
    <w:rsid w:val="006F41B3"/>
    <w:rsid w:val="006F43FC"/>
    <w:rsid w:val="006F4442"/>
    <w:rsid w:val="006F4483"/>
    <w:rsid w:val="006F4844"/>
    <w:rsid w:val="006F4B29"/>
    <w:rsid w:val="006F4CEC"/>
    <w:rsid w:val="006F4E76"/>
    <w:rsid w:val="006F4F9A"/>
    <w:rsid w:val="006F52BD"/>
    <w:rsid w:val="006F54DA"/>
    <w:rsid w:val="006F54F0"/>
    <w:rsid w:val="006F5B23"/>
    <w:rsid w:val="006F6047"/>
    <w:rsid w:val="006F606B"/>
    <w:rsid w:val="006F67BF"/>
    <w:rsid w:val="006F6A50"/>
    <w:rsid w:val="006F73AB"/>
    <w:rsid w:val="006F74F0"/>
    <w:rsid w:val="006F7D14"/>
    <w:rsid w:val="007003DC"/>
    <w:rsid w:val="00700B78"/>
    <w:rsid w:val="00700EE1"/>
    <w:rsid w:val="00700FDB"/>
    <w:rsid w:val="00700FDD"/>
    <w:rsid w:val="007010E6"/>
    <w:rsid w:val="007011B5"/>
    <w:rsid w:val="00701780"/>
    <w:rsid w:val="007021C7"/>
    <w:rsid w:val="00702891"/>
    <w:rsid w:val="00702DC3"/>
    <w:rsid w:val="00702DC6"/>
    <w:rsid w:val="00703BBC"/>
    <w:rsid w:val="00703BCD"/>
    <w:rsid w:val="00703C30"/>
    <w:rsid w:val="00703F90"/>
    <w:rsid w:val="0070435F"/>
    <w:rsid w:val="00704519"/>
    <w:rsid w:val="00704E88"/>
    <w:rsid w:val="007058DD"/>
    <w:rsid w:val="00705BDB"/>
    <w:rsid w:val="00706022"/>
    <w:rsid w:val="00706490"/>
    <w:rsid w:val="007065D6"/>
    <w:rsid w:val="00706727"/>
    <w:rsid w:val="00706B72"/>
    <w:rsid w:val="00706CA0"/>
    <w:rsid w:val="007070CE"/>
    <w:rsid w:val="00707358"/>
    <w:rsid w:val="0070741A"/>
    <w:rsid w:val="00707AE8"/>
    <w:rsid w:val="007100E5"/>
    <w:rsid w:val="0071043D"/>
    <w:rsid w:val="0071051F"/>
    <w:rsid w:val="007108CF"/>
    <w:rsid w:val="00710ADE"/>
    <w:rsid w:val="0071102A"/>
    <w:rsid w:val="007110E6"/>
    <w:rsid w:val="00711183"/>
    <w:rsid w:val="0071152C"/>
    <w:rsid w:val="007119B9"/>
    <w:rsid w:val="00711ADE"/>
    <w:rsid w:val="00711D8E"/>
    <w:rsid w:val="00711F39"/>
    <w:rsid w:val="00712F9A"/>
    <w:rsid w:val="00713227"/>
    <w:rsid w:val="00713247"/>
    <w:rsid w:val="007134EE"/>
    <w:rsid w:val="0071355E"/>
    <w:rsid w:val="00713737"/>
    <w:rsid w:val="00713B89"/>
    <w:rsid w:val="00713E7C"/>
    <w:rsid w:val="00713F7F"/>
    <w:rsid w:val="0071420C"/>
    <w:rsid w:val="007143FC"/>
    <w:rsid w:val="00714507"/>
    <w:rsid w:val="00715973"/>
    <w:rsid w:val="00715BCB"/>
    <w:rsid w:val="0071604F"/>
    <w:rsid w:val="007163F2"/>
    <w:rsid w:val="007169F2"/>
    <w:rsid w:val="00716B45"/>
    <w:rsid w:val="007170F3"/>
    <w:rsid w:val="007176AA"/>
    <w:rsid w:val="00717E0D"/>
    <w:rsid w:val="00717E80"/>
    <w:rsid w:val="007200B6"/>
    <w:rsid w:val="00720377"/>
    <w:rsid w:val="0072079E"/>
    <w:rsid w:val="0072099C"/>
    <w:rsid w:val="00720C4E"/>
    <w:rsid w:val="00721131"/>
    <w:rsid w:val="007222C6"/>
    <w:rsid w:val="00722785"/>
    <w:rsid w:val="007235A2"/>
    <w:rsid w:val="007238DD"/>
    <w:rsid w:val="00723A61"/>
    <w:rsid w:val="00723FD0"/>
    <w:rsid w:val="007243BD"/>
    <w:rsid w:val="007247FB"/>
    <w:rsid w:val="00724C05"/>
    <w:rsid w:val="00724C21"/>
    <w:rsid w:val="0072502D"/>
    <w:rsid w:val="00725278"/>
    <w:rsid w:val="00725568"/>
    <w:rsid w:val="00725571"/>
    <w:rsid w:val="0072600A"/>
    <w:rsid w:val="00726C99"/>
    <w:rsid w:val="00727376"/>
    <w:rsid w:val="007273AA"/>
    <w:rsid w:val="00727C43"/>
    <w:rsid w:val="00727CAB"/>
    <w:rsid w:val="00730C75"/>
    <w:rsid w:val="0073101B"/>
    <w:rsid w:val="00731713"/>
    <w:rsid w:val="00732078"/>
    <w:rsid w:val="007321C1"/>
    <w:rsid w:val="007323C0"/>
    <w:rsid w:val="00732668"/>
    <w:rsid w:val="007329F4"/>
    <w:rsid w:val="00733367"/>
    <w:rsid w:val="007338C9"/>
    <w:rsid w:val="0073415E"/>
    <w:rsid w:val="00734AA4"/>
    <w:rsid w:val="007351E8"/>
    <w:rsid w:val="0073587A"/>
    <w:rsid w:val="00735921"/>
    <w:rsid w:val="00735D98"/>
    <w:rsid w:val="00735E97"/>
    <w:rsid w:val="0073686C"/>
    <w:rsid w:val="00736A01"/>
    <w:rsid w:val="00736C7A"/>
    <w:rsid w:val="00737134"/>
    <w:rsid w:val="007372EC"/>
    <w:rsid w:val="00737B0C"/>
    <w:rsid w:val="00740045"/>
    <w:rsid w:val="00740672"/>
    <w:rsid w:val="00740A6C"/>
    <w:rsid w:val="00740B6D"/>
    <w:rsid w:val="00741B7F"/>
    <w:rsid w:val="00741C8A"/>
    <w:rsid w:val="00741E4A"/>
    <w:rsid w:val="00741EE1"/>
    <w:rsid w:val="0074227E"/>
    <w:rsid w:val="007425CD"/>
    <w:rsid w:val="00742ACC"/>
    <w:rsid w:val="00742EB0"/>
    <w:rsid w:val="0074345F"/>
    <w:rsid w:val="007438DC"/>
    <w:rsid w:val="00743B03"/>
    <w:rsid w:val="00744F2B"/>
    <w:rsid w:val="007450E2"/>
    <w:rsid w:val="007454B3"/>
    <w:rsid w:val="00745537"/>
    <w:rsid w:val="00745846"/>
    <w:rsid w:val="00745891"/>
    <w:rsid w:val="00745AA4"/>
    <w:rsid w:val="00745AB2"/>
    <w:rsid w:val="007461BE"/>
    <w:rsid w:val="00746618"/>
    <w:rsid w:val="0074718B"/>
    <w:rsid w:val="0074750B"/>
    <w:rsid w:val="007476E2"/>
    <w:rsid w:val="007478BB"/>
    <w:rsid w:val="00747E3B"/>
    <w:rsid w:val="007503D2"/>
    <w:rsid w:val="007518FB"/>
    <w:rsid w:val="007519DC"/>
    <w:rsid w:val="00753001"/>
    <w:rsid w:val="007531D1"/>
    <w:rsid w:val="00753358"/>
    <w:rsid w:val="0075351E"/>
    <w:rsid w:val="00753992"/>
    <w:rsid w:val="00753A0E"/>
    <w:rsid w:val="00754012"/>
    <w:rsid w:val="0075452F"/>
    <w:rsid w:val="007545DB"/>
    <w:rsid w:val="007551BB"/>
    <w:rsid w:val="00755687"/>
    <w:rsid w:val="00755AC4"/>
    <w:rsid w:val="00755BDE"/>
    <w:rsid w:val="00755E81"/>
    <w:rsid w:val="007561E2"/>
    <w:rsid w:val="007565A2"/>
    <w:rsid w:val="00756B59"/>
    <w:rsid w:val="00757263"/>
    <w:rsid w:val="00757D23"/>
    <w:rsid w:val="00760D56"/>
    <w:rsid w:val="0076103F"/>
    <w:rsid w:val="007612CE"/>
    <w:rsid w:val="00761D0F"/>
    <w:rsid w:val="00761DE1"/>
    <w:rsid w:val="00762215"/>
    <w:rsid w:val="007637AC"/>
    <w:rsid w:val="00763A4A"/>
    <w:rsid w:val="00763B83"/>
    <w:rsid w:val="00763ECF"/>
    <w:rsid w:val="007645CD"/>
    <w:rsid w:val="00764B52"/>
    <w:rsid w:val="00764E11"/>
    <w:rsid w:val="00765354"/>
    <w:rsid w:val="007653C2"/>
    <w:rsid w:val="0076584F"/>
    <w:rsid w:val="00765B1C"/>
    <w:rsid w:val="00765D63"/>
    <w:rsid w:val="00765E78"/>
    <w:rsid w:val="00766102"/>
    <w:rsid w:val="00766230"/>
    <w:rsid w:val="007662CC"/>
    <w:rsid w:val="00766B28"/>
    <w:rsid w:val="007674BB"/>
    <w:rsid w:val="00767567"/>
    <w:rsid w:val="007675C9"/>
    <w:rsid w:val="00767680"/>
    <w:rsid w:val="00767D9D"/>
    <w:rsid w:val="00767FC4"/>
    <w:rsid w:val="00770001"/>
    <w:rsid w:val="00770432"/>
    <w:rsid w:val="0077075D"/>
    <w:rsid w:val="00770C90"/>
    <w:rsid w:val="0077102A"/>
    <w:rsid w:val="007711E2"/>
    <w:rsid w:val="00771928"/>
    <w:rsid w:val="00771988"/>
    <w:rsid w:val="00771FCE"/>
    <w:rsid w:val="007726D9"/>
    <w:rsid w:val="00772AC7"/>
    <w:rsid w:val="00772C8A"/>
    <w:rsid w:val="00772DCC"/>
    <w:rsid w:val="00772E14"/>
    <w:rsid w:val="007738EE"/>
    <w:rsid w:val="00773906"/>
    <w:rsid w:val="0077396C"/>
    <w:rsid w:val="00773A6F"/>
    <w:rsid w:val="00773CA0"/>
    <w:rsid w:val="00773E00"/>
    <w:rsid w:val="007741C5"/>
    <w:rsid w:val="00774812"/>
    <w:rsid w:val="00774C01"/>
    <w:rsid w:val="00774F9C"/>
    <w:rsid w:val="007752A7"/>
    <w:rsid w:val="00775CCA"/>
    <w:rsid w:val="00775DF7"/>
    <w:rsid w:val="00775EDF"/>
    <w:rsid w:val="007760D3"/>
    <w:rsid w:val="0077692B"/>
    <w:rsid w:val="0077781C"/>
    <w:rsid w:val="00777AFB"/>
    <w:rsid w:val="00777B4E"/>
    <w:rsid w:val="00777ED7"/>
    <w:rsid w:val="0078084F"/>
    <w:rsid w:val="00780FC1"/>
    <w:rsid w:val="007813C7"/>
    <w:rsid w:val="00781846"/>
    <w:rsid w:val="00781926"/>
    <w:rsid w:val="00781AEB"/>
    <w:rsid w:val="0078236E"/>
    <w:rsid w:val="0078261A"/>
    <w:rsid w:val="00782883"/>
    <w:rsid w:val="00782AC0"/>
    <w:rsid w:val="00782CE6"/>
    <w:rsid w:val="007834F6"/>
    <w:rsid w:val="00784B8C"/>
    <w:rsid w:val="00784BA6"/>
    <w:rsid w:val="0078502D"/>
    <w:rsid w:val="007850B1"/>
    <w:rsid w:val="0078532E"/>
    <w:rsid w:val="00785672"/>
    <w:rsid w:val="0078579D"/>
    <w:rsid w:val="007859F2"/>
    <w:rsid w:val="0078643B"/>
    <w:rsid w:val="00786984"/>
    <w:rsid w:val="007879E6"/>
    <w:rsid w:val="00790B2F"/>
    <w:rsid w:val="0079105B"/>
    <w:rsid w:val="00791160"/>
    <w:rsid w:val="007912C4"/>
    <w:rsid w:val="00791395"/>
    <w:rsid w:val="00791791"/>
    <w:rsid w:val="00792423"/>
    <w:rsid w:val="0079254F"/>
    <w:rsid w:val="00792900"/>
    <w:rsid w:val="00792A47"/>
    <w:rsid w:val="00792B34"/>
    <w:rsid w:val="00792C83"/>
    <w:rsid w:val="00792D10"/>
    <w:rsid w:val="00793235"/>
    <w:rsid w:val="0079333D"/>
    <w:rsid w:val="00793669"/>
    <w:rsid w:val="00793C0F"/>
    <w:rsid w:val="00793EE8"/>
    <w:rsid w:val="0079563F"/>
    <w:rsid w:val="0079576B"/>
    <w:rsid w:val="0079694F"/>
    <w:rsid w:val="00796A9C"/>
    <w:rsid w:val="007977A1"/>
    <w:rsid w:val="00797E73"/>
    <w:rsid w:val="00797EBE"/>
    <w:rsid w:val="007A0588"/>
    <w:rsid w:val="007A1606"/>
    <w:rsid w:val="007A1A9B"/>
    <w:rsid w:val="007A1CE5"/>
    <w:rsid w:val="007A234B"/>
    <w:rsid w:val="007A2646"/>
    <w:rsid w:val="007A2C2D"/>
    <w:rsid w:val="007A3234"/>
    <w:rsid w:val="007A3913"/>
    <w:rsid w:val="007A3BAB"/>
    <w:rsid w:val="007A3E9B"/>
    <w:rsid w:val="007A42F0"/>
    <w:rsid w:val="007A4667"/>
    <w:rsid w:val="007A49CE"/>
    <w:rsid w:val="007A4D88"/>
    <w:rsid w:val="007A536F"/>
    <w:rsid w:val="007A5961"/>
    <w:rsid w:val="007A5CCF"/>
    <w:rsid w:val="007A5F6D"/>
    <w:rsid w:val="007A625C"/>
    <w:rsid w:val="007A6426"/>
    <w:rsid w:val="007A6608"/>
    <w:rsid w:val="007A6908"/>
    <w:rsid w:val="007A710F"/>
    <w:rsid w:val="007A71B3"/>
    <w:rsid w:val="007A745D"/>
    <w:rsid w:val="007A778F"/>
    <w:rsid w:val="007B0051"/>
    <w:rsid w:val="007B037F"/>
    <w:rsid w:val="007B0CB8"/>
    <w:rsid w:val="007B1559"/>
    <w:rsid w:val="007B1B58"/>
    <w:rsid w:val="007B1CC6"/>
    <w:rsid w:val="007B1F05"/>
    <w:rsid w:val="007B23C9"/>
    <w:rsid w:val="007B2433"/>
    <w:rsid w:val="007B2ED2"/>
    <w:rsid w:val="007B2F0F"/>
    <w:rsid w:val="007B32BA"/>
    <w:rsid w:val="007B382D"/>
    <w:rsid w:val="007B3A85"/>
    <w:rsid w:val="007B439F"/>
    <w:rsid w:val="007B49E1"/>
    <w:rsid w:val="007B4C93"/>
    <w:rsid w:val="007B4FA5"/>
    <w:rsid w:val="007B64BE"/>
    <w:rsid w:val="007B69D8"/>
    <w:rsid w:val="007B6D11"/>
    <w:rsid w:val="007B75F8"/>
    <w:rsid w:val="007C0743"/>
    <w:rsid w:val="007C16F7"/>
    <w:rsid w:val="007C1883"/>
    <w:rsid w:val="007C1FA7"/>
    <w:rsid w:val="007C26CB"/>
    <w:rsid w:val="007C2C30"/>
    <w:rsid w:val="007C2CBB"/>
    <w:rsid w:val="007C2E17"/>
    <w:rsid w:val="007C372C"/>
    <w:rsid w:val="007C3855"/>
    <w:rsid w:val="007C39FA"/>
    <w:rsid w:val="007C3DE6"/>
    <w:rsid w:val="007C415A"/>
    <w:rsid w:val="007C45F3"/>
    <w:rsid w:val="007C475A"/>
    <w:rsid w:val="007C4951"/>
    <w:rsid w:val="007C4D6A"/>
    <w:rsid w:val="007C4D8B"/>
    <w:rsid w:val="007C6766"/>
    <w:rsid w:val="007C7353"/>
    <w:rsid w:val="007C739C"/>
    <w:rsid w:val="007C75A6"/>
    <w:rsid w:val="007C7C39"/>
    <w:rsid w:val="007D050F"/>
    <w:rsid w:val="007D0A10"/>
    <w:rsid w:val="007D0D50"/>
    <w:rsid w:val="007D0DB1"/>
    <w:rsid w:val="007D10CF"/>
    <w:rsid w:val="007D194B"/>
    <w:rsid w:val="007D1CDE"/>
    <w:rsid w:val="007D20B3"/>
    <w:rsid w:val="007D218D"/>
    <w:rsid w:val="007D2970"/>
    <w:rsid w:val="007D3129"/>
    <w:rsid w:val="007D3365"/>
    <w:rsid w:val="007D3389"/>
    <w:rsid w:val="007D359F"/>
    <w:rsid w:val="007D35BF"/>
    <w:rsid w:val="007D39E2"/>
    <w:rsid w:val="007D40ED"/>
    <w:rsid w:val="007D48AB"/>
    <w:rsid w:val="007D4FCE"/>
    <w:rsid w:val="007D5335"/>
    <w:rsid w:val="007D5EA2"/>
    <w:rsid w:val="007D5EC4"/>
    <w:rsid w:val="007D6095"/>
    <w:rsid w:val="007D6989"/>
    <w:rsid w:val="007D6D54"/>
    <w:rsid w:val="007D6E90"/>
    <w:rsid w:val="007D73ED"/>
    <w:rsid w:val="007D77B6"/>
    <w:rsid w:val="007E0178"/>
    <w:rsid w:val="007E02DC"/>
    <w:rsid w:val="007E0EEB"/>
    <w:rsid w:val="007E0FF7"/>
    <w:rsid w:val="007E1169"/>
    <w:rsid w:val="007E1589"/>
    <w:rsid w:val="007E18CE"/>
    <w:rsid w:val="007E1EB9"/>
    <w:rsid w:val="007E2155"/>
    <w:rsid w:val="007E2884"/>
    <w:rsid w:val="007E2CCE"/>
    <w:rsid w:val="007E2F16"/>
    <w:rsid w:val="007E3A3F"/>
    <w:rsid w:val="007E41F7"/>
    <w:rsid w:val="007E4A5B"/>
    <w:rsid w:val="007E5415"/>
    <w:rsid w:val="007E54C5"/>
    <w:rsid w:val="007E557A"/>
    <w:rsid w:val="007E5741"/>
    <w:rsid w:val="007E57ED"/>
    <w:rsid w:val="007E5888"/>
    <w:rsid w:val="007E592A"/>
    <w:rsid w:val="007E5A30"/>
    <w:rsid w:val="007E5A53"/>
    <w:rsid w:val="007E5AD0"/>
    <w:rsid w:val="007E5CBF"/>
    <w:rsid w:val="007E5DB3"/>
    <w:rsid w:val="007E5DD7"/>
    <w:rsid w:val="007E5F09"/>
    <w:rsid w:val="007E5FD1"/>
    <w:rsid w:val="007E66E2"/>
    <w:rsid w:val="007E6906"/>
    <w:rsid w:val="007E7197"/>
    <w:rsid w:val="007E77DF"/>
    <w:rsid w:val="007F02E4"/>
    <w:rsid w:val="007F08DD"/>
    <w:rsid w:val="007F08F9"/>
    <w:rsid w:val="007F09B0"/>
    <w:rsid w:val="007F09DD"/>
    <w:rsid w:val="007F12AE"/>
    <w:rsid w:val="007F178C"/>
    <w:rsid w:val="007F1CA3"/>
    <w:rsid w:val="007F1F6F"/>
    <w:rsid w:val="007F24BD"/>
    <w:rsid w:val="007F29E8"/>
    <w:rsid w:val="007F3149"/>
    <w:rsid w:val="007F38BE"/>
    <w:rsid w:val="007F3FA0"/>
    <w:rsid w:val="007F4139"/>
    <w:rsid w:val="007F43EC"/>
    <w:rsid w:val="007F4511"/>
    <w:rsid w:val="007F45DF"/>
    <w:rsid w:val="007F4685"/>
    <w:rsid w:val="007F4972"/>
    <w:rsid w:val="007F4CC5"/>
    <w:rsid w:val="007F4E04"/>
    <w:rsid w:val="007F4E06"/>
    <w:rsid w:val="007F538C"/>
    <w:rsid w:val="007F54A0"/>
    <w:rsid w:val="007F5F02"/>
    <w:rsid w:val="007F604A"/>
    <w:rsid w:val="007F64F0"/>
    <w:rsid w:val="007F7077"/>
    <w:rsid w:val="007F71A6"/>
    <w:rsid w:val="007F736D"/>
    <w:rsid w:val="007F750F"/>
    <w:rsid w:val="007F7922"/>
    <w:rsid w:val="007F7C3E"/>
    <w:rsid w:val="007F7DE2"/>
    <w:rsid w:val="007F7E07"/>
    <w:rsid w:val="008005B6"/>
    <w:rsid w:val="0080084B"/>
    <w:rsid w:val="00800B1C"/>
    <w:rsid w:val="00801477"/>
    <w:rsid w:val="008015F5"/>
    <w:rsid w:val="008020BF"/>
    <w:rsid w:val="00802151"/>
    <w:rsid w:val="0080230C"/>
    <w:rsid w:val="008024AC"/>
    <w:rsid w:val="008032C5"/>
    <w:rsid w:val="008033D0"/>
    <w:rsid w:val="008035AC"/>
    <w:rsid w:val="008038B6"/>
    <w:rsid w:val="0080398A"/>
    <w:rsid w:val="00803BB9"/>
    <w:rsid w:val="00803D0E"/>
    <w:rsid w:val="00804010"/>
    <w:rsid w:val="00804149"/>
    <w:rsid w:val="0080425C"/>
    <w:rsid w:val="00804A26"/>
    <w:rsid w:val="00804D31"/>
    <w:rsid w:val="00804F1C"/>
    <w:rsid w:val="008052EF"/>
    <w:rsid w:val="00805479"/>
    <w:rsid w:val="00805876"/>
    <w:rsid w:val="0080599D"/>
    <w:rsid w:val="0080613F"/>
    <w:rsid w:val="008064AF"/>
    <w:rsid w:val="00806DBD"/>
    <w:rsid w:val="00807154"/>
    <w:rsid w:val="008072A3"/>
    <w:rsid w:val="00807858"/>
    <w:rsid w:val="00807C5A"/>
    <w:rsid w:val="00807C63"/>
    <w:rsid w:val="00807EEA"/>
    <w:rsid w:val="00810492"/>
    <w:rsid w:val="00810A0B"/>
    <w:rsid w:val="00810F70"/>
    <w:rsid w:val="008112B1"/>
    <w:rsid w:val="00811891"/>
    <w:rsid w:val="00811BA4"/>
    <w:rsid w:val="00811CCE"/>
    <w:rsid w:val="0081228F"/>
    <w:rsid w:val="0081231F"/>
    <w:rsid w:val="00812366"/>
    <w:rsid w:val="008123BC"/>
    <w:rsid w:val="00812675"/>
    <w:rsid w:val="00812695"/>
    <w:rsid w:val="00812C9F"/>
    <w:rsid w:val="00812F02"/>
    <w:rsid w:val="0081375C"/>
    <w:rsid w:val="00813993"/>
    <w:rsid w:val="008147B6"/>
    <w:rsid w:val="00814867"/>
    <w:rsid w:val="00814ADC"/>
    <w:rsid w:val="00814C47"/>
    <w:rsid w:val="00814E28"/>
    <w:rsid w:val="00814EDD"/>
    <w:rsid w:val="00814F51"/>
    <w:rsid w:val="008158FE"/>
    <w:rsid w:val="00816672"/>
    <w:rsid w:val="00816703"/>
    <w:rsid w:val="0081685A"/>
    <w:rsid w:val="00816978"/>
    <w:rsid w:val="00816B88"/>
    <w:rsid w:val="0081726E"/>
    <w:rsid w:val="0081755A"/>
    <w:rsid w:val="008175BD"/>
    <w:rsid w:val="00817C52"/>
    <w:rsid w:val="00820B0E"/>
    <w:rsid w:val="0082113D"/>
    <w:rsid w:val="008213BE"/>
    <w:rsid w:val="0082148B"/>
    <w:rsid w:val="00821A27"/>
    <w:rsid w:val="008222E1"/>
    <w:rsid w:val="008222F6"/>
    <w:rsid w:val="00822605"/>
    <w:rsid w:val="00822937"/>
    <w:rsid w:val="00822C4B"/>
    <w:rsid w:val="00822C80"/>
    <w:rsid w:val="008232B4"/>
    <w:rsid w:val="00823ADB"/>
    <w:rsid w:val="008247DA"/>
    <w:rsid w:val="00824DD0"/>
    <w:rsid w:val="00825182"/>
    <w:rsid w:val="008256FF"/>
    <w:rsid w:val="008258E7"/>
    <w:rsid w:val="00825AB8"/>
    <w:rsid w:val="00825B8F"/>
    <w:rsid w:val="00825CF8"/>
    <w:rsid w:val="00825D94"/>
    <w:rsid w:val="00825E50"/>
    <w:rsid w:val="0082619C"/>
    <w:rsid w:val="00826387"/>
    <w:rsid w:val="0082664D"/>
    <w:rsid w:val="008271C0"/>
    <w:rsid w:val="00827C40"/>
    <w:rsid w:val="00827F22"/>
    <w:rsid w:val="008305CC"/>
    <w:rsid w:val="00830F02"/>
    <w:rsid w:val="00830F39"/>
    <w:rsid w:val="00831193"/>
    <w:rsid w:val="0083129C"/>
    <w:rsid w:val="0083163B"/>
    <w:rsid w:val="00831685"/>
    <w:rsid w:val="00831B01"/>
    <w:rsid w:val="00831F8F"/>
    <w:rsid w:val="00831FBB"/>
    <w:rsid w:val="0083245E"/>
    <w:rsid w:val="00832E2D"/>
    <w:rsid w:val="00833378"/>
    <w:rsid w:val="008335F3"/>
    <w:rsid w:val="008336ED"/>
    <w:rsid w:val="00833970"/>
    <w:rsid w:val="00833A86"/>
    <w:rsid w:val="00833F83"/>
    <w:rsid w:val="008341BE"/>
    <w:rsid w:val="008342B8"/>
    <w:rsid w:val="00834357"/>
    <w:rsid w:val="0083444A"/>
    <w:rsid w:val="00834656"/>
    <w:rsid w:val="00834802"/>
    <w:rsid w:val="0083494F"/>
    <w:rsid w:val="00834B3B"/>
    <w:rsid w:val="00834C84"/>
    <w:rsid w:val="00834F18"/>
    <w:rsid w:val="008354A7"/>
    <w:rsid w:val="0083576A"/>
    <w:rsid w:val="00835DB9"/>
    <w:rsid w:val="00836272"/>
    <w:rsid w:val="008368FF"/>
    <w:rsid w:val="00836A4A"/>
    <w:rsid w:val="00836D00"/>
    <w:rsid w:val="00836DFE"/>
    <w:rsid w:val="00836ECE"/>
    <w:rsid w:val="00837323"/>
    <w:rsid w:val="00837898"/>
    <w:rsid w:val="0084083B"/>
    <w:rsid w:val="00841518"/>
    <w:rsid w:val="00841713"/>
    <w:rsid w:val="008417C6"/>
    <w:rsid w:val="008418C2"/>
    <w:rsid w:val="00841C7C"/>
    <w:rsid w:val="00842016"/>
    <w:rsid w:val="00843786"/>
    <w:rsid w:val="00843B25"/>
    <w:rsid w:val="00844187"/>
    <w:rsid w:val="008441E0"/>
    <w:rsid w:val="0084493D"/>
    <w:rsid w:val="00844ABE"/>
    <w:rsid w:val="00844CEF"/>
    <w:rsid w:val="00844FC7"/>
    <w:rsid w:val="008451D8"/>
    <w:rsid w:val="0084552A"/>
    <w:rsid w:val="0084576D"/>
    <w:rsid w:val="008460C8"/>
    <w:rsid w:val="0084660F"/>
    <w:rsid w:val="0084695A"/>
    <w:rsid w:val="00846C26"/>
    <w:rsid w:val="00846D16"/>
    <w:rsid w:val="00846D45"/>
    <w:rsid w:val="008472C4"/>
    <w:rsid w:val="0084751A"/>
    <w:rsid w:val="00847947"/>
    <w:rsid w:val="008479C3"/>
    <w:rsid w:val="008479F8"/>
    <w:rsid w:val="00850A21"/>
    <w:rsid w:val="00850B62"/>
    <w:rsid w:val="00850CA6"/>
    <w:rsid w:val="00850D18"/>
    <w:rsid w:val="00850D6B"/>
    <w:rsid w:val="0085179B"/>
    <w:rsid w:val="00851A33"/>
    <w:rsid w:val="00851D2A"/>
    <w:rsid w:val="008524CB"/>
    <w:rsid w:val="008525FC"/>
    <w:rsid w:val="0085280C"/>
    <w:rsid w:val="00852AA1"/>
    <w:rsid w:val="00852B7C"/>
    <w:rsid w:val="00852C19"/>
    <w:rsid w:val="00852EC1"/>
    <w:rsid w:val="00852F97"/>
    <w:rsid w:val="008530F1"/>
    <w:rsid w:val="0085310F"/>
    <w:rsid w:val="00853309"/>
    <w:rsid w:val="008535B4"/>
    <w:rsid w:val="008542C1"/>
    <w:rsid w:val="00854411"/>
    <w:rsid w:val="00854564"/>
    <w:rsid w:val="0085469F"/>
    <w:rsid w:val="00854DFA"/>
    <w:rsid w:val="008551D1"/>
    <w:rsid w:val="008552E6"/>
    <w:rsid w:val="0085550B"/>
    <w:rsid w:val="00855DD6"/>
    <w:rsid w:val="00855EF6"/>
    <w:rsid w:val="008562C8"/>
    <w:rsid w:val="008563C8"/>
    <w:rsid w:val="00856659"/>
    <w:rsid w:val="00856A92"/>
    <w:rsid w:val="00857230"/>
    <w:rsid w:val="00857414"/>
    <w:rsid w:val="00857573"/>
    <w:rsid w:val="00857805"/>
    <w:rsid w:val="00857BCF"/>
    <w:rsid w:val="00857CA1"/>
    <w:rsid w:val="00857EA0"/>
    <w:rsid w:val="00857F75"/>
    <w:rsid w:val="008600EC"/>
    <w:rsid w:val="008607AD"/>
    <w:rsid w:val="00860980"/>
    <w:rsid w:val="00860D20"/>
    <w:rsid w:val="00860DFF"/>
    <w:rsid w:val="008610E8"/>
    <w:rsid w:val="0086169E"/>
    <w:rsid w:val="00861AC2"/>
    <w:rsid w:val="00861D6D"/>
    <w:rsid w:val="00861DF9"/>
    <w:rsid w:val="0086208A"/>
    <w:rsid w:val="0086213E"/>
    <w:rsid w:val="0086218F"/>
    <w:rsid w:val="008627CD"/>
    <w:rsid w:val="00862C43"/>
    <w:rsid w:val="00862EF9"/>
    <w:rsid w:val="0086345A"/>
    <w:rsid w:val="0086355D"/>
    <w:rsid w:val="00863D85"/>
    <w:rsid w:val="008644EF"/>
    <w:rsid w:val="00864673"/>
    <w:rsid w:val="00864692"/>
    <w:rsid w:val="00864FB0"/>
    <w:rsid w:val="008650E3"/>
    <w:rsid w:val="00865219"/>
    <w:rsid w:val="008652E6"/>
    <w:rsid w:val="0086531E"/>
    <w:rsid w:val="0086532B"/>
    <w:rsid w:val="008654A6"/>
    <w:rsid w:val="00865B65"/>
    <w:rsid w:val="00866267"/>
    <w:rsid w:val="008667A0"/>
    <w:rsid w:val="00867392"/>
    <w:rsid w:val="008677AC"/>
    <w:rsid w:val="008679A3"/>
    <w:rsid w:val="00867AAC"/>
    <w:rsid w:val="008701CA"/>
    <w:rsid w:val="00870208"/>
    <w:rsid w:val="008704B1"/>
    <w:rsid w:val="00870C9A"/>
    <w:rsid w:val="00870F53"/>
    <w:rsid w:val="0087117E"/>
    <w:rsid w:val="00871546"/>
    <w:rsid w:val="008715C6"/>
    <w:rsid w:val="00871BF4"/>
    <w:rsid w:val="00871D2A"/>
    <w:rsid w:val="00872240"/>
    <w:rsid w:val="00872ADF"/>
    <w:rsid w:val="00873FE4"/>
    <w:rsid w:val="00874641"/>
    <w:rsid w:val="008746DD"/>
    <w:rsid w:val="008747C2"/>
    <w:rsid w:val="00874A29"/>
    <w:rsid w:val="00874E2F"/>
    <w:rsid w:val="008759CF"/>
    <w:rsid w:val="0087676D"/>
    <w:rsid w:val="0087679B"/>
    <w:rsid w:val="00877B2D"/>
    <w:rsid w:val="00877B7A"/>
    <w:rsid w:val="00877C14"/>
    <w:rsid w:val="00880026"/>
    <w:rsid w:val="008806E3"/>
    <w:rsid w:val="0088092A"/>
    <w:rsid w:val="00880DE8"/>
    <w:rsid w:val="008813EC"/>
    <w:rsid w:val="008814F8"/>
    <w:rsid w:val="00881A04"/>
    <w:rsid w:val="00881A6D"/>
    <w:rsid w:val="00881CE7"/>
    <w:rsid w:val="00881F67"/>
    <w:rsid w:val="008821AC"/>
    <w:rsid w:val="0088238B"/>
    <w:rsid w:val="008835E9"/>
    <w:rsid w:val="00883E72"/>
    <w:rsid w:val="00883F52"/>
    <w:rsid w:val="00884021"/>
    <w:rsid w:val="0088402C"/>
    <w:rsid w:val="00884588"/>
    <w:rsid w:val="0088558E"/>
    <w:rsid w:val="00885865"/>
    <w:rsid w:val="00886611"/>
    <w:rsid w:val="00887831"/>
    <w:rsid w:val="00887F91"/>
    <w:rsid w:val="00890619"/>
    <w:rsid w:val="00890737"/>
    <w:rsid w:val="00890804"/>
    <w:rsid w:val="00890AA9"/>
    <w:rsid w:val="00890EF2"/>
    <w:rsid w:val="008910BB"/>
    <w:rsid w:val="00891777"/>
    <w:rsid w:val="008918D3"/>
    <w:rsid w:val="00891BA1"/>
    <w:rsid w:val="00892090"/>
    <w:rsid w:val="008920AA"/>
    <w:rsid w:val="0089229E"/>
    <w:rsid w:val="008928DF"/>
    <w:rsid w:val="008929F5"/>
    <w:rsid w:val="0089348C"/>
    <w:rsid w:val="0089358B"/>
    <w:rsid w:val="00893B0E"/>
    <w:rsid w:val="008942EF"/>
    <w:rsid w:val="00894674"/>
    <w:rsid w:val="00894B31"/>
    <w:rsid w:val="00894C3E"/>
    <w:rsid w:val="00894CF5"/>
    <w:rsid w:val="00895548"/>
    <w:rsid w:val="0089578F"/>
    <w:rsid w:val="00895B74"/>
    <w:rsid w:val="00895CCF"/>
    <w:rsid w:val="00895D02"/>
    <w:rsid w:val="00895D55"/>
    <w:rsid w:val="00895E02"/>
    <w:rsid w:val="00896030"/>
    <w:rsid w:val="008960AD"/>
    <w:rsid w:val="008960E7"/>
    <w:rsid w:val="00896301"/>
    <w:rsid w:val="00896EA6"/>
    <w:rsid w:val="008970CE"/>
    <w:rsid w:val="008973E8"/>
    <w:rsid w:val="00897D1C"/>
    <w:rsid w:val="00897F5A"/>
    <w:rsid w:val="008A0974"/>
    <w:rsid w:val="008A0E78"/>
    <w:rsid w:val="008A1296"/>
    <w:rsid w:val="008A144D"/>
    <w:rsid w:val="008A1770"/>
    <w:rsid w:val="008A1834"/>
    <w:rsid w:val="008A220A"/>
    <w:rsid w:val="008A28B7"/>
    <w:rsid w:val="008A3232"/>
    <w:rsid w:val="008A3316"/>
    <w:rsid w:val="008A3A03"/>
    <w:rsid w:val="008A3B45"/>
    <w:rsid w:val="008A442F"/>
    <w:rsid w:val="008A446C"/>
    <w:rsid w:val="008A4781"/>
    <w:rsid w:val="008A478D"/>
    <w:rsid w:val="008A4938"/>
    <w:rsid w:val="008A4A79"/>
    <w:rsid w:val="008A5187"/>
    <w:rsid w:val="008A5465"/>
    <w:rsid w:val="008A59A9"/>
    <w:rsid w:val="008A5C43"/>
    <w:rsid w:val="008A5F1D"/>
    <w:rsid w:val="008A63EB"/>
    <w:rsid w:val="008A6433"/>
    <w:rsid w:val="008A66F8"/>
    <w:rsid w:val="008A67BB"/>
    <w:rsid w:val="008A6AE9"/>
    <w:rsid w:val="008A6F87"/>
    <w:rsid w:val="008A73DC"/>
    <w:rsid w:val="008A754E"/>
    <w:rsid w:val="008A788B"/>
    <w:rsid w:val="008A7C6C"/>
    <w:rsid w:val="008B06AF"/>
    <w:rsid w:val="008B11F4"/>
    <w:rsid w:val="008B1F37"/>
    <w:rsid w:val="008B1FA8"/>
    <w:rsid w:val="008B20C2"/>
    <w:rsid w:val="008B25AB"/>
    <w:rsid w:val="008B2913"/>
    <w:rsid w:val="008B29FD"/>
    <w:rsid w:val="008B3019"/>
    <w:rsid w:val="008B3752"/>
    <w:rsid w:val="008B4F13"/>
    <w:rsid w:val="008B544E"/>
    <w:rsid w:val="008B5451"/>
    <w:rsid w:val="008B561A"/>
    <w:rsid w:val="008B563D"/>
    <w:rsid w:val="008B583B"/>
    <w:rsid w:val="008B5D95"/>
    <w:rsid w:val="008B5F4B"/>
    <w:rsid w:val="008B6154"/>
    <w:rsid w:val="008B65D3"/>
    <w:rsid w:val="008B6BE9"/>
    <w:rsid w:val="008B6CC2"/>
    <w:rsid w:val="008B7174"/>
    <w:rsid w:val="008B72F9"/>
    <w:rsid w:val="008B7439"/>
    <w:rsid w:val="008B7996"/>
    <w:rsid w:val="008B7C32"/>
    <w:rsid w:val="008B7C8E"/>
    <w:rsid w:val="008B7E43"/>
    <w:rsid w:val="008C0401"/>
    <w:rsid w:val="008C0565"/>
    <w:rsid w:val="008C07D0"/>
    <w:rsid w:val="008C07E1"/>
    <w:rsid w:val="008C08BE"/>
    <w:rsid w:val="008C0928"/>
    <w:rsid w:val="008C0F20"/>
    <w:rsid w:val="008C0F21"/>
    <w:rsid w:val="008C1633"/>
    <w:rsid w:val="008C1749"/>
    <w:rsid w:val="008C1CBE"/>
    <w:rsid w:val="008C22A6"/>
    <w:rsid w:val="008C243C"/>
    <w:rsid w:val="008C269F"/>
    <w:rsid w:val="008C27F3"/>
    <w:rsid w:val="008C2C25"/>
    <w:rsid w:val="008C2EA1"/>
    <w:rsid w:val="008C3467"/>
    <w:rsid w:val="008C3521"/>
    <w:rsid w:val="008C3C73"/>
    <w:rsid w:val="008C4593"/>
    <w:rsid w:val="008C49AD"/>
    <w:rsid w:val="008C4AE9"/>
    <w:rsid w:val="008C526F"/>
    <w:rsid w:val="008C54FC"/>
    <w:rsid w:val="008C5871"/>
    <w:rsid w:val="008C5CED"/>
    <w:rsid w:val="008C5E15"/>
    <w:rsid w:val="008C5EB0"/>
    <w:rsid w:val="008C6232"/>
    <w:rsid w:val="008C6359"/>
    <w:rsid w:val="008C65A9"/>
    <w:rsid w:val="008C6905"/>
    <w:rsid w:val="008C6DD7"/>
    <w:rsid w:val="008C6FE0"/>
    <w:rsid w:val="008C747F"/>
    <w:rsid w:val="008C7BCA"/>
    <w:rsid w:val="008C7E06"/>
    <w:rsid w:val="008C7ED2"/>
    <w:rsid w:val="008D103E"/>
    <w:rsid w:val="008D105D"/>
    <w:rsid w:val="008D136E"/>
    <w:rsid w:val="008D162C"/>
    <w:rsid w:val="008D220B"/>
    <w:rsid w:val="008D285E"/>
    <w:rsid w:val="008D2C37"/>
    <w:rsid w:val="008D2CC6"/>
    <w:rsid w:val="008D2DB8"/>
    <w:rsid w:val="008D2DCB"/>
    <w:rsid w:val="008D2E35"/>
    <w:rsid w:val="008D3CB9"/>
    <w:rsid w:val="008D3FAF"/>
    <w:rsid w:val="008D40FA"/>
    <w:rsid w:val="008D45C5"/>
    <w:rsid w:val="008D4BC6"/>
    <w:rsid w:val="008D4DA1"/>
    <w:rsid w:val="008D52A8"/>
    <w:rsid w:val="008D53B5"/>
    <w:rsid w:val="008D5919"/>
    <w:rsid w:val="008D5CE9"/>
    <w:rsid w:val="008D5D3B"/>
    <w:rsid w:val="008D5F57"/>
    <w:rsid w:val="008D6BA9"/>
    <w:rsid w:val="008D70F8"/>
    <w:rsid w:val="008D786A"/>
    <w:rsid w:val="008E0255"/>
    <w:rsid w:val="008E0FF9"/>
    <w:rsid w:val="008E1102"/>
    <w:rsid w:val="008E1442"/>
    <w:rsid w:val="008E1489"/>
    <w:rsid w:val="008E16E3"/>
    <w:rsid w:val="008E1832"/>
    <w:rsid w:val="008E1C5C"/>
    <w:rsid w:val="008E21FB"/>
    <w:rsid w:val="008E23B9"/>
    <w:rsid w:val="008E25CF"/>
    <w:rsid w:val="008E271D"/>
    <w:rsid w:val="008E3125"/>
    <w:rsid w:val="008E33B5"/>
    <w:rsid w:val="008E3697"/>
    <w:rsid w:val="008E3809"/>
    <w:rsid w:val="008E3CB3"/>
    <w:rsid w:val="008E3F7E"/>
    <w:rsid w:val="008E4486"/>
    <w:rsid w:val="008E49A0"/>
    <w:rsid w:val="008E4AAA"/>
    <w:rsid w:val="008E4B37"/>
    <w:rsid w:val="008E4D91"/>
    <w:rsid w:val="008E4FC6"/>
    <w:rsid w:val="008E5818"/>
    <w:rsid w:val="008E591B"/>
    <w:rsid w:val="008E5B6D"/>
    <w:rsid w:val="008E5C04"/>
    <w:rsid w:val="008E5DA8"/>
    <w:rsid w:val="008E6058"/>
    <w:rsid w:val="008E6413"/>
    <w:rsid w:val="008E644E"/>
    <w:rsid w:val="008E74E7"/>
    <w:rsid w:val="008E7516"/>
    <w:rsid w:val="008E7E8A"/>
    <w:rsid w:val="008F0334"/>
    <w:rsid w:val="008F03D1"/>
    <w:rsid w:val="008F06E8"/>
    <w:rsid w:val="008F0AC2"/>
    <w:rsid w:val="008F0F99"/>
    <w:rsid w:val="008F0FDA"/>
    <w:rsid w:val="008F159D"/>
    <w:rsid w:val="008F1926"/>
    <w:rsid w:val="008F1A1D"/>
    <w:rsid w:val="008F21AB"/>
    <w:rsid w:val="008F2C5D"/>
    <w:rsid w:val="008F2DA9"/>
    <w:rsid w:val="008F32D1"/>
    <w:rsid w:val="008F3F25"/>
    <w:rsid w:val="008F40C9"/>
    <w:rsid w:val="008F42EC"/>
    <w:rsid w:val="008F4707"/>
    <w:rsid w:val="008F4873"/>
    <w:rsid w:val="008F4ED8"/>
    <w:rsid w:val="008F5172"/>
    <w:rsid w:val="008F525E"/>
    <w:rsid w:val="008F571F"/>
    <w:rsid w:val="008F5A1E"/>
    <w:rsid w:val="008F6013"/>
    <w:rsid w:val="008F63E7"/>
    <w:rsid w:val="008F669A"/>
    <w:rsid w:val="008F6BA7"/>
    <w:rsid w:val="008F71B3"/>
    <w:rsid w:val="008F7457"/>
    <w:rsid w:val="008F77F5"/>
    <w:rsid w:val="008F7811"/>
    <w:rsid w:val="008F7FF5"/>
    <w:rsid w:val="009002FB"/>
    <w:rsid w:val="00900B8A"/>
    <w:rsid w:val="00900CB6"/>
    <w:rsid w:val="0090112B"/>
    <w:rsid w:val="009014ED"/>
    <w:rsid w:val="00901A5C"/>
    <w:rsid w:val="00902269"/>
    <w:rsid w:val="00902582"/>
    <w:rsid w:val="00903341"/>
    <w:rsid w:val="009033E3"/>
    <w:rsid w:val="009038A1"/>
    <w:rsid w:val="00903D1D"/>
    <w:rsid w:val="00903FE3"/>
    <w:rsid w:val="009040A3"/>
    <w:rsid w:val="009041E4"/>
    <w:rsid w:val="009044DE"/>
    <w:rsid w:val="00904782"/>
    <w:rsid w:val="00904A62"/>
    <w:rsid w:val="00905409"/>
    <w:rsid w:val="00905635"/>
    <w:rsid w:val="009058E0"/>
    <w:rsid w:val="00905F62"/>
    <w:rsid w:val="009062B5"/>
    <w:rsid w:val="00906564"/>
    <w:rsid w:val="00906AD2"/>
    <w:rsid w:val="00906BCF"/>
    <w:rsid w:val="00906D97"/>
    <w:rsid w:val="009077CD"/>
    <w:rsid w:val="00907CC4"/>
    <w:rsid w:val="00907FA1"/>
    <w:rsid w:val="009108C4"/>
    <w:rsid w:val="00910D6B"/>
    <w:rsid w:val="00910F64"/>
    <w:rsid w:val="009111A2"/>
    <w:rsid w:val="0091125C"/>
    <w:rsid w:val="00911449"/>
    <w:rsid w:val="00911755"/>
    <w:rsid w:val="009122E9"/>
    <w:rsid w:val="0091231B"/>
    <w:rsid w:val="009128A3"/>
    <w:rsid w:val="00912AB4"/>
    <w:rsid w:val="009130E2"/>
    <w:rsid w:val="0091315B"/>
    <w:rsid w:val="009132EC"/>
    <w:rsid w:val="009135EC"/>
    <w:rsid w:val="00913FB4"/>
    <w:rsid w:val="009143B1"/>
    <w:rsid w:val="00914B9E"/>
    <w:rsid w:val="00914F82"/>
    <w:rsid w:val="009157F3"/>
    <w:rsid w:val="00915842"/>
    <w:rsid w:val="009158FC"/>
    <w:rsid w:val="00915907"/>
    <w:rsid w:val="00915949"/>
    <w:rsid w:val="00915B35"/>
    <w:rsid w:val="00915C0B"/>
    <w:rsid w:val="00915E3D"/>
    <w:rsid w:val="009164C8"/>
    <w:rsid w:val="009164E9"/>
    <w:rsid w:val="009179AD"/>
    <w:rsid w:val="00917EA8"/>
    <w:rsid w:val="00917F53"/>
    <w:rsid w:val="00921518"/>
    <w:rsid w:val="0092168E"/>
    <w:rsid w:val="009216F6"/>
    <w:rsid w:val="0092192A"/>
    <w:rsid w:val="00921BFE"/>
    <w:rsid w:val="00921CDE"/>
    <w:rsid w:val="00922179"/>
    <w:rsid w:val="0092247D"/>
    <w:rsid w:val="009225ED"/>
    <w:rsid w:val="00922DAC"/>
    <w:rsid w:val="009230F8"/>
    <w:rsid w:val="00923204"/>
    <w:rsid w:val="0092363E"/>
    <w:rsid w:val="009239E7"/>
    <w:rsid w:val="009245B6"/>
    <w:rsid w:val="009249A8"/>
    <w:rsid w:val="00924AEB"/>
    <w:rsid w:val="00924C90"/>
    <w:rsid w:val="00924F33"/>
    <w:rsid w:val="00925175"/>
    <w:rsid w:val="00925256"/>
    <w:rsid w:val="009259FB"/>
    <w:rsid w:val="00925A14"/>
    <w:rsid w:val="00925CE0"/>
    <w:rsid w:val="00925DBE"/>
    <w:rsid w:val="0092629B"/>
    <w:rsid w:val="00926361"/>
    <w:rsid w:val="009266A7"/>
    <w:rsid w:val="00926816"/>
    <w:rsid w:val="0092681C"/>
    <w:rsid w:val="00926AA5"/>
    <w:rsid w:val="00927635"/>
    <w:rsid w:val="00927E50"/>
    <w:rsid w:val="00930402"/>
    <w:rsid w:val="009306BA"/>
    <w:rsid w:val="009315AD"/>
    <w:rsid w:val="00931B63"/>
    <w:rsid w:val="0093209E"/>
    <w:rsid w:val="00932280"/>
    <w:rsid w:val="009322A4"/>
    <w:rsid w:val="00932363"/>
    <w:rsid w:val="00932D78"/>
    <w:rsid w:val="00932EDE"/>
    <w:rsid w:val="009346DB"/>
    <w:rsid w:val="0093503C"/>
    <w:rsid w:val="009351CA"/>
    <w:rsid w:val="0093630B"/>
    <w:rsid w:val="00936847"/>
    <w:rsid w:val="00936949"/>
    <w:rsid w:val="009369FF"/>
    <w:rsid w:val="009370C5"/>
    <w:rsid w:val="0093722D"/>
    <w:rsid w:val="00937A4D"/>
    <w:rsid w:val="00937CD8"/>
    <w:rsid w:val="00937F56"/>
    <w:rsid w:val="00940586"/>
    <w:rsid w:val="0094084A"/>
    <w:rsid w:val="0094094B"/>
    <w:rsid w:val="00940DD5"/>
    <w:rsid w:val="00941117"/>
    <w:rsid w:val="009411F7"/>
    <w:rsid w:val="009413AA"/>
    <w:rsid w:val="009415D2"/>
    <w:rsid w:val="0094252B"/>
    <w:rsid w:val="00942F4D"/>
    <w:rsid w:val="00942FCE"/>
    <w:rsid w:val="0094395C"/>
    <w:rsid w:val="00943DB7"/>
    <w:rsid w:val="009440E1"/>
    <w:rsid w:val="0094418C"/>
    <w:rsid w:val="009444AD"/>
    <w:rsid w:val="009444B6"/>
    <w:rsid w:val="0094463A"/>
    <w:rsid w:val="00944C33"/>
    <w:rsid w:val="00944FA8"/>
    <w:rsid w:val="009457E0"/>
    <w:rsid w:val="009459A4"/>
    <w:rsid w:val="00945A76"/>
    <w:rsid w:val="00945ACD"/>
    <w:rsid w:val="009460DF"/>
    <w:rsid w:val="0094636D"/>
    <w:rsid w:val="009467C9"/>
    <w:rsid w:val="00946CF9"/>
    <w:rsid w:val="00946EEE"/>
    <w:rsid w:val="00950042"/>
    <w:rsid w:val="00950266"/>
    <w:rsid w:val="00951952"/>
    <w:rsid w:val="0095200E"/>
    <w:rsid w:val="0095217A"/>
    <w:rsid w:val="00952462"/>
    <w:rsid w:val="0095248C"/>
    <w:rsid w:val="009524B6"/>
    <w:rsid w:val="009529BB"/>
    <w:rsid w:val="00952BF7"/>
    <w:rsid w:val="009531D8"/>
    <w:rsid w:val="009536AB"/>
    <w:rsid w:val="009536D4"/>
    <w:rsid w:val="00953B9B"/>
    <w:rsid w:val="00953FF0"/>
    <w:rsid w:val="009540D9"/>
    <w:rsid w:val="009541D0"/>
    <w:rsid w:val="0095453B"/>
    <w:rsid w:val="00954D7B"/>
    <w:rsid w:val="00955010"/>
    <w:rsid w:val="00955181"/>
    <w:rsid w:val="009558F1"/>
    <w:rsid w:val="00955E1A"/>
    <w:rsid w:val="00955E75"/>
    <w:rsid w:val="00956548"/>
    <w:rsid w:val="00956B16"/>
    <w:rsid w:val="00956D06"/>
    <w:rsid w:val="00956DF3"/>
    <w:rsid w:val="00957343"/>
    <w:rsid w:val="00957387"/>
    <w:rsid w:val="00957401"/>
    <w:rsid w:val="0095759A"/>
    <w:rsid w:val="009578DD"/>
    <w:rsid w:val="009578E0"/>
    <w:rsid w:val="00957A76"/>
    <w:rsid w:val="00957B7F"/>
    <w:rsid w:val="009602C3"/>
    <w:rsid w:val="0096047C"/>
    <w:rsid w:val="00960C71"/>
    <w:rsid w:val="00960DF0"/>
    <w:rsid w:val="00960F41"/>
    <w:rsid w:val="00960F8D"/>
    <w:rsid w:val="009610F2"/>
    <w:rsid w:val="009612B0"/>
    <w:rsid w:val="009612D4"/>
    <w:rsid w:val="009616B0"/>
    <w:rsid w:val="009617E0"/>
    <w:rsid w:val="00961D76"/>
    <w:rsid w:val="00961EC2"/>
    <w:rsid w:val="009620DC"/>
    <w:rsid w:val="009629C1"/>
    <w:rsid w:val="00962D6A"/>
    <w:rsid w:val="00962D96"/>
    <w:rsid w:val="0096398D"/>
    <w:rsid w:val="00963D1B"/>
    <w:rsid w:val="00963DBD"/>
    <w:rsid w:val="00964088"/>
    <w:rsid w:val="009643F8"/>
    <w:rsid w:val="009648F8"/>
    <w:rsid w:val="00964902"/>
    <w:rsid w:val="009655AC"/>
    <w:rsid w:val="00965665"/>
    <w:rsid w:val="009658E9"/>
    <w:rsid w:val="0096664B"/>
    <w:rsid w:val="00966D6D"/>
    <w:rsid w:val="00966DBB"/>
    <w:rsid w:val="00966FD9"/>
    <w:rsid w:val="00967017"/>
    <w:rsid w:val="00967150"/>
    <w:rsid w:val="009671C0"/>
    <w:rsid w:val="009672EF"/>
    <w:rsid w:val="009674B3"/>
    <w:rsid w:val="0097006E"/>
    <w:rsid w:val="009705BC"/>
    <w:rsid w:val="009709F6"/>
    <w:rsid w:val="00970B6A"/>
    <w:rsid w:val="00970BC9"/>
    <w:rsid w:val="00970C95"/>
    <w:rsid w:val="00971231"/>
    <w:rsid w:val="0097138E"/>
    <w:rsid w:val="00971512"/>
    <w:rsid w:val="00971828"/>
    <w:rsid w:val="00971ACF"/>
    <w:rsid w:val="00972525"/>
    <w:rsid w:val="0097257C"/>
    <w:rsid w:val="00972924"/>
    <w:rsid w:val="00972AF4"/>
    <w:rsid w:val="0097349D"/>
    <w:rsid w:val="0097381A"/>
    <w:rsid w:val="00973ABB"/>
    <w:rsid w:val="00973B95"/>
    <w:rsid w:val="00973D3D"/>
    <w:rsid w:val="00973DEB"/>
    <w:rsid w:val="0097463C"/>
    <w:rsid w:val="0097471A"/>
    <w:rsid w:val="0097471E"/>
    <w:rsid w:val="00974793"/>
    <w:rsid w:val="00974BB4"/>
    <w:rsid w:val="00974CE4"/>
    <w:rsid w:val="00974DBA"/>
    <w:rsid w:val="00975107"/>
    <w:rsid w:val="009751FB"/>
    <w:rsid w:val="0097521C"/>
    <w:rsid w:val="0097562C"/>
    <w:rsid w:val="0097578D"/>
    <w:rsid w:val="00975799"/>
    <w:rsid w:val="00975BD2"/>
    <w:rsid w:val="009768D0"/>
    <w:rsid w:val="00976977"/>
    <w:rsid w:val="00977100"/>
    <w:rsid w:val="009772E3"/>
    <w:rsid w:val="00977EFA"/>
    <w:rsid w:val="009800E5"/>
    <w:rsid w:val="009807EE"/>
    <w:rsid w:val="0098123C"/>
    <w:rsid w:val="0098180D"/>
    <w:rsid w:val="00981A79"/>
    <w:rsid w:val="00982012"/>
    <w:rsid w:val="009822BA"/>
    <w:rsid w:val="009823DA"/>
    <w:rsid w:val="009824DD"/>
    <w:rsid w:val="0098284E"/>
    <w:rsid w:val="00982937"/>
    <w:rsid w:val="00982AD9"/>
    <w:rsid w:val="00983A81"/>
    <w:rsid w:val="00984061"/>
    <w:rsid w:val="0098433E"/>
    <w:rsid w:val="00984996"/>
    <w:rsid w:val="00984EFB"/>
    <w:rsid w:val="00984F41"/>
    <w:rsid w:val="00984F52"/>
    <w:rsid w:val="00985F85"/>
    <w:rsid w:val="00986083"/>
    <w:rsid w:val="0098662C"/>
    <w:rsid w:val="00986967"/>
    <w:rsid w:val="00986BDB"/>
    <w:rsid w:val="00987A42"/>
    <w:rsid w:val="00987B74"/>
    <w:rsid w:val="00987F57"/>
    <w:rsid w:val="00987FA6"/>
    <w:rsid w:val="0099015B"/>
    <w:rsid w:val="00990450"/>
    <w:rsid w:val="0099052B"/>
    <w:rsid w:val="00990E00"/>
    <w:rsid w:val="00991761"/>
    <w:rsid w:val="00991C15"/>
    <w:rsid w:val="009926E5"/>
    <w:rsid w:val="009928D9"/>
    <w:rsid w:val="00992A02"/>
    <w:rsid w:val="00992CF9"/>
    <w:rsid w:val="00992F49"/>
    <w:rsid w:val="00993370"/>
    <w:rsid w:val="00993808"/>
    <w:rsid w:val="0099390A"/>
    <w:rsid w:val="0099398E"/>
    <w:rsid w:val="00993C73"/>
    <w:rsid w:val="0099448E"/>
    <w:rsid w:val="009948CE"/>
    <w:rsid w:val="00994948"/>
    <w:rsid w:val="00994B76"/>
    <w:rsid w:val="00995198"/>
    <w:rsid w:val="009951AF"/>
    <w:rsid w:val="00995C5D"/>
    <w:rsid w:val="009961F9"/>
    <w:rsid w:val="009965CF"/>
    <w:rsid w:val="00996E23"/>
    <w:rsid w:val="00996E72"/>
    <w:rsid w:val="00996F54"/>
    <w:rsid w:val="0099711D"/>
    <w:rsid w:val="009974A7"/>
    <w:rsid w:val="00997746"/>
    <w:rsid w:val="009978F4"/>
    <w:rsid w:val="00997940"/>
    <w:rsid w:val="00997DE2"/>
    <w:rsid w:val="009A0659"/>
    <w:rsid w:val="009A0DC9"/>
    <w:rsid w:val="009A0ECC"/>
    <w:rsid w:val="009A0F2F"/>
    <w:rsid w:val="009A17B3"/>
    <w:rsid w:val="009A1903"/>
    <w:rsid w:val="009A1C23"/>
    <w:rsid w:val="009A200F"/>
    <w:rsid w:val="009A2222"/>
    <w:rsid w:val="009A23C9"/>
    <w:rsid w:val="009A24B7"/>
    <w:rsid w:val="009A2691"/>
    <w:rsid w:val="009A29A9"/>
    <w:rsid w:val="009A2A45"/>
    <w:rsid w:val="009A304A"/>
    <w:rsid w:val="009A36A1"/>
    <w:rsid w:val="009A36B0"/>
    <w:rsid w:val="009A39E3"/>
    <w:rsid w:val="009A3CA3"/>
    <w:rsid w:val="009A3F4C"/>
    <w:rsid w:val="009A423E"/>
    <w:rsid w:val="009A486A"/>
    <w:rsid w:val="009A4CA2"/>
    <w:rsid w:val="009A4D2D"/>
    <w:rsid w:val="009A4FF1"/>
    <w:rsid w:val="009A5151"/>
    <w:rsid w:val="009A52EE"/>
    <w:rsid w:val="009A5448"/>
    <w:rsid w:val="009A59F0"/>
    <w:rsid w:val="009A5CCB"/>
    <w:rsid w:val="009A6435"/>
    <w:rsid w:val="009A65C6"/>
    <w:rsid w:val="009A6C80"/>
    <w:rsid w:val="009A7CC2"/>
    <w:rsid w:val="009B04CA"/>
    <w:rsid w:val="009B0AA6"/>
    <w:rsid w:val="009B1251"/>
    <w:rsid w:val="009B12D2"/>
    <w:rsid w:val="009B1EB6"/>
    <w:rsid w:val="009B1F8E"/>
    <w:rsid w:val="009B297C"/>
    <w:rsid w:val="009B2C13"/>
    <w:rsid w:val="009B442E"/>
    <w:rsid w:val="009B44EF"/>
    <w:rsid w:val="009B520D"/>
    <w:rsid w:val="009B5217"/>
    <w:rsid w:val="009B5290"/>
    <w:rsid w:val="009B534D"/>
    <w:rsid w:val="009B5834"/>
    <w:rsid w:val="009B6179"/>
    <w:rsid w:val="009B64AC"/>
    <w:rsid w:val="009B6B18"/>
    <w:rsid w:val="009B6BE3"/>
    <w:rsid w:val="009B719E"/>
    <w:rsid w:val="009B7451"/>
    <w:rsid w:val="009B77D2"/>
    <w:rsid w:val="009B7D7D"/>
    <w:rsid w:val="009C0513"/>
    <w:rsid w:val="009C0535"/>
    <w:rsid w:val="009C0C50"/>
    <w:rsid w:val="009C1678"/>
    <w:rsid w:val="009C1BA7"/>
    <w:rsid w:val="009C1FBF"/>
    <w:rsid w:val="009C31C8"/>
    <w:rsid w:val="009C3370"/>
    <w:rsid w:val="009C3AD9"/>
    <w:rsid w:val="009C3D4F"/>
    <w:rsid w:val="009C4BC9"/>
    <w:rsid w:val="009C4F59"/>
    <w:rsid w:val="009C557C"/>
    <w:rsid w:val="009C5800"/>
    <w:rsid w:val="009C582F"/>
    <w:rsid w:val="009C5EB2"/>
    <w:rsid w:val="009C649B"/>
    <w:rsid w:val="009C6C0C"/>
    <w:rsid w:val="009C6FFF"/>
    <w:rsid w:val="009C776F"/>
    <w:rsid w:val="009C7D8E"/>
    <w:rsid w:val="009D00FC"/>
    <w:rsid w:val="009D07F9"/>
    <w:rsid w:val="009D0905"/>
    <w:rsid w:val="009D0B93"/>
    <w:rsid w:val="009D0CF7"/>
    <w:rsid w:val="009D1627"/>
    <w:rsid w:val="009D1647"/>
    <w:rsid w:val="009D191B"/>
    <w:rsid w:val="009D233A"/>
    <w:rsid w:val="009D2530"/>
    <w:rsid w:val="009D25DC"/>
    <w:rsid w:val="009D25F9"/>
    <w:rsid w:val="009D28D2"/>
    <w:rsid w:val="009D29D2"/>
    <w:rsid w:val="009D31D8"/>
    <w:rsid w:val="009D33E1"/>
    <w:rsid w:val="009D3788"/>
    <w:rsid w:val="009D3DD1"/>
    <w:rsid w:val="009D4013"/>
    <w:rsid w:val="009D422F"/>
    <w:rsid w:val="009D4765"/>
    <w:rsid w:val="009D4BE0"/>
    <w:rsid w:val="009D4CE3"/>
    <w:rsid w:val="009D54A8"/>
    <w:rsid w:val="009D5DEB"/>
    <w:rsid w:val="009D6054"/>
    <w:rsid w:val="009D638C"/>
    <w:rsid w:val="009D641B"/>
    <w:rsid w:val="009D68F1"/>
    <w:rsid w:val="009D6951"/>
    <w:rsid w:val="009D6A7C"/>
    <w:rsid w:val="009D6EDB"/>
    <w:rsid w:val="009D751E"/>
    <w:rsid w:val="009D76D2"/>
    <w:rsid w:val="009D77BF"/>
    <w:rsid w:val="009D7A3C"/>
    <w:rsid w:val="009D7B2B"/>
    <w:rsid w:val="009D7F3C"/>
    <w:rsid w:val="009E007D"/>
    <w:rsid w:val="009E0462"/>
    <w:rsid w:val="009E0545"/>
    <w:rsid w:val="009E0DB6"/>
    <w:rsid w:val="009E147D"/>
    <w:rsid w:val="009E1578"/>
    <w:rsid w:val="009E1679"/>
    <w:rsid w:val="009E1A90"/>
    <w:rsid w:val="009E1C64"/>
    <w:rsid w:val="009E2123"/>
    <w:rsid w:val="009E229E"/>
    <w:rsid w:val="009E26FD"/>
    <w:rsid w:val="009E2760"/>
    <w:rsid w:val="009E2A54"/>
    <w:rsid w:val="009E2A57"/>
    <w:rsid w:val="009E2AC4"/>
    <w:rsid w:val="009E30EE"/>
    <w:rsid w:val="009E317F"/>
    <w:rsid w:val="009E326F"/>
    <w:rsid w:val="009E39F5"/>
    <w:rsid w:val="009E3A1F"/>
    <w:rsid w:val="009E424E"/>
    <w:rsid w:val="009E43D9"/>
    <w:rsid w:val="009E4702"/>
    <w:rsid w:val="009E490D"/>
    <w:rsid w:val="009E5C5A"/>
    <w:rsid w:val="009E5FD7"/>
    <w:rsid w:val="009E6055"/>
    <w:rsid w:val="009E60CE"/>
    <w:rsid w:val="009E6B78"/>
    <w:rsid w:val="009E7354"/>
    <w:rsid w:val="009E7842"/>
    <w:rsid w:val="009F03A4"/>
    <w:rsid w:val="009F069C"/>
    <w:rsid w:val="009F14FA"/>
    <w:rsid w:val="009F1526"/>
    <w:rsid w:val="009F15F8"/>
    <w:rsid w:val="009F17AD"/>
    <w:rsid w:val="009F1DCD"/>
    <w:rsid w:val="009F1F30"/>
    <w:rsid w:val="009F225A"/>
    <w:rsid w:val="009F22BC"/>
    <w:rsid w:val="009F2AB3"/>
    <w:rsid w:val="009F2C65"/>
    <w:rsid w:val="009F3042"/>
    <w:rsid w:val="009F316C"/>
    <w:rsid w:val="009F32BD"/>
    <w:rsid w:val="009F39EA"/>
    <w:rsid w:val="009F3EB3"/>
    <w:rsid w:val="009F468D"/>
    <w:rsid w:val="009F4A86"/>
    <w:rsid w:val="009F4F85"/>
    <w:rsid w:val="009F624B"/>
    <w:rsid w:val="009F62E8"/>
    <w:rsid w:val="009F65B7"/>
    <w:rsid w:val="009F6677"/>
    <w:rsid w:val="009F6C30"/>
    <w:rsid w:val="009F7717"/>
    <w:rsid w:val="009F7B06"/>
    <w:rsid w:val="00A0012C"/>
    <w:rsid w:val="00A001CD"/>
    <w:rsid w:val="00A00665"/>
    <w:rsid w:val="00A00718"/>
    <w:rsid w:val="00A0083B"/>
    <w:rsid w:val="00A009E1"/>
    <w:rsid w:val="00A00B1C"/>
    <w:rsid w:val="00A015BD"/>
    <w:rsid w:val="00A018A9"/>
    <w:rsid w:val="00A019C8"/>
    <w:rsid w:val="00A01C58"/>
    <w:rsid w:val="00A01EAE"/>
    <w:rsid w:val="00A022C8"/>
    <w:rsid w:val="00A023FB"/>
    <w:rsid w:val="00A027FD"/>
    <w:rsid w:val="00A03949"/>
    <w:rsid w:val="00A03A80"/>
    <w:rsid w:val="00A03C3A"/>
    <w:rsid w:val="00A03D78"/>
    <w:rsid w:val="00A03F1E"/>
    <w:rsid w:val="00A04C2A"/>
    <w:rsid w:val="00A04D83"/>
    <w:rsid w:val="00A052A0"/>
    <w:rsid w:val="00A05C80"/>
    <w:rsid w:val="00A05E07"/>
    <w:rsid w:val="00A06102"/>
    <w:rsid w:val="00A066B8"/>
    <w:rsid w:val="00A06DA4"/>
    <w:rsid w:val="00A07031"/>
    <w:rsid w:val="00A07068"/>
    <w:rsid w:val="00A070AD"/>
    <w:rsid w:val="00A07356"/>
    <w:rsid w:val="00A0771C"/>
    <w:rsid w:val="00A07ECE"/>
    <w:rsid w:val="00A1001F"/>
    <w:rsid w:val="00A10203"/>
    <w:rsid w:val="00A10468"/>
    <w:rsid w:val="00A10B7C"/>
    <w:rsid w:val="00A10CAE"/>
    <w:rsid w:val="00A11099"/>
    <w:rsid w:val="00A115EA"/>
    <w:rsid w:val="00A11791"/>
    <w:rsid w:val="00A12779"/>
    <w:rsid w:val="00A129E2"/>
    <w:rsid w:val="00A12AE7"/>
    <w:rsid w:val="00A13100"/>
    <w:rsid w:val="00A1321A"/>
    <w:rsid w:val="00A139B7"/>
    <w:rsid w:val="00A13AB7"/>
    <w:rsid w:val="00A13EB6"/>
    <w:rsid w:val="00A13FAD"/>
    <w:rsid w:val="00A13FEF"/>
    <w:rsid w:val="00A14303"/>
    <w:rsid w:val="00A14856"/>
    <w:rsid w:val="00A14C3A"/>
    <w:rsid w:val="00A15188"/>
    <w:rsid w:val="00A1552E"/>
    <w:rsid w:val="00A15A12"/>
    <w:rsid w:val="00A16404"/>
    <w:rsid w:val="00A1671D"/>
    <w:rsid w:val="00A16CAA"/>
    <w:rsid w:val="00A16F18"/>
    <w:rsid w:val="00A170E2"/>
    <w:rsid w:val="00A17502"/>
    <w:rsid w:val="00A175BA"/>
    <w:rsid w:val="00A17E71"/>
    <w:rsid w:val="00A17EC3"/>
    <w:rsid w:val="00A20130"/>
    <w:rsid w:val="00A2016C"/>
    <w:rsid w:val="00A2064D"/>
    <w:rsid w:val="00A20806"/>
    <w:rsid w:val="00A208C4"/>
    <w:rsid w:val="00A20F37"/>
    <w:rsid w:val="00A2155A"/>
    <w:rsid w:val="00A21567"/>
    <w:rsid w:val="00A21B84"/>
    <w:rsid w:val="00A2263C"/>
    <w:rsid w:val="00A227E6"/>
    <w:rsid w:val="00A22955"/>
    <w:rsid w:val="00A22CC4"/>
    <w:rsid w:val="00A22D51"/>
    <w:rsid w:val="00A22FD1"/>
    <w:rsid w:val="00A23527"/>
    <w:rsid w:val="00A237A7"/>
    <w:rsid w:val="00A2393F"/>
    <w:rsid w:val="00A24A15"/>
    <w:rsid w:val="00A24BFB"/>
    <w:rsid w:val="00A24DD5"/>
    <w:rsid w:val="00A24E83"/>
    <w:rsid w:val="00A254AB"/>
    <w:rsid w:val="00A25543"/>
    <w:rsid w:val="00A25A6A"/>
    <w:rsid w:val="00A25D7B"/>
    <w:rsid w:val="00A25F0C"/>
    <w:rsid w:val="00A261E7"/>
    <w:rsid w:val="00A264FE"/>
    <w:rsid w:val="00A267C2"/>
    <w:rsid w:val="00A267E6"/>
    <w:rsid w:val="00A26E59"/>
    <w:rsid w:val="00A27141"/>
    <w:rsid w:val="00A271E0"/>
    <w:rsid w:val="00A27226"/>
    <w:rsid w:val="00A276D4"/>
    <w:rsid w:val="00A27AF1"/>
    <w:rsid w:val="00A27C3F"/>
    <w:rsid w:val="00A3023E"/>
    <w:rsid w:val="00A310CC"/>
    <w:rsid w:val="00A312CF"/>
    <w:rsid w:val="00A317CA"/>
    <w:rsid w:val="00A31E6D"/>
    <w:rsid w:val="00A327AC"/>
    <w:rsid w:val="00A32D10"/>
    <w:rsid w:val="00A32DA8"/>
    <w:rsid w:val="00A32ED8"/>
    <w:rsid w:val="00A32EE9"/>
    <w:rsid w:val="00A33854"/>
    <w:rsid w:val="00A33CC6"/>
    <w:rsid w:val="00A34795"/>
    <w:rsid w:val="00A34E6A"/>
    <w:rsid w:val="00A34E95"/>
    <w:rsid w:val="00A35418"/>
    <w:rsid w:val="00A3576B"/>
    <w:rsid w:val="00A358AE"/>
    <w:rsid w:val="00A35927"/>
    <w:rsid w:val="00A359E5"/>
    <w:rsid w:val="00A35ACF"/>
    <w:rsid w:val="00A35C2E"/>
    <w:rsid w:val="00A35CE3"/>
    <w:rsid w:val="00A35D3F"/>
    <w:rsid w:val="00A35D42"/>
    <w:rsid w:val="00A35E8C"/>
    <w:rsid w:val="00A36212"/>
    <w:rsid w:val="00A3643E"/>
    <w:rsid w:val="00A36CDB"/>
    <w:rsid w:val="00A36FA8"/>
    <w:rsid w:val="00A36FC2"/>
    <w:rsid w:val="00A370D7"/>
    <w:rsid w:val="00A37386"/>
    <w:rsid w:val="00A37D22"/>
    <w:rsid w:val="00A37D30"/>
    <w:rsid w:val="00A4045E"/>
    <w:rsid w:val="00A404DC"/>
    <w:rsid w:val="00A411E9"/>
    <w:rsid w:val="00A417C3"/>
    <w:rsid w:val="00A419A0"/>
    <w:rsid w:val="00A41ADB"/>
    <w:rsid w:val="00A41B27"/>
    <w:rsid w:val="00A41CD3"/>
    <w:rsid w:val="00A42312"/>
    <w:rsid w:val="00A42BBC"/>
    <w:rsid w:val="00A42DD7"/>
    <w:rsid w:val="00A43020"/>
    <w:rsid w:val="00A433A5"/>
    <w:rsid w:val="00A43641"/>
    <w:rsid w:val="00A43881"/>
    <w:rsid w:val="00A43F18"/>
    <w:rsid w:val="00A43F23"/>
    <w:rsid w:val="00A43F60"/>
    <w:rsid w:val="00A44291"/>
    <w:rsid w:val="00A4454C"/>
    <w:rsid w:val="00A44AB0"/>
    <w:rsid w:val="00A4512E"/>
    <w:rsid w:val="00A4513C"/>
    <w:rsid w:val="00A455C0"/>
    <w:rsid w:val="00A4585A"/>
    <w:rsid w:val="00A45B70"/>
    <w:rsid w:val="00A46474"/>
    <w:rsid w:val="00A46938"/>
    <w:rsid w:val="00A46A64"/>
    <w:rsid w:val="00A46BFC"/>
    <w:rsid w:val="00A50E68"/>
    <w:rsid w:val="00A51582"/>
    <w:rsid w:val="00A5176A"/>
    <w:rsid w:val="00A517C4"/>
    <w:rsid w:val="00A51928"/>
    <w:rsid w:val="00A51A39"/>
    <w:rsid w:val="00A51A58"/>
    <w:rsid w:val="00A51A82"/>
    <w:rsid w:val="00A52349"/>
    <w:rsid w:val="00A5239F"/>
    <w:rsid w:val="00A52620"/>
    <w:rsid w:val="00A5263D"/>
    <w:rsid w:val="00A52652"/>
    <w:rsid w:val="00A529CA"/>
    <w:rsid w:val="00A52B54"/>
    <w:rsid w:val="00A53157"/>
    <w:rsid w:val="00A532CD"/>
    <w:rsid w:val="00A53A83"/>
    <w:rsid w:val="00A54732"/>
    <w:rsid w:val="00A54A29"/>
    <w:rsid w:val="00A54A36"/>
    <w:rsid w:val="00A54D2F"/>
    <w:rsid w:val="00A55459"/>
    <w:rsid w:val="00A55AA0"/>
    <w:rsid w:val="00A55DB8"/>
    <w:rsid w:val="00A55E99"/>
    <w:rsid w:val="00A55EE3"/>
    <w:rsid w:val="00A55FDD"/>
    <w:rsid w:val="00A56D6A"/>
    <w:rsid w:val="00A571C9"/>
    <w:rsid w:val="00A575BF"/>
    <w:rsid w:val="00A6004F"/>
    <w:rsid w:val="00A60616"/>
    <w:rsid w:val="00A60630"/>
    <w:rsid w:val="00A61411"/>
    <w:rsid w:val="00A61447"/>
    <w:rsid w:val="00A61863"/>
    <w:rsid w:val="00A61B49"/>
    <w:rsid w:val="00A61B62"/>
    <w:rsid w:val="00A61DE4"/>
    <w:rsid w:val="00A625F1"/>
    <w:rsid w:val="00A630A5"/>
    <w:rsid w:val="00A63755"/>
    <w:rsid w:val="00A637C3"/>
    <w:rsid w:val="00A63B79"/>
    <w:rsid w:val="00A6401D"/>
    <w:rsid w:val="00A64107"/>
    <w:rsid w:val="00A643C4"/>
    <w:rsid w:val="00A645C7"/>
    <w:rsid w:val="00A64936"/>
    <w:rsid w:val="00A65050"/>
    <w:rsid w:val="00A65501"/>
    <w:rsid w:val="00A65555"/>
    <w:rsid w:val="00A65D20"/>
    <w:rsid w:val="00A6622D"/>
    <w:rsid w:val="00A66B86"/>
    <w:rsid w:val="00A676BC"/>
    <w:rsid w:val="00A676D8"/>
    <w:rsid w:val="00A7023C"/>
    <w:rsid w:val="00A708F3"/>
    <w:rsid w:val="00A70C98"/>
    <w:rsid w:val="00A70D81"/>
    <w:rsid w:val="00A71190"/>
    <w:rsid w:val="00A71693"/>
    <w:rsid w:val="00A71D17"/>
    <w:rsid w:val="00A71D22"/>
    <w:rsid w:val="00A71D2A"/>
    <w:rsid w:val="00A720B7"/>
    <w:rsid w:val="00A72335"/>
    <w:rsid w:val="00A728BF"/>
    <w:rsid w:val="00A731FA"/>
    <w:rsid w:val="00A735D2"/>
    <w:rsid w:val="00A74026"/>
    <w:rsid w:val="00A741A0"/>
    <w:rsid w:val="00A74538"/>
    <w:rsid w:val="00A74A0C"/>
    <w:rsid w:val="00A74A6D"/>
    <w:rsid w:val="00A74E74"/>
    <w:rsid w:val="00A755D1"/>
    <w:rsid w:val="00A75C3E"/>
    <w:rsid w:val="00A75D5B"/>
    <w:rsid w:val="00A761E4"/>
    <w:rsid w:val="00A76274"/>
    <w:rsid w:val="00A76FE8"/>
    <w:rsid w:val="00A7704F"/>
    <w:rsid w:val="00A77550"/>
    <w:rsid w:val="00A77F68"/>
    <w:rsid w:val="00A8028E"/>
    <w:rsid w:val="00A80441"/>
    <w:rsid w:val="00A8114C"/>
    <w:rsid w:val="00A812E8"/>
    <w:rsid w:val="00A813F4"/>
    <w:rsid w:val="00A81839"/>
    <w:rsid w:val="00A81AE6"/>
    <w:rsid w:val="00A81B3C"/>
    <w:rsid w:val="00A82A56"/>
    <w:rsid w:val="00A82C92"/>
    <w:rsid w:val="00A830FF"/>
    <w:rsid w:val="00A83342"/>
    <w:rsid w:val="00A833A6"/>
    <w:rsid w:val="00A83572"/>
    <w:rsid w:val="00A8398A"/>
    <w:rsid w:val="00A83D29"/>
    <w:rsid w:val="00A83F09"/>
    <w:rsid w:val="00A841B7"/>
    <w:rsid w:val="00A841D6"/>
    <w:rsid w:val="00A841FD"/>
    <w:rsid w:val="00A84590"/>
    <w:rsid w:val="00A84B91"/>
    <w:rsid w:val="00A84C94"/>
    <w:rsid w:val="00A852D4"/>
    <w:rsid w:val="00A86762"/>
    <w:rsid w:val="00A86CB9"/>
    <w:rsid w:val="00A87142"/>
    <w:rsid w:val="00A871F2"/>
    <w:rsid w:val="00A87230"/>
    <w:rsid w:val="00A8735D"/>
    <w:rsid w:val="00A877C0"/>
    <w:rsid w:val="00A90437"/>
    <w:rsid w:val="00A90A76"/>
    <w:rsid w:val="00A90C01"/>
    <w:rsid w:val="00A91835"/>
    <w:rsid w:val="00A919DF"/>
    <w:rsid w:val="00A91E4D"/>
    <w:rsid w:val="00A91FF9"/>
    <w:rsid w:val="00A92143"/>
    <w:rsid w:val="00A925F9"/>
    <w:rsid w:val="00A92948"/>
    <w:rsid w:val="00A92C24"/>
    <w:rsid w:val="00A92DE4"/>
    <w:rsid w:val="00A9301D"/>
    <w:rsid w:val="00A938A0"/>
    <w:rsid w:val="00A948A2"/>
    <w:rsid w:val="00A9491A"/>
    <w:rsid w:val="00A94AA3"/>
    <w:rsid w:val="00A94C62"/>
    <w:rsid w:val="00A94EFC"/>
    <w:rsid w:val="00A95138"/>
    <w:rsid w:val="00A95189"/>
    <w:rsid w:val="00A95A6B"/>
    <w:rsid w:val="00A96744"/>
    <w:rsid w:val="00A96B8B"/>
    <w:rsid w:val="00A96C89"/>
    <w:rsid w:val="00A97405"/>
    <w:rsid w:val="00A97C6E"/>
    <w:rsid w:val="00A97F47"/>
    <w:rsid w:val="00AA0999"/>
    <w:rsid w:val="00AA1065"/>
    <w:rsid w:val="00AA11A8"/>
    <w:rsid w:val="00AA14A9"/>
    <w:rsid w:val="00AA16B4"/>
    <w:rsid w:val="00AA18DB"/>
    <w:rsid w:val="00AA196D"/>
    <w:rsid w:val="00AA1D9A"/>
    <w:rsid w:val="00AA2035"/>
    <w:rsid w:val="00AA224A"/>
    <w:rsid w:val="00AA2293"/>
    <w:rsid w:val="00AA23C0"/>
    <w:rsid w:val="00AA27D2"/>
    <w:rsid w:val="00AA2820"/>
    <w:rsid w:val="00AA2903"/>
    <w:rsid w:val="00AA2D53"/>
    <w:rsid w:val="00AA3152"/>
    <w:rsid w:val="00AA334C"/>
    <w:rsid w:val="00AA3661"/>
    <w:rsid w:val="00AA3801"/>
    <w:rsid w:val="00AA3B8E"/>
    <w:rsid w:val="00AA3ED3"/>
    <w:rsid w:val="00AA3EFA"/>
    <w:rsid w:val="00AA40A8"/>
    <w:rsid w:val="00AA40C8"/>
    <w:rsid w:val="00AA442A"/>
    <w:rsid w:val="00AA459B"/>
    <w:rsid w:val="00AA5189"/>
    <w:rsid w:val="00AA51DC"/>
    <w:rsid w:val="00AA5451"/>
    <w:rsid w:val="00AA551E"/>
    <w:rsid w:val="00AA5520"/>
    <w:rsid w:val="00AA5701"/>
    <w:rsid w:val="00AA5C27"/>
    <w:rsid w:val="00AA645E"/>
    <w:rsid w:val="00AA6B79"/>
    <w:rsid w:val="00AA756A"/>
    <w:rsid w:val="00AA7963"/>
    <w:rsid w:val="00AA7E60"/>
    <w:rsid w:val="00AB0078"/>
    <w:rsid w:val="00AB04B0"/>
    <w:rsid w:val="00AB05CF"/>
    <w:rsid w:val="00AB08E7"/>
    <w:rsid w:val="00AB151E"/>
    <w:rsid w:val="00AB1823"/>
    <w:rsid w:val="00AB1CF3"/>
    <w:rsid w:val="00AB2043"/>
    <w:rsid w:val="00AB221C"/>
    <w:rsid w:val="00AB224C"/>
    <w:rsid w:val="00AB23D5"/>
    <w:rsid w:val="00AB2721"/>
    <w:rsid w:val="00AB27F8"/>
    <w:rsid w:val="00AB2975"/>
    <w:rsid w:val="00AB354C"/>
    <w:rsid w:val="00AB391F"/>
    <w:rsid w:val="00AB3936"/>
    <w:rsid w:val="00AB3B47"/>
    <w:rsid w:val="00AB43DC"/>
    <w:rsid w:val="00AB4553"/>
    <w:rsid w:val="00AB4558"/>
    <w:rsid w:val="00AB488D"/>
    <w:rsid w:val="00AB48D8"/>
    <w:rsid w:val="00AB4906"/>
    <w:rsid w:val="00AB4E85"/>
    <w:rsid w:val="00AB529B"/>
    <w:rsid w:val="00AB57DD"/>
    <w:rsid w:val="00AB5A66"/>
    <w:rsid w:val="00AB5C6D"/>
    <w:rsid w:val="00AB5DD5"/>
    <w:rsid w:val="00AB63E6"/>
    <w:rsid w:val="00AB6404"/>
    <w:rsid w:val="00AB661B"/>
    <w:rsid w:val="00AB6826"/>
    <w:rsid w:val="00AB69F0"/>
    <w:rsid w:val="00AB6A0B"/>
    <w:rsid w:val="00AB6FDF"/>
    <w:rsid w:val="00AB763B"/>
    <w:rsid w:val="00AB79C0"/>
    <w:rsid w:val="00AB7BE7"/>
    <w:rsid w:val="00AB7D26"/>
    <w:rsid w:val="00AC0AE6"/>
    <w:rsid w:val="00AC0D91"/>
    <w:rsid w:val="00AC0F8C"/>
    <w:rsid w:val="00AC1539"/>
    <w:rsid w:val="00AC15DF"/>
    <w:rsid w:val="00AC1F92"/>
    <w:rsid w:val="00AC2272"/>
    <w:rsid w:val="00AC2307"/>
    <w:rsid w:val="00AC25F4"/>
    <w:rsid w:val="00AC34CA"/>
    <w:rsid w:val="00AC37A0"/>
    <w:rsid w:val="00AC399F"/>
    <w:rsid w:val="00AC411B"/>
    <w:rsid w:val="00AC4285"/>
    <w:rsid w:val="00AC4504"/>
    <w:rsid w:val="00AC47B3"/>
    <w:rsid w:val="00AC4A8A"/>
    <w:rsid w:val="00AC4BBF"/>
    <w:rsid w:val="00AC4BC1"/>
    <w:rsid w:val="00AC51DD"/>
    <w:rsid w:val="00AC5236"/>
    <w:rsid w:val="00AC529E"/>
    <w:rsid w:val="00AC5445"/>
    <w:rsid w:val="00AC57F5"/>
    <w:rsid w:val="00AC69F7"/>
    <w:rsid w:val="00AC6AFE"/>
    <w:rsid w:val="00AC6EDD"/>
    <w:rsid w:val="00AC7013"/>
    <w:rsid w:val="00AC7C67"/>
    <w:rsid w:val="00AC7D4E"/>
    <w:rsid w:val="00AC7DE1"/>
    <w:rsid w:val="00AC7F89"/>
    <w:rsid w:val="00AD006E"/>
    <w:rsid w:val="00AD0222"/>
    <w:rsid w:val="00AD03BE"/>
    <w:rsid w:val="00AD08CD"/>
    <w:rsid w:val="00AD0A30"/>
    <w:rsid w:val="00AD0B4E"/>
    <w:rsid w:val="00AD126D"/>
    <w:rsid w:val="00AD1917"/>
    <w:rsid w:val="00AD235F"/>
    <w:rsid w:val="00AD24E2"/>
    <w:rsid w:val="00AD2C3C"/>
    <w:rsid w:val="00AD2D5E"/>
    <w:rsid w:val="00AD2ED4"/>
    <w:rsid w:val="00AD320F"/>
    <w:rsid w:val="00AD3632"/>
    <w:rsid w:val="00AD36F4"/>
    <w:rsid w:val="00AD3BAF"/>
    <w:rsid w:val="00AD3DF4"/>
    <w:rsid w:val="00AD3E1B"/>
    <w:rsid w:val="00AD41C8"/>
    <w:rsid w:val="00AD42AC"/>
    <w:rsid w:val="00AD4678"/>
    <w:rsid w:val="00AD4833"/>
    <w:rsid w:val="00AD4AEF"/>
    <w:rsid w:val="00AD4B4E"/>
    <w:rsid w:val="00AD4B76"/>
    <w:rsid w:val="00AD5374"/>
    <w:rsid w:val="00AD547C"/>
    <w:rsid w:val="00AD5A5F"/>
    <w:rsid w:val="00AD60FB"/>
    <w:rsid w:val="00AD6141"/>
    <w:rsid w:val="00AD6653"/>
    <w:rsid w:val="00AD66CD"/>
    <w:rsid w:val="00AD6850"/>
    <w:rsid w:val="00AD78FB"/>
    <w:rsid w:val="00AD79E0"/>
    <w:rsid w:val="00AD7A26"/>
    <w:rsid w:val="00AD7CDE"/>
    <w:rsid w:val="00AD7DE6"/>
    <w:rsid w:val="00AE0644"/>
    <w:rsid w:val="00AE14DA"/>
    <w:rsid w:val="00AE1C29"/>
    <w:rsid w:val="00AE1C8E"/>
    <w:rsid w:val="00AE1F5F"/>
    <w:rsid w:val="00AE20FC"/>
    <w:rsid w:val="00AE24A8"/>
    <w:rsid w:val="00AE2A9E"/>
    <w:rsid w:val="00AE30B0"/>
    <w:rsid w:val="00AE3325"/>
    <w:rsid w:val="00AE3567"/>
    <w:rsid w:val="00AE3DB8"/>
    <w:rsid w:val="00AE3DCB"/>
    <w:rsid w:val="00AE3E42"/>
    <w:rsid w:val="00AE4047"/>
    <w:rsid w:val="00AE44CA"/>
    <w:rsid w:val="00AE45F9"/>
    <w:rsid w:val="00AE4CAA"/>
    <w:rsid w:val="00AE529B"/>
    <w:rsid w:val="00AE5577"/>
    <w:rsid w:val="00AE5889"/>
    <w:rsid w:val="00AE59B7"/>
    <w:rsid w:val="00AE6841"/>
    <w:rsid w:val="00AE697A"/>
    <w:rsid w:val="00AE6F81"/>
    <w:rsid w:val="00AE6FBB"/>
    <w:rsid w:val="00AE70C3"/>
    <w:rsid w:val="00AF0AC6"/>
    <w:rsid w:val="00AF173C"/>
    <w:rsid w:val="00AF21B1"/>
    <w:rsid w:val="00AF27AE"/>
    <w:rsid w:val="00AF2B8A"/>
    <w:rsid w:val="00AF2BD0"/>
    <w:rsid w:val="00AF2D4B"/>
    <w:rsid w:val="00AF344A"/>
    <w:rsid w:val="00AF3770"/>
    <w:rsid w:val="00AF38C5"/>
    <w:rsid w:val="00AF3A32"/>
    <w:rsid w:val="00AF3A91"/>
    <w:rsid w:val="00AF4114"/>
    <w:rsid w:val="00AF453F"/>
    <w:rsid w:val="00AF46F6"/>
    <w:rsid w:val="00AF48DC"/>
    <w:rsid w:val="00AF497C"/>
    <w:rsid w:val="00AF49DA"/>
    <w:rsid w:val="00AF49F9"/>
    <w:rsid w:val="00AF4EA5"/>
    <w:rsid w:val="00AF568D"/>
    <w:rsid w:val="00AF6520"/>
    <w:rsid w:val="00AF717F"/>
    <w:rsid w:val="00B00043"/>
    <w:rsid w:val="00B0023A"/>
    <w:rsid w:val="00B00D9C"/>
    <w:rsid w:val="00B013E6"/>
    <w:rsid w:val="00B01447"/>
    <w:rsid w:val="00B015C4"/>
    <w:rsid w:val="00B01A45"/>
    <w:rsid w:val="00B01A6B"/>
    <w:rsid w:val="00B023F3"/>
    <w:rsid w:val="00B0307F"/>
    <w:rsid w:val="00B035C9"/>
    <w:rsid w:val="00B0370E"/>
    <w:rsid w:val="00B03815"/>
    <w:rsid w:val="00B03C7B"/>
    <w:rsid w:val="00B03CBB"/>
    <w:rsid w:val="00B04592"/>
    <w:rsid w:val="00B046AA"/>
    <w:rsid w:val="00B04B68"/>
    <w:rsid w:val="00B04BC5"/>
    <w:rsid w:val="00B04DF9"/>
    <w:rsid w:val="00B04E3B"/>
    <w:rsid w:val="00B04E53"/>
    <w:rsid w:val="00B05634"/>
    <w:rsid w:val="00B05BE7"/>
    <w:rsid w:val="00B06C49"/>
    <w:rsid w:val="00B06FB0"/>
    <w:rsid w:val="00B07305"/>
    <w:rsid w:val="00B073D6"/>
    <w:rsid w:val="00B073F7"/>
    <w:rsid w:val="00B078DC"/>
    <w:rsid w:val="00B07A1A"/>
    <w:rsid w:val="00B07D80"/>
    <w:rsid w:val="00B07F2A"/>
    <w:rsid w:val="00B07F9F"/>
    <w:rsid w:val="00B1008C"/>
    <w:rsid w:val="00B10624"/>
    <w:rsid w:val="00B1090F"/>
    <w:rsid w:val="00B12C3B"/>
    <w:rsid w:val="00B13328"/>
    <w:rsid w:val="00B133F6"/>
    <w:rsid w:val="00B13401"/>
    <w:rsid w:val="00B13766"/>
    <w:rsid w:val="00B13DEC"/>
    <w:rsid w:val="00B13FA4"/>
    <w:rsid w:val="00B14009"/>
    <w:rsid w:val="00B141D7"/>
    <w:rsid w:val="00B1426B"/>
    <w:rsid w:val="00B1436E"/>
    <w:rsid w:val="00B14B74"/>
    <w:rsid w:val="00B15221"/>
    <w:rsid w:val="00B1573B"/>
    <w:rsid w:val="00B15B6A"/>
    <w:rsid w:val="00B15CE9"/>
    <w:rsid w:val="00B160DE"/>
    <w:rsid w:val="00B16E6B"/>
    <w:rsid w:val="00B17562"/>
    <w:rsid w:val="00B1769D"/>
    <w:rsid w:val="00B17830"/>
    <w:rsid w:val="00B17A3F"/>
    <w:rsid w:val="00B17AC1"/>
    <w:rsid w:val="00B17DA4"/>
    <w:rsid w:val="00B201B3"/>
    <w:rsid w:val="00B20E11"/>
    <w:rsid w:val="00B20EC7"/>
    <w:rsid w:val="00B21045"/>
    <w:rsid w:val="00B21475"/>
    <w:rsid w:val="00B21661"/>
    <w:rsid w:val="00B2184B"/>
    <w:rsid w:val="00B21A87"/>
    <w:rsid w:val="00B21D12"/>
    <w:rsid w:val="00B22AFD"/>
    <w:rsid w:val="00B22B0C"/>
    <w:rsid w:val="00B235F3"/>
    <w:rsid w:val="00B23ACF"/>
    <w:rsid w:val="00B25055"/>
    <w:rsid w:val="00B25578"/>
    <w:rsid w:val="00B25603"/>
    <w:rsid w:val="00B25907"/>
    <w:rsid w:val="00B25DEE"/>
    <w:rsid w:val="00B2622A"/>
    <w:rsid w:val="00B262CB"/>
    <w:rsid w:val="00B267BA"/>
    <w:rsid w:val="00B26F06"/>
    <w:rsid w:val="00B27021"/>
    <w:rsid w:val="00B27202"/>
    <w:rsid w:val="00B305F3"/>
    <w:rsid w:val="00B309A9"/>
    <w:rsid w:val="00B30BAD"/>
    <w:rsid w:val="00B31142"/>
    <w:rsid w:val="00B31568"/>
    <w:rsid w:val="00B3276A"/>
    <w:rsid w:val="00B329F3"/>
    <w:rsid w:val="00B32B86"/>
    <w:rsid w:val="00B32CF6"/>
    <w:rsid w:val="00B32F66"/>
    <w:rsid w:val="00B33491"/>
    <w:rsid w:val="00B3370B"/>
    <w:rsid w:val="00B3450F"/>
    <w:rsid w:val="00B35119"/>
    <w:rsid w:val="00B3528F"/>
    <w:rsid w:val="00B3539F"/>
    <w:rsid w:val="00B3580A"/>
    <w:rsid w:val="00B35844"/>
    <w:rsid w:val="00B36B35"/>
    <w:rsid w:val="00B36CF8"/>
    <w:rsid w:val="00B36F9B"/>
    <w:rsid w:val="00B3788B"/>
    <w:rsid w:val="00B37CFF"/>
    <w:rsid w:val="00B4034D"/>
    <w:rsid w:val="00B40416"/>
    <w:rsid w:val="00B411FF"/>
    <w:rsid w:val="00B4136F"/>
    <w:rsid w:val="00B41664"/>
    <w:rsid w:val="00B41A17"/>
    <w:rsid w:val="00B41F22"/>
    <w:rsid w:val="00B42402"/>
    <w:rsid w:val="00B4285E"/>
    <w:rsid w:val="00B42999"/>
    <w:rsid w:val="00B42C07"/>
    <w:rsid w:val="00B42EE0"/>
    <w:rsid w:val="00B42F3C"/>
    <w:rsid w:val="00B43075"/>
    <w:rsid w:val="00B4313C"/>
    <w:rsid w:val="00B43CAC"/>
    <w:rsid w:val="00B43FF6"/>
    <w:rsid w:val="00B440FF"/>
    <w:rsid w:val="00B4415E"/>
    <w:rsid w:val="00B44172"/>
    <w:rsid w:val="00B443ED"/>
    <w:rsid w:val="00B446BA"/>
    <w:rsid w:val="00B44950"/>
    <w:rsid w:val="00B45402"/>
    <w:rsid w:val="00B45735"/>
    <w:rsid w:val="00B45844"/>
    <w:rsid w:val="00B4607D"/>
    <w:rsid w:val="00B4616D"/>
    <w:rsid w:val="00B468D9"/>
    <w:rsid w:val="00B46904"/>
    <w:rsid w:val="00B46CEE"/>
    <w:rsid w:val="00B47172"/>
    <w:rsid w:val="00B47593"/>
    <w:rsid w:val="00B47922"/>
    <w:rsid w:val="00B47CC5"/>
    <w:rsid w:val="00B47EE5"/>
    <w:rsid w:val="00B50EC2"/>
    <w:rsid w:val="00B51AF3"/>
    <w:rsid w:val="00B520CA"/>
    <w:rsid w:val="00B52154"/>
    <w:rsid w:val="00B52B8A"/>
    <w:rsid w:val="00B52E57"/>
    <w:rsid w:val="00B52ED0"/>
    <w:rsid w:val="00B536F9"/>
    <w:rsid w:val="00B53838"/>
    <w:rsid w:val="00B5396D"/>
    <w:rsid w:val="00B539B4"/>
    <w:rsid w:val="00B53DBC"/>
    <w:rsid w:val="00B545D2"/>
    <w:rsid w:val="00B54EF6"/>
    <w:rsid w:val="00B551C6"/>
    <w:rsid w:val="00B552FA"/>
    <w:rsid w:val="00B554B5"/>
    <w:rsid w:val="00B5564F"/>
    <w:rsid w:val="00B55666"/>
    <w:rsid w:val="00B558C1"/>
    <w:rsid w:val="00B55F24"/>
    <w:rsid w:val="00B564C7"/>
    <w:rsid w:val="00B578F2"/>
    <w:rsid w:val="00B57AC3"/>
    <w:rsid w:val="00B57BEA"/>
    <w:rsid w:val="00B57DA5"/>
    <w:rsid w:val="00B57F6D"/>
    <w:rsid w:val="00B605CE"/>
    <w:rsid w:val="00B60CE0"/>
    <w:rsid w:val="00B6135C"/>
    <w:rsid w:val="00B613C0"/>
    <w:rsid w:val="00B614C7"/>
    <w:rsid w:val="00B61814"/>
    <w:rsid w:val="00B618F0"/>
    <w:rsid w:val="00B63E0F"/>
    <w:rsid w:val="00B6454D"/>
    <w:rsid w:val="00B645C3"/>
    <w:rsid w:val="00B64644"/>
    <w:rsid w:val="00B65170"/>
    <w:rsid w:val="00B658CF"/>
    <w:rsid w:val="00B65FE5"/>
    <w:rsid w:val="00B66C6C"/>
    <w:rsid w:val="00B66C7A"/>
    <w:rsid w:val="00B66FF3"/>
    <w:rsid w:val="00B676EF"/>
    <w:rsid w:val="00B67C19"/>
    <w:rsid w:val="00B70306"/>
    <w:rsid w:val="00B703F5"/>
    <w:rsid w:val="00B70B5E"/>
    <w:rsid w:val="00B70BE5"/>
    <w:rsid w:val="00B70C1B"/>
    <w:rsid w:val="00B71758"/>
    <w:rsid w:val="00B718FF"/>
    <w:rsid w:val="00B719A1"/>
    <w:rsid w:val="00B719FE"/>
    <w:rsid w:val="00B71A35"/>
    <w:rsid w:val="00B71B64"/>
    <w:rsid w:val="00B71C6B"/>
    <w:rsid w:val="00B72009"/>
    <w:rsid w:val="00B723A1"/>
    <w:rsid w:val="00B723B7"/>
    <w:rsid w:val="00B728B8"/>
    <w:rsid w:val="00B72A1E"/>
    <w:rsid w:val="00B72BBF"/>
    <w:rsid w:val="00B72E79"/>
    <w:rsid w:val="00B72F05"/>
    <w:rsid w:val="00B733F3"/>
    <w:rsid w:val="00B739EA"/>
    <w:rsid w:val="00B73C35"/>
    <w:rsid w:val="00B73D4C"/>
    <w:rsid w:val="00B73E22"/>
    <w:rsid w:val="00B73E40"/>
    <w:rsid w:val="00B742E6"/>
    <w:rsid w:val="00B747B1"/>
    <w:rsid w:val="00B748A8"/>
    <w:rsid w:val="00B74C37"/>
    <w:rsid w:val="00B74CD8"/>
    <w:rsid w:val="00B74E52"/>
    <w:rsid w:val="00B74FF0"/>
    <w:rsid w:val="00B75168"/>
    <w:rsid w:val="00B75187"/>
    <w:rsid w:val="00B759E1"/>
    <w:rsid w:val="00B75A38"/>
    <w:rsid w:val="00B75B23"/>
    <w:rsid w:val="00B75CDA"/>
    <w:rsid w:val="00B76096"/>
    <w:rsid w:val="00B76855"/>
    <w:rsid w:val="00B76C1F"/>
    <w:rsid w:val="00B77478"/>
    <w:rsid w:val="00B7754B"/>
    <w:rsid w:val="00B77A79"/>
    <w:rsid w:val="00B77D00"/>
    <w:rsid w:val="00B80448"/>
    <w:rsid w:val="00B80EE7"/>
    <w:rsid w:val="00B80F70"/>
    <w:rsid w:val="00B81441"/>
    <w:rsid w:val="00B8148F"/>
    <w:rsid w:val="00B81631"/>
    <w:rsid w:val="00B817B4"/>
    <w:rsid w:val="00B819E1"/>
    <w:rsid w:val="00B81AD5"/>
    <w:rsid w:val="00B827C1"/>
    <w:rsid w:val="00B83C6F"/>
    <w:rsid w:val="00B83F51"/>
    <w:rsid w:val="00B83FF7"/>
    <w:rsid w:val="00B843C0"/>
    <w:rsid w:val="00B8481F"/>
    <w:rsid w:val="00B84E5A"/>
    <w:rsid w:val="00B85854"/>
    <w:rsid w:val="00B8599D"/>
    <w:rsid w:val="00B85AED"/>
    <w:rsid w:val="00B861A6"/>
    <w:rsid w:val="00B86DE5"/>
    <w:rsid w:val="00B87301"/>
    <w:rsid w:val="00B874EE"/>
    <w:rsid w:val="00B875ED"/>
    <w:rsid w:val="00B90A99"/>
    <w:rsid w:val="00B90CEB"/>
    <w:rsid w:val="00B912CD"/>
    <w:rsid w:val="00B91563"/>
    <w:rsid w:val="00B9175C"/>
    <w:rsid w:val="00B9179D"/>
    <w:rsid w:val="00B91A27"/>
    <w:rsid w:val="00B91BE9"/>
    <w:rsid w:val="00B91C97"/>
    <w:rsid w:val="00B91E5C"/>
    <w:rsid w:val="00B91F94"/>
    <w:rsid w:val="00B9247F"/>
    <w:rsid w:val="00B924E5"/>
    <w:rsid w:val="00B92BDB"/>
    <w:rsid w:val="00B93867"/>
    <w:rsid w:val="00B93A0B"/>
    <w:rsid w:val="00B93C1A"/>
    <w:rsid w:val="00B93F56"/>
    <w:rsid w:val="00B93FC3"/>
    <w:rsid w:val="00B94060"/>
    <w:rsid w:val="00B940D3"/>
    <w:rsid w:val="00B94A9F"/>
    <w:rsid w:val="00B94ADE"/>
    <w:rsid w:val="00B94E4E"/>
    <w:rsid w:val="00B94F45"/>
    <w:rsid w:val="00B9517C"/>
    <w:rsid w:val="00B95836"/>
    <w:rsid w:val="00B95DF8"/>
    <w:rsid w:val="00B96137"/>
    <w:rsid w:val="00B96750"/>
    <w:rsid w:val="00B96F79"/>
    <w:rsid w:val="00B97167"/>
    <w:rsid w:val="00B9780B"/>
    <w:rsid w:val="00B97BEC"/>
    <w:rsid w:val="00B97F71"/>
    <w:rsid w:val="00B97FCE"/>
    <w:rsid w:val="00BA071B"/>
    <w:rsid w:val="00BA0969"/>
    <w:rsid w:val="00BA19F2"/>
    <w:rsid w:val="00BA1B19"/>
    <w:rsid w:val="00BA2351"/>
    <w:rsid w:val="00BA287F"/>
    <w:rsid w:val="00BA324A"/>
    <w:rsid w:val="00BA32F9"/>
    <w:rsid w:val="00BA393A"/>
    <w:rsid w:val="00BA3C96"/>
    <w:rsid w:val="00BA406A"/>
    <w:rsid w:val="00BA4129"/>
    <w:rsid w:val="00BA46E9"/>
    <w:rsid w:val="00BA4CC2"/>
    <w:rsid w:val="00BA4D95"/>
    <w:rsid w:val="00BA4E6E"/>
    <w:rsid w:val="00BA5263"/>
    <w:rsid w:val="00BA55D7"/>
    <w:rsid w:val="00BA5A6B"/>
    <w:rsid w:val="00BA5CA1"/>
    <w:rsid w:val="00BA6645"/>
    <w:rsid w:val="00BA6F54"/>
    <w:rsid w:val="00BA772B"/>
    <w:rsid w:val="00BA791C"/>
    <w:rsid w:val="00BA7989"/>
    <w:rsid w:val="00BA7A39"/>
    <w:rsid w:val="00BB096D"/>
    <w:rsid w:val="00BB09EA"/>
    <w:rsid w:val="00BB0B03"/>
    <w:rsid w:val="00BB0DD1"/>
    <w:rsid w:val="00BB12C6"/>
    <w:rsid w:val="00BB16F5"/>
    <w:rsid w:val="00BB1932"/>
    <w:rsid w:val="00BB1C85"/>
    <w:rsid w:val="00BB1E45"/>
    <w:rsid w:val="00BB22A1"/>
    <w:rsid w:val="00BB280B"/>
    <w:rsid w:val="00BB2BA0"/>
    <w:rsid w:val="00BB2BF2"/>
    <w:rsid w:val="00BB341C"/>
    <w:rsid w:val="00BB35C5"/>
    <w:rsid w:val="00BB386A"/>
    <w:rsid w:val="00BB399C"/>
    <w:rsid w:val="00BB45D7"/>
    <w:rsid w:val="00BB494D"/>
    <w:rsid w:val="00BB4B0B"/>
    <w:rsid w:val="00BB4E45"/>
    <w:rsid w:val="00BB4F14"/>
    <w:rsid w:val="00BB4F8F"/>
    <w:rsid w:val="00BB510A"/>
    <w:rsid w:val="00BB51DC"/>
    <w:rsid w:val="00BB557D"/>
    <w:rsid w:val="00BB5753"/>
    <w:rsid w:val="00BB578C"/>
    <w:rsid w:val="00BB5928"/>
    <w:rsid w:val="00BB612E"/>
    <w:rsid w:val="00BB6149"/>
    <w:rsid w:val="00BB6190"/>
    <w:rsid w:val="00BB64D4"/>
    <w:rsid w:val="00BB662C"/>
    <w:rsid w:val="00BB6E60"/>
    <w:rsid w:val="00BB6F2E"/>
    <w:rsid w:val="00BB6FD6"/>
    <w:rsid w:val="00BB75EE"/>
    <w:rsid w:val="00BB7FD9"/>
    <w:rsid w:val="00BC0117"/>
    <w:rsid w:val="00BC03E7"/>
    <w:rsid w:val="00BC0A24"/>
    <w:rsid w:val="00BC16EC"/>
    <w:rsid w:val="00BC1FEE"/>
    <w:rsid w:val="00BC249A"/>
    <w:rsid w:val="00BC2549"/>
    <w:rsid w:val="00BC26D8"/>
    <w:rsid w:val="00BC2EE8"/>
    <w:rsid w:val="00BC3B9E"/>
    <w:rsid w:val="00BC42A7"/>
    <w:rsid w:val="00BC440A"/>
    <w:rsid w:val="00BC47FE"/>
    <w:rsid w:val="00BC4DD2"/>
    <w:rsid w:val="00BC59B2"/>
    <w:rsid w:val="00BC5A2E"/>
    <w:rsid w:val="00BC5A3D"/>
    <w:rsid w:val="00BC5C54"/>
    <w:rsid w:val="00BC5EE5"/>
    <w:rsid w:val="00BC66E3"/>
    <w:rsid w:val="00BC68F6"/>
    <w:rsid w:val="00BC6961"/>
    <w:rsid w:val="00BC6F8C"/>
    <w:rsid w:val="00BC6F8F"/>
    <w:rsid w:val="00BC6F96"/>
    <w:rsid w:val="00BC7504"/>
    <w:rsid w:val="00BC7AD8"/>
    <w:rsid w:val="00BD05D1"/>
    <w:rsid w:val="00BD0B5A"/>
    <w:rsid w:val="00BD138B"/>
    <w:rsid w:val="00BD18F9"/>
    <w:rsid w:val="00BD1955"/>
    <w:rsid w:val="00BD196C"/>
    <w:rsid w:val="00BD1980"/>
    <w:rsid w:val="00BD1B5D"/>
    <w:rsid w:val="00BD1E7A"/>
    <w:rsid w:val="00BD2010"/>
    <w:rsid w:val="00BD2A7F"/>
    <w:rsid w:val="00BD2B00"/>
    <w:rsid w:val="00BD2C8C"/>
    <w:rsid w:val="00BD2FBE"/>
    <w:rsid w:val="00BD33FD"/>
    <w:rsid w:val="00BD34C4"/>
    <w:rsid w:val="00BD3AC5"/>
    <w:rsid w:val="00BD3D8F"/>
    <w:rsid w:val="00BD3DFE"/>
    <w:rsid w:val="00BD466B"/>
    <w:rsid w:val="00BD496A"/>
    <w:rsid w:val="00BD4D00"/>
    <w:rsid w:val="00BD4DBC"/>
    <w:rsid w:val="00BD52C7"/>
    <w:rsid w:val="00BD5421"/>
    <w:rsid w:val="00BD5423"/>
    <w:rsid w:val="00BD5820"/>
    <w:rsid w:val="00BD59F3"/>
    <w:rsid w:val="00BD5E9A"/>
    <w:rsid w:val="00BD628D"/>
    <w:rsid w:val="00BD63A0"/>
    <w:rsid w:val="00BD6B28"/>
    <w:rsid w:val="00BD7192"/>
    <w:rsid w:val="00BD71C0"/>
    <w:rsid w:val="00BD75CA"/>
    <w:rsid w:val="00BD7875"/>
    <w:rsid w:val="00BD789D"/>
    <w:rsid w:val="00BD7D88"/>
    <w:rsid w:val="00BE0486"/>
    <w:rsid w:val="00BE0575"/>
    <w:rsid w:val="00BE0742"/>
    <w:rsid w:val="00BE0A34"/>
    <w:rsid w:val="00BE13EB"/>
    <w:rsid w:val="00BE1704"/>
    <w:rsid w:val="00BE1708"/>
    <w:rsid w:val="00BE1A93"/>
    <w:rsid w:val="00BE205D"/>
    <w:rsid w:val="00BE207A"/>
    <w:rsid w:val="00BE2171"/>
    <w:rsid w:val="00BE24CC"/>
    <w:rsid w:val="00BE2856"/>
    <w:rsid w:val="00BE28B0"/>
    <w:rsid w:val="00BE33FE"/>
    <w:rsid w:val="00BE3B39"/>
    <w:rsid w:val="00BE3C97"/>
    <w:rsid w:val="00BE3DAD"/>
    <w:rsid w:val="00BE3F9B"/>
    <w:rsid w:val="00BE4094"/>
    <w:rsid w:val="00BE4138"/>
    <w:rsid w:val="00BE42F2"/>
    <w:rsid w:val="00BE5052"/>
    <w:rsid w:val="00BE519B"/>
    <w:rsid w:val="00BE5864"/>
    <w:rsid w:val="00BE5E3D"/>
    <w:rsid w:val="00BE60D3"/>
    <w:rsid w:val="00BE619B"/>
    <w:rsid w:val="00BE651E"/>
    <w:rsid w:val="00BE6835"/>
    <w:rsid w:val="00BE6B23"/>
    <w:rsid w:val="00BE6B3B"/>
    <w:rsid w:val="00BE77E5"/>
    <w:rsid w:val="00BE7DC7"/>
    <w:rsid w:val="00BF0286"/>
    <w:rsid w:val="00BF0417"/>
    <w:rsid w:val="00BF099F"/>
    <w:rsid w:val="00BF1015"/>
    <w:rsid w:val="00BF142D"/>
    <w:rsid w:val="00BF14CC"/>
    <w:rsid w:val="00BF1BDF"/>
    <w:rsid w:val="00BF2C07"/>
    <w:rsid w:val="00BF3049"/>
    <w:rsid w:val="00BF30BF"/>
    <w:rsid w:val="00BF333C"/>
    <w:rsid w:val="00BF3563"/>
    <w:rsid w:val="00BF39DE"/>
    <w:rsid w:val="00BF4185"/>
    <w:rsid w:val="00BF4226"/>
    <w:rsid w:val="00BF49C3"/>
    <w:rsid w:val="00BF4A0B"/>
    <w:rsid w:val="00BF5652"/>
    <w:rsid w:val="00BF6145"/>
    <w:rsid w:val="00BF6368"/>
    <w:rsid w:val="00BF6B72"/>
    <w:rsid w:val="00BF7A64"/>
    <w:rsid w:val="00BF7B3D"/>
    <w:rsid w:val="00BF7E13"/>
    <w:rsid w:val="00C00233"/>
    <w:rsid w:val="00C008C3"/>
    <w:rsid w:val="00C00901"/>
    <w:rsid w:val="00C00BDF"/>
    <w:rsid w:val="00C012FE"/>
    <w:rsid w:val="00C01359"/>
    <w:rsid w:val="00C01853"/>
    <w:rsid w:val="00C0239D"/>
    <w:rsid w:val="00C0247B"/>
    <w:rsid w:val="00C0431A"/>
    <w:rsid w:val="00C04693"/>
    <w:rsid w:val="00C0474D"/>
    <w:rsid w:val="00C0499C"/>
    <w:rsid w:val="00C04DD0"/>
    <w:rsid w:val="00C051B8"/>
    <w:rsid w:val="00C054FD"/>
    <w:rsid w:val="00C05817"/>
    <w:rsid w:val="00C05968"/>
    <w:rsid w:val="00C06C9D"/>
    <w:rsid w:val="00C07070"/>
    <w:rsid w:val="00C07091"/>
    <w:rsid w:val="00C076D1"/>
    <w:rsid w:val="00C07942"/>
    <w:rsid w:val="00C07AF1"/>
    <w:rsid w:val="00C07D7C"/>
    <w:rsid w:val="00C07F24"/>
    <w:rsid w:val="00C1012F"/>
    <w:rsid w:val="00C101A9"/>
    <w:rsid w:val="00C10223"/>
    <w:rsid w:val="00C10E57"/>
    <w:rsid w:val="00C11366"/>
    <w:rsid w:val="00C115F5"/>
    <w:rsid w:val="00C1196B"/>
    <w:rsid w:val="00C132A6"/>
    <w:rsid w:val="00C14079"/>
    <w:rsid w:val="00C14B01"/>
    <w:rsid w:val="00C151D6"/>
    <w:rsid w:val="00C1552F"/>
    <w:rsid w:val="00C158FF"/>
    <w:rsid w:val="00C15CA8"/>
    <w:rsid w:val="00C167A3"/>
    <w:rsid w:val="00C1696E"/>
    <w:rsid w:val="00C16B24"/>
    <w:rsid w:val="00C17011"/>
    <w:rsid w:val="00C1745B"/>
    <w:rsid w:val="00C176BD"/>
    <w:rsid w:val="00C17737"/>
    <w:rsid w:val="00C17758"/>
    <w:rsid w:val="00C177F7"/>
    <w:rsid w:val="00C17B23"/>
    <w:rsid w:val="00C17D7F"/>
    <w:rsid w:val="00C201BB"/>
    <w:rsid w:val="00C203A5"/>
    <w:rsid w:val="00C20D75"/>
    <w:rsid w:val="00C20E11"/>
    <w:rsid w:val="00C216D9"/>
    <w:rsid w:val="00C21C58"/>
    <w:rsid w:val="00C22466"/>
    <w:rsid w:val="00C22E58"/>
    <w:rsid w:val="00C23116"/>
    <w:rsid w:val="00C23681"/>
    <w:rsid w:val="00C23EA2"/>
    <w:rsid w:val="00C24489"/>
    <w:rsid w:val="00C24637"/>
    <w:rsid w:val="00C24F20"/>
    <w:rsid w:val="00C25249"/>
    <w:rsid w:val="00C2554A"/>
    <w:rsid w:val="00C2558D"/>
    <w:rsid w:val="00C25889"/>
    <w:rsid w:val="00C25AAF"/>
    <w:rsid w:val="00C26107"/>
    <w:rsid w:val="00C26898"/>
    <w:rsid w:val="00C26CF0"/>
    <w:rsid w:val="00C277B7"/>
    <w:rsid w:val="00C27949"/>
    <w:rsid w:val="00C27A6B"/>
    <w:rsid w:val="00C27D2B"/>
    <w:rsid w:val="00C27FE2"/>
    <w:rsid w:val="00C300D1"/>
    <w:rsid w:val="00C30215"/>
    <w:rsid w:val="00C307B3"/>
    <w:rsid w:val="00C312DC"/>
    <w:rsid w:val="00C31390"/>
    <w:rsid w:val="00C31AA4"/>
    <w:rsid w:val="00C31D61"/>
    <w:rsid w:val="00C321F9"/>
    <w:rsid w:val="00C32462"/>
    <w:rsid w:val="00C32546"/>
    <w:rsid w:val="00C32A84"/>
    <w:rsid w:val="00C33006"/>
    <w:rsid w:val="00C3300C"/>
    <w:rsid w:val="00C33270"/>
    <w:rsid w:val="00C33887"/>
    <w:rsid w:val="00C33A28"/>
    <w:rsid w:val="00C33EFE"/>
    <w:rsid w:val="00C33F33"/>
    <w:rsid w:val="00C34263"/>
    <w:rsid w:val="00C347D0"/>
    <w:rsid w:val="00C35109"/>
    <w:rsid w:val="00C35460"/>
    <w:rsid w:val="00C3594E"/>
    <w:rsid w:val="00C35EB4"/>
    <w:rsid w:val="00C3606F"/>
    <w:rsid w:val="00C3612F"/>
    <w:rsid w:val="00C36331"/>
    <w:rsid w:val="00C365B9"/>
    <w:rsid w:val="00C365DD"/>
    <w:rsid w:val="00C365F6"/>
    <w:rsid w:val="00C3664C"/>
    <w:rsid w:val="00C36970"/>
    <w:rsid w:val="00C36C16"/>
    <w:rsid w:val="00C36E6D"/>
    <w:rsid w:val="00C401C0"/>
    <w:rsid w:val="00C40A60"/>
    <w:rsid w:val="00C41013"/>
    <w:rsid w:val="00C411F9"/>
    <w:rsid w:val="00C419F1"/>
    <w:rsid w:val="00C41C9D"/>
    <w:rsid w:val="00C41FAC"/>
    <w:rsid w:val="00C42094"/>
    <w:rsid w:val="00C4223C"/>
    <w:rsid w:val="00C42DF5"/>
    <w:rsid w:val="00C4399B"/>
    <w:rsid w:val="00C440BB"/>
    <w:rsid w:val="00C443D0"/>
    <w:rsid w:val="00C44865"/>
    <w:rsid w:val="00C44E85"/>
    <w:rsid w:val="00C45257"/>
    <w:rsid w:val="00C45689"/>
    <w:rsid w:val="00C45B05"/>
    <w:rsid w:val="00C45C2B"/>
    <w:rsid w:val="00C46235"/>
    <w:rsid w:val="00C465C1"/>
    <w:rsid w:val="00C466CD"/>
    <w:rsid w:val="00C469D1"/>
    <w:rsid w:val="00C474ED"/>
    <w:rsid w:val="00C4784F"/>
    <w:rsid w:val="00C47B4F"/>
    <w:rsid w:val="00C47C18"/>
    <w:rsid w:val="00C47DEA"/>
    <w:rsid w:val="00C50252"/>
    <w:rsid w:val="00C503BF"/>
    <w:rsid w:val="00C5087C"/>
    <w:rsid w:val="00C51228"/>
    <w:rsid w:val="00C517AB"/>
    <w:rsid w:val="00C519E6"/>
    <w:rsid w:val="00C51D00"/>
    <w:rsid w:val="00C52133"/>
    <w:rsid w:val="00C5222F"/>
    <w:rsid w:val="00C522E8"/>
    <w:rsid w:val="00C5265B"/>
    <w:rsid w:val="00C5284F"/>
    <w:rsid w:val="00C5286D"/>
    <w:rsid w:val="00C5296E"/>
    <w:rsid w:val="00C52DAF"/>
    <w:rsid w:val="00C531A9"/>
    <w:rsid w:val="00C53315"/>
    <w:rsid w:val="00C534F6"/>
    <w:rsid w:val="00C53773"/>
    <w:rsid w:val="00C54089"/>
    <w:rsid w:val="00C54195"/>
    <w:rsid w:val="00C543A6"/>
    <w:rsid w:val="00C549F6"/>
    <w:rsid w:val="00C54FEF"/>
    <w:rsid w:val="00C553D7"/>
    <w:rsid w:val="00C5559C"/>
    <w:rsid w:val="00C556D6"/>
    <w:rsid w:val="00C56218"/>
    <w:rsid w:val="00C5676C"/>
    <w:rsid w:val="00C5694D"/>
    <w:rsid w:val="00C56B47"/>
    <w:rsid w:val="00C56F0D"/>
    <w:rsid w:val="00C571A2"/>
    <w:rsid w:val="00C573F3"/>
    <w:rsid w:val="00C57442"/>
    <w:rsid w:val="00C57518"/>
    <w:rsid w:val="00C57863"/>
    <w:rsid w:val="00C57A1B"/>
    <w:rsid w:val="00C602BA"/>
    <w:rsid w:val="00C6037D"/>
    <w:rsid w:val="00C6048E"/>
    <w:rsid w:val="00C6052E"/>
    <w:rsid w:val="00C60618"/>
    <w:rsid w:val="00C61159"/>
    <w:rsid w:val="00C617AF"/>
    <w:rsid w:val="00C61F19"/>
    <w:rsid w:val="00C61F2F"/>
    <w:rsid w:val="00C61F70"/>
    <w:rsid w:val="00C6208D"/>
    <w:rsid w:val="00C621B6"/>
    <w:rsid w:val="00C622FD"/>
    <w:rsid w:val="00C62F09"/>
    <w:rsid w:val="00C6361A"/>
    <w:rsid w:val="00C63D53"/>
    <w:rsid w:val="00C6467A"/>
    <w:rsid w:val="00C647F0"/>
    <w:rsid w:val="00C648CD"/>
    <w:rsid w:val="00C64E5C"/>
    <w:rsid w:val="00C64F08"/>
    <w:rsid w:val="00C653A9"/>
    <w:rsid w:val="00C656AD"/>
    <w:rsid w:val="00C65829"/>
    <w:rsid w:val="00C65CC5"/>
    <w:rsid w:val="00C65D16"/>
    <w:rsid w:val="00C660B9"/>
    <w:rsid w:val="00C66996"/>
    <w:rsid w:val="00C66C2A"/>
    <w:rsid w:val="00C66CA3"/>
    <w:rsid w:val="00C66EC2"/>
    <w:rsid w:val="00C66F86"/>
    <w:rsid w:val="00C66FF4"/>
    <w:rsid w:val="00C670FE"/>
    <w:rsid w:val="00C6737E"/>
    <w:rsid w:val="00C6768A"/>
    <w:rsid w:val="00C67ACA"/>
    <w:rsid w:val="00C67D17"/>
    <w:rsid w:val="00C67F11"/>
    <w:rsid w:val="00C70AD4"/>
    <w:rsid w:val="00C70B49"/>
    <w:rsid w:val="00C70C3E"/>
    <w:rsid w:val="00C70C6F"/>
    <w:rsid w:val="00C70CC9"/>
    <w:rsid w:val="00C70D0B"/>
    <w:rsid w:val="00C711DA"/>
    <w:rsid w:val="00C71693"/>
    <w:rsid w:val="00C71725"/>
    <w:rsid w:val="00C719B4"/>
    <w:rsid w:val="00C71BAB"/>
    <w:rsid w:val="00C71FB0"/>
    <w:rsid w:val="00C72250"/>
    <w:rsid w:val="00C7245C"/>
    <w:rsid w:val="00C72A87"/>
    <w:rsid w:val="00C72C73"/>
    <w:rsid w:val="00C72D77"/>
    <w:rsid w:val="00C72DD5"/>
    <w:rsid w:val="00C72E55"/>
    <w:rsid w:val="00C73B0D"/>
    <w:rsid w:val="00C73D4A"/>
    <w:rsid w:val="00C741FE"/>
    <w:rsid w:val="00C747A6"/>
    <w:rsid w:val="00C7490B"/>
    <w:rsid w:val="00C74A87"/>
    <w:rsid w:val="00C75057"/>
    <w:rsid w:val="00C750FD"/>
    <w:rsid w:val="00C752FC"/>
    <w:rsid w:val="00C75AEC"/>
    <w:rsid w:val="00C75BA8"/>
    <w:rsid w:val="00C75F72"/>
    <w:rsid w:val="00C76264"/>
    <w:rsid w:val="00C763FA"/>
    <w:rsid w:val="00C766E6"/>
    <w:rsid w:val="00C76ADE"/>
    <w:rsid w:val="00C76B25"/>
    <w:rsid w:val="00C76D0E"/>
    <w:rsid w:val="00C7701C"/>
    <w:rsid w:val="00C770AB"/>
    <w:rsid w:val="00C77EC3"/>
    <w:rsid w:val="00C8033B"/>
    <w:rsid w:val="00C804AC"/>
    <w:rsid w:val="00C80D7B"/>
    <w:rsid w:val="00C80DDA"/>
    <w:rsid w:val="00C819E2"/>
    <w:rsid w:val="00C819EC"/>
    <w:rsid w:val="00C81D2B"/>
    <w:rsid w:val="00C825A9"/>
    <w:rsid w:val="00C82653"/>
    <w:rsid w:val="00C83292"/>
    <w:rsid w:val="00C83533"/>
    <w:rsid w:val="00C83BB3"/>
    <w:rsid w:val="00C84071"/>
    <w:rsid w:val="00C841BD"/>
    <w:rsid w:val="00C84337"/>
    <w:rsid w:val="00C849E1"/>
    <w:rsid w:val="00C84DD7"/>
    <w:rsid w:val="00C84E5D"/>
    <w:rsid w:val="00C853C9"/>
    <w:rsid w:val="00C85A58"/>
    <w:rsid w:val="00C8607B"/>
    <w:rsid w:val="00C86177"/>
    <w:rsid w:val="00C8621F"/>
    <w:rsid w:val="00C86C10"/>
    <w:rsid w:val="00C86E2E"/>
    <w:rsid w:val="00C87107"/>
    <w:rsid w:val="00C879CB"/>
    <w:rsid w:val="00C87B57"/>
    <w:rsid w:val="00C87D97"/>
    <w:rsid w:val="00C906B1"/>
    <w:rsid w:val="00C90A4D"/>
    <w:rsid w:val="00C90E4E"/>
    <w:rsid w:val="00C91259"/>
    <w:rsid w:val="00C912B8"/>
    <w:rsid w:val="00C913E8"/>
    <w:rsid w:val="00C9141E"/>
    <w:rsid w:val="00C91CAC"/>
    <w:rsid w:val="00C91E83"/>
    <w:rsid w:val="00C92697"/>
    <w:rsid w:val="00C928D1"/>
    <w:rsid w:val="00C92C88"/>
    <w:rsid w:val="00C92F04"/>
    <w:rsid w:val="00C93CB2"/>
    <w:rsid w:val="00C93CD1"/>
    <w:rsid w:val="00C93D4C"/>
    <w:rsid w:val="00C93D80"/>
    <w:rsid w:val="00C94BA2"/>
    <w:rsid w:val="00C956C8"/>
    <w:rsid w:val="00C95C81"/>
    <w:rsid w:val="00C96341"/>
    <w:rsid w:val="00C9674D"/>
    <w:rsid w:val="00C967CD"/>
    <w:rsid w:val="00C9688A"/>
    <w:rsid w:val="00C96F0B"/>
    <w:rsid w:val="00C9723B"/>
    <w:rsid w:val="00C97B23"/>
    <w:rsid w:val="00CA0053"/>
    <w:rsid w:val="00CA015E"/>
    <w:rsid w:val="00CA0AFC"/>
    <w:rsid w:val="00CA0F8F"/>
    <w:rsid w:val="00CA12D8"/>
    <w:rsid w:val="00CA1D30"/>
    <w:rsid w:val="00CA226E"/>
    <w:rsid w:val="00CA25B0"/>
    <w:rsid w:val="00CA2986"/>
    <w:rsid w:val="00CA2AC0"/>
    <w:rsid w:val="00CA2AC9"/>
    <w:rsid w:val="00CA2DDE"/>
    <w:rsid w:val="00CA2FD5"/>
    <w:rsid w:val="00CA355F"/>
    <w:rsid w:val="00CA35BF"/>
    <w:rsid w:val="00CA3862"/>
    <w:rsid w:val="00CA38FF"/>
    <w:rsid w:val="00CA3F2D"/>
    <w:rsid w:val="00CA4624"/>
    <w:rsid w:val="00CA468B"/>
    <w:rsid w:val="00CA48D3"/>
    <w:rsid w:val="00CA514B"/>
    <w:rsid w:val="00CA593C"/>
    <w:rsid w:val="00CA5DAA"/>
    <w:rsid w:val="00CA62F7"/>
    <w:rsid w:val="00CA6641"/>
    <w:rsid w:val="00CA6679"/>
    <w:rsid w:val="00CA6BF2"/>
    <w:rsid w:val="00CA6FEC"/>
    <w:rsid w:val="00CA79D9"/>
    <w:rsid w:val="00CA7AD5"/>
    <w:rsid w:val="00CA7D64"/>
    <w:rsid w:val="00CB01E4"/>
    <w:rsid w:val="00CB02C2"/>
    <w:rsid w:val="00CB036D"/>
    <w:rsid w:val="00CB03F7"/>
    <w:rsid w:val="00CB0962"/>
    <w:rsid w:val="00CB13C5"/>
    <w:rsid w:val="00CB1758"/>
    <w:rsid w:val="00CB180D"/>
    <w:rsid w:val="00CB1A24"/>
    <w:rsid w:val="00CB1E2D"/>
    <w:rsid w:val="00CB2091"/>
    <w:rsid w:val="00CB2159"/>
    <w:rsid w:val="00CB28EC"/>
    <w:rsid w:val="00CB2974"/>
    <w:rsid w:val="00CB29BE"/>
    <w:rsid w:val="00CB2CC7"/>
    <w:rsid w:val="00CB2DFD"/>
    <w:rsid w:val="00CB3136"/>
    <w:rsid w:val="00CB32DD"/>
    <w:rsid w:val="00CB368F"/>
    <w:rsid w:val="00CB3725"/>
    <w:rsid w:val="00CB3AB1"/>
    <w:rsid w:val="00CB3BF9"/>
    <w:rsid w:val="00CB43BA"/>
    <w:rsid w:val="00CB45D8"/>
    <w:rsid w:val="00CB4A84"/>
    <w:rsid w:val="00CB527E"/>
    <w:rsid w:val="00CB539F"/>
    <w:rsid w:val="00CB5DA0"/>
    <w:rsid w:val="00CB670E"/>
    <w:rsid w:val="00CB72D9"/>
    <w:rsid w:val="00CB7317"/>
    <w:rsid w:val="00CB7328"/>
    <w:rsid w:val="00CB74EF"/>
    <w:rsid w:val="00CB754C"/>
    <w:rsid w:val="00CB7B3D"/>
    <w:rsid w:val="00CC07DA"/>
    <w:rsid w:val="00CC16AD"/>
    <w:rsid w:val="00CC1A21"/>
    <w:rsid w:val="00CC1F98"/>
    <w:rsid w:val="00CC2031"/>
    <w:rsid w:val="00CC2ADE"/>
    <w:rsid w:val="00CC3422"/>
    <w:rsid w:val="00CC370A"/>
    <w:rsid w:val="00CC37DB"/>
    <w:rsid w:val="00CC4571"/>
    <w:rsid w:val="00CC46E7"/>
    <w:rsid w:val="00CC4768"/>
    <w:rsid w:val="00CC4792"/>
    <w:rsid w:val="00CC4ABB"/>
    <w:rsid w:val="00CC4ABE"/>
    <w:rsid w:val="00CC4B34"/>
    <w:rsid w:val="00CC4BA6"/>
    <w:rsid w:val="00CC4D31"/>
    <w:rsid w:val="00CC4EF7"/>
    <w:rsid w:val="00CC4FCB"/>
    <w:rsid w:val="00CC51B2"/>
    <w:rsid w:val="00CC52D2"/>
    <w:rsid w:val="00CC5767"/>
    <w:rsid w:val="00CC5CB8"/>
    <w:rsid w:val="00CC5FC7"/>
    <w:rsid w:val="00CC633B"/>
    <w:rsid w:val="00CC651C"/>
    <w:rsid w:val="00CC66B2"/>
    <w:rsid w:val="00CC6769"/>
    <w:rsid w:val="00CC734F"/>
    <w:rsid w:val="00CC773B"/>
    <w:rsid w:val="00CC77A4"/>
    <w:rsid w:val="00CD07CA"/>
    <w:rsid w:val="00CD080E"/>
    <w:rsid w:val="00CD0832"/>
    <w:rsid w:val="00CD08B1"/>
    <w:rsid w:val="00CD0B12"/>
    <w:rsid w:val="00CD1263"/>
    <w:rsid w:val="00CD12A0"/>
    <w:rsid w:val="00CD174C"/>
    <w:rsid w:val="00CD18FF"/>
    <w:rsid w:val="00CD1E8A"/>
    <w:rsid w:val="00CD2288"/>
    <w:rsid w:val="00CD2B5F"/>
    <w:rsid w:val="00CD2C86"/>
    <w:rsid w:val="00CD2F17"/>
    <w:rsid w:val="00CD3217"/>
    <w:rsid w:val="00CD332A"/>
    <w:rsid w:val="00CD3937"/>
    <w:rsid w:val="00CD3DE3"/>
    <w:rsid w:val="00CD407E"/>
    <w:rsid w:val="00CD4902"/>
    <w:rsid w:val="00CD4C36"/>
    <w:rsid w:val="00CD4D38"/>
    <w:rsid w:val="00CD4F24"/>
    <w:rsid w:val="00CD5DBC"/>
    <w:rsid w:val="00CD6091"/>
    <w:rsid w:val="00CD65CB"/>
    <w:rsid w:val="00CD6702"/>
    <w:rsid w:val="00CD67C3"/>
    <w:rsid w:val="00CD68C5"/>
    <w:rsid w:val="00CD6C97"/>
    <w:rsid w:val="00CD6F32"/>
    <w:rsid w:val="00CD70A3"/>
    <w:rsid w:val="00CD7A7C"/>
    <w:rsid w:val="00CE011E"/>
    <w:rsid w:val="00CE01F6"/>
    <w:rsid w:val="00CE03CF"/>
    <w:rsid w:val="00CE098B"/>
    <w:rsid w:val="00CE1288"/>
    <w:rsid w:val="00CE1539"/>
    <w:rsid w:val="00CE1BC5"/>
    <w:rsid w:val="00CE201E"/>
    <w:rsid w:val="00CE205A"/>
    <w:rsid w:val="00CE282D"/>
    <w:rsid w:val="00CE29C4"/>
    <w:rsid w:val="00CE29EC"/>
    <w:rsid w:val="00CE2DDD"/>
    <w:rsid w:val="00CE3007"/>
    <w:rsid w:val="00CE3077"/>
    <w:rsid w:val="00CE348C"/>
    <w:rsid w:val="00CE39B9"/>
    <w:rsid w:val="00CE3C28"/>
    <w:rsid w:val="00CE3E99"/>
    <w:rsid w:val="00CE440F"/>
    <w:rsid w:val="00CE4461"/>
    <w:rsid w:val="00CE454E"/>
    <w:rsid w:val="00CE4628"/>
    <w:rsid w:val="00CE49A2"/>
    <w:rsid w:val="00CE4B5F"/>
    <w:rsid w:val="00CE4D21"/>
    <w:rsid w:val="00CE575F"/>
    <w:rsid w:val="00CE57CF"/>
    <w:rsid w:val="00CE58C6"/>
    <w:rsid w:val="00CE5926"/>
    <w:rsid w:val="00CE65F6"/>
    <w:rsid w:val="00CE696E"/>
    <w:rsid w:val="00CE6B7A"/>
    <w:rsid w:val="00CE6ED1"/>
    <w:rsid w:val="00CE755B"/>
    <w:rsid w:val="00CE7C56"/>
    <w:rsid w:val="00CE7D8F"/>
    <w:rsid w:val="00CE7DE8"/>
    <w:rsid w:val="00CF054B"/>
    <w:rsid w:val="00CF098D"/>
    <w:rsid w:val="00CF0CC9"/>
    <w:rsid w:val="00CF0CEA"/>
    <w:rsid w:val="00CF0DF5"/>
    <w:rsid w:val="00CF152A"/>
    <w:rsid w:val="00CF1CCD"/>
    <w:rsid w:val="00CF1E4F"/>
    <w:rsid w:val="00CF252F"/>
    <w:rsid w:val="00CF25F8"/>
    <w:rsid w:val="00CF2887"/>
    <w:rsid w:val="00CF290E"/>
    <w:rsid w:val="00CF2BAC"/>
    <w:rsid w:val="00CF2CC4"/>
    <w:rsid w:val="00CF2F2C"/>
    <w:rsid w:val="00CF3512"/>
    <w:rsid w:val="00CF3878"/>
    <w:rsid w:val="00CF3A6A"/>
    <w:rsid w:val="00CF3D62"/>
    <w:rsid w:val="00CF3EAD"/>
    <w:rsid w:val="00CF49F8"/>
    <w:rsid w:val="00CF4BF0"/>
    <w:rsid w:val="00CF4E27"/>
    <w:rsid w:val="00CF4ECF"/>
    <w:rsid w:val="00CF508E"/>
    <w:rsid w:val="00CF5159"/>
    <w:rsid w:val="00CF533A"/>
    <w:rsid w:val="00CF55A3"/>
    <w:rsid w:val="00CF569C"/>
    <w:rsid w:val="00CF5C14"/>
    <w:rsid w:val="00CF5F82"/>
    <w:rsid w:val="00CF606D"/>
    <w:rsid w:val="00CF6990"/>
    <w:rsid w:val="00CF6A17"/>
    <w:rsid w:val="00CF744B"/>
    <w:rsid w:val="00CF74D1"/>
    <w:rsid w:val="00CF76AE"/>
    <w:rsid w:val="00CF772A"/>
    <w:rsid w:val="00D00F42"/>
    <w:rsid w:val="00D00F9E"/>
    <w:rsid w:val="00D01421"/>
    <w:rsid w:val="00D016C2"/>
    <w:rsid w:val="00D01B92"/>
    <w:rsid w:val="00D01F50"/>
    <w:rsid w:val="00D02421"/>
    <w:rsid w:val="00D02764"/>
    <w:rsid w:val="00D02F86"/>
    <w:rsid w:val="00D03129"/>
    <w:rsid w:val="00D03490"/>
    <w:rsid w:val="00D03647"/>
    <w:rsid w:val="00D03B9E"/>
    <w:rsid w:val="00D04050"/>
    <w:rsid w:val="00D045C0"/>
    <w:rsid w:val="00D04979"/>
    <w:rsid w:val="00D050F2"/>
    <w:rsid w:val="00D05165"/>
    <w:rsid w:val="00D051ED"/>
    <w:rsid w:val="00D0543F"/>
    <w:rsid w:val="00D05625"/>
    <w:rsid w:val="00D056E2"/>
    <w:rsid w:val="00D05A3A"/>
    <w:rsid w:val="00D06255"/>
    <w:rsid w:val="00D06BDD"/>
    <w:rsid w:val="00D078D2"/>
    <w:rsid w:val="00D07B32"/>
    <w:rsid w:val="00D07F20"/>
    <w:rsid w:val="00D1004D"/>
    <w:rsid w:val="00D10274"/>
    <w:rsid w:val="00D102E0"/>
    <w:rsid w:val="00D1032E"/>
    <w:rsid w:val="00D10B07"/>
    <w:rsid w:val="00D10EF2"/>
    <w:rsid w:val="00D11663"/>
    <w:rsid w:val="00D11951"/>
    <w:rsid w:val="00D11A11"/>
    <w:rsid w:val="00D11B8E"/>
    <w:rsid w:val="00D12616"/>
    <w:rsid w:val="00D13205"/>
    <w:rsid w:val="00D13B45"/>
    <w:rsid w:val="00D13F17"/>
    <w:rsid w:val="00D142CF"/>
    <w:rsid w:val="00D1430D"/>
    <w:rsid w:val="00D14371"/>
    <w:rsid w:val="00D144D3"/>
    <w:rsid w:val="00D148C2"/>
    <w:rsid w:val="00D15BD8"/>
    <w:rsid w:val="00D15CE4"/>
    <w:rsid w:val="00D163F3"/>
    <w:rsid w:val="00D1660C"/>
    <w:rsid w:val="00D16700"/>
    <w:rsid w:val="00D16E32"/>
    <w:rsid w:val="00D174BA"/>
    <w:rsid w:val="00D176AE"/>
    <w:rsid w:val="00D20002"/>
    <w:rsid w:val="00D2011B"/>
    <w:rsid w:val="00D20E20"/>
    <w:rsid w:val="00D213C5"/>
    <w:rsid w:val="00D2176A"/>
    <w:rsid w:val="00D21A8B"/>
    <w:rsid w:val="00D221B8"/>
    <w:rsid w:val="00D223EE"/>
    <w:rsid w:val="00D22908"/>
    <w:rsid w:val="00D22AC7"/>
    <w:rsid w:val="00D22EC1"/>
    <w:rsid w:val="00D23E2F"/>
    <w:rsid w:val="00D23ECA"/>
    <w:rsid w:val="00D242A6"/>
    <w:rsid w:val="00D242DD"/>
    <w:rsid w:val="00D24408"/>
    <w:rsid w:val="00D2481C"/>
    <w:rsid w:val="00D248BB"/>
    <w:rsid w:val="00D24AE4"/>
    <w:rsid w:val="00D24B37"/>
    <w:rsid w:val="00D24DCE"/>
    <w:rsid w:val="00D256F6"/>
    <w:rsid w:val="00D25955"/>
    <w:rsid w:val="00D25C1D"/>
    <w:rsid w:val="00D2626E"/>
    <w:rsid w:val="00D26B94"/>
    <w:rsid w:val="00D26C2C"/>
    <w:rsid w:val="00D278AA"/>
    <w:rsid w:val="00D279FA"/>
    <w:rsid w:val="00D27EEC"/>
    <w:rsid w:val="00D3016A"/>
    <w:rsid w:val="00D305C4"/>
    <w:rsid w:val="00D30C97"/>
    <w:rsid w:val="00D30D17"/>
    <w:rsid w:val="00D30FE5"/>
    <w:rsid w:val="00D31166"/>
    <w:rsid w:val="00D3133A"/>
    <w:rsid w:val="00D31645"/>
    <w:rsid w:val="00D3181A"/>
    <w:rsid w:val="00D31AC0"/>
    <w:rsid w:val="00D31AFB"/>
    <w:rsid w:val="00D31CC8"/>
    <w:rsid w:val="00D32489"/>
    <w:rsid w:val="00D32586"/>
    <w:rsid w:val="00D32734"/>
    <w:rsid w:val="00D327F5"/>
    <w:rsid w:val="00D32D29"/>
    <w:rsid w:val="00D33A11"/>
    <w:rsid w:val="00D33A2B"/>
    <w:rsid w:val="00D33E58"/>
    <w:rsid w:val="00D33F6E"/>
    <w:rsid w:val="00D34BEA"/>
    <w:rsid w:val="00D34C53"/>
    <w:rsid w:val="00D350E0"/>
    <w:rsid w:val="00D353F0"/>
    <w:rsid w:val="00D35DF5"/>
    <w:rsid w:val="00D363D7"/>
    <w:rsid w:val="00D36A05"/>
    <w:rsid w:val="00D37C15"/>
    <w:rsid w:val="00D40324"/>
    <w:rsid w:val="00D40C18"/>
    <w:rsid w:val="00D41B46"/>
    <w:rsid w:val="00D41BE2"/>
    <w:rsid w:val="00D41E2B"/>
    <w:rsid w:val="00D41E2E"/>
    <w:rsid w:val="00D42354"/>
    <w:rsid w:val="00D4247C"/>
    <w:rsid w:val="00D42971"/>
    <w:rsid w:val="00D42A69"/>
    <w:rsid w:val="00D42F78"/>
    <w:rsid w:val="00D4342D"/>
    <w:rsid w:val="00D4356B"/>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EC9"/>
    <w:rsid w:val="00D47030"/>
    <w:rsid w:val="00D475BA"/>
    <w:rsid w:val="00D47BD9"/>
    <w:rsid w:val="00D47D89"/>
    <w:rsid w:val="00D50169"/>
    <w:rsid w:val="00D50A48"/>
    <w:rsid w:val="00D50E5E"/>
    <w:rsid w:val="00D51583"/>
    <w:rsid w:val="00D51B1E"/>
    <w:rsid w:val="00D51BEA"/>
    <w:rsid w:val="00D51CC9"/>
    <w:rsid w:val="00D520CE"/>
    <w:rsid w:val="00D5228C"/>
    <w:rsid w:val="00D528FC"/>
    <w:rsid w:val="00D52B24"/>
    <w:rsid w:val="00D52C1F"/>
    <w:rsid w:val="00D52C32"/>
    <w:rsid w:val="00D52D41"/>
    <w:rsid w:val="00D53080"/>
    <w:rsid w:val="00D535A8"/>
    <w:rsid w:val="00D536DD"/>
    <w:rsid w:val="00D537F4"/>
    <w:rsid w:val="00D53B0C"/>
    <w:rsid w:val="00D53B7F"/>
    <w:rsid w:val="00D53CE0"/>
    <w:rsid w:val="00D53DC2"/>
    <w:rsid w:val="00D53DC4"/>
    <w:rsid w:val="00D54946"/>
    <w:rsid w:val="00D5511E"/>
    <w:rsid w:val="00D558B4"/>
    <w:rsid w:val="00D55E99"/>
    <w:rsid w:val="00D55F8E"/>
    <w:rsid w:val="00D562F7"/>
    <w:rsid w:val="00D564B5"/>
    <w:rsid w:val="00D5670B"/>
    <w:rsid w:val="00D569F2"/>
    <w:rsid w:val="00D56BE2"/>
    <w:rsid w:val="00D56EBF"/>
    <w:rsid w:val="00D56ED3"/>
    <w:rsid w:val="00D56FD0"/>
    <w:rsid w:val="00D5785C"/>
    <w:rsid w:val="00D579F9"/>
    <w:rsid w:val="00D57B3E"/>
    <w:rsid w:val="00D57C00"/>
    <w:rsid w:val="00D60135"/>
    <w:rsid w:val="00D60241"/>
    <w:rsid w:val="00D6051E"/>
    <w:rsid w:val="00D605C3"/>
    <w:rsid w:val="00D60859"/>
    <w:rsid w:val="00D60A60"/>
    <w:rsid w:val="00D60C51"/>
    <w:rsid w:val="00D61502"/>
    <w:rsid w:val="00D61777"/>
    <w:rsid w:val="00D61B3D"/>
    <w:rsid w:val="00D61BCE"/>
    <w:rsid w:val="00D6235E"/>
    <w:rsid w:val="00D62527"/>
    <w:rsid w:val="00D62765"/>
    <w:rsid w:val="00D63539"/>
    <w:rsid w:val="00D6356F"/>
    <w:rsid w:val="00D63866"/>
    <w:rsid w:val="00D63A33"/>
    <w:rsid w:val="00D63B98"/>
    <w:rsid w:val="00D63FB7"/>
    <w:rsid w:val="00D64448"/>
    <w:rsid w:val="00D64560"/>
    <w:rsid w:val="00D64696"/>
    <w:rsid w:val="00D64939"/>
    <w:rsid w:val="00D64B46"/>
    <w:rsid w:val="00D64B83"/>
    <w:rsid w:val="00D64E75"/>
    <w:rsid w:val="00D64E96"/>
    <w:rsid w:val="00D6522F"/>
    <w:rsid w:val="00D65274"/>
    <w:rsid w:val="00D65A3C"/>
    <w:rsid w:val="00D65CE4"/>
    <w:rsid w:val="00D65F1C"/>
    <w:rsid w:val="00D66439"/>
    <w:rsid w:val="00D66E48"/>
    <w:rsid w:val="00D677D7"/>
    <w:rsid w:val="00D67C49"/>
    <w:rsid w:val="00D67E32"/>
    <w:rsid w:val="00D67E88"/>
    <w:rsid w:val="00D700C1"/>
    <w:rsid w:val="00D7090A"/>
    <w:rsid w:val="00D70B37"/>
    <w:rsid w:val="00D70B6B"/>
    <w:rsid w:val="00D71106"/>
    <w:rsid w:val="00D71796"/>
    <w:rsid w:val="00D71E5B"/>
    <w:rsid w:val="00D721FE"/>
    <w:rsid w:val="00D7288A"/>
    <w:rsid w:val="00D73118"/>
    <w:rsid w:val="00D732D9"/>
    <w:rsid w:val="00D735E3"/>
    <w:rsid w:val="00D73815"/>
    <w:rsid w:val="00D73829"/>
    <w:rsid w:val="00D7398C"/>
    <w:rsid w:val="00D74C05"/>
    <w:rsid w:val="00D74E6A"/>
    <w:rsid w:val="00D75203"/>
    <w:rsid w:val="00D75311"/>
    <w:rsid w:val="00D7552C"/>
    <w:rsid w:val="00D75D8B"/>
    <w:rsid w:val="00D7649C"/>
    <w:rsid w:val="00D7710E"/>
    <w:rsid w:val="00D77132"/>
    <w:rsid w:val="00D772BE"/>
    <w:rsid w:val="00D77834"/>
    <w:rsid w:val="00D77A3B"/>
    <w:rsid w:val="00D77FAF"/>
    <w:rsid w:val="00D8006E"/>
    <w:rsid w:val="00D8039C"/>
    <w:rsid w:val="00D80AC7"/>
    <w:rsid w:val="00D81393"/>
    <w:rsid w:val="00D81792"/>
    <w:rsid w:val="00D8204C"/>
    <w:rsid w:val="00D8282D"/>
    <w:rsid w:val="00D82B14"/>
    <w:rsid w:val="00D82F11"/>
    <w:rsid w:val="00D83649"/>
    <w:rsid w:val="00D837FC"/>
    <w:rsid w:val="00D83E86"/>
    <w:rsid w:val="00D83FA9"/>
    <w:rsid w:val="00D84BD0"/>
    <w:rsid w:val="00D8516E"/>
    <w:rsid w:val="00D851B6"/>
    <w:rsid w:val="00D85415"/>
    <w:rsid w:val="00D85819"/>
    <w:rsid w:val="00D8590D"/>
    <w:rsid w:val="00D8632A"/>
    <w:rsid w:val="00D86A4A"/>
    <w:rsid w:val="00D86C2A"/>
    <w:rsid w:val="00D86DA7"/>
    <w:rsid w:val="00D86E45"/>
    <w:rsid w:val="00D86F5D"/>
    <w:rsid w:val="00D870D1"/>
    <w:rsid w:val="00D874BF"/>
    <w:rsid w:val="00D876A3"/>
    <w:rsid w:val="00D877B0"/>
    <w:rsid w:val="00D87B5A"/>
    <w:rsid w:val="00D87B97"/>
    <w:rsid w:val="00D90476"/>
    <w:rsid w:val="00D90580"/>
    <w:rsid w:val="00D90DCA"/>
    <w:rsid w:val="00D91180"/>
    <w:rsid w:val="00D91318"/>
    <w:rsid w:val="00D91A98"/>
    <w:rsid w:val="00D92204"/>
    <w:rsid w:val="00D92AE0"/>
    <w:rsid w:val="00D92B37"/>
    <w:rsid w:val="00D92E1F"/>
    <w:rsid w:val="00D938BF"/>
    <w:rsid w:val="00D93A07"/>
    <w:rsid w:val="00D93CD0"/>
    <w:rsid w:val="00D94406"/>
    <w:rsid w:val="00D945D8"/>
    <w:rsid w:val="00D94D8D"/>
    <w:rsid w:val="00D95328"/>
    <w:rsid w:val="00D95B56"/>
    <w:rsid w:val="00D9606F"/>
    <w:rsid w:val="00D9629B"/>
    <w:rsid w:val="00D96596"/>
    <w:rsid w:val="00D96E07"/>
    <w:rsid w:val="00D96FC6"/>
    <w:rsid w:val="00D971CB"/>
    <w:rsid w:val="00D9730F"/>
    <w:rsid w:val="00D97C20"/>
    <w:rsid w:val="00D97FB0"/>
    <w:rsid w:val="00DA0295"/>
    <w:rsid w:val="00DA03EA"/>
    <w:rsid w:val="00DA04F9"/>
    <w:rsid w:val="00DA086A"/>
    <w:rsid w:val="00DA0B58"/>
    <w:rsid w:val="00DA1096"/>
    <w:rsid w:val="00DA118E"/>
    <w:rsid w:val="00DA1C3E"/>
    <w:rsid w:val="00DA1C90"/>
    <w:rsid w:val="00DA1D99"/>
    <w:rsid w:val="00DA1E59"/>
    <w:rsid w:val="00DA1E8D"/>
    <w:rsid w:val="00DA1EF5"/>
    <w:rsid w:val="00DA1FB6"/>
    <w:rsid w:val="00DA2003"/>
    <w:rsid w:val="00DA2515"/>
    <w:rsid w:val="00DA2C46"/>
    <w:rsid w:val="00DA2EAA"/>
    <w:rsid w:val="00DA3765"/>
    <w:rsid w:val="00DA39D6"/>
    <w:rsid w:val="00DA3C9B"/>
    <w:rsid w:val="00DA4038"/>
    <w:rsid w:val="00DA4521"/>
    <w:rsid w:val="00DA46F8"/>
    <w:rsid w:val="00DA48FC"/>
    <w:rsid w:val="00DA4B5C"/>
    <w:rsid w:val="00DA4E81"/>
    <w:rsid w:val="00DA5388"/>
    <w:rsid w:val="00DA560C"/>
    <w:rsid w:val="00DA56B5"/>
    <w:rsid w:val="00DA5977"/>
    <w:rsid w:val="00DA5A95"/>
    <w:rsid w:val="00DA606C"/>
    <w:rsid w:val="00DA6129"/>
    <w:rsid w:val="00DA681A"/>
    <w:rsid w:val="00DA6822"/>
    <w:rsid w:val="00DA698A"/>
    <w:rsid w:val="00DA6A53"/>
    <w:rsid w:val="00DA6B61"/>
    <w:rsid w:val="00DA6C73"/>
    <w:rsid w:val="00DA6EF4"/>
    <w:rsid w:val="00DA70C1"/>
    <w:rsid w:val="00DA73B9"/>
    <w:rsid w:val="00DA77AD"/>
    <w:rsid w:val="00DB003C"/>
    <w:rsid w:val="00DB09F8"/>
    <w:rsid w:val="00DB0C8F"/>
    <w:rsid w:val="00DB109E"/>
    <w:rsid w:val="00DB117F"/>
    <w:rsid w:val="00DB11A0"/>
    <w:rsid w:val="00DB19AB"/>
    <w:rsid w:val="00DB249C"/>
    <w:rsid w:val="00DB24ED"/>
    <w:rsid w:val="00DB2576"/>
    <w:rsid w:val="00DB2888"/>
    <w:rsid w:val="00DB28EF"/>
    <w:rsid w:val="00DB30EB"/>
    <w:rsid w:val="00DB3290"/>
    <w:rsid w:val="00DB36E1"/>
    <w:rsid w:val="00DB3824"/>
    <w:rsid w:val="00DB3B06"/>
    <w:rsid w:val="00DB4259"/>
    <w:rsid w:val="00DB4C27"/>
    <w:rsid w:val="00DB4DCA"/>
    <w:rsid w:val="00DB4E34"/>
    <w:rsid w:val="00DB53FB"/>
    <w:rsid w:val="00DB54F2"/>
    <w:rsid w:val="00DB5A12"/>
    <w:rsid w:val="00DB61B5"/>
    <w:rsid w:val="00DB6558"/>
    <w:rsid w:val="00DB6A85"/>
    <w:rsid w:val="00DB6ADA"/>
    <w:rsid w:val="00DB6F4F"/>
    <w:rsid w:val="00DB7126"/>
    <w:rsid w:val="00DB753C"/>
    <w:rsid w:val="00DB7562"/>
    <w:rsid w:val="00DB78D2"/>
    <w:rsid w:val="00DB78E4"/>
    <w:rsid w:val="00DB7E71"/>
    <w:rsid w:val="00DC018C"/>
    <w:rsid w:val="00DC0B2A"/>
    <w:rsid w:val="00DC1173"/>
    <w:rsid w:val="00DC12BA"/>
    <w:rsid w:val="00DC1419"/>
    <w:rsid w:val="00DC1464"/>
    <w:rsid w:val="00DC1587"/>
    <w:rsid w:val="00DC1763"/>
    <w:rsid w:val="00DC194F"/>
    <w:rsid w:val="00DC1BFD"/>
    <w:rsid w:val="00DC1E49"/>
    <w:rsid w:val="00DC2067"/>
    <w:rsid w:val="00DC2A85"/>
    <w:rsid w:val="00DC2B28"/>
    <w:rsid w:val="00DC2D99"/>
    <w:rsid w:val="00DC3520"/>
    <w:rsid w:val="00DC356C"/>
    <w:rsid w:val="00DC3A5C"/>
    <w:rsid w:val="00DC4254"/>
    <w:rsid w:val="00DC4610"/>
    <w:rsid w:val="00DC4879"/>
    <w:rsid w:val="00DC4B1C"/>
    <w:rsid w:val="00DC4DCA"/>
    <w:rsid w:val="00DC52DE"/>
    <w:rsid w:val="00DC53FC"/>
    <w:rsid w:val="00DC5B0D"/>
    <w:rsid w:val="00DC619F"/>
    <w:rsid w:val="00DC620C"/>
    <w:rsid w:val="00DC67FB"/>
    <w:rsid w:val="00DC725B"/>
    <w:rsid w:val="00DC7906"/>
    <w:rsid w:val="00DC794C"/>
    <w:rsid w:val="00DC7D62"/>
    <w:rsid w:val="00DC7FE6"/>
    <w:rsid w:val="00DD078C"/>
    <w:rsid w:val="00DD09A4"/>
    <w:rsid w:val="00DD0AA8"/>
    <w:rsid w:val="00DD0E05"/>
    <w:rsid w:val="00DD1315"/>
    <w:rsid w:val="00DD1DC2"/>
    <w:rsid w:val="00DD1F87"/>
    <w:rsid w:val="00DD2501"/>
    <w:rsid w:val="00DD2CE9"/>
    <w:rsid w:val="00DD33BD"/>
    <w:rsid w:val="00DD3433"/>
    <w:rsid w:val="00DD36DD"/>
    <w:rsid w:val="00DD3B7B"/>
    <w:rsid w:val="00DD3D19"/>
    <w:rsid w:val="00DD46DF"/>
    <w:rsid w:val="00DD4A06"/>
    <w:rsid w:val="00DD4D11"/>
    <w:rsid w:val="00DD5581"/>
    <w:rsid w:val="00DD66A4"/>
    <w:rsid w:val="00DD6C40"/>
    <w:rsid w:val="00DD78AF"/>
    <w:rsid w:val="00DD7BE2"/>
    <w:rsid w:val="00DD7C86"/>
    <w:rsid w:val="00DD7D06"/>
    <w:rsid w:val="00DD7DD4"/>
    <w:rsid w:val="00DE0511"/>
    <w:rsid w:val="00DE0826"/>
    <w:rsid w:val="00DE0D59"/>
    <w:rsid w:val="00DE0ED5"/>
    <w:rsid w:val="00DE12A4"/>
    <w:rsid w:val="00DE1316"/>
    <w:rsid w:val="00DE13C9"/>
    <w:rsid w:val="00DE2144"/>
    <w:rsid w:val="00DE2843"/>
    <w:rsid w:val="00DE2DF2"/>
    <w:rsid w:val="00DE2FF9"/>
    <w:rsid w:val="00DE332F"/>
    <w:rsid w:val="00DE37BA"/>
    <w:rsid w:val="00DE37C5"/>
    <w:rsid w:val="00DE3A7A"/>
    <w:rsid w:val="00DE468E"/>
    <w:rsid w:val="00DE4A84"/>
    <w:rsid w:val="00DE4C36"/>
    <w:rsid w:val="00DE4CEE"/>
    <w:rsid w:val="00DE4F4E"/>
    <w:rsid w:val="00DE50BB"/>
    <w:rsid w:val="00DE52AD"/>
    <w:rsid w:val="00DE5738"/>
    <w:rsid w:val="00DE57E9"/>
    <w:rsid w:val="00DE583C"/>
    <w:rsid w:val="00DE5D82"/>
    <w:rsid w:val="00DE5DB6"/>
    <w:rsid w:val="00DE6E97"/>
    <w:rsid w:val="00DE7025"/>
    <w:rsid w:val="00DE7083"/>
    <w:rsid w:val="00DE74E2"/>
    <w:rsid w:val="00DE7A61"/>
    <w:rsid w:val="00DE7BBB"/>
    <w:rsid w:val="00DF00D7"/>
    <w:rsid w:val="00DF0593"/>
    <w:rsid w:val="00DF08FA"/>
    <w:rsid w:val="00DF0C6C"/>
    <w:rsid w:val="00DF1031"/>
    <w:rsid w:val="00DF12C5"/>
    <w:rsid w:val="00DF1376"/>
    <w:rsid w:val="00DF14F6"/>
    <w:rsid w:val="00DF166B"/>
    <w:rsid w:val="00DF1CA5"/>
    <w:rsid w:val="00DF1CE7"/>
    <w:rsid w:val="00DF1CF1"/>
    <w:rsid w:val="00DF1E40"/>
    <w:rsid w:val="00DF20E5"/>
    <w:rsid w:val="00DF21DE"/>
    <w:rsid w:val="00DF22C8"/>
    <w:rsid w:val="00DF242B"/>
    <w:rsid w:val="00DF24F3"/>
    <w:rsid w:val="00DF2927"/>
    <w:rsid w:val="00DF2F92"/>
    <w:rsid w:val="00DF36FD"/>
    <w:rsid w:val="00DF3D57"/>
    <w:rsid w:val="00DF4204"/>
    <w:rsid w:val="00DF425F"/>
    <w:rsid w:val="00DF43AB"/>
    <w:rsid w:val="00DF4624"/>
    <w:rsid w:val="00DF52D0"/>
    <w:rsid w:val="00DF5D11"/>
    <w:rsid w:val="00DF62F3"/>
    <w:rsid w:val="00DF63F9"/>
    <w:rsid w:val="00DF69B4"/>
    <w:rsid w:val="00DF6BFB"/>
    <w:rsid w:val="00DF7002"/>
    <w:rsid w:val="00DF70FD"/>
    <w:rsid w:val="00DF7282"/>
    <w:rsid w:val="00DF7368"/>
    <w:rsid w:val="00DF7851"/>
    <w:rsid w:val="00DF78AD"/>
    <w:rsid w:val="00DF79B3"/>
    <w:rsid w:val="00DF7D4D"/>
    <w:rsid w:val="00DF7E7C"/>
    <w:rsid w:val="00DF7E91"/>
    <w:rsid w:val="00DF7FB9"/>
    <w:rsid w:val="00E004E3"/>
    <w:rsid w:val="00E00569"/>
    <w:rsid w:val="00E00695"/>
    <w:rsid w:val="00E00713"/>
    <w:rsid w:val="00E007EB"/>
    <w:rsid w:val="00E00BB0"/>
    <w:rsid w:val="00E00D07"/>
    <w:rsid w:val="00E015B4"/>
    <w:rsid w:val="00E0222C"/>
    <w:rsid w:val="00E02621"/>
    <w:rsid w:val="00E02B43"/>
    <w:rsid w:val="00E035EB"/>
    <w:rsid w:val="00E0366F"/>
    <w:rsid w:val="00E03C10"/>
    <w:rsid w:val="00E03C48"/>
    <w:rsid w:val="00E03FD3"/>
    <w:rsid w:val="00E042C3"/>
    <w:rsid w:val="00E04348"/>
    <w:rsid w:val="00E04929"/>
    <w:rsid w:val="00E04934"/>
    <w:rsid w:val="00E04A36"/>
    <w:rsid w:val="00E05637"/>
    <w:rsid w:val="00E05AA6"/>
    <w:rsid w:val="00E05F29"/>
    <w:rsid w:val="00E06361"/>
    <w:rsid w:val="00E0660E"/>
    <w:rsid w:val="00E06BEC"/>
    <w:rsid w:val="00E076BC"/>
    <w:rsid w:val="00E07835"/>
    <w:rsid w:val="00E10545"/>
    <w:rsid w:val="00E10AA9"/>
    <w:rsid w:val="00E116BC"/>
    <w:rsid w:val="00E118DC"/>
    <w:rsid w:val="00E11C65"/>
    <w:rsid w:val="00E11F0F"/>
    <w:rsid w:val="00E121C2"/>
    <w:rsid w:val="00E1269D"/>
    <w:rsid w:val="00E13198"/>
    <w:rsid w:val="00E131EF"/>
    <w:rsid w:val="00E133E4"/>
    <w:rsid w:val="00E137E1"/>
    <w:rsid w:val="00E13813"/>
    <w:rsid w:val="00E13A0D"/>
    <w:rsid w:val="00E13B35"/>
    <w:rsid w:val="00E13DE3"/>
    <w:rsid w:val="00E1405D"/>
    <w:rsid w:val="00E14505"/>
    <w:rsid w:val="00E146FA"/>
    <w:rsid w:val="00E148FB"/>
    <w:rsid w:val="00E1525B"/>
    <w:rsid w:val="00E153C9"/>
    <w:rsid w:val="00E1557F"/>
    <w:rsid w:val="00E16DCF"/>
    <w:rsid w:val="00E16F94"/>
    <w:rsid w:val="00E174B3"/>
    <w:rsid w:val="00E17761"/>
    <w:rsid w:val="00E17878"/>
    <w:rsid w:val="00E17BDE"/>
    <w:rsid w:val="00E17ED5"/>
    <w:rsid w:val="00E20004"/>
    <w:rsid w:val="00E20332"/>
    <w:rsid w:val="00E2095F"/>
    <w:rsid w:val="00E20BFA"/>
    <w:rsid w:val="00E20D95"/>
    <w:rsid w:val="00E20DC7"/>
    <w:rsid w:val="00E20FD4"/>
    <w:rsid w:val="00E213FC"/>
    <w:rsid w:val="00E21A07"/>
    <w:rsid w:val="00E21BE6"/>
    <w:rsid w:val="00E2242C"/>
    <w:rsid w:val="00E22805"/>
    <w:rsid w:val="00E23EAF"/>
    <w:rsid w:val="00E23F6A"/>
    <w:rsid w:val="00E2480C"/>
    <w:rsid w:val="00E24A9B"/>
    <w:rsid w:val="00E24AAF"/>
    <w:rsid w:val="00E24B1C"/>
    <w:rsid w:val="00E24ED1"/>
    <w:rsid w:val="00E25530"/>
    <w:rsid w:val="00E25BAB"/>
    <w:rsid w:val="00E2600F"/>
    <w:rsid w:val="00E26C82"/>
    <w:rsid w:val="00E27168"/>
    <w:rsid w:val="00E2766E"/>
    <w:rsid w:val="00E27B60"/>
    <w:rsid w:val="00E27F00"/>
    <w:rsid w:val="00E30363"/>
    <w:rsid w:val="00E305BF"/>
    <w:rsid w:val="00E30855"/>
    <w:rsid w:val="00E30961"/>
    <w:rsid w:val="00E30A9E"/>
    <w:rsid w:val="00E310BA"/>
    <w:rsid w:val="00E315F3"/>
    <w:rsid w:val="00E317B3"/>
    <w:rsid w:val="00E31AA2"/>
    <w:rsid w:val="00E32A22"/>
    <w:rsid w:val="00E3371C"/>
    <w:rsid w:val="00E3400E"/>
    <w:rsid w:val="00E34181"/>
    <w:rsid w:val="00E34588"/>
    <w:rsid w:val="00E34CB7"/>
    <w:rsid w:val="00E35299"/>
    <w:rsid w:val="00E355C6"/>
    <w:rsid w:val="00E36889"/>
    <w:rsid w:val="00E37448"/>
    <w:rsid w:val="00E37456"/>
    <w:rsid w:val="00E37556"/>
    <w:rsid w:val="00E379E2"/>
    <w:rsid w:val="00E37A23"/>
    <w:rsid w:val="00E37CB3"/>
    <w:rsid w:val="00E4017B"/>
    <w:rsid w:val="00E40B9F"/>
    <w:rsid w:val="00E421EA"/>
    <w:rsid w:val="00E42AC4"/>
    <w:rsid w:val="00E439B2"/>
    <w:rsid w:val="00E43AC0"/>
    <w:rsid w:val="00E43B9C"/>
    <w:rsid w:val="00E44385"/>
    <w:rsid w:val="00E4487E"/>
    <w:rsid w:val="00E4492C"/>
    <w:rsid w:val="00E44AB6"/>
    <w:rsid w:val="00E44C69"/>
    <w:rsid w:val="00E4668A"/>
    <w:rsid w:val="00E47064"/>
    <w:rsid w:val="00E474AB"/>
    <w:rsid w:val="00E5060F"/>
    <w:rsid w:val="00E507D0"/>
    <w:rsid w:val="00E509AE"/>
    <w:rsid w:val="00E50A42"/>
    <w:rsid w:val="00E5173C"/>
    <w:rsid w:val="00E51843"/>
    <w:rsid w:val="00E51B5A"/>
    <w:rsid w:val="00E51E7C"/>
    <w:rsid w:val="00E52037"/>
    <w:rsid w:val="00E52360"/>
    <w:rsid w:val="00E523A7"/>
    <w:rsid w:val="00E5251F"/>
    <w:rsid w:val="00E5358C"/>
    <w:rsid w:val="00E53B4D"/>
    <w:rsid w:val="00E53C3F"/>
    <w:rsid w:val="00E53D87"/>
    <w:rsid w:val="00E53DEE"/>
    <w:rsid w:val="00E540F3"/>
    <w:rsid w:val="00E54289"/>
    <w:rsid w:val="00E5455D"/>
    <w:rsid w:val="00E5495F"/>
    <w:rsid w:val="00E550AA"/>
    <w:rsid w:val="00E5528E"/>
    <w:rsid w:val="00E55AD8"/>
    <w:rsid w:val="00E5610D"/>
    <w:rsid w:val="00E5645D"/>
    <w:rsid w:val="00E5650B"/>
    <w:rsid w:val="00E56A6C"/>
    <w:rsid w:val="00E56B94"/>
    <w:rsid w:val="00E56E10"/>
    <w:rsid w:val="00E573A5"/>
    <w:rsid w:val="00E57C29"/>
    <w:rsid w:val="00E57D93"/>
    <w:rsid w:val="00E60CCB"/>
    <w:rsid w:val="00E61A61"/>
    <w:rsid w:val="00E63228"/>
    <w:rsid w:val="00E634A3"/>
    <w:rsid w:val="00E637B6"/>
    <w:rsid w:val="00E63C4E"/>
    <w:rsid w:val="00E63E3F"/>
    <w:rsid w:val="00E63F68"/>
    <w:rsid w:val="00E64728"/>
    <w:rsid w:val="00E6477C"/>
    <w:rsid w:val="00E65A17"/>
    <w:rsid w:val="00E65CA1"/>
    <w:rsid w:val="00E65EB9"/>
    <w:rsid w:val="00E661E2"/>
    <w:rsid w:val="00E66557"/>
    <w:rsid w:val="00E6680B"/>
    <w:rsid w:val="00E66A14"/>
    <w:rsid w:val="00E670F2"/>
    <w:rsid w:val="00E6710D"/>
    <w:rsid w:val="00E67218"/>
    <w:rsid w:val="00E67780"/>
    <w:rsid w:val="00E67866"/>
    <w:rsid w:val="00E67A87"/>
    <w:rsid w:val="00E67B9F"/>
    <w:rsid w:val="00E700D7"/>
    <w:rsid w:val="00E702C4"/>
    <w:rsid w:val="00E7042E"/>
    <w:rsid w:val="00E7046E"/>
    <w:rsid w:val="00E70572"/>
    <w:rsid w:val="00E712EF"/>
    <w:rsid w:val="00E71788"/>
    <w:rsid w:val="00E71A56"/>
    <w:rsid w:val="00E71CB3"/>
    <w:rsid w:val="00E71E73"/>
    <w:rsid w:val="00E72145"/>
    <w:rsid w:val="00E723D7"/>
    <w:rsid w:val="00E724D2"/>
    <w:rsid w:val="00E726F9"/>
    <w:rsid w:val="00E729AC"/>
    <w:rsid w:val="00E72CFD"/>
    <w:rsid w:val="00E72D11"/>
    <w:rsid w:val="00E73587"/>
    <w:rsid w:val="00E738D0"/>
    <w:rsid w:val="00E738D9"/>
    <w:rsid w:val="00E7409D"/>
    <w:rsid w:val="00E74254"/>
    <w:rsid w:val="00E74B3F"/>
    <w:rsid w:val="00E74CF8"/>
    <w:rsid w:val="00E751B9"/>
    <w:rsid w:val="00E7585A"/>
    <w:rsid w:val="00E75918"/>
    <w:rsid w:val="00E75C80"/>
    <w:rsid w:val="00E75CD4"/>
    <w:rsid w:val="00E7617B"/>
    <w:rsid w:val="00E7623C"/>
    <w:rsid w:val="00E7626E"/>
    <w:rsid w:val="00E76337"/>
    <w:rsid w:val="00E76BD1"/>
    <w:rsid w:val="00E76DDD"/>
    <w:rsid w:val="00E77689"/>
    <w:rsid w:val="00E77C94"/>
    <w:rsid w:val="00E8017A"/>
    <w:rsid w:val="00E80388"/>
    <w:rsid w:val="00E808DD"/>
    <w:rsid w:val="00E80F7D"/>
    <w:rsid w:val="00E81CDD"/>
    <w:rsid w:val="00E81D6C"/>
    <w:rsid w:val="00E824C3"/>
    <w:rsid w:val="00E82FC5"/>
    <w:rsid w:val="00E8304B"/>
    <w:rsid w:val="00E830DA"/>
    <w:rsid w:val="00E833DE"/>
    <w:rsid w:val="00E83DC8"/>
    <w:rsid w:val="00E844FF"/>
    <w:rsid w:val="00E84D3E"/>
    <w:rsid w:val="00E84D72"/>
    <w:rsid w:val="00E84E70"/>
    <w:rsid w:val="00E8506C"/>
    <w:rsid w:val="00E8507C"/>
    <w:rsid w:val="00E857C6"/>
    <w:rsid w:val="00E8584A"/>
    <w:rsid w:val="00E85ABF"/>
    <w:rsid w:val="00E85B59"/>
    <w:rsid w:val="00E85EDE"/>
    <w:rsid w:val="00E85F81"/>
    <w:rsid w:val="00E865C0"/>
    <w:rsid w:val="00E86DAA"/>
    <w:rsid w:val="00E86EBE"/>
    <w:rsid w:val="00E86FD8"/>
    <w:rsid w:val="00E8729F"/>
    <w:rsid w:val="00E901A3"/>
    <w:rsid w:val="00E9082B"/>
    <w:rsid w:val="00E91000"/>
    <w:rsid w:val="00E91680"/>
    <w:rsid w:val="00E917DF"/>
    <w:rsid w:val="00E91886"/>
    <w:rsid w:val="00E9197B"/>
    <w:rsid w:val="00E91DE0"/>
    <w:rsid w:val="00E91E6D"/>
    <w:rsid w:val="00E91EE6"/>
    <w:rsid w:val="00E92310"/>
    <w:rsid w:val="00E92553"/>
    <w:rsid w:val="00E92CB4"/>
    <w:rsid w:val="00E93337"/>
    <w:rsid w:val="00E93444"/>
    <w:rsid w:val="00E937C1"/>
    <w:rsid w:val="00E93889"/>
    <w:rsid w:val="00E93C4A"/>
    <w:rsid w:val="00E940D3"/>
    <w:rsid w:val="00E94158"/>
    <w:rsid w:val="00E946BB"/>
    <w:rsid w:val="00E94988"/>
    <w:rsid w:val="00E94AA3"/>
    <w:rsid w:val="00E95135"/>
    <w:rsid w:val="00E95487"/>
    <w:rsid w:val="00E95A31"/>
    <w:rsid w:val="00E960C1"/>
    <w:rsid w:val="00E96383"/>
    <w:rsid w:val="00E966F3"/>
    <w:rsid w:val="00E96854"/>
    <w:rsid w:val="00E97044"/>
    <w:rsid w:val="00E97340"/>
    <w:rsid w:val="00E97609"/>
    <w:rsid w:val="00E97611"/>
    <w:rsid w:val="00E97731"/>
    <w:rsid w:val="00E97BA7"/>
    <w:rsid w:val="00EA02AD"/>
    <w:rsid w:val="00EA0519"/>
    <w:rsid w:val="00EA065B"/>
    <w:rsid w:val="00EA099A"/>
    <w:rsid w:val="00EA0AA1"/>
    <w:rsid w:val="00EA0EDF"/>
    <w:rsid w:val="00EA143F"/>
    <w:rsid w:val="00EA1B42"/>
    <w:rsid w:val="00EA1EDB"/>
    <w:rsid w:val="00EA214E"/>
    <w:rsid w:val="00EA2171"/>
    <w:rsid w:val="00EA2254"/>
    <w:rsid w:val="00EA2949"/>
    <w:rsid w:val="00EA2AF5"/>
    <w:rsid w:val="00EA3623"/>
    <w:rsid w:val="00EA40BF"/>
    <w:rsid w:val="00EA4443"/>
    <w:rsid w:val="00EA465E"/>
    <w:rsid w:val="00EA4795"/>
    <w:rsid w:val="00EA4C2A"/>
    <w:rsid w:val="00EA4DBE"/>
    <w:rsid w:val="00EA5646"/>
    <w:rsid w:val="00EA56C7"/>
    <w:rsid w:val="00EA573B"/>
    <w:rsid w:val="00EA5ACE"/>
    <w:rsid w:val="00EA63DD"/>
    <w:rsid w:val="00EA654D"/>
    <w:rsid w:val="00EA65E9"/>
    <w:rsid w:val="00EA67DB"/>
    <w:rsid w:val="00EA6B14"/>
    <w:rsid w:val="00EB048A"/>
    <w:rsid w:val="00EB069B"/>
    <w:rsid w:val="00EB09C1"/>
    <w:rsid w:val="00EB0E6B"/>
    <w:rsid w:val="00EB10FE"/>
    <w:rsid w:val="00EB1F1B"/>
    <w:rsid w:val="00EB2AC1"/>
    <w:rsid w:val="00EB2C12"/>
    <w:rsid w:val="00EB422D"/>
    <w:rsid w:val="00EB4B3A"/>
    <w:rsid w:val="00EB4E88"/>
    <w:rsid w:val="00EB51C9"/>
    <w:rsid w:val="00EB5225"/>
    <w:rsid w:val="00EB52B3"/>
    <w:rsid w:val="00EB53F5"/>
    <w:rsid w:val="00EB57FD"/>
    <w:rsid w:val="00EB5930"/>
    <w:rsid w:val="00EB6B40"/>
    <w:rsid w:val="00EB6CB7"/>
    <w:rsid w:val="00EB6D74"/>
    <w:rsid w:val="00EB77CF"/>
    <w:rsid w:val="00EB7F2F"/>
    <w:rsid w:val="00EC163A"/>
    <w:rsid w:val="00EC18FB"/>
    <w:rsid w:val="00EC1907"/>
    <w:rsid w:val="00EC19CE"/>
    <w:rsid w:val="00EC1BAD"/>
    <w:rsid w:val="00EC1BD4"/>
    <w:rsid w:val="00EC1C04"/>
    <w:rsid w:val="00EC204A"/>
    <w:rsid w:val="00EC266F"/>
    <w:rsid w:val="00EC2B35"/>
    <w:rsid w:val="00EC3580"/>
    <w:rsid w:val="00EC3E4E"/>
    <w:rsid w:val="00EC49D5"/>
    <w:rsid w:val="00EC4D39"/>
    <w:rsid w:val="00EC507B"/>
    <w:rsid w:val="00EC508B"/>
    <w:rsid w:val="00EC512C"/>
    <w:rsid w:val="00EC516C"/>
    <w:rsid w:val="00EC5C9F"/>
    <w:rsid w:val="00EC5D31"/>
    <w:rsid w:val="00EC5D96"/>
    <w:rsid w:val="00EC6245"/>
    <w:rsid w:val="00EC667A"/>
    <w:rsid w:val="00EC68C6"/>
    <w:rsid w:val="00EC6BD2"/>
    <w:rsid w:val="00EC6EA2"/>
    <w:rsid w:val="00EC6FCA"/>
    <w:rsid w:val="00EC7876"/>
    <w:rsid w:val="00ED079D"/>
    <w:rsid w:val="00ED0A95"/>
    <w:rsid w:val="00ED0BB4"/>
    <w:rsid w:val="00ED0C7A"/>
    <w:rsid w:val="00ED0D88"/>
    <w:rsid w:val="00ED15CB"/>
    <w:rsid w:val="00ED185D"/>
    <w:rsid w:val="00ED1A9B"/>
    <w:rsid w:val="00ED23CD"/>
    <w:rsid w:val="00ED2783"/>
    <w:rsid w:val="00ED2B46"/>
    <w:rsid w:val="00ED35D5"/>
    <w:rsid w:val="00ED390D"/>
    <w:rsid w:val="00ED3974"/>
    <w:rsid w:val="00ED5101"/>
    <w:rsid w:val="00ED5343"/>
    <w:rsid w:val="00ED54CF"/>
    <w:rsid w:val="00ED661E"/>
    <w:rsid w:val="00ED66A5"/>
    <w:rsid w:val="00ED67A6"/>
    <w:rsid w:val="00ED7314"/>
    <w:rsid w:val="00ED74E4"/>
    <w:rsid w:val="00ED7B02"/>
    <w:rsid w:val="00EE033B"/>
    <w:rsid w:val="00EE056A"/>
    <w:rsid w:val="00EE08D9"/>
    <w:rsid w:val="00EE0AC6"/>
    <w:rsid w:val="00EE13EC"/>
    <w:rsid w:val="00EE15B4"/>
    <w:rsid w:val="00EE1FDA"/>
    <w:rsid w:val="00EE2BE1"/>
    <w:rsid w:val="00EE3119"/>
    <w:rsid w:val="00EE3598"/>
    <w:rsid w:val="00EE3935"/>
    <w:rsid w:val="00EE39AF"/>
    <w:rsid w:val="00EE39D3"/>
    <w:rsid w:val="00EE4249"/>
    <w:rsid w:val="00EE4BBF"/>
    <w:rsid w:val="00EE5260"/>
    <w:rsid w:val="00EE5655"/>
    <w:rsid w:val="00EE5683"/>
    <w:rsid w:val="00EE5F9C"/>
    <w:rsid w:val="00EE62A1"/>
    <w:rsid w:val="00EE67A1"/>
    <w:rsid w:val="00EE6C12"/>
    <w:rsid w:val="00EE7168"/>
    <w:rsid w:val="00EE76A9"/>
    <w:rsid w:val="00EE76BD"/>
    <w:rsid w:val="00EE7B6E"/>
    <w:rsid w:val="00EE7CBA"/>
    <w:rsid w:val="00EE7D9D"/>
    <w:rsid w:val="00EE7FAA"/>
    <w:rsid w:val="00EF1528"/>
    <w:rsid w:val="00EF16CB"/>
    <w:rsid w:val="00EF2CD7"/>
    <w:rsid w:val="00EF2D2B"/>
    <w:rsid w:val="00EF3120"/>
    <w:rsid w:val="00EF33B2"/>
    <w:rsid w:val="00EF3816"/>
    <w:rsid w:val="00EF3D16"/>
    <w:rsid w:val="00EF3E6C"/>
    <w:rsid w:val="00EF3E7B"/>
    <w:rsid w:val="00EF3F3A"/>
    <w:rsid w:val="00EF407E"/>
    <w:rsid w:val="00EF423D"/>
    <w:rsid w:val="00EF4959"/>
    <w:rsid w:val="00EF5099"/>
    <w:rsid w:val="00EF5197"/>
    <w:rsid w:val="00EF52BE"/>
    <w:rsid w:val="00EF552B"/>
    <w:rsid w:val="00EF6561"/>
    <w:rsid w:val="00EF6AAD"/>
    <w:rsid w:val="00EF7956"/>
    <w:rsid w:val="00EF7A4D"/>
    <w:rsid w:val="00F002A3"/>
    <w:rsid w:val="00F00584"/>
    <w:rsid w:val="00F00CB6"/>
    <w:rsid w:val="00F01069"/>
    <w:rsid w:val="00F010B3"/>
    <w:rsid w:val="00F012DF"/>
    <w:rsid w:val="00F01721"/>
    <w:rsid w:val="00F01BCD"/>
    <w:rsid w:val="00F01CF8"/>
    <w:rsid w:val="00F01DCF"/>
    <w:rsid w:val="00F02853"/>
    <w:rsid w:val="00F0314B"/>
    <w:rsid w:val="00F0357C"/>
    <w:rsid w:val="00F03932"/>
    <w:rsid w:val="00F03B3D"/>
    <w:rsid w:val="00F03D4E"/>
    <w:rsid w:val="00F04100"/>
    <w:rsid w:val="00F043BE"/>
    <w:rsid w:val="00F045F9"/>
    <w:rsid w:val="00F04737"/>
    <w:rsid w:val="00F04925"/>
    <w:rsid w:val="00F04D66"/>
    <w:rsid w:val="00F05709"/>
    <w:rsid w:val="00F05B3C"/>
    <w:rsid w:val="00F05EB3"/>
    <w:rsid w:val="00F0653F"/>
    <w:rsid w:val="00F06785"/>
    <w:rsid w:val="00F06B4C"/>
    <w:rsid w:val="00F06E46"/>
    <w:rsid w:val="00F0701D"/>
    <w:rsid w:val="00F07086"/>
    <w:rsid w:val="00F073AE"/>
    <w:rsid w:val="00F07756"/>
    <w:rsid w:val="00F101B5"/>
    <w:rsid w:val="00F1039F"/>
    <w:rsid w:val="00F10BDC"/>
    <w:rsid w:val="00F10C9C"/>
    <w:rsid w:val="00F11254"/>
    <w:rsid w:val="00F1145D"/>
    <w:rsid w:val="00F116DE"/>
    <w:rsid w:val="00F119A0"/>
    <w:rsid w:val="00F11BA1"/>
    <w:rsid w:val="00F11D4B"/>
    <w:rsid w:val="00F1205B"/>
    <w:rsid w:val="00F121D4"/>
    <w:rsid w:val="00F12620"/>
    <w:rsid w:val="00F12BAD"/>
    <w:rsid w:val="00F12CCC"/>
    <w:rsid w:val="00F13089"/>
    <w:rsid w:val="00F13505"/>
    <w:rsid w:val="00F1397C"/>
    <w:rsid w:val="00F13EC3"/>
    <w:rsid w:val="00F1467A"/>
    <w:rsid w:val="00F1483B"/>
    <w:rsid w:val="00F1492E"/>
    <w:rsid w:val="00F14A4B"/>
    <w:rsid w:val="00F14D0A"/>
    <w:rsid w:val="00F14E58"/>
    <w:rsid w:val="00F151F7"/>
    <w:rsid w:val="00F1521D"/>
    <w:rsid w:val="00F153CD"/>
    <w:rsid w:val="00F158B7"/>
    <w:rsid w:val="00F15936"/>
    <w:rsid w:val="00F15A52"/>
    <w:rsid w:val="00F15BD0"/>
    <w:rsid w:val="00F166AC"/>
    <w:rsid w:val="00F16777"/>
    <w:rsid w:val="00F168A2"/>
    <w:rsid w:val="00F1690D"/>
    <w:rsid w:val="00F16BE8"/>
    <w:rsid w:val="00F16E8B"/>
    <w:rsid w:val="00F16F01"/>
    <w:rsid w:val="00F1753A"/>
    <w:rsid w:val="00F1769D"/>
    <w:rsid w:val="00F17991"/>
    <w:rsid w:val="00F17B02"/>
    <w:rsid w:val="00F17CF9"/>
    <w:rsid w:val="00F17E01"/>
    <w:rsid w:val="00F20294"/>
    <w:rsid w:val="00F2029A"/>
    <w:rsid w:val="00F20C08"/>
    <w:rsid w:val="00F20CF5"/>
    <w:rsid w:val="00F20D1E"/>
    <w:rsid w:val="00F20E20"/>
    <w:rsid w:val="00F20F18"/>
    <w:rsid w:val="00F2123A"/>
    <w:rsid w:val="00F216A3"/>
    <w:rsid w:val="00F21981"/>
    <w:rsid w:val="00F22CA6"/>
    <w:rsid w:val="00F22F8F"/>
    <w:rsid w:val="00F22FC1"/>
    <w:rsid w:val="00F230FA"/>
    <w:rsid w:val="00F23218"/>
    <w:rsid w:val="00F235D1"/>
    <w:rsid w:val="00F2396E"/>
    <w:rsid w:val="00F23DF6"/>
    <w:rsid w:val="00F2408E"/>
    <w:rsid w:val="00F24420"/>
    <w:rsid w:val="00F249F1"/>
    <w:rsid w:val="00F24B5F"/>
    <w:rsid w:val="00F24E5F"/>
    <w:rsid w:val="00F2568A"/>
    <w:rsid w:val="00F25FC3"/>
    <w:rsid w:val="00F2603D"/>
    <w:rsid w:val="00F26DB0"/>
    <w:rsid w:val="00F26E39"/>
    <w:rsid w:val="00F27233"/>
    <w:rsid w:val="00F27EEF"/>
    <w:rsid w:val="00F30036"/>
    <w:rsid w:val="00F30784"/>
    <w:rsid w:val="00F30832"/>
    <w:rsid w:val="00F30C4C"/>
    <w:rsid w:val="00F30D38"/>
    <w:rsid w:val="00F31067"/>
    <w:rsid w:val="00F31104"/>
    <w:rsid w:val="00F311F9"/>
    <w:rsid w:val="00F31268"/>
    <w:rsid w:val="00F31358"/>
    <w:rsid w:val="00F313F4"/>
    <w:rsid w:val="00F316B5"/>
    <w:rsid w:val="00F32658"/>
    <w:rsid w:val="00F32BE4"/>
    <w:rsid w:val="00F32D8C"/>
    <w:rsid w:val="00F33A19"/>
    <w:rsid w:val="00F341BE"/>
    <w:rsid w:val="00F346AF"/>
    <w:rsid w:val="00F347E7"/>
    <w:rsid w:val="00F34977"/>
    <w:rsid w:val="00F34D41"/>
    <w:rsid w:val="00F34D42"/>
    <w:rsid w:val="00F34FAB"/>
    <w:rsid w:val="00F3507C"/>
    <w:rsid w:val="00F35F5F"/>
    <w:rsid w:val="00F3676D"/>
    <w:rsid w:val="00F368B7"/>
    <w:rsid w:val="00F36A99"/>
    <w:rsid w:val="00F3733D"/>
    <w:rsid w:val="00F37387"/>
    <w:rsid w:val="00F37E43"/>
    <w:rsid w:val="00F40420"/>
    <w:rsid w:val="00F40636"/>
    <w:rsid w:val="00F4097C"/>
    <w:rsid w:val="00F40C31"/>
    <w:rsid w:val="00F4115A"/>
    <w:rsid w:val="00F41A7F"/>
    <w:rsid w:val="00F41AD1"/>
    <w:rsid w:val="00F41AF1"/>
    <w:rsid w:val="00F421BC"/>
    <w:rsid w:val="00F4251A"/>
    <w:rsid w:val="00F4270A"/>
    <w:rsid w:val="00F42B76"/>
    <w:rsid w:val="00F42D9A"/>
    <w:rsid w:val="00F42FA9"/>
    <w:rsid w:val="00F43574"/>
    <w:rsid w:val="00F43E58"/>
    <w:rsid w:val="00F442F5"/>
    <w:rsid w:val="00F4495E"/>
    <w:rsid w:val="00F44B34"/>
    <w:rsid w:val="00F44B99"/>
    <w:rsid w:val="00F453C2"/>
    <w:rsid w:val="00F45414"/>
    <w:rsid w:val="00F4579C"/>
    <w:rsid w:val="00F45869"/>
    <w:rsid w:val="00F45A96"/>
    <w:rsid w:val="00F464D4"/>
    <w:rsid w:val="00F46952"/>
    <w:rsid w:val="00F469D8"/>
    <w:rsid w:val="00F46E93"/>
    <w:rsid w:val="00F46FAD"/>
    <w:rsid w:val="00F500E9"/>
    <w:rsid w:val="00F506D3"/>
    <w:rsid w:val="00F50D3D"/>
    <w:rsid w:val="00F50E6B"/>
    <w:rsid w:val="00F51263"/>
    <w:rsid w:val="00F52349"/>
    <w:rsid w:val="00F52906"/>
    <w:rsid w:val="00F52921"/>
    <w:rsid w:val="00F52E56"/>
    <w:rsid w:val="00F53166"/>
    <w:rsid w:val="00F53452"/>
    <w:rsid w:val="00F534FB"/>
    <w:rsid w:val="00F53D42"/>
    <w:rsid w:val="00F54487"/>
    <w:rsid w:val="00F54DFC"/>
    <w:rsid w:val="00F54F43"/>
    <w:rsid w:val="00F5528B"/>
    <w:rsid w:val="00F552D5"/>
    <w:rsid w:val="00F5531F"/>
    <w:rsid w:val="00F558AE"/>
    <w:rsid w:val="00F56085"/>
    <w:rsid w:val="00F563B4"/>
    <w:rsid w:val="00F5713F"/>
    <w:rsid w:val="00F57329"/>
    <w:rsid w:val="00F575CB"/>
    <w:rsid w:val="00F57943"/>
    <w:rsid w:val="00F57C6B"/>
    <w:rsid w:val="00F6027F"/>
    <w:rsid w:val="00F60395"/>
    <w:rsid w:val="00F603AB"/>
    <w:rsid w:val="00F604F3"/>
    <w:rsid w:val="00F60F79"/>
    <w:rsid w:val="00F61149"/>
    <w:rsid w:val="00F6118A"/>
    <w:rsid w:val="00F61954"/>
    <w:rsid w:val="00F61E2F"/>
    <w:rsid w:val="00F61FDD"/>
    <w:rsid w:val="00F62738"/>
    <w:rsid w:val="00F628E1"/>
    <w:rsid w:val="00F62B49"/>
    <w:rsid w:val="00F6326D"/>
    <w:rsid w:val="00F6388C"/>
    <w:rsid w:val="00F63D0F"/>
    <w:rsid w:val="00F640CE"/>
    <w:rsid w:val="00F6462B"/>
    <w:rsid w:val="00F646B4"/>
    <w:rsid w:val="00F6478F"/>
    <w:rsid w:val="00F64FB2"/>
    <w:rsid w:val="00F64FF9"/>
    <w:rsid w:val="00F65242"/>
    <w:rsid w:val="00F65604"/>
    <w:rsid w:val="00F65B61"/>
    <w:rsid w:val="00F65D01"/>
    <w:rsid w:val="00F660DA"/>
    <w:rsid w:val="00F661B3"/>
    <w:rsid w:val="00F6640D"/>
    <w:rsid w:val="00F66493"/>
    <w:rsid w:val="00F665BF"/>
    <w:rsid w:val="00F66C8C"/>
    <w:rsid w:val="00F672EF"/>
    <w:rsid w:val="00F67313"/>
    <w:rsid w:val="00F673EF"/>
    <w:rsid w:val="00F6748E"/>
    <w:rsid w:val="00F67515"/>
    <w:rsid w:val="00F67792"/>
    <w:rsid w:val="00F67BE4"/>
    <w:rsid w:val="00F67BFC"/>
    <w:rsid w:val="00F67C4F"/>
    <w:rsid w:val="00F700EC"/>
    <w:rsid w:val="00F709C2"/>
    <w:rsid w:val="00F7144B"/>
    <w:rsid w:val="00F7188D"/>
    <w:rsid w:val="00F71FE7"/>
    <w:rsid w:val="00F723DD"/>
    <w:rsid w:val="00F72653"/>
    <w:rsid w:val="00F728AE"/>
    <w:rsid w:val="00F72926"/>
    <w:rsid w:val="00F72A89"/>
    <w:rsid w:val="00F72C49"/>
    <w:rsid w:val="00F72EDB"/>
    <w:rsid w:val="00F73F3A"/>
    <w:rsid w:val="00F7408C"/>
    <w:rsid w:val="00F7422B"/>
    <w:rsid w:val="00F748B9"/>
    <w:rsid w:val="00F74926"/>
    <w:rsid w:val="00F74ABD"/>
    <w:rsid w:val="00F754C5"/>
    <w:rsid w:val="00F758F3"/>
    <w:rsid w:val="00F75E4A"/>
    <w:rsid w:val="00F76179"/>
    <w:rsid w:val="00F76460"/>
    <w:rsid w:val="00F76903"/>
    <w:rsid w:val="00F76C03"/>
    <w:rsid w:val="00F776A2"/>
    <w:rsid w:val="00F77BFB"/>
    <w:rsid w:val="00F77FB3"/>
    <w:rsid w:val="00F80113"/>
    <w:rsid w:val="00F80356"/>
    <w:rsid w:val="00F803B9"/>
    <w:rsid w:val="00F8067B"/>
    <w:rsid w:val="00F80BB5"/>
    <w:rsid w:val="00F8175F"/>
    <w:rsid w:val="00F81C15"/>
    <w:rsid w:val="00F82114"/>
    <w:rsid w:val="00F822C5"/>
    <w:rsid w:val="00F8247A"/>
    <w:rsid w:val="00F8264C"/>
    <w:rsid w:val="00F82A55"/>
    <w:rsid w:val="00F82EEB"/>
    <w:rsid w:val="00F83132"/>
    <w:rsid w:val="00F833C2"/>
    <w:rsid w:val="00F837F1"/>
    <w:rsid w:val="00F839C0"/>
    <w:rsid w:val="00F83B94"/>
    <w:rsid w:val="00F83D39"/>
    <w:rsid w:val="00F840F2"/>
    <w:rsid w:val="00F8438F"/>
    <w:rsid w:val="00F843D0"/>
    <w:rsid w:val="00F843DF"/>
    <w:rsid w:val="00F844C6"/>
    <w:rsid w:val="00F84DA0"/>
    <w:rsid w:val="00F85236"/>
    <w:rsid w:val="00F857B5"/>
    <w:rsid w:val="00F85833"/>
    <w:rsid w:val="00F85BE3"/>
    <w:rsid w:val="00F86D23"/>
    <w:rsid w:val="00F86F11"/>
    <w:rsid w:val="00F900DA"/>
    <w:rsid w:val="00F903A7"/>
    <w:rsid w:val="00F904C6"/>
    <w:rsid w:val="00F90D18"/>
    <w:rsid w:val="00F91AE2"/>
    <w:rsid w:val="00F92048"/>
    <w:rsid w:val="00F9280A"/>
    <w:rsid w:val="00F93434"/>
    <w:rsid w:val="00F938EB"/>
    <w:rsid w:val="00F93B4D"/>
    <w:rsid w:val="00F9407F"/>
    <w:rsid w:val="00F94672"/>
    <w:rsid w:val="00F947CC"/>
    <w:rsid w:val="00F951EB"/>
    <w:rsid w:val="00F951F6"/>
    <w:rsid w:val="00F952AB"/>
    <w:rsid w:val="00F9568D"/>
    <w:rsid w:val="00F9578F"/>
    <w:rsid w:val="00F95854"/>
    <w:rsid w:val="00F96087"/>
    <w:rsid w:val="00F9617F"/>
    <w:rsid w:val="00F9684C"/>
    <w:rsid w:val="00F9748B"/>
    <w:rsid w:val="00F974DC"/>
    <w:rsid w:val="00F9752D"/>
    <w:rsid w:val="00F97BC6"/>
    <w:rsid w:val="00F97BDC"/>
    <w:rsid w:val="00F97F08"/>
    <w:rsid w:val="00FA00E6"/>
    <w:rsid w:val="00FA02DB"/>
    <w:rsid w:val="00FA0610"/>
    <w:rsid w:val="00FA069E"/>
    <w:rsid w:val="00FA108F"/>
    <w:rsid w:val="00FA135B"/>
    <w:rsid w:val="00FA1636"/>
    <w:rsid w:val="00FA1F8B"/>
    <w:rsid w:val="00FA20A5"/>
    <w:rsid w:val="00FA24A0"/>
    <w:rsid w:val="00FA28F7"/>
    <w:rsid w:val="00FA2F36"/>
    <w:rsid w:val="00FA2F39"/>
    <w:rsid w:val="00FA31F1"/>
    <w:rsid w:val="00FA3217"/>
    <w:rsid w:val="00FA32DC"/>
    <w:rsid w:val="00FA332C"/>
    <w:rsid w:val="00FA3A2F"/>
    <w:rsid w:val="00FA3C15"/>
    <w:rsid w:val="00FA3D37"/>
    <w:rsid w:val="00FA3D74"/>
    <w:rsid w:val="00FA3DF3"/>
    <w:rsid w:val="00FA4251"/>
    <w:rsid w:val="00FA4EDC"/>
    <w:rsid w:val="00FA51B3"/>
    <w:rsid w:val="00FA520B"/>
    <w:rsid w:val="00FA61F6"/>
    <w:rsid w:val="00FA62EC"/>
    <w:rsid w:val="00FA649D"/>
    <w:rsid w:val="00FA6539"/>
    <w:rsid w:val="00FA6548"/>
    <w:rsid w:val="00FA68C9"/>
    <w:rsid w:val="00FA6AAA"/>
    <w:rsid w:val="00FA6B1A"/>
    <w:rsid w:val="00FA6CA4"/>
    <w:rsid w:val="00FA7AD3"/>
    <w:rsid w:val="00FA7E44"/>
    <w:rsid w:val="00FA7E76"/>
    <w:rsid w:val="00FB00CB"/>
    <w:rsid w:val="00FB012E"/>
    <w:rsid w:val="00FB0AA0"/>
    <w:rsid w:val="00FB0C93"/>
    <w:rsid w:val="00FB0D59"/>
    <w:rsid w:val="00FB0E84"/>
    <w:rsid w:val="00FB0FA4"/>
    <w:rsid w:val="00FB15A3"/>
    <w:rsid w:val="00FB1A75"/>
    <w:rsid w:val="00FB1AAF"/>
    <w:rsid w:val="00FB1D96"/>
    <w:rsid w:val="00FB235C"/>
    <w:rsid w:val="00FB2588"/>
    <w:rsid w:val="00FB2710"/>
    <w:rsid w:val="00FB27D3"/>
    <w:rsid w:val="00FB2CED"/>
    <w:rsid w:val="00FB36C3"/>
    <w:rsid w:val="00FB3954"/>
    <w:rsid w:val="00FB3B77"/>
    <w:rsid w:val="00FB3C47"/>
    <w:rsid w:val="00FB4345"/>
    <w:rsid w:val="00FB488A"/>
    <w:rsid w:val="00FB4D03"/>
    <w:rsid w:val="00FB5263"/>
    <w:rsid w:val="00FB58DD"/>
    <w:rsid w:val="00FB5BC3"/>
    <w:rsid w:val="00FB5BDB"/>
    <w:rsid w:val="00FB5E4C"/>
    <w:rsid w:val="00FB61F8"/>
    <w:rsid w:val="00FB66C7"/>
    <w:rsid w:val="00FB6839"/>
    <w:rsid w:val="00FB69FF"/>
    <w:rsid w:val="00FB7192"/>
    <w:rsid w:val="00FB74CA"/>
    <w:rsid w:val="00FB7733"/>
    <w:rsid w:val="00FB799E"/>
    <w:rsid w:val="00FB7BCB"/>
    <w:rsid w:val="00FB7CC0"/>
    <w:rsid w:val="00FB7EC4"/>
    <w:rsid w:val="00FC01D2"/>
    <w:rsid w:val="00FC0737"/>
    <w:rsid w:val="00FC0B25"/>
    <w:rsid w:val="00FC0B78"/>
    <w:rsid w:val="00FC12A5"/>
    <w:rsid w:val="00FC1369"/>
    <w:rsid w:val="00FC1480"/>
    <w:rsid w:val="00FC15B2"/>
    <w:rsid w:val="00FC1879"/>
    <w:rsid w:val="00FC2169"/>
    <w:rsid w:val="00FC25F0"/>
    <w:rsid w:val="00FC28DA"/>
    <w:rsid w:val="00FC2908"/>
    <w:rsid w:val="00FC2A90"/>
    <w:rsid w:val="00FC2BCE"/>
    <w:rsid w:val="00FC2D7F"/>
    <w:rsid w:val="00FC2FE6"/>
    <w:rsid w:val="00FC31D3"/>
    <w:rsid w:val="00FC3BBC"/>
    <w:rsid w:val="00FC4371"/>
    <w:rsid w:val="00FC43B5"/>
    <w:rsid w:val="00FC499A"/>
    <w:rsid w:val="00FC4A01"/>
    <w:rsid w:val="00FC4B71"/>
    <w:rsid w:val="00FC4EC8"/>
    <w:rsid w:val="00FC5D64"/>
    <w:rsid w:val="00FC618F"/>
    <w:rsid w:val="00FC63A8"/>
    <w:rsid w:val="00FC6636"/>
    <w:rsid w:val="00FC672D"/>
    <w:rsid w:val="00FC6DE0"/>
    <w:rsid w:val="00FC6E9B"/>
    <w:rsid w:val="00FC7036"/>
    <w:rsid w:val="00FC762B"/>
    <w:rsid w:val="00FC7D7E"/>
    <w:rsid w:val="00FD0126"/>
    <w:rsid w:val="00FD0412"/>
    <w:rsid w:val="00FD04EB"/>
    <w:rsid w:val="00FD0B70"/>
    <w:rsid w:val="00FD0DC7"/>
    <w:rsid w:val="00FD1BB2"/>
    <w:rsid w:val="00FD1F8E"/>
    <w:rsid w:val="00FD23CE"/>
    <w:rsid w:val="00FD2643"/>
    <w:rsid w:val="00FD2AEE"/>
    <w:rsid w:val="00FD2C18"/>
    <w:rsid w:val="00FD2F48"/>
    <w:rsid w:val="00FD3213"/>
    <w:rsid w:val="00FD389A"/>
    <w:rsid w:val="00FD4204"/>
    <w:rsid w:val="00FD47C8"/>
    <w:rsid w:val="00FD4A8A"/>
    <w:rsid w:val="00FD4ABE"/>
    <w:rsid w:val="00FD4D25"/>
    <w:rsid w:val="00FD4FE6"/>
    <w:rsid w:val="00FD5230"/>
    <w:rsid w:val="00FD5666"/>
    <w:rsid w:val="00FD572C"/>
    <w:rsid w:val="00FD5ACF"/>
    <w:rsid w:val="00FD5E13"/>
    <w:rsid w:val="00FD6397"/>
    <w:rsid w:val="00FD66FF"/>
    <w:rsid w:val="00FD738B"/>
    <w:rsid w:val="00FD7492"/>
    <w:rsid w:val="00FD77A7"/>
    <w:rsid w:val="00FD7933"/>
    <w:rsid w:val="00FD7944"/>
    <w:rsid w:val="00FD7950"/>
    <w:rsid w:val="00FD79C4"/>
    <w:rsid w:val="00FE00D0"/>
    <w:rsid w:val="00FE043A"/>
    <w:rsid w:val="00FE08FC"/>
    <w:rsid w:val="00FE0B80"/>
    <w:rsid w:val="00FE0CBF"/>
    <w:rsid w:val="00FE1073"/>
    <w:rsid w:val="00FE16BE"/>
    <w:rsid w:val="00FE1919"/>
    <w:rsid w:val="00FE194C"/>
    <w:rsid w:val="00FE1B59"/>
    <w:rsid w:val="00FE1C9F"/>
    <w:rsid w:val="00FE1D15"/>
    <w:rsid w:val="00FE243D"/>
    <w:rsid w:val="00FE260B"/>
    <w:rsid w:val="00FE2EE7"/>
    <w:rsid w:val="00FE3497"/>
    <w:rsid w:val="00FE368D"/>
    <w:rsid w:val="00FE3791"/>
    <w:rsid w:val="00FE3A32"/>
    <w:rsid w:val="00FE3B8C"/>
    <w:rsid w:val="00FE4159"/>
    <w:rsid w:val="00FE4348"/>
    <w:rsid w:val="00FE4606"/>
    <w:rsid w:val="00FE471A"/>
    <w:rsid w:val="00FE4726"/>
    <w:rsid w:val="00FE476A"/>
    <w:rsid w:val="00FE47C0"/>
    <w:rsid w:val="00FE4AF6"/>
    <w:rsid w:val="00FE4C5B"/>
    <w:rsid w:val="00FE66E6"/>
    <w:rsid w:val="00FE69DE"/>
    <w:rsid w:val="00FE6D90"/>
    <w:rsid w:val="00FE6E6F"/>
    <w:rsid w:val="00FE6EBA"/>
    <w:rsid w:val="00FE7EEA"/>
    <w:rsid w:val="00FF01A6"/>
    <w:rsid w:val="00FF035D"/>
    <w:rsid w:val="00FF03CA"/>
    <w:rsid w:val="00FF0762"/>
    <w:rsid w:val="00FF0951"/>
    <w:rsid w:val="00FF096C"/>
    <w:rsid w:val="00FF0A1C"/>
    <w:rsid w:val="00FF0CB7"/>
    <w:rsid w:val="00FF140E"/>
    <w:rsid w:val="00FF25A8"/>
    <w:rsid w:val="00FF28B0"/>
    <w:rsid w:val="00FF2D31"/>
    <w:rsid w:val="00FF3FA6"/>
    <w:rsid w:val="00FF40B4"/>
    <w:rsid w:val="00FF4415"/>
    <w:rsid w:val="00FF4914"/>
    <w:rsid w:val="00FF4D38"/>
    <w:rsid w:val="00FF5BF3"/>
    <w:rsid w:val="00FF5E57"/>
    <w:rsid w:val="00FF5FC0"/>
    <w:rsid w:val="00FF6546"/>
    <w:rsid w:val="00FF6BAE"/>
    <w:rsid w:val="00FF713F"/>
    <w:rsid w:val="00FF721E"/>
    <w:rsid w:val="00FF7B90"/>
    <w:rsid w:val="00FF7C80"/>
    <w:rsid w:val="00FF7D5B"/>
    <w:rsid w:val="00FF7E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B6E31"/>
  <w15:chartTrackingRefBased/>
  <w15:docId w15:val="{87C63739-B8DD-48D4-8DD2-C6C34651F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A28"/>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7A778F"/>
    <w:pPr>
      <w:spacing w:before="0" w:line="240" w:lineRule="atLeast"/>
      <w:ind w:left="0" w:right="-130" w:firstLine="0"/>
      <w:jc w:val="thaiDistribute"/>
    </w:pPr>
    <w:rPr>
      <w:szCs w:val="28"/>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CD174C"/>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PlaceholderText">
    <w:name w:val="Placeholder Text"/>
    <w:basedOn w:val="DefaultParagraphFont"/>
    <w:uiPriority w:val="99"/>
    <w:semiHidden/>
    <w:rsid w:val="00D94D8D"/>
    <w:rPr>
      <w:color w:val="808080"/>
    </w:rPr>
  </w:style>
  <w:style w:type="character" w:customStyle="1" w:styleId="ui-provider">
    <w:name w:val="ui-provider"/>
    <w:basedOn w:val="DefaultParagraphFont"/>
    <w:rsid w:val="00711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
      <w:bodyDiv w:val="1"/>
      <w:marLeft w:val="0"/>
      <w:marRight w:val="0"/>
      <w:marTop w:val="0"/>
      <w:marBottom w:val="0"/>
      <w:divBdr>
        <w:top w:val="none" w:sz="0" w:space="0" w:color="auto"/>
        <w:left w:val="none" w:sz="0" w:space="0" w:color="auto"/>
        <w:bottom w:val="none" w:sz="0" w:space="0" w:color="auto"/>
        <w:right w:val="none" w:sz="0" w:space="0" w:color="auto"/>
      </w:divBdr>
    </w:div>
    <w:div w:id="5139798">
      <w:bodyDiv w:val="1"/>
      <w:marLeft w:val="0"/>
      <w:marRight w:val="0"/>
      <w:marTop w:val="0"/>
      <w:marBottom w:val="0"/>
      <w:divBdr>
        <w:top w:val="none" w:sz="0" w:space="0" w:color="auto"/>
        <w:left w:val="none" w:sz="0" w:space="0" w:color="auto"/>
        <w:bottom w:val="none" w:sz="0" w:space="0" w:color="auto"/>
        <w:right w:val="none" w:sz="0" w:space="0" w:color="auto"/>
      </w:divBdr>
    </w:div>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83573015">
      <w:bodyDiv w:val="1"/>
      <w:marLeft w:val="0"/>
      <w:marRight w:val="0"/>
      <w:marTop w:val="0"/>
      <w:marBottom w:val="0"/>
      <w:divBdr>
        <w:top w:val="none" w:sz="0" w:space="0" w:color="auto"/>
        <w:left w:val="none" w:sz="0" w:space="0" w:color="auto"/>
        <w:bottom w:val="none" w:sz="0" w:space="0" w:color="auto"/>
        <w:right w:val="none" w:sz="0" w:space="0" w:color="auto"/>
      </w:divBdr>
    </w:div>
    <w:div w:id="86000674">
      <w:bodyDiv w:val="1"/>
      <w:marLeft w:val="0"/>
      <w:marRight w:val="0"/>
      <w:marTop w:val="0"/>
      <w:marBottom w:val="0"/>
      <w:divBdr>
        <w:top w:val="none" w:sz="0" w:space="0" w:color="auto"/>
        <w:left w:val="none" w:sz="0" w:space="0" w:color="auto"/>
        <w:bottom w:val="none" w:sz="0" w:space="0" w:color="auto"/>
        <w:right w:val="none" w:sz="0" w:space="0" w:color="auto"/>
      </w:divBdr>
    </w:div>
    <w:div w:id="89356397">
      <w:bodyDiv w:val="1"/>
      <w:marLeft w:val="0"/>
      <w:marRight w:val="0"/>
      <w:marTop w:val="0"/>
      <w:marBottom w:val="0"/>
      <w:divBdr>
        <w:top w:val="none" w:sz="0" w:space="0" w:color="auto"/>
        <w:left w:val="none" w:sz="0" w:space="0" w:color="auto"/>
        <w:bottom w:val="none" w:sz="0" w:space="0" w:color="auto"/>
        <w:right w:val="none" w:sz="0" w:space="0" w:color="auto"/>
      </w:divBdr>
    </w:div>
    <w:div w:id="106000988">
      <w:bodyDiv w:val="1"/>
      <w:marLeft w:val="0"/>
      <w:marRight w:val="0"/>
      <w:marTop w:val="0"/>
      <w:marBottom w:val="0"/>
      <w:divBdr>
        <w:top w:val="none" w:sz="0" w:space="0" w:color="auto"/>
        <w:left w:val="none" w:sz="0" w:space="0" w:color="auto"/>
        <w:bottom w:val="none" w:sz="0" w:space="0" w:color="auto"/>
        <w:right w:val="none" w:sz="0" w:space="0" w:color="auto"/>
      </w:divBdr>
    </w:div>
    <w:div w:id="111215216">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144511541">
      <w:bodyDiv w:val="1"/>
      <w:marLeft w:val="0"/>
      <w:marRight w:val="0"/>
      <w:marTop w:val="0"/>
      <w:marBottom w:val="0"/>
      <w:divBdr>
        <w:top w:val="none" w:sz="0" w:space="0" w:color="auto"/>
        <w:left w:val="none" w:sz="0" w:space="0" w:color="auto"/>
        <w:bottom w:val="none" w:sz="0" w:space="0" w:color="auto"/>
        <w:right w:val="none" w:sz="0" w:space="0" w:color="auto"/>
      </w:divBdr>
    </w:div>
    <w:div w:id="156070808">
      <w:bodyDiv w:val="1"/>
      <w:marLeft w:val="0"/>
      <w:marRight w:val="0"/>
      <w:marTop w:val="0"/>
      <w:marBottom w:val="0"/>
      <w:divBdr>
        <w:top w:val="none" w:sz="0" w:space="0" w:color="auto"/>
        <w:left w:val="none" w:sz="0" w:space="0" w:color="auto"/>
        <w:bottom w:val="none" w:sz="0" w:space="0" w:color="auto"/>
        <w:right w:val="none" w:sz="0" w:space="0" w:color="auto"/>
      </w:divBdr>
    </w:div>
    <w:div w:id="172769647">
      <w:bodyDiv w:val="1"/>
      <w:marLeft w:val="0"/>
      <w:marRight w:val="0"/>
      <w:marTop w:val="0"/>
      <w:marBottom w:val="0"/>
      <w:divBdr>
        <w:top w:val="none" w:sz="0" w:space="0" w:color="auto"/>
        <w:left w:val="none" w:sz="0" w:space="0" w:color="auto"/>
        <w:bottom w:val="none" w:sz="0" w:space="0" w:color="auto"/>
        <w:right w:val="none" w:sz="0" w:space="0" w:color="auto"/>
      </w:divBdr>
    </w:div>
    <w:div w:id="175583390">
      <w:bodyDiv w:val="1"/>
      <w:marLeft w:val="0"/>
      <w:marRight w:val="0"/>
      <w:marTop w:val="0"/>
      <w:marBottom w:val="0"/>
      <w:divBdr>
        <w:top w:val="none" w:sz="0" w:space="0" w:color="auto"/>
        <w:left w:val="none" w:sz="0" w:space="0" w:color="auto"/>
        <w:bottom w:val="none" w:sz="0" w:space="0" w:color="auto"/>
        <w:right w:val="none" w:sz="0" w:space="0" w:color="auto"/>
      </w:divBdr>
    </w:div>
    <w:div w:id="203833396">
      <w:bodyDiv w:val="1"/>
      <w:marLeft w:val="0"/>
      <w:marRight w:val="0"/>
      <w:marTop w:val="0"/>
      <w:marBottom w:val="0"/>
      <w:divBdr>
        <w:top w:val="none" w:sz="0" w:space="0" w:color="auto"/>
        <w:left w:val="none" w:sz="0" w:space="0" w:color="auto"/>
        <w:bottom w:val="none" w:sz="0" w:space="0" w:color="auto"/>
        <w:right w:val="none" w:sz="0" w:space="0" w:color="auto"/>
      </w:divBdr>
    </w:div>
    <w:div w:id="211701167">
      <w:bodyDiv w:val="1"/>
      <w:marLeft w:val="0"/>
      <w:marRight w:val="0"/>
      <w:marTop w:val="0"/>
      <w:marBottom w:val="0"/>
      <w:divBdr>
        <w:top w:val="none" w:sz="0" w:space="0" w:color="auto"/>
        <w:left w:val="none" w:sz="0" w:space="0" w:color="auto"/>
        <w:bottom w:val="none" w:sz="0" w:space="0" w:color="auto"/>
        <w:right w:val="none" w:sz="0" w:space="0" w:color="auto"/>
      </w:divBdr>
    </w:div>
    <w:div w:id="213392724">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33861721">
      <w:bodyDiv w:val="1"/>
      <w:marLeft w:val="0"/>
      <w:marRight w:val="0"/>
      <w:marTop w:val="0"/>
      <w:marBottom w:val="0"/>
      <w:divBdr>
        <w:top w:val="none" w:sz="0" w:space="0" w:color="auto"/>
        <w:left w:val="none" w:sz="0" w:space="0" w:color="auto"/>
        <w:bottom w:val="none" w:sz="0" w:space="0" w:color="auto"/>
        <w:right w:val="none" w:sz="0" w:space="0" w:color="auto"/>
      </w:divBdr>
    </w:div>
    <w:div w:id="238101831">
      <w:bodyDiv w:val="1"/>
      <w:marLeft w:val="0"/>
      <w:marRight w:val="0"/>
      <w:marTop w:val="0"/>
      <w:marBottom w:val="0"/>
      <w:divBdr>
        <w:top w:val="none" w:sz="0" w:space="0" w:color="auto"/>
        <w:left w:val="none" w:sz="0" w:space="0" w:color="auto"/>
        <w:bottom w:val="none" w:sz="0" w:space="0" w:color="auto"/>
        <w:right w:val="none" w:sz="0" w:space="0" w:color="auto"/>
      </w:divBdr>
    </w:div>
    <w:div w:id="244536723">
      <w:bodyDiv w:val="1"/>
      <w:marLeft w:val="0"/>
      <w:marRight w:val="0"/>
      <w:marTop w:val="0"/>
      <w:marBottom w:val="0"/>
      <w:divBdr>
        <w:top w:val="none" w:sz="0" w:space="0" w:color="auto"/>
        <w:left w:val="none" w:sz="0" w:space="0" w:color="auto"/>
        <w:bottom w:val="none" w:sz="0" w:space="0" w:color="auto"/>
        <w:right w:val="none" w:sz="0" w:space="0" w:color="auto"/>
      </w:divBdr>
    </w:div>
    <w:div w:id="271325615">
      <w:bodyDiv w:val="1"/>
      <w:marLeft w:val="0"/>
      <w:marRight w:val="0"/>
      <w:marTop w:val="0"/>
      <w:marBottom w:val="0"/>
      <w:divBdr>
        <w:top w:val="none" w:sz="0" w:space="0" w:color="auto"/>
        <w:left w:val="none" w:sz="0" w:space="0" w:color="auto"/>
        <w:bottom w:val="none" w:sz="0" w:space="0" w:color="auto"/>
        <w:right w:val="none" w:sz="0" w:space="0" w:color="auto"/>
      </w:divBdr>
    </w:div>
    <w:div w:id="271862020">
      <w:bodyDiv w:val="1"/>
      <w:marLeft w:val="0"/>
      <w:marRight w:val="0"/>
      <w:marTop w:val="0"/>
      <w:marBottom w:val="0"/>
      <w:divBdr>
        <w:top w:val="none" w:sz="0" w:space="0" w:color="auto"/>
        <w:left w:val="none" w:sz="0" w:space="0" w:color="auto"/>
        <w:bottom w:val="none" w:sz="0" w:space="0" w:color="auto"/>
        <w:right w:val="none" w:sz="0" w:space="0" w:color="auto"/>
      </w:divBdr>
    </w:div>
    <w:div w:id="274409933">
      <w:bodyDiv w:val="1"/>
      <w:marLeft w:val="0"/>
      <w:marRight w:val="0"/>
      <w:marTop w:val="0"/>
      <w:marBottom w:val="0"/>
      <w:divBdr>
        <w:top w:val="none" w:sz="0" w:space="0" w:color="auto"/>
        <w:left w:val="none" w:sz="0" w:space="0" w:color="auto"/>
        <w:bottom w:val="none" w:sz="0" w:space="0" w:color="auto"/>
        <w:right w:val="none" w:sz="0" w:space="0" w:color="auto"/>
      </w:divBdr>
    </w:div>
    <w:div w:id="293951911">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29064784">
      <w:bodyDiv w:val="1"/>
      <w:marLeft w:val="0"/>
      <w:marRight w:val="0"/>
      <w:marTop w:val="0"/>
      <w:marBottom w:val="0"/>
      <w:divBdr>
        <w:top w:val="none" w:sz="0" w:space="0" w:color="auto"/>
        <w:left w:val="none" w:sz="0" w:space="0" w:color="auto"/>
        <w:bottom w:val="none" w:sz="0" w:space="0" w:color="auto"/>
        <w:right w:val="none" w:sz="0" w:space="0" w:color="auto"/>
      </w:divBdr>
    </w:div>
    <w:div w:id="329451923">
      <w:bodyDiv w:val="1"/>
      <w:marLeft w:val="0"/>
      <w:marRight w:val="0"/>
      <w:marTop w:val="0"/>
      <w:marBottom w:val="0"/>
      <w:divBdr>
        <w:top w:val="none" w:sz="0" w:space="0" w:color="auto"/>
        <w:left w:val="none" w:sz="0" w:space="0" w:color="auto"/>
        <w:bottom w:val="none" w:sz="0" w:space="0" w:color="auto"/>
        <w:right w:val="none" w:sz="0" w:space="0" w:color="auto"/>
      </w:divBdr>
      <w:divsChild>
        <w:div w:id="1003901514">
          <w:marLeft w:val="0"/>
          <w:marRight w:val="0"/>
          <w:marTop w:val="0"/>
          <w:marBottom w:val="0"/>
          <w:divBdr>
            <w:top w:val="none" w:sz="0" w:space="0" w:color="auto"/>
            <w:left w:val="none" w:sz="0" w:space="0" w:color="auto"/>
            <w:bottom w:val="none" w:sz="0" w:space="0" w:color="auto"/>
            <w:right w:val="none" w:sz="0" w:space="0" w:color="auto"/>
          </w:divBdr>
        </w:div>
      </w:divsChild>
    </w:div>
    <w:div w:id="330329063">
      <w:bodyDiv w:val="1"/>
      <w:marLeft w:val="0"/>
      <w:marRight w:val="0"/>
      <w:marTop w:val="0"/>
      <w:marBottom w:val="0"/>
      <w:divBdr>
        <w:top w:val="none" w:sz="0" w:space="0" w:color="auto"/>
        <w:left w:val="none" w:sz="0" w:space="0" w:color="auto"/>
        <w:bottom w:val="none" w:sz="0" w:space="0" w:color="auto"/>
        <w:right w:val="none" w:sz="0" w:space="0" w:color="auto"/>
      </w:divBdr>
    </w:div>
    <w:div w:id="345593737">
      <w:bodyDiv w:val="1"/>
      <w:marLeft w:val="0"/>
      <w:marRight w:val="0"/>
      <w:marTop w:val="0"/>
      <w:marBottom w:val="0"/>
      <w:divBdr>
        <w:top w:val="none" w:sz="0" w:space="0" w:color="auto"/>
        <w:left w:val="none" w:sz="0" w:space="0" w:color="auto"/>
        <w:bottom w:val="none" w:sz="0" w:space="0" w:color="auto"/>
        <w:right w:val="none" w:sz="0" w:space="0" w:color="auto"/>
      </w:divBdr>
    </w:div>
    <w:div w:id="348600794">
      <w:bodyDiv w:val="1"/>
      <w:marLeft w:val="0"/>
      <w:marRight w:val="0"/>
      <w:marTop w:val="0"/>
      <w:marBottom w:val="0"/>
      <w:divBdr>
        <w:top w:val="none" w:sz="0" w:space="0" w:color="auto"/>
        <w:left w:val="none" w:sz="0" w:space="0" w:color="auto"/>
        <w:bottom w:val="none" w:sz="0" w:space="0" w:color="auto"/>
        <w:right w:val="none" w:sz="0" w:space="0" w:color="auto"/>
      </w:divBdr>
    </w:div>
    <w:div w:id="350030672">
      <w:bodyDiv w:val="1"/>
      <w:marLeft w:val="0"/>
      <w:marRight w:val="0"/>
      <w:marTop w:val="0"/>
      <w:marBottom w:val="0"/>
      <w:divBdr>
        <w:top w:val="none" w:sz="0" w:space="0" w:color="auto"/>
        <w:left w:val="none" w:sz="0" w:space="0" w:color="auto"/>
        <w:bottom w:val="none" w:sz="0" w:space="0" w:color="auto"/>
        <w:right w:val="none" w:sz="0" w:space="0" w:color="auto"/>
      </w:divBdr>
    </w:div>
    <w:div w:id="357004099">
      <w:bodyDiv w:val="1"/>
      <w:marLeft w:val="0"/>
      <w:marRight w:val="0"/>
      <w:marTop w:val="0"/>
      <w:marBottom w:val="0"/>
      <w:divBdr>
        <w:top w:val="none" w:sz="0" w:space="0" w:color="auto"/>
        <w:left w:val="none" w:sz="0" w:space="0" w:color="auto"/>
        <w:bottom w:val="none" w:sz="0" w:space="0" w:color="auto"/>
        <w:right w:val="none" w:sz="0" w:space="0" w:color="auto"/>
      </w:divBdr>
    </w:div>
    <w:div w:id="364600076">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81563817">
      <w:bodyDiv w:val="1"/>
      <w:marLeft w:val="0"/>
      <w:marRight w:val="0"/>
      <w:marTop w:val="0"/>
      <w:marBottom w:val="0"/>
      <w:divBdr>
        <w:top w:val="none" w:sz="0" w:space="0" w:color="auto"/>
        <w:left w:val="none" w:sz="0" w:space="0" w:color="auto"/>
        <w:bottom w:val="none" w:sz="0" w:space="0" w:color="auto"/>
        <w:right w:val="none" w:sz="0" w:space="0" w:color="auto"/>
      </w:divBdr>
    </w:div>
    <w:div w:id="385875988">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414590311">
      <w:bodyDiv w:val="1"/>
      <w:marLeft w:val="0"/>
      <w:marRight w:val="0"/>
      <w:marTop w:val="0"/>
      <w:marBottom w:val="0"/>
      <w:divBdr>
        <w:top w:val="none" w:sz="0" w:space="0" w:color="auto"/>
        <w:left w:val="none" w:sz="0" w:space="0" w:color="auto"/>
        <w:bottom w:val="none" w:sz="0" w:space="0" w:color="auto"/>
        <w:right w:val="none" w:sz="0" w:space="0" w:color="auto"/>
      </w:divBdr>
    </w:div>
    <w:div w:id="423916853">
      <w:bodyDiv w:val="1"/>
      <w:marLeft w:val="0"/>
      <w:marRight w:val="0"/>
      <w:marTop w:val="0"/>
      <w:marBottom w:val="0"/>
      <w:divBdr>
        <w:top w:val="none" w:sz="0" w:space="0" w:color="auto"/>
        <w:left w:val="none" w:sz="0" w:space="0" w:color="auto"/>
        <w:bottom w:val="none" w:sz="0" w:space="0" w:color="auto"/>
        <w:right w:val="none" w:sz="0" w:space="0" w:color="auto"/>
      </w:divBdr>
    </w:div>
    <w:div w:id="436798225">
      <w:bodyDiv w:val="1"/>
      <w:marLeft w:val="0"/>
      <w:marRight w:val="0"/>
      <w:marTop w:val="0"/>
      <w:marBottom w:val="0"/>
      <w:divBdr>
        <w:top w:val="none" w:sz="0" w:space="0" w:color="auto"/>
        <w:left w:val="none" w:sz="0" w:space="0" w:color="auto"/>
        <w:bottom w:val="none" w:sz="0" w:space="0" w:color="auto"/>
        <w:right w:val="none" w:sz="0" w:space="0" w:color="auto"/>
      </w:divBdr>
    </w:div>
    <w:div w:id="441998155">
      <w:bodyDiv w:val="1"/>
      <w:marLeft w:val="0"/>
      <w:marRight w:val="0"/>
      <w:marTop w:val="0"/>
      <w:marBottom w:val="0"/>
      <w:divBdr>
        <w:top w:val="none" w:sz="0" w:space="0" w:color="auto"/>
        <w:left w:val="none" w:sz="0" w:space="0" w:color="auto"/>
        <w:bottom w:val="none" w:sz="0" w:space="0" w:color="auto"/>
        <w:right w:val="none" w:sz="0" w:space="0" w:color="auto"/>
      </w:divBdr>
    </w:div>
    <w:div w:id="459497654">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483396517">
      <w:bodyDiv w:val="1"/>
      <w:marLeft w:val="0"/>
      <w:marRight w:val="0"/>
      <w:marTop w:val="0"/>
      <w:marBottom w:val="0"/>
      <w:divBdr>
        <w:top w:val="none" w:sz="0" w:space="0" w:color="auto"/>
        <w:left w:val="none" w:sz="0" w:space="0" w:color="auto"/>
        <w:bottom w:val="none" w:sz="0" w:space="0" w:color="auto"/>
        <w:right w:val="none" w:sz="0" w:space="0" w:color="auto"/>
      </w:divBdr>
    </w:div>
    <w:div w:id="493421864">
      <w:bodyDiv w:val="1"/>
      <w:marLeft w:val="0"/>
      <w:marRight w:val="0"/>
      <w:marTop w:val="0"/>
      <w:marBottom w:val="0"/>
      <w:divBdr>
        <w:top w:val="none" w:sz="0" w:space="0" w:color="auto"/>
        <w:left w:val="none" w:sz="0" w:space="0" w:color="auto"/>
        <w:bottom w:val="none" w:sz="0" w:space="0" w:color="auto"/>
        <w:right w:val="none" w:sz="0" w:space="0" w:color="auto"/>
      </w:divBdr>
    </w:div>
    <w:div w:id="50023782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0915005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31646840">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574365124">
      <w:bodyDiv w:val="1"/>
      <w:marLeft w:val="0"/>
      <w:marRight w:val="0"/>
      <w:marTop w:val="0"/>
      <w:marBottom w:val="0"/>
      <w:divBdr>
        <w:top w:val="none" w:sz="0" w:space="0" w:color="auto"/>
        <w:left w:val="none" w:sz="0" w:space="0" w:color="auto"/>
        <w:bottom w:val="none" w:sz="0" w:space="0" w:color="auto"/>
        <w:right w:val="none" w:sz="0" w:space="0" w:color="auto"/>
      </w:divBdr>
    </w:div>
    <w:div w:id="575939492">
      <w:bodyDiv w:val="1"/>
      <w:marLeft w:val="0"/>
      <w:marRight w:val="0"/>
      <w:marTop w:val="0"/>
      <w:marBottom w:val="0"/>
      <w:divBdr>
        <w:top w:val="none" w:sz="0" w:space="0" w:color="auto"/>
        <w:left w:val="none" w:sz="0" w:space="0" w:color="auto"/>
        <w:bottom w:val="none" w:sz="0" w:space="0" w:color="auto"/>
        <w:right w:val="none" w:sz="0" w:space="0" w:color="auto"/>
      </w:divBdr>
    </w:div>
    <w:div w:id="578756862">
      <w:bodyDiv w:val="1"/>
      <w:marLeft w:val="0"/>
      <w:marRight w:val="0"/>
      <w:marTop w:val="0"/>
      <w:marBottom w:val="0"/>
      <w:divBdr>
        <w:top w:val="none" w:sz="0" w:space="0" w:color="auto"/>
        <w:left w:val="none" w:sz="0" w:space="0" w:color="auto"/>
        <w:bottom w:val="none" w:sz="0" w:space="0" w:color="auto"/>
        <w:right w:val="none" w:sz="0" w:space="0" w:color="auto"/>
      </w:divBdr>
    </w:div>
    <w:div w:id="580259617">
      <w:bodyDiv w:val="1"/>
      <w:marLeft w:val="0"/>
      <w:marRight w:val="0"/>
      <w:marTop w:val="0"/>
      <w:marBottom w:val="0"/>
      <w:divBdr>
        <w:top w:val="none" w:sz="0" w:space="0" w:color="auto"/>
        <w:left w:val="none" w:sz="0" w:space="0" w:color="auto"/>
        <w:bottom w:val="none" w:sz="0" w:space="0" w:color="auto"/>
        <w:right w:val="none" w:sz="0" w:space="0" w:color="auto"/>
      </w:divBdr>
    </w:div>
    <w:div w:id="589654039">
      <w:bodyDiv w:val="1"/>
      <w:marLeft w:val="0"/>
      <w:marRight w:val="0"/>
      <w:marTop w:val="0"/>
      <w:marBottom w:val="0"/>
      <w:divBdr>
        <w:top w:val="none" w:sz="0" w:space="0" w:color="auto"/>
        <w:left w:val="none" w:sz="0" w:space="0" w:color="auto"/>
        <w:bottom w:val="none" w:sz="0" w:space="0" w:color="auto"/>
        <w:right w:val="none" w:sz="0" w:space="0" w:color="auto"/>
      </w:divBdr>
    </w:div>
    <w:div w:id="591427146">
      <w:bodyDiv w:val="1"/>
      <w:marLeft w:val="0"/>
      <w:marRight w:val="0"/>
      <w:marTop w:val="0"/>
      <w:marBottom w:val="0"/>
      <w:divBdr>
        <w:top w:val="none" w:sz="0" w:space="0" w:color="auto"/>
        <w:left w:val="none" w:sz="0" w:space="0" w:color="auto"/>
        <w:bottom w:val="none" w:sz="0" w:space="0" w:color="auto"/>
        <w:right w:val="none" w:sz="0" w:space="0" w:color="auto"/>
      </w:divBdr>
    </w:div>
    <w:div w:id="595286534">
      <w:bodyDiv w:val="1"/>
      <w:marLeft w:val="0"/>
      <w:marRight w:val="0"/>
      <w:marTop w:val="0"/>
      <w:marBottom w:val="0"/>
      <w:divBdr>
        <w:top w:val="none" w:sz="0" w:space="0" w:color="auto"/>
        <w:left w:val="none" w:sz="0" w:space="0" w:color="auto"/>
        <w:bottom w:val="none" w:sz="0" w:space="0" w:color="auto"/>
        <w:right w:val="none" w:sz="0" w:space="0" w:color="auto"/>
      </w:divBdr>
    </w:div>
    <w:div w:id="618798019">
      <w:bodyDiv w:val="1"/>
      <w:marLeft w:val="0"/>
      <w:marRight w:val="0"/>
      <w:marTop w:val="0"/>
      <w:marBottom w:val="0"/>
      <w:divBdr>
        <w:top w:val="none" w:sz="0" w:space="0" w:color="auto"/>
        <w:left w:val="none" w:sz="0" w:space="0" w:color="auto"/>
        <w:bottom w:val="none" w:sz="0" w:space="0" w:color="auto"/>
        <w:right w:val="none" w:sz="0" w:space="0" w:color="auto"/>
      </w:divBdr>
    </w:div>
    <w:div w:id="624577381">
      <w:bodyDiv w:val="1"/>
      <w:marLeft w:val="0"/>
      <w:marRight w:val="0"/>
      <w:marTop w:val="0"/>
      <w:marBottom w:val="0"/>
      <w:divBdr>
        <w:top w:val="none" w:sz="0" w:space="0" w:color="auto"/>
        <w:left w:val="none" w:sz="0" w:space="0" w:color="auto"/>
        <w:bottom w:val="none" w:sz="0" w:space="0" w:color="auto"/>
        <w:right w:val="none" w:sz="0" w:space="0" w:color="auto"/>
      </w:divBdr>
    </w:div>
    <w:div w:id="633944314">
      <w:bodyDiv w:val="1"/>
      <w:marLeft w:val="0"/>
      <w:marRight w:val="0"/>
      <w:marTop w:val="0"/>
      <w:marBottom w:val="0"/>
      <w:divBdr>
        <w:top w:val="none" w:sz="0" w:space="0" w:color="auto"/>
        <w:left w:val="none" w:sz="0" w:space="0" w:color="auto"/>
        <w:bottom w:val="none" w:sz="0" w:space="0" w:color="auto"/>
        <w:right w:val="none" w:sz="0" w:space="0" w:color="auto"/>
      </w:divBdr>
    </w:div>
    <w:div w:id="63552656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690424338">
      <w:bodyDiv w:val="1"/>
      <w:marLeft w:val="0"/>
      <w:marRight w:val="0"/>
      <w:marTop w:val="0"/>
      <w:marBottom w:val="0"/>
      <w:divBdr>
        <w:top w:val="none" w:sz="0" w:space="0" w:color="auto"/>
        <w:left w:val="none" w:sz="0" w:space="0" w:color="auto"/>
        <w:bottom w:val="none" w:sz="0" w:space="0" w:color="auto"/>
        <w:right w:val="none" w:sz="0" w:space="0" w:color="auto"/>
      </w:divBdr>
    </w:div>
    <w:div w:id="703484556">
      <w:bodyDiv w:val="1"/>
      <w:marLeft w:val="0"/>
      <w:marRight w:val="0"/>
      <w:marTop w:val="0"/>
      <w:marBottom w:val="0"/>
      <w:divBdr>
        <w:top w:val="none" w:sz="0" w:space="0" w:color="auto"/>
        <w:left w:val="none" w:sz="0" w:space="0" w:color="auto"/>
        <w:bottom w:val="none" w:sz="0" w:space="0" w:color="auto"/>
        <w:right w:val="none" w:sz="0" w:space="0" w:color="auto"/>
      </w:divBdr>
    </w:div>
    <w:div w:id="715080493">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34625492">
      <w:bodyDiv w:val="1"/>
      <w:marLeft w:val="0"/>
      <w:marRight w:val="0"/>
      <w:marTop w:val="0"/>
      <w:marBottom w:val="0"/>
      <w:divBdr>
        <w:top w:val="none" w:sz="0" w:space="0" w:color="auto"/>
        <w:left w:val="none" w:sz="0" w:space="0" w:color="auto"/>
        <w:bottom w:val="none" w:sz="0" w:space="0" w:color="auto"/>
        <w:right w:val="none" w:sz="0" w:space="0" w:color="auto"/>
      </w:divBdr>
    </w:div>
    <w:div w:id="741755202">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67967784">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71167906">
      <w:bodyDiv w:val="1"/>
      <w:marLeft w:val="0"/>
      <w:marRight w:val="0"/>
      <w:marTop w:val="0"/>
      <w:marBottom w:val="0"/>
      <w:divBdr>
        <w:top w:val="none" w:sz="0" w:space="0" w:color="auto"/>
        <w:left w:val="none" w:sz="0" w:space="0" w:color="auto"/>
        <w:bottom w:val="none" w:sz="0" w:space="0" w:color="auto"/>
        <w:right w:val="none" w:sz="0" w:space="0" w:color="auto"/>
      </w:divBdr>
    </w:div>
    <w:div w:id="777527446">
      <w:bodyDiv w:val="1"/>
      <w:marLeft w:val="0"/>
      <w:marRight w:val="0"/>
      <w:marTop w:val="0"/>
      <w:marBottom w:val="0"/>
      <w:divBdr>
        <w:top w:val="none" w:sz="0" w:space="0" w:color="auto"/>
        <w:left w:val="none" w:sz="0" w:space="0" w:color="auto"/>
        <w:bottom w:val="none" w:sz="0" w:space="0" w:color="auto"/>
        <w:right w:val="none" w:sz="0" w:space="0" w:color="auto"/>
      </w:divBdr>
    </w:div>
    <w:div w:id="786629186">
      <w:bodyDiv w:val="1"/>
      <w:marLeft w:val="0"/>
      <w:marRight w:val="0"/>
      <w:marTop w:val="0"/>
      <w:marBottom w:val="0"/>
      <w:divBdr>
        <w:top w:val="none" w:sz="0" w:space="0" w:color="auto"/>
        <w:left w:val="none" w:sz="0" w:space="0" w:color="auto"/>
        <w:bottom w:val="none" w:sz="0" w:space="0" w:color="auto"/>
        <w:right w:val="none" w:sz="0" w:space="0" w:color="auto"/>
      </w:divBdr>
    </w:div>
    <w:div w:id="847401218">
      <w:bodyDiv w:val="1"/>
      <w:marLeft w:val="0"/>
      <w:marRight w:val="0"/>
      <w:marTop w:val="0"/>
      <w:marBottom w:val="0"/>
      <w:divBdr>
        <w:top w:val="none" w:sz="0" w:space="0" w:color="auto"/>
        <w:left w:val="none" w:sz="0" w:space="0" w:color="auto"/>
        <w:bottom w:val="none" w:sz="0" w:space="0" w:color="auto"/>
        <w:right w:val="none" w:sz="0" w:space="0" w:color="auto"/>
      </w:divBdr>
    </w:div>
    <w:div w:id="848914351">
      <w:bodyDiv w:val="1"/>
      <w:marLeft w:val="0"/>
      <w:marRight w:val="0"/>
      <w:marTop w:val="0"/>
      <w:marBottom w:val="0"/>
      <w:divBdr>
        <w:top w:val="none" w:sz="0" w:space="0" w:color="auto"/>
        <w:left w:val="none" w:sz="0" w:space="0" w:color="auto"/>
        <w:bottom w:val="none" w:sz="0" w:space="0" w:color="auto"/>
        <w:right w:val="none" w:sz="0" w:space="0" w:color="auto"/>
      </w:divBdr>
    </w:div>
    <w:div w:id="849954017">
      <w:bodyDiv w:val="1"/>
      <w:marLeft w:val="0"/>
      <w:marRight w:val="0"/>
      <w:marTop w:val="0"/>
      <w:marBottom w:val="0"/>
      <w:divBdr>
        <w:top w:val="none" w:sz="0" w:space="0" w:color="auto"/>
        <w:left w:val="none" w:sz="0" w:space="0" w:color="auto"/>
        <w:bottom w:val="none" w:sz="0" w:space="0" w:color="auto"/>
        <w:right w:val="none" w:sz="0" w:space="0" w:color="auto"/>
      </w:divBdr>
    </w:div>
    <w:div w:id="863206211">
      <w:bodyDiv w:val="1"/>
      <w:marLeft w:val="0"/>
      <w:marRight w:val="0"/>
      <w:marTop w:val="0"/>
      <w:marBottom w:val="0"/>
      <w:divBdr>
        <w:top w:val="none" w:sz="0" w:space="0" w:color="auto"/>
        <w:left w:val="none" w:sz="0" w:space="0" w:color="auto"/>
        <w:bottom w:val="none" w:sz="0" w:space="0" w:color="auto"/>
        <w:right w:val="none" w:sz="0" w:space="0" w:color="auto"/>
      </w:divBdr>
    </w:div>
    <w:div w:id="868180524">
      <w:bodyDiv w:val="1"/>
      <w:marLeft w:val="0"/>
      <w:marRight w:val="0"/>
      <w:marTop w:val="0"/>
      <w:marBottom w:val="0"/>
      <w:divBdr>
        <w:top w:val="none" w:sz="0" w:space="0" w:color="auto"/>
        <w:left w:val="none" w:sz="0" w:space="0" w:color="auto"/>
        <w:bottom w:val="none" w:sz="0" w:space="0" w:color="auto"/>
        <w:right w:val="none" w:sz="0" w:space="0" w:color="auto"/>
      </w:divBdr>
    </w:div>
    <w:div w:id="890269066">
      <w:bodyDiv w:val="1"/>
      <w:marLeft w:val="0"/>
      <w:marRight w:val="0"/>
      <w:marTop w:val="0"/>
      <w:marBottom w:val="0"/>
      <w:divBdr>
        <w:top w:val="none" w:sz="0" w:space="0" w:color="auto"/>
        <w:left w:val="none" w:sz="0" w:space="0" w:color="auto"/>
        <w:bottom w:val="none" w:sz="0" w:space="0" w:color="auto"/>
        <w:right w:val="none" w:sz="0" w:space="0" w:color="auto"/>
      </w:divBdr>
    </w:div>
    <w:div w:id="906302897">
      <w:bodyDiv w:val="1"/>
      <w:marLeft w:val="0"/>
      <w:marRight w:val="0"/>
      <w:marTop w:val="0"/>
      <w:marBottom w:val="0"/>
      <w:divBdr>
        <w:top w:val="none" w:sz="0" w:space="0" w:color="auto"/>
        <w:left w:val="none" w:sz="0" w:space="0" w:color="auto"/>
        <w:bottom w:val="none" w:sz="0" w:space="0" w:color="auto"/>
        <w:right w:val="none" w:sz="0" w:space="0" w:color="auto"/>
      </w:divBdr>
    </w:div>
    <w:div w:id="919368395">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934635570">
      <w:bodyDiv w:val="1"/>
      <w:marLeft w:val="0"/>
      <w:marRight w:val="0"/>
      <w:marTop w:val="0"/>
      <w:marBottom w:val="0"/>
      <w:divBdr>
        <w:top w:val="none" w:sz="0" w:space="0" w:color="auto"/>
        <w:left w:val="none" w:sz="0" w:space="0" w:color="auto"/>
        <w:bottom w:val="none" w:sz="0" w:space="0" w:color="auto"/>
        <w:right w:val="none" w:sz="0" w:space="0" w:color="auto"/>
      </w:divBdr>
    </w:div>
    <w:div w:id="937180882">
      <w:bodyDiv w:val="1"/>
      <w:marLeft w:val="0"/>
      <w:marRight w:val="0"/>
      <w:marTop w:val="0"/>
      <w:marBottom w:val="0"/>
      <w:divBdr>
        <w:top w:val="none" w:sz="0" w:space="0" w:color="auto"/>
        <w:left w:val="none" w:sz="0" w:space="0" w:color="auto"/>
        <w:bottom w:val="none" w:sz="0" w:space="0" w:color="auto"/>
        <w:right w:val="none" w:sz="0" w:space="0" w:color="auto"/>
      </w:divBdr>
    </w:div>
    <w:div w:id="981427720">
      <w:bodyDiv w:val="1"/>
      <w:marLeft w:val="0"/>
      <w:marRight w:val="0"/>
      <w:marTop w:val="0"/>
      <w:marBottom w:val="0"/>
      <w:divBdr>
        <w:top w:val="none" w:sz="0" w:space="0" w:color="auto"/>
        <w:left w:val="none" w:sz="0" w:space="0" w:color="auto"/>
        <w:bottom w:val="none" w:sz="0" w:space="0" w:color="auto"/>
        <w:right w:val="none" w:sz="0" w:space="0" w:color="auto"/>
      </w:divBdr>
    </w:div>
    <w:div w:id="995185512">
      <w:bodyDiv w:val="1"/>
      <w:marLeft w:val="0"/>
      <w:marRight w:val="0"/>
      <w:marTop w:val="0"/>
      <w:marBottom w:val="0"/>
      <w:divBdr>
        <w:top w:val="none" w:sz="0" w:space="0" w:color="auto"/>
        <w:left w:val="none" w:sz="0" w:space="0" w:color="auto"/>
        <w:bottom w:val="none" w:sz="0" w:space="0" w:color="auto"/>
        <w:right w:val="none" w:sz="0" w:space="0" w:color="auto"/>
      </w:divBdr>
    </w:div>
    <w:div w:id="998120065">
      <w:bodyDiv w:val="1"/>
      <w:marLeft w:val="0"/>
      <w:marRight w:val="0"/>
      <w:marTop w:val="0"/>
      <w:marBottom w:val="0"/>
      <w:divBdr>
        <w:top w:val="none" w:sz="0" w:space="0" w:color="auto"/>
        <w:left w:val="none" w:sz="0" w:space="0" w:color="auto"/>
        <w:bottom w:val="none" w:sz="0" w:space="0" w:color="auto"/>
        <w:right w:val="none" w:sz="0" w:space="0" w:color="auto"/>
      </w:divBdr>
    </w:div>
    <w:div w:id="1002662722">
      <w:bodyDiv w:val="1"/>
      <w:marLeft w:val="0"/>
      <w:marRight w:val="0"/>
      <w:marTop w:val="0"/>
      <w:marBottom w:val="0"/>
      <w:divBdr>
        <w:top w:val="none" w:sz="0" w:space="0" w:color="auto"/>
        <w:left w:val="none" w:sz="0" w:space="0" w:color="auto"/>
        <w:bottom w:val="none" w:sz="0" w:space="0" w:color="auto"/>
        <w:right w:val="none" w:sz="0" w:space="0" w:color="auto"/>
      </w:divBdr>
    </w:div>
    <w:div w:id="1004823188">
      <w:bodyDiv w:val="1"/>
      <w:marLeft w:val="0"/>
      <w:marRight w:val="0"/>
      <w:marTop w:val="0"/>
      <w:marBottom w:val="0"/>
      <w:divBdr>
        <w:top w:val="none" w:sz="0" w:space="0" w:color="auto"/>
        <w:left w:val="none" w:sz="0" w:space="0" w:color="auto"/>
        <w:bottom w:val="none" w:sz="0" w:space="0" w:color="auto"/>
        <w:right w:val="none" w:sz="0" w:space="0" w:color="auto"/>
      </w:divBdr>
    </w:div>
    <w:div w:id="1006516745">
      <w:bodyDiv w:val="1"/>
      <w:marLeft w:val="0"/>
      <w:marRight w:val="0"/>
      <w:marTop w:val="0"/>
      <w:marBottom w:val="0"/>
      <w:divBdr>
        <w:top w:val="none" w:sz="0" w:space="0" w:color="auto"/>
        <w:left w:val="none" w:sz="0" w:space="0" w:color="auto"/>
        <w:bottom w:val="none" w:sz="0" w:space="0" w:color="auto"/>
        <w:right w:val="none" w:sz="0" w:space="0" w:color="auto"/>
      </w:divBdr>
    </w:div>
    <w:div w:id="1014187540">
      <w:bodyDiv w:val="1"/>
      <w:marLeft w:val="0"/>
      <w:marRight w:val="0"/>
      <w:marTop w:val="0"/>
      <w:marBottom w:val="0"/>
      <w:divBdr>
        <w:top w:val="none" w:sz="0" w:space="0" w:color="auto"/>
        <w:left w:val="none" w:sz="0" w:space="0" w:color="auto"/>
        <w:bottom w:val="none" w:sz="0" w:space="0" w:color="auto"/>
        <w:right w:val="none" w:sz="0" w:space="0" w:color="auto"/>
      </w:divBdr>
    </w:div>
    <w:div w:id="1030952961">
      <w:bodyDiv w:val="1"/>
      <w:marLeft w:val="0"/>
      <w:marRight w:val="0"/>
      <w:marTop w:val="0"/>
      <w:marBottom w:val="0"/>
      <w:divBdr>
        <w:top w:val="none" w:sz="0" w:space="0" w:color="auto"/>
        <w:left w:val="none" w:sz="0" w:space="0" w:color="auto"/>
        <w:bottom w:val="none" w:sz="0" w:space="0" w:color="auto"/>
        <w:right w:val="none" w:sz="0" w:space="0" w:color="auto"/>
      </w:divBdr>
    </w:div>
    <w:div w:id="1043749619">
      <w:bodyDiv w:val="1"/>
      <w:marLeft w:val="0"/>
      <w:marRight w:val="0"/>
      <w:marTop w:val="0"/>
      <w:marBottom w:val="0"/>
      <w:divBdr>
        <w:top w:val="none" w:sz="0" w:space="0" w:color="auto"/>
        <w:left w:val="none" w:sz="0" w:space="0" w:color="auto"/>
        <w:bottom w:val="none" w:sz="0" w:space="0" w:color="auto"/>
        <w:right w:val="none" w:sz="0" w:space="0" w:color="auto"/>
      </w:divBdr>
    </w:div>
    <w:div w:id="1049107017">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73966028">
      <w:bodyDiv w:val="1"/>
      <w:marLeft w:val="0"/>
      <w:marRight w:val="0"/>
      <w:marTop w:val="0"/>
      <w:marBottom w:val="0"/>
      <w:divBdr>
        <w:top w:val="none" w:sz="0" w:space="0" w:color="auto"/>
        <w:left w:val="none" w:sz="0" w:space="0" w:color="auto"/>
        <w:bottom w:val="none" w:sz="0" w:space="0" w:color="auto"/>
        <w:right w:val="none" w:sz="0" w:space="0" w:color="auto"/>
      </w:divBdr>
    </w:div>
    <w:div w:id="1074086682">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45272554">
      <w:bodyDiv w:val="1"/>
      <w:marLeft w:val="0"/>
      <w:marRight w:val="0"/>
      <w:marTop w:val="0"/>
      <w:marBottom w:val="0"/>
      <w:divBdr>
        <w:top w:val="none" w:sz="0" w:space="0" w:color="auto"/>
        <w:left w:val="none" w:sz="0" w:space="0" w:color="auto"/>
        <w:bottom w:val="none" w:sz="0" w:space="0" w:color="auto"/>
        <w:right w:val="none" w:sz="0" w:space="0" w:color="auto"/>
      </w:divBdr>
    </w:div>
    <w:div w:id="1168712723">
      <w:bodyDiv w:val="1"/>
      <w:marLeft w:val="0"/>
      <w:marRight w:val="0"/>
      <w:marTop w:val="0"/>
      <w:marBottom w:val="0"/>
      <w:divBdr>
        <w:top w:val="none" w:sz="0" w:space="0" w:color="auto"/>
        <w:left w:val="none" w:sz="0" w:space="0" w:color="auto"/>
        <w:bottom w:val="none" w:sz="0" w:space="0" w:color="auto"/>
        <w:right w:val="none" w:sz="0" w:space="0" w:color="auto"/>
      </w:divBdr>
    </w:div>
    <w:div w:id="1189562285">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50581057">
      <w:bodyDiv w:val="1"/>
      <w:marLeft w:val="0"/>
      <w:marRight w:val="0"/>
      <w:marTop w:val="0"/>
      <w:marBottom w:val="0"/>
      <w:divBdr>
        <w:top w:val="none" w:sz="0" w:space="0" w:color="auto"/>
        <w:left w:val="none" w:sz="0" w:space="0" w:color="auto"/>
        <w:bottom w:val="none" w:sz="0" w:space="0" w:color="auto"/>
        <w:right w:val="none" w:sz="0" w:space="0" w:color="auto"/>
      </w:divBdr>
    </w:div>
    <w:div w:id="1266379903">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05963648">
      <w:bodyDiv w:val="1"/>
      <w:marLeft w:val="0"/>
      <w:marRight w:val="0"/>
      <w:marTop w:val="0"/>
      <w:marBottom w:val="0"/>
      <w:divBdr>
        <w:top w:val="none" w:sz="0" w:space="0" w:color="auto"/>
        <w:left w:val="none" w:sz="0" w:space="0" w:color="auto"/>
        <w:bottom w:val="none" w:sz="0" w:space="0" w:color="auto"/>
        <w:right w:val="none" w:sz="0" w:space="0" w:color="auto"/>
      </w:divBdr>
    </w:div>
    <w:div w:id="1317025976">
      <w:bodyDiv w:val="1"/>
      <w:marLeft w:val="0"/>
      <w:marRight w:val="0"/>
      <w:marTop w:val="0"/>
      <w:marBottom w:val="0"/>
      <w:divBdr>
        <w:top w:val="none" w:sz="0" w:space="0" w:color="auto"/>
        <w:left w:val="none" w:sz="0" w:space="0" w:color="auto"/>
        <w:bottom w:val="none" w:sz="0" w:space="0" w:color="auto"/>
        <w:right w:val="none" w:sz="0" w:space="0" w:color="auto"/>
      </w:divBdr>
    </w:div>
    <w:div w:id="1357465852">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1033251">
      <w:bodyDiv w:val="1"/>
      <w:marLeft w:val="0"/>
      <w:marRight w:val="0"/>
      <w:marTop w:val="0"/>
      <w:marBottom w:val="0"/>
      <w:divBdr>
        <w:top w:val="none" w:sz="0" w:space="0" w:color="auto"/>
        <w:left w:val="none" w:sz="0" w:space="0" w:color="auto"/>
        <w:bottom w:val="none" w:sz="0" w:space="0" w:color="auto"/>
        <w:right w:val="none" w:sz="0" w:space="0" w:color="auto"/>
      </w:divBdr>
    </w:div>
    <w:div w:id="1377513206">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84253306">
      <w:bodyDiv w:val="1"/>
      <w:marLeft w:val="0"/>
      <w:marRight w:val="0"/>
      <w:marTop w:val="0"/>
      <w:marBottom w:val="0"/>
      <w:divBdr>
        <w:top w:val="none" w:sz="0" w:space="0" w:color="auto"/>
        <w:left w:val="none" w:sz="0" w:space="0" w:color="auto"/>
        <w:bottom w:val="none" w:sz="0" w:space="0" w:color="auto"/>
        <w:right w:val="none" w:sz="0" w:space="0" w:color="auto"/>
      </w:divBdr>
    </w:div>
    <w:div w:id="1388917229">
      <w:bodyDiv w:val="1"/>
      <w:marLeft w:val="0"/>
      <w:marRight w:val="0"/>
      <w:marTop w:val="0"/>
      <w:marBottom w:val="0"/>
      <w:divBdr>
        <w:top w:val="none" w:sz="0" w:space="0" w:color="auto"/>
        <w:left w:val="none" w:sz="0" w:space="0" w:color="auto"/>
        <w:bottom w:val="none" w:sz="0" w:space="0" w:color="auto"/>
        <w:right w:val="none" w:sz="0" w:space="0" w:color="auto"/>
      </w:divBdr>
    </w:div>
    <w:div w:id="1393044706">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394235196">
      <w:bodyDiv w:val="1"/>
      <w:marLeft w:val="0"/>
      <w:marRight w:val="0"/>
      <w:marTop w:val="0"/>
      <w:marBottom w:val="0"/>
      <w:divBdr>
        <w:top w:val="none" w:sz="0" w:space="0" w:color="auto"/>
        <w:left w:val="none" w:sz="0" w:space="0" w:color="auto"/>
        <w:bottom w:val="none" w:sz="0" w:space="0" w:color="auto"/>
        <w:right w:val="none" w:sz="0" w:space="0" w:color="auto"/>
      </w:divBdr>
    </w:div>
    <w:div w:id="1417628112">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50586025">
      <w:bodyDiv w:val="1"/>
      <w:marLeft w:val="0"/>
      <w:marRight w:val="0"/>
      <w:marTop w:val="0"/>
      <w:marBottom w:val="0"/>
      <w:divBdr>
        <w:top w:val="none" w:sz="0" w:space="0" w:color="auto"/>
        <w:left w:val="none" w:sz="0" w:space="0" w:color="auto"/>
        <w:bottom w:val="none" w:sz="0" w:space="0" w:color="auto"/>
        <w:right w:val="none" w:sz="0" w:space="0" w:color="auto"/>
      </w:divBdr>
    </w:div>
    <w:div w:id="1452819072">
      <w:bodyDiv w:val="1"/>
      <w:marLeft w:val="0"/>
      <w:marRight w:val="0"/>
      <w:marTop w:val="0"/>
      <w:marBottom w:val="0"/>
      <w:divBdr>
        <w:top w:val="none" w:sz="0" w:space="0" w:color="auto"/>
        <w:left w:val="none" w:sz="0" w:space="0" w:color="auto"/>
        <w:bottom w:val="none" w:sz="0" w:space="0" w:color="auto"/>
        <w:right w:val="none" w:sz="0" w:space="0" w:color="auto"/>
      </w:divBdr>
    </w:div>
    <w:div w:id="1460341484">
      <w:bodyDiv w:val="1"/>
      <w:marLeft w:val="0"/>
      <w:marRight w:val="0"/>
      <w:marTop w:val="0"/>
      <w:marBottom w:val="0"/>
      <w:divBdr>
        <w:top w:val="none" w:sz="0" w:space="0" w:color="auto"/>
        <w:left w:val="none" w:sz="0" w:space="0" w:color="auto"/>
        <w:bottom w:val="none" w:sz="0" w:space="0" w:color="auto"/>
        <w:right w:val="none" w:sz="0" w:space="0" w:color="auto"/>
      </w:divBdr>
    </w:div>
    <w:div w:id="1462842717">
      <w:bodyDiv w:val="1"/>
      <w:marLeft w:val="0"/>
      <w:marRight w:val="0"/>
      <w:marTop w:val="0"/>
      <w:marBottom w:val="0"/>
      <w:divBdr>
        <w:top w:val="none" w:sz="0" w:space="0" w:color="auto"/>
        <w:left w:val="none" w:sz="0" w:space="0" w:color="auto"/>
        <w:bottom w:val="none" w:sz="0" w:space="0" w:color="auto"/>
        <w:right w:val="none" w:sz="0" w:space="0" w:color="auto"/>
      </w:divBdr>
    </w:div>
    <w:div w:id="1489177593">
      <w:bodyDiv w:val="1"/>
      <w:marLeft w:val="0"/>
      <w:marRight w:val="0"/>
      <w:marTop w:val="0"/>
      <w:marBottom w:val="0"/>
      <w:divBdr>
        <w:top w:val="none" w:sz="0" w:space="0" w:color="auto"/>
        <w:left w:val="none" w:sz="0" w:space="0" w:color="auto"/>
        <w:bottom w:val="none" w:sz="0" w:space="0" w:color="auto"/>
        <w:right w:val="none" w:sz="0" w:space="0" w:color="auto"/>
      </w:divBdr>
    </w:div>
    <w:div w:id="1492603401">
      <w:bodyDiv w:val="1"/>
      <w:marLeft w:val="0"/>
      <w:marRight w:val="0"/>
      <w:marTop w:val="0"/>
      <w:marBottom w:val="0"/>
      <w:divBdr>
        <w:top w:val="none" w:sz="0" w:space="0" w:color="auto"/>
        <w:left w:val="none" w:sz="0" w:space="0" w:color="auto"/>
        <w:bottom w:val="none" w:sz="0" w:space="0" w:color="auto"/>
        <w:right w:val="none" w:sz="0" w:space="0" w:color="auto"/>
      </w:divBdr>
      <w:divsChild>
        <w:div w:id="279920550">
          <w:marLeft w:val="0"/>
          <w:marRight w:val="0"/>
          <w:marTop w:val="0"/>
          <w:marBottom w:val="0"/>
          <w:divBdr>
            <w:top w:val="none" w:sz="0" w:space="0" w:color="auto"/>
            <w:left w:val="none" w:sz="0" w:space="0" w:color="auto"/>
            <w:bottom w:val="none" w:sz="0" w:space="0" w:color="auto"/>
            <w:right w:val="none" w:sz="0" w:space="0" w:color="auto"/>
          </w:divBdr>
        </w:div>
      </w:divsChild>
    </w:div>
    <w:div w:id="1513645227">
      <w:bodyDiv w:val="1"/>
      <w:marLeft w:val="0"/>
      <w:marRight w:val="0"/>
      <w:marTop w:val="0"/>
      <w:marBottom w:val="0"/>
      <w:divBdr>
        <w:top w:val="none" w:sz="0" w:space="0" w:color="auto"/>
        <w:left w:val="none" w:sz="0" w:space="0" w:color="auto"/>
        <w:bottom w:val="none" w:sz="0" w:space="0" w:color="auto"/>
        <w:right w:val="none" w:sz="0" w:space="0" w:color="auto"/>
      </w:divBdr>
    </w:div>
    <w:div w:id="1531340896">
      <w:bodyDiv w:val="1"/>
      <w:marLeft w:val="0"/>
      <w:marRight w:val="0"/>
      <w:marTop w:val="0"/>
      <w:marBottom w:val="0"/>
      <w:divBdr>
        <w:top w:val="none" w:sz="0" w:space="0" w:color="auto"/>
        <w:left w:val="none" w:sz="0" w:space="0" w:color="auto"/>
        <w:bottom w:val="none" w:sz="0" w:space="0" w:color="auto"/>
        <w:right w:val="none" w:sz="0" w:space="0" w:color="auto"/>
      </w:divBdr>
    </w:div>
    <w:div w:id="1532569155">
      <w:bodyDiv w:val="1"/>
      <w:marLeft w:val="0"/>
      <w:marRight w:val="0"/>
      <w:marTop w:val="0"/>
      <w:marBottom w:val="0"/>
      <w:divBdr>
        <w:top w:val="none" w:sz="0" w:space="0" w:color="auto"/>
        <w:left w:val="none" w:sz="0" w:space="0" w:color="auto"/>
        <w:bottom w:val="none" w:sz="0" w:space="0" w:color="auto"/>
        <w:right w:val="none" w:sz="0" w:space="0" w:color="auto"/>
      </w:divBdr>
    </w:div>
    <w:div w:id="1532691164">
      <w:bodyDiv w:val="1"/>
      <w:marLeft w:val="0"/>
      <w:marRight w:val="0"/>
      <w:marTop w:val="0"/>
      <w:marBottom w:val="0"/>
      <w:divBdr>
        <w:top w:val="none" w:sz="0" w:space="0" w:color="auto"/>
        <w:left w:val="none" w:sz="0" w:space="0" w:color="auto"/>
        <w:bottom w:val="none" w:sz="0" w:space="0" w:color="auto"/>
        <w:right w:val="none" w:sz="0" w:space="0" w:color="auto"/>
      </w:divBdr>
    </w:div>
    <w:div w:id="1535846584">
      <w:bodyDiv w:val="1"/>
      <w:marLeft w:val="0"/>
      <w:marRight w:val="0"/>
      <w:marTop w:val="0"/>
      <w:marBottom w:val="0"/>
      <w:divBdr>
        <w:top w:val="none" w:sz="0" w:space="0" w:color="auto"/>
        <w:left w:val="none" w:sz="0" w:space="0" w:color="auto"/>
        <w:bottom w:val="none" w:sz="0" w:space="0" w:color="auto"/>
        <w:right w:val="none" w:sz="0" w:space="0" w:color="auto"/>
      </w:divBdr>
    </w:div>
    <w:div w:id="1543401454">
      <w:bodyDiv w:val="1"/>
      <w:marLeft w:val="0"/>
      <w:marRight w:val="0"/>
      <w:marTop w:val="0"/>
      <w:marBottom w:val="0"/>
      <w:divBdr>
        <w:top w:val="none" w:sz="0" w:space="0" w:color="auto"/>
        <w:left w:val="none" w:sz="0" w:space="0" w:color="auto"/>
        <w:bottom w:val="none" w:sz="0" w:space="0" w:color="auto"/>
        <w:right w:val="none" w:sz="0" w:space="0" w:color="auto"/>
      </w:divBdr>
    </w:div>
    <w:div w:id="1557861642">
      <w:bodyDiv w:val="1"/>
      <w:marLeft w:val="0"/>
      <w:marRight w:val="0"/>
      <w:marTop w:val="0"/>
      <w:marBottom w:val="0"/>
      <w:divBdr>
        <w:top w:val="none" w:sz="0" w:space="0" w:color="auto"/>
        <w:left w:val="none" w:sz="0" w:space="0" w:color="auto"/>
        <w:bottom w:val="none" w:sz="0" w:space="0" w:color="auto"/>
        <w:right w:val="none" w:sz="0" w:space="0" w:color="auto"/>
      </w:divBdr>
    </w:div>
    <w:div w:id="1559511104">
      <w:bodyDiv w:val="1"/>
      <w:marLeft w:val="0"/>
      <w:marRight w:val="0"/>
      <w:marTop w:val="0"/>
      <w:marBottom w:val="0"/>
      <w:divBdr>
        <w:top w:val="none" w:sz="0" w:space="0" w:color="auto"/>
        <w:left w:val="none" w:sz="0" w:space="0" w:color="auto"/>
        <w:bottom w:val="none" w:sz="0" w:space="0" w:color="auto"/>
        <w:right w:val="none" w:sz="0" w:space="0" w:color="auto"/>
      </w:divBdr>
    </w:div>
    <w:div w:id="1581939626">
      <w:bodyDiv w:val="1"/>
      <w:marLeft w:val="0"/>
      <w:marRight w:val="0"/>
      <w:marTop w:val="0"/>
      <w:marBottom w:val="0"/>
      <w:divBdr>
        <w:top w:val="none" w:sz="0" w:space="0" w:color="auto"/>
        <w:left w:val="none" w:sz="0" w:space="0" w:color="auto"/>
        <w:bottom w:val="none" w:sz="0" w:space="0" w:color="auto"/>
        <w:right w:val="none" w:sz="0" w:space="0" w:color="auto"/>
      </w:divBdr>
    </w:div>
    <w:div w:id="1588032950">
      <w:bodyDiv w:val="1"/>
      <w:marLeft w:val="0"/>
      <w:marRight w:val="0"/>
      <w:marTop w:val="0"/>
      <w:marBottom w:val="0"/>
      <w:divBdr>
        <w:top w:val="none" w:sz="0" w:space="0" w:color="auto"/>
        <w:left w:val="none" w:sz="0" w:space="0" w:color="auto"/>
        <w:bottom w:val="none" w:sz="0" w:space="0" w:color="auto"/>
        <w:right w:val="none" w:sz="0" w:space="0" w:color="auto"/>
      </w:divBdr>
    </w:div>
    <w:div w:id="1589997596">
      <w:bodyDiv w:val="1"/>
      <w:marLeft w:val="0"/>
      <w:marRight w:val="0"/>
      <w:marTop w:val="0"/>
      <w:marBottom w:val="0"/>
      <w:divBdr>
        <w:top w:val="none" w:sz="0" w:space="0" w:color="auto"/>
        <w:left w:val="none" w:sz="0" w:space="0" w:color="auto"/>
        <w:bottom w:val="none" w:sz="0" w:space="0" w:color="auto"/>
        <w:right w:val="none" w:sz="0" w:space="0" w:color="auto"/>
      </w:divBdr>
    </w:div>
    <w:div w:id="1595943313">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66130771">
      <w:bodyDiv w:val="1"/>
      <w:marLeft w:val="0"/>
      <w:marRight w:val="0"/>
      <w:marTop w:val="0"/>
      <w:marBottom w:val="0"/>
      <w:divBdr>
        <w:top w:val="none" w:sz="0" w:space="0" w:color="auto"/>
        <w:left w:val="none" w:sz="0" w:space="0" w:color="auto"/>
        <w:bottom w:val="none" w:sz="0" w:space="0" w:color="auto"/>
        <w:right w:val="none" w:sz="0" w:space="0" w:color="auto"/>
      </w:divBdr>
    </w:div>
    <w:div w:id="1671637742">
      <w:bodyDiv w:val="1"/>
      <w:marLeft w:val="0"/>
      <w:marRight w:val="0"/>
      <w:marTop w:val="0"/>
      <w:marBottom w:val="0"/>
      <w:divBdr>
        <w:top w:val="none" w:sz="0" w:space="0" w:color="auto"/>
        <w:left w:val="none" w:sz="0" w:space="0" w:color="auto"/>
        <w:bottom w:val="none" w:sz="0" w:space="0" w:color="auto"/>
        <w:right w:val="none" w:sz="0" w:space="0" w:color="auto"/>
      </w:divBdr>
    </w:div>
    <w:div w:id="1683698522">
      <w:bodyDiv w:val="1"/>
      <w:marLeft w:val="0"/>
      <w:marRight w:val="0"/>
      <w:marTop w:val="0"/>
      <w:marBottom w:val="0"/>
      <w:divBdr>
        <w:top w:val="none" w:sz="0" w:space="0" w:color="auto"/>
        <w:left w:val="none" w:sz="0" w:space="0" w:color="auto"/>
        <w:bottom w:val="none" w:sz="0" w:space="0" w:color="auto"/>
        <w:right w:val="none" w:sz="0" w:space="0" w:color="auto"/>
      </w:divBdr>
    </w:div>
    <w:div w:id="1687169481">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709642129">
      <w:bodyDiv w:val="1"/>
      <w:marLeft w:val="0"/>
      <w:marRight w:val="0"/>
      <w:marTop w:val="0"/>
      <w:marBottom w:val="0"/>
      <w:divBdr>
        <w:top w:val="none" w:sz="0" w:space="0" w:color="auto"/>
        <w:left w:val="none" w:sz="0" w:space="0" w:color="auto"/>
        <w:bottom w:val="none" w:sz="0" w:space="0" w:color="auto"/>
        <w:right w:val="none" w:sz="0" w:space="0" w:color="auto"/>
      </w:divBdr>
    </w:div>
    <w:div w:id="1725980758">
      <w:bodyDiv w:val="1"/>
      <w:marLeft w:val="0"/>
      <w:marRight w:val="0"/>
      <w:marTop w:val="0"/>
      <w:marBottom w:val="0"/>
      <w:divBdr>
        <w:top w:val="none" w:sz="0" w:space="0" w:color="auto"/>
        <w:left w:val="none" w:sz="0" w:space="0" w:color="auto"/>
        <w:bottom w:val="none" w:sz="0" w:space="0" w:color="auto"/>
        <w:right w:val="none" w:sz="0" w:space="0" w:color="auto"/>
      </w:divBdr>
    </w:div>
    <w:div w:id="1730961091">
      <w:bodyDiv w:val="1"/>
      <w:marLeft w:val="0"/>
      <w:marRight w:val="0"/>
      <w:marTop w:val="0"/>
      <w:marBottom w:val="0"/>
      <w:divBdr>
        <w:top w:val="none" w:sz="0" w:space="0" w:color="auto"/>
        <w:left w:val="none" w:sz="0" w:space="0" w:color="auto"/>
        <w:bottom w:val="none" w:sz="0" w:space="0" w:color="auto"/>
        <w:right w:val="none" w:sz="0" w:space="0" w:color="auto"/>
      </w:divBdr>
    </w:div>
    <w:div w:id="1749234202">
      <w:bodyDiv w:val="1"/>
      <w:marLeft w:val="0"/>
      <w:marRight w:val="0"/>
      <w:marTop w:val="0"/>
      <w:marBottom w:val="0"/>
      <w:divBdr>
        <w:top w:val="none" w:sz="0" w:space="0" w:color="auto"/>
        <w:left w:val="none" w:sz="0" w:space="0" w:color="auto"/>
        <w:bottom w:val="none" w:sz="0" w:space="0" w:color="auto"/>
        <w:right w:val="none" w:sz="0" w:space="0" w:color="auto"/>
      </w:divBdr>
    </w:div>
    <w:div w:id="1750076029">
      <w:bodyDiv w:val="1"/>
      <w:marLeft w:val="0"/>
      <w:marRight w:val="0"/>
      <w:marTop w:val="0"/>
      <w:marBottom w:val="0"/>
      <w:divBdr>
        <w:top w:val="none" w:sz="0" w:space="0" w:color="auto"/>
        <w:left w:val="none" w:sz="0" w:space="0" w:color="auto"/>
        <w:bottom w:val="none" w:sz="0" w:space="0" w:color="auto"/>
        <w:right w:val="none" w:sz="0" w:space="0" w:color="auto"/>
      </w:divBdr>
    </w:div>
    <w:div w:id="1794900644">
      <w:bodyDiv w:val="1"/>
      <w:marLeft w:val="0"/>
      <w:marRight w:val="0"/>
      <w:marTop w:val="0"/>
      <w:marBottom w:val="0"/>
      <w:divBdr>
        <w:top w:val="none" w:sz="0" w:space="0" w:color="auto"/>
        <w:left w:val="none" w:sz="0" w:space="0" w:color="auto"/>
        <w:bottom w:val="none" w:sz="0" w:space="0" w:color="auto"/>
        <w:right w:val="none" w:sz="0" w:space="0" w:color="auto"/>
      </w:divBdr>
    </w:div>
    <w:div w:id="1798836927">
      <w:bodyDiv w:val="1"/>
      <w:marLeft w:val="0"/>
      <w:marRight w:val="0"/>
      <w:marTop w:val="0"/>
      <w:marBottom w:val="0"/>
      <w:divBdr>
        <w:top w:val="none" w:sz="0" w:space="0" w:color="auto"/>
        <w:left w:val="none" w:sz="0" w:space="0" w:color="auto"/>
        <w:bottom w:val="none" w:sz="0" w:space="0" w:color="auto"/>
        <w:right w:val="none" w:sz="0" w:space="0" w:color="auto"/>
      </w:divBdr>
    </w:div>
    <w:div w:id="1824618057">
      <w:bodyDiv w:val="1"/>
      <w:marLeft w:val="0"/>
      <w:marRight w:val="0"/>
      <w:marTop w:val="0"/>
      <w:marBottom w:val="0"/>
      <w:divBdr>
        <w:top w:val="none" w:sz="0" w:space="0" w:color="auto"/>
        <w:left w:val="none" w:sz="0" w:space="0" w:color="auto"/>
        <w:bottom w:val="none" w:sz="0" w:space="0" w:color="auto"/>
        <w:right w:val="none" w:sz="0" w:space="0" w:color="auto"/>
      </w:divBdr>
    </w:div>
    <w:div w:id="1839614134">
      <w:bodyDiv w:val="1"/>
      <w:marLeft w:val="0"/>
      <w:marRight w:val="0"/>
      <w:marTop w:val="0"/>
      <w:marBottom w:val="0"/>
      <w:divBdr>
        <w:top w:val="none" w:sz="0" w:space="0" w:color="auto"/>
        <w:left w:val="none" w:sz="0" w:space="0" w:color="auto"/>
        <w:bottom w:val="none" w:sz="0" w:space="0" w:color="auto"/>
        <w:right w:val="none" w:sz="0" w:space="0" w:color="auto"/>
      </w:divBdr>
      <w:divsChild>
        <w:div w:id="1288124209">
          <w:marLeft w:val="0"/>
          <w:marRight w:val="0"/>
          <w:marTop w:val="0"/>
          <w:marBottom w:val="0"/>
          <w:divBdr>
            <w:top w:val="none" w:sz="0" w:space="0" w:color="auto"/>
            <w:left w:val="none" w:sz="0" w:space="0" w:color="auto"/>
            <w:bottom w:val="none" w:sz="0" w:space="0" w:color="auto"/>
            <w:right w:val="none" w:sz="0" w:space="0" w:color="auto"/>
          </w:divBdr>
        </w:div>
      </w:divsChild>
    </w:div>
    <w:div w:id="1847403112">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897006561">
      <w:bodyDiv w:val="1"/>
      <w:marLeft w:val="0"/>
      <w:marRight w:val="0"/>
      <w:marTop w:val="0"/>
      <w:marBottom w:val="0"/>
      <w:divBdr>
        <w:top w:val="none" w:sz="0" w:space="0" w:color="auto"/>
        <w:left w:val="none" w:sz="0" w:space="0" w:color="auto"/>
        <w:bottom w:val="none" w:sz="0" w:space="0" w:color="auto"/>
        <w:right w:val="none" w:sz="0" w:space="0" w:color="auto"/>
      </w:divBdr>
    </w:div>
    <w:div w:id="1911573091">
      <w:bodyDiv w:val="1"/>
      <w:marLeft w:val="0"/>
      <w:marRight w:val="0"/>
      <w:marTop w:val="0"/>
      <w:marBottom w:val="0"/>
      <w:divBdr>
        <w:top w:val="none" w:sz="0" w:space="0" w:color="auto"/>
        <w:left w:val="none" w:sz="0" w:space="0" w:color="auto"/>
        <w:bottom w:val="none" w:sz="0" w:space="0" w:color="auto"/>
        <w:right w:val="none" w:sz="0" w:space="0" w:color="auto"/>
      </w:divBdr>
    </w:div>
    <w:div w:id="1916552038">
      <w:bodyDiv w:val="1"/>
      <w:marLeft w:val="0"/>
      <w:marRight w:val="0"/>
      <w:marTop w:val="0"/>
      <w:marBottom w:val="0"/>
      <w:divBdr>
        <w:top w:val="none" w:sz="0" w:space="0" w:color="auto"/>
        <w:left w:val="none" w:sz="0" w:space="0" w:color="auto"/>
        <w:bottom w:val="none" w:sz="0" w:space="0" w:color="auto"/>
        <w:right w:val="none" w:sz="0" w:space="0" w:color="auto"/>
      </w:divBdr>
    </w:div>
    <w:div w:id="1917549208">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124597">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2762099">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39411497">
      <w:bodyDiv w:val="1"/>
      <w:marLeft w:val="0"/>
      <w:marRight w:val="0"/>
      <w:marTop w:val="0"/>
      <w:marBottom w:val="0"/>
      <w:divBdr>
        <w:top w:val="none" w:sz="0" w:space="0" w:color="auto"/>
        <w:left w:val="none" w:sz="0" w:space="0" w:color="auto"/>
        <w:bottom w:val="none" w:sz="0" w:space="0" w:color="auto"/>
        <w:right w:val="none" w:sz="0" w:space="0" w:color="auto"/>
      </w:divBdr>
    </w:div>
    <w:div w:id="1942031767">
      <w:bodyDiv w:val="1"/>
      <w:marLeft w:val="0"/>
      <w:marRight w:val="0"/>
      <w:marTop w:val="0"/>
      <w:marBottom w:val="0"/>
      <w:divBdr>
        <w:top w:val="none" w:sz="0" w:space="0" w:color="auto"/>
        <w:left w:val="none" w:sz="0" w:space="0" w:color="auto"/>
        <w:bottom w:val="none" w:sz="0" w:space="0" w:color="auto"/>
        <w:right w:val="none" w:sz="0" w:space="0" w:color="auto"/>
      </w:divBdr>
    </w:div>
    <w:div w:id="1943220849">
      <w:bodyDiv w:val="1"/>
      <w:marLeft w:val="0"/>
      <w:marRight w:val="0"/>
      <w:marTop w:val="0"/>
      <w:marBottom w:val="0"/>
      <w:divBdr>
        <w:top w:val="none" w:sz="0" w:space="0" w:color="auto"/>
        <w:left w:val="none" w:sz="0" w:space="0" w:color="auto"/>
        <w:bottom w:val="none" w:sz="0" w:space="0" w:color="auto"/>
        <w:right w:val="none" w:sz="0" w:space="0" w:color="auto"/>
      </w:divBdr>
    </w:div>
    <w:div w:id="1944412512">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1960454905">
      <w:bodyDiv w:val="1"/>
      <w:marLeft w:val="0"/>
      <w:marRight w:val="0"/>
      <w:marTop w:val="0"/>
      <w:marBottom w:val="0"/>
      <w:divBdr>
        <w:top w:val="none" w:sz="0" w:space="0" w:color="auto"/>
        <w:left w:val="none" w:sz="0" w:space="0" w:color="auto"/>
        <w:bottom w:val="none" w:sz="0" w:space="0" w:color="auto"/>
        <w:right w:val="none" w:sz="0" w:space="0" w:color="auto"/>
      </w:divBdr>
    </w:div>
    <w:div w:id="2010329019">
      <w:bodyDiv w:val="1"/>
      <w:marLeft w:val="0"/>
      <w:marRight w:val="0"/>
      <w:marTop w:val="0"/>
      <w:marBottom w:val="0"/>
      <w:divBdr>
        <w:top w:val="none" w:sz="0" w:space="0" w:color="auto"/>
        <w:left w:val="none" w:sz="0" w:space="0" w:color="auto"/>
        <w:bottom w:val="none" w:sz="0" w:space="0" w:color="auto"/>
        <w:right w:val="none" w:sz="0" w:space="0" w:color="auto"/>
      </w:divBdr>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99160">
      <w:bodyDiv w:val="1"/>
      <w:marLeft w:val="0"/>
      <w:marRight w:val="0"/>
      <w:marTop w:val="0"/>
      <w:marBottom w:val="0"/>
      <w:divBdr>
        <w:top w:val="none" w:sz="0" w:space="0" w:color="auto"/>
        <w:left w:val="none" w:sz="0" w:space="0" w:color="auto"/>
        <w:bottom w:val="none" w:sz="0" w:space="0" w:color="auto"/>
        <w:right w:val="none" w:sz="0" w:space="0" w:color="auto"/>
      </w:divBdr>
    </w:div>
    <w:div w:id="2064594617">
      <w:bodyDiv w:val="1"/>
      <w:marLeft w:val="0"/>
      <w:marRight w:val="0"/>
      <w:marTop w:val="0"/>
      <w:marBottom w:val="0"/>
      <w:divBdr>
        <w:top w:val="none" w:sz="0" w:space="0" w:color="auto"/>
        <w:left w:val="none" w:sz="0" w:space="0" w:color="auto"/>
        <w:bottom w:val="none" w:sz="0" w:space="0" w:color="auto"/>
        <w:right w:val="none" w:sz="0" w:space="0" w:color="auto"/>
      </w:divBdr>
    </w:div>
    <w:div w:id="2123526430">
      <w:bodyDiv w:val="1"/>
      <w:marLeft w:val="0"/>
      <w:marRight w:val="0"/>
      <w:marTop w:val="0"/>
      <w:marBottom w:val="0"/>
      <w:divBdr>
        <w:top w:val="none" w:sz="0" w:space="0" w:color="auto"/>
        <w:left w:val="none" w:sz="0" w:space="0" w:color="auto"/>
        <w:bottom w:val="none" w:sz="0" w:space="0" w:color="auto"/>
        <w:right w:val="none" w:sz="0" w:space="0" w:color="auto"/>
      </w:divBdr>
    </w:div>
    <w:div w:id="2141148928">
      <w:bodyDiv w:val="1"/>
      <w:marLeft w:val="0"/>
      <w:marRight w:val="0"/>
      <w:marTop w:val="0"/>
      <w:marBottom w:val="0"/>
      <w:divBdr>
        <w:top w:val="none" w:sz="0" w:space="0" w:color="auto"/>
        <w:left w:val="none" w:sz="0" w:space="0" w:color="auto"/>
        <w:bottom w:val="none" w:sz="0" w:space="0" w:color="auto"/>
        <w:right w:val="none" w:sz="0" w:space="0" w:color="auto"/>
      </w:divBdr>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1C6FD54C419343B2645CE67ABF9B0C" ma:contentTypeVersion="16" ma:contentTypeDescription="Create a new document." ma:contentTypeScope="" ma:versionID="c8088c1831574804c4e3ea186cc6f864">
  <xsd:schema xmlns:xsd="http://www.w3.org/2001/XMLSchema" xmlns:xs="http://www.w3.org/2001/XMLSchema" xmlns:p="http://schemas.microsoft.com/office/2006/metadata/properties" xmlns:ns2="c0b6d34f-396e-4806-b464-132dd3325599" xmlns:ns3="30cf75f5-630e-4228-9f43-993a8f033fd1" targetNamespace="http://schemas.microsoft.com/office/2006/metadata/properties" ma:root="true" ma:fieldsID="aa0d85e737a1bd53c21535a61d3ebe73" ns2:_="" ns3:_="">
    <xsd:import namespace="c0b6d34f-396e-4806-b464-132dd3325599"/>
    <xsd:import namespace="30cf75f5-630e-4228-9f43-993a8f033f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b6d34f-396e-4806-b464-132dd332559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866134f-4a50-4312-80de-6ff209c15c80}" ma:internalName="TaxCatchAll" ma:showField="CatchAllData" ma:web="c0b6d34f-396e-4806-b464-132dd332559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0cf75f5-630e-4228-9f43-993a8f033f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ff73b4c-4578-4ffd-afbb-301463d4712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f75f5-630e-4228-9f43-993a8f033fd1">
      <Terms xmlns="http://schemas.microsoft.com/office/infopath/2007/PartnerControls"/>
    </lcf76f155ced4ddcb4097134ff3c332f>
    <TaxCatchAll xmlns="c0b6d34f-396e-4806-b464-132dd3325599"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E6FF85-1825-44AD-A47E-111F6184D4F0}">
  <ds:schemaRefs>
    <ds:schemaRef ds:uri="http://schemas.microsoft.com/sharepoint/v3/contenttype/forms"/>
  </ds:schemaRefs>
</ds:datastoreItem>
</file>

<file path=customXml/itemProps2.xml><?xml version="1.0" encoding="utf-8"?>
<ds:datastoreItem xmlns:ds="http://schemas.openxmlformats.org/officeDocument/2006/customXml" ds:itemID="{15DB4BC3-A3BA-4C88-A7DD-B6BEAB883FF4}"/>
</file>

<file path=customXml/itemProps3.xml><?xml version="1.0" encoding="utf-8"?>
<ds:datastoreItem xmlns:ds="http://schemas.openxmlformats.org/officeDocument/2006/customXml" ds:itemID="{1D0DC94A-6EC5-42EF-A217-DC764FA7C59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4D61ED2C-1A18-4408-AF4C-2F6D1B7C4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621</TotalTime>
  <Pages>11</Pages>
  <Words>1695</Words>
  <Characters>10599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KPMG - DPP</dc:creator>
  <cp:keywords/>
  <dc:description/>
  <cp:lastModifiedBy>Kornsiri, Chongaksorn</cp:lastModifiedBy>
  <cp:revision>48</cp:revision>
  <cp:lastPrinted>2025-07-30T11:09:00Z</cp:lastPrinted>
  <dcterms:created xsi:type="dcterms:W3CDTF">2025-07-21T08:25:00Z</dcterms:created>
  <dcterms:modified xsi:type="dcterms:W3CDTF">2025-08-08T10:30:00Z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0x010100D71C6FD54C419343B2645CE67ABF9B0C</vt:lpwstr>
  </property>
  <property fmtid="{D5CDD505-2E9C-101B-9397-08002B2CF9AE}" pid="5" name="MediaServiceImageTags">
    <vt:lpwstr/>
  </property>
</Properties>
</file>