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ED4107" w14:textId="77777777" w:rsidR="000D77DB" w:rsidRPr="007A168E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7A168E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14:paraId="1CE45D79" w14:textId="77777777" w:rsidR="000D77DB" w:rsidRPr="007A168E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14:paraId="332FC225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C82E18" w:rsidRPr="007A168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D21C4B" w:rsidRPr="007A168E">
        <w:rPr>
          <w:rFonts w:asciiTheme="majorBidi" w:hAnsiTheme="majorBidi" w:cstheme="majorBidi"/>
          <w:sz w:val="30"/>
          <w:szCs w:val="30"/>
          <w:cs/>
        </w:rPr>
        <w:tab/>
      </w:r>
    </w:p>
    <w:p w14:paraId="7027B9F6" w14:textId="77777777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F15FEDD" w14:textId="66502C0C" w:rsidR="003776E4" w:rsidRPr="007A168E" w:rsidRDefault="00F005D0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14:paraId="6A85BB1D" w14:textId="7F66C281" w:rsidR="004338DF" w:rsidRPr="004338DF" w:rsidRDefault="004A5110" w:rsidP="004338DF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เงินลงทุนในบริษัท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ย่อย</w:t>
      </w:r>
      <w:r w:rsidR="004338DF">
        <w:rPr>
          <w:rFonts w:asciiTheme="majorBidi" w:hAnsiTheme="majorBidi" w:cstheme="majorBidi"/>
          <w:sz w:val="30"/>
          <w:szCs w:val="30"/>
        </w:rPr>
        <w:t xml:space="preserve"> </w:t>
      </w:r>
      <w:r w:rsidR="002407EE" w:rsidRPr="007A168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6B6039" w:rsidRPr="007A168E">
        <w:rPr>
          <w:rFonts w:asciiTheme="majorBidi" w:hAnsiTheme="majorBidi" w:cstheme="majorBidi"/>
          <w:sz w:val="30"/>
          <w:szCs w:val="30"/>
          <w:cs/>
        </w:rPr>
        <w:t>ร่วม</w:t>
      </w:r>
      <w:r w:rsidR="004338DF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7ED4F3D8" w14:textId="0A82DEFC" w:rsidR="003776E4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59B10F29" w14:textId="574C933F" w:rsidR="00AA6339" w:rsidRPr="00AA6339" w:rsidRDefault="00AA6339" w:rsidP="00AA6339">
      <w:pPr>
        <w:numPr>
          <w:ilvl w:val="0"/>
          <w:numId w:val="3"/>
        </w:num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เงินกู้ยืมระยะสั้น</w:t>
      </w:r>
      <w:r w:rsidRPr="003B4F83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14:paraId="4F9A0FF5" w14:textId="0DB2BB60" w:rsidR="00445961" w:rsidRPr="007A168E" w:rsidRDefault="00445961" w:rsidP="00445961">
      <w:pPr>
        <w:numPr>
          <w:ilvl w:val="0"/>
          <w:numId w:val="3"/>
        </w:numPr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หุ้นกู้</w:t>
      </w:r>
    </w:p>
    <w:p w14:paraId="442FF74E" w14:textId="77777777" w:rsidR="00922ADE" w:rsidRPr="007A168E" w:rsidRDefault="0013022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ส่วนง</w:t>
      </w:r>
      <w:r w:rsidR="003776E4" w:rsidRPr="007A168E">
        <w:rPr>
          <w:rFonts w:asciiTheme="majorBidi" w:hAnsiTheme="majorBidi" w:cstheme="majorBidi"/>
          <w:sz w:val="30"/>
          <w:szCs w:val="30"/>
          <w:cs/>
        </w:rPr>
        <w:t>าน</w:t>
      </w:r>
      <w:r w:rsidR="00415593" w:rsidRPr="007A168E">
        <w:rPr>
          <w:rFonts w:asciiTheme="majorBidi" w:hAnsiTheme="majorBidi" w:cstheme="majorBidi"/>
          <w:sz w:val="30"/>
          <w:szCs w:val="30"/>
          <w:cs/>
        </w:rPr>
        <w:t>ดำเนินงาน</w:t>
      </w:r>
      <w:r w:rsidR="008808ED" w:rsidRPr="007A168E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</w:p>
    <w:p w14:paraId="55E1E579" w14:textId="2F60F384" w:rsidR="005D37F7" w:rsidRDefault="005D37F7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14:paraId="1E56EDF8" w14:textId="30E023F8" w:rsidR="00A31275" w:rsidRDefault="00A31275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1EBD588B" w14:textId="77777777" w:rsidR="008808ED" w:rsidRPr="007A168E" w:rsidRDefault="008808E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0FA7EEC" w14:textId="0AEFFDD9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ภาระผูกพันกับกิจการที่ไม่เกี่ยวข้องกัน</w:t>
      </w:r>
    </w:p>
    <w:p w14:paraId="04E406F2" w14:textId="4AADFAEC" w:rsidR="003776E4" w:rsidRPr="007A168E" w:rsidRDefault="003776E4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</w:t>
      </w:r>
    </w:p>
    <w:p w14:paraId="0F8019B0" w14:textId="6829B8BA" w:rsidR="0051124D" w:rsidRDefault="0051124D" w:rsidP="00E57498">
      <w:pPr>
        <w:numPr>
          <w:ilvl w:val="0"/>
          <w:numId w:val="3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เรื่องอื่น</w:t>
      </w:r>
    </w:p>
    <w:p w14:paraId="7E8C9E43" w14:textId="77777777" w:rsidR="00671861" w:rsidRPr="007A168E" w:rsidRDefault="00671861" w:rsidP="00527CA1">
      <w:pPr>
        <w:pStyle w:val="Bo-C1Content"/>
        <w:rPr>
          <w:rFonts w:asciiTheme="majorBidi" w:hAnsiTheme="majorBidi" w:cstheme="majorBidi"/>
        </w:rPr>
      </w:pPr>
    </w:p>
    <w:p w14:paraId="59E5A1D5" w14:textId="3FBE31E3" w:rsidR="007B2482" w:rsidRPr="007A168E" w:rsidRDefault="000D77DB" w:rsidP="00FC2922">
      <w:pPr>
        <w:pStyle w:val="Bo-C1Content"/>
        <w:ind w:left="0" w:firstLine="547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br w:type="page"/>
      </w:r>
      <w:r w:rsidR="00203EEF" w:rsidRPr="007A168E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="00203EEF" w:rsidRPr="007A168E">
        <w:rPr>
          <w:rFonts w:asciiTheme="majorBidi" w:hAnsiTheme="majorBidi" w:cstheme="majorBidi"/>
          <w:cs/>
        </w:rPr>
        <w:t>นี้</w:t>
      </w:r>
    </w:p>
    <w:p w14:paraId="597E556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5E9F0EE8" w14:textId="1D01787B" w:rsidR="007B2482" w:rsidRPr="007A168E" w:rsidRDefault="00203EEF" w:rsidP="009B7A42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งบการเงิน</w:t>
      </w:r>
      <w:r w:rsidR="00821424" w:rsidRPr="007A168E">
        <w:rPr>
          <w:rFonts w:asciiTheme="majorBidi" w:hAnsiTheme="majorBidi" w:cstheme="majorBidi"/>
          <w:cs/>
        </w:rPr>
        <w:t>ระหว่างกาล</w:t>
      </w:r>
      <w:r w:rsidRPr="007A168E">
        <w:rPr>
          <w:rFonts w:asciiTheme="majorBidi" w:hAnsiTheme="majorBidi" w:cstheme="majorBidi"/>
          <w:cs/>
        </w:rPr>
        <w:t xml:space="preserve">นี้ได้รับอนุมัติให้ออกงบการเงินจากคณะกรรมการตรวจสอบตามการมอบหมายจากคณะกรรมการบริษัทเมื่อวันที่ </w:t>
      </w:r>
      <w:r w:rsidR="002A2CF3">
        <w:rPr>
          <w:rFonts w:asciiTheme="majorBidi" w:hAnsiTheme="majorBidi" w:cstheme="majorBidi"/>
          <w:lang w:val="en-US"/>
        </w:rPr>
        <w:t>14</w:t>
      </w:r>
      <w:r w:rsidR="009806BF">
        <w:rPr>
          <w:rFonts w:asciiTheme="majorBidi" w:hAnsiTheme="majorBidi" w:cstheme="majorBidi"/>
          <w:lang w:val="en-US"/>
        </w:rPr>
        <w:t xml:space="preserve"> </w:t>
      </w:r>
      <w:r w:rsidR="009806BF">
        <w:rPr>
          <w:rFonts w:asciiTheme="majorBidi" w:hAnsiTheme="majorBidi" w:cstheme="majorBidi" w:hint="cs"/>
          <w:cs/>
          <w:lang w:val="en-US"/>
        </w:rPr>
        <w:t>สิงหาคม</w:t>
      </w:r>
      <w:r w:rsidR="002434FD" w:rsidRPr="00A36E86">
        <w:rPr>
          <w:rFonts w:asciiTheme="majorBidi" w:hAnsiTheme="majorBidi" w:cstheme="majorBidi" w:hint="cs"/>
          <w: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FA644B">
        <w:rPr>
          <w:rFonts w:asciiTheme="majorBidi" w:hAnsiTheme="majorBidi" w:cstheme="majorBidi"/>
          <w:lang w:val="en-US"/>
        </w:rPr>
        <w:t>8</w:t>
      </w:r>
    </w:p>
    <w:p w14:paraId="170BC6DB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22025EAB" w14:textId="77777777" w:rsidR="007B2482" w:rsidRPr="007A168E" w:rsidRDefault="007B2482" w:rsidP="00DB700D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เกณฑ์การจัดทำงบการเงิน</w:t>
      </w:r>
      <w:r w:rsidR="00F53050" w:rsidRPr="007A168E">
        <w:rPr>
          <w:rFonts w:asciiTheme="majorBidi" w:hAnsiTheme="majorBidi" w:cstheme="majorBidi"/>
          <w:cs/>
        </w:rPr>
        <w:t>ระหว่างกาล</w:t>
      </w:r>
    </w:p>
    <w:p w14:paraId="4FF68416" w14:textId="77777777" w:rsidR="007B2482" w:rsidRPr="007A168E" w:rsidRDefault="007B2482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0FEB45" w14:textId="0FD91522" w:rsidR="007B2482" w:rsidRPr="00ED11C5" w:rsidRDefault="00EB766D">
      <w:pPr>
        <w:tabs>
          <w:tab w:val="left" w:pos="70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การรายงานทางการเงินระหว่างกาล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="008F34EE" w:rsidRPr="007A168E">
        <w:rPr>
          <w:rFonts w:asciiTheme="majorBidi" w:hAnsiTheme="majorBidi" w:cstheme="majorBidi"/>
          <w:spacing w:val="-6"/>
          <w:sz w:val="30"/>
          <w:szCs w:val="30"/>
        </w:rPr>
        <w:br/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7A168E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7A168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spacing w:val="-6"/>
          <w:sz w:val="30"/>
          <w:szCs w:val="30"/>
          <w:lang w:val="en-US"/>
        </w:rPr>
        <w:t>256</w:t>
      </w:r>
      <w:r w:rsidR="00FA644B">
        <w:rPr>
          <w:rFonts w:asciiTheme="majorBidi" w:hAnsiTheme="majorBidi" w:cstheme="majorBidi"/>
          <w:spacing w:val="-6"/>
          <w:sz w:val="30"/>
          <w:szCs w:val="30"/>
          <w:lang w:val="en-US"/>
        </w:rPr>
        <w:t>7</w:t>
      </w:r>
    </w:p>
    <w:p w14:paraId="5E6352AE" w14:textId="5893DA83" w:rsidR="00EB766D" w:rsidRPr="007A168E" w:rsidRDefault="00EB766D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B32BFB6" w14:textId="76C60687" w:rsidR="00EB766D" w:rsidRPr="007A168E" w:rsidRDefault="00EB766D" w:rsidP="00EB766D">
      <w:pPr>
        <w:pStyle w:val="Ang15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FA644B">
        <w:rPr>
          <w:rFonts w:asciiTheme="majorBidi" w:hAnsiTheme="majorBidi" w:cstheme="majorBidi"/>
          <w:lang w:val="en-US"/>
        </w:rPr>
        <w:t>7</w:t>
      </w:r>
    </w:p>
    <w:p w14:paraId="25874DD0" w14:textId="645BC157" w:rsidR="00F47DB8" w:rsidRPr="007A168E" w:rsidRDefault="00F47DB8" w:rsidP="00E82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918C21F" w14:textId="77777777" w:rsidR="004B6888" w:rsidRPr="007A168E" w:rsidRDefault="004B6888" w:rsidP="00621F7F">
      <w:pPr>
        <w:pStyle w:val="Caption"/>
        <w:ind w:hanging="900"/>
        <w:rPr>
          <w:rFonts w:asciiTheme="majorBidi" w:hAnsiTheme="majorBidi" w:cstheme="majorBidi"/>
          <w:cs/>
        </w:rPr>
      </w:pPr>
      <w:r w:rsidRPr="007A168E">
        <w:rPr>
          <w:rFonts w:asciiTheme="majorBidi" w:hAnsiTheme="majorBidi" w:cstheme="majorBidi"/>
          <w:cs/>
        </w:rPr>
        <w:t>บุคคลหรือกิจการที่เกี่ยวข้องกัน</w:t>
      </w:r>
    </w:p>
    <w:p w14:paraId="45DC11D4" w14:textId="77777777" w:rsidR="004B6888" w:rsidRPr="007A168E" w:rsidRDefault="004B6888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26A4C184" w14:textId="36375BB8" w:rsidR="00F91B1B" w:rsidRPr="007A168E" w:rsidRDefault="00EA4D1F" w:rsidP="00AE1428">
      <w:pPr>
        <w:pStyle w:val="Bo-Blankline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7A168E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 บริษัทร่วม</w:t>
      </w:r>
      <w:r w:rsidR="002434FD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2434FD">
        <w:rPr>
          <w:rFonts w:asciiTheme="majorBidi" w:hAnsiTheme="majorBidi" w:cstheme="majorBidi" w:hint="cs"/>
          <w:b/>
          <w:sz w:val="30"/>
          <w:szCs w:val="30"/>
          <w:cs/>
        </w:rPr>
        <w:t>และการร่วมค้า</w:t>
      </w:r>
      <w:r w:rsidR="005556C1">
        <w:rPr>
          <w:rFonts w:asciiTheme="majorBidi" w:hAnsiTheme="majorBidi" w:cstheme="majorBidi" w:hint="cs"/>
          <w:b/>
          <w:sz w:val="30"/>
          <w:szCs w:val="30"/>
          <w:cs/>
        </w:rPr>
        <w:t>ที่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มีการเปลี่ยนแปลงอย่างมีสาระสำคัญ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>ได้เปิดเผยใน</w:t>
      </w:r>
      <w:r w:rsidR="00103529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หมายเหตุข้อ </w:t>
      </w:r>
      <w:r w:rsidR="00DB0E35" w:rsidRPr="00DB0E3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7A168E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สำหรับบุคคลหรือกิจการอื่นที่เกี่ยวข้องกันที่ความสัมพันธ์เปลี่ยนแปลงอย่างมีสาระสำคัญและ</w:t>
      </w:r>
      <w:r w:rsidR="00632D0F">
        <w:rPr>
          <w:rFonts w:asciiTheme="majorBidi" w:hAnsiTheme="majorBidi"/>
          <w:b/>
          <w:sz w:val="30"/>
          <w:szCs w:val="30"/>
        </w:rPr>
        <w:t xml:space="preserve">     </w:t>
      </w:r>
      <w:r w:rsidR="005556C1" w:rsidRPr="005556C1">
        <w:rPr>
          <w:rFonts w:asciiTheme="majorBidi" w:hAnsiTheme="majorBidi"/>
          <w:b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19A0B414" w14:textId="77777777" w:rsidR="00EA4D1F" w:rsidRPr="000C01CD" w:rsidRDefault="00EA4D1F" w:rsidP="00E827E0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C41FAB9" w14:textId="77777777" w:rsidR="0094537C" w:rsidRPr="007A168E" w:rsidRDefault="0094537C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7A168E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7"/>
        <w:gridCol w:w="1080"/>
        <w:gridCol w:w="236"/>
        <w:gridCol w:w="1060"/>
        <w:gridCol w:w="239"/>
        <w:gridCol w:w="1024"/>
        <w:gridCol w:w="239"/>
        <w:gridCol w:w="1165"/>
      </w:tblGrid>
      <w:tr w:rsidR="00B21B82" w:rsidRPr="007A168E" w14:paraId="581F514B" w14:textId="77777777" w:rsidTr="002321E2">
        <w:trPr>
          <w:tblHeader/>
        </w:trPr>
        <w:tc>
          <w:tcPr>
            <w:tcW w:w="4137" w:type="dxa"/>
          </w:tcPr>
          <w:p w14:paraId="25BFACDE" w14:textId="77777777" w:rsidR="00B21B82" w:rsidRPr="007A168E" w:rsidRDefault="00B21B82" w:rsidP="002321E2">
            <w:pPr>
              <w:spacing w:line="380" w:lineRule="exact"/>
              <w:ind w:right="-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</w:rPr>
              <w:lastRenderedPageBreak/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76" w:type="dxa"/>
            <w:gridSpan w:val="3"/>
          </w:tcPr>
          <w:p w14:paraId="45578642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49C66200" w14:textId="77777777" w:rsidR="00B21B82" w:rsidRPr="007A168E" w:rsidRDefault="00B21B82" w:rsidP="002321E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3"/>
          </w:tcPr>
          <w:p w14:paraId="5AAA738A" w14:textId="77777777" w:rsidR="00B21B82" w:rsidRPr="007A168E" w:rsidRDefault="00B21B82" w:rsidP="002321E2">
            <w:pPr>
              <w:spacing w:line="380" w:lineRule="exac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3FE" w:rsidRPr="007A168E" w14:paraId="345C7EFF" w14:textId="77777777" w:rsidTr="002321E2">
        <w:trPr>
          <w:tblHeader/>
        </w:trPr>
        <w:tc>
          <w:tcPr>
            <w:tcW w:w="4137" w:type="dxa"/>
          </w:tcPr>
          <w:p w14:paraId="447E941F" w14:textId="0CF76003" w:rsidR="007A03FE" w:rsidRPr="00FA644B" w:rsidRDefault="007A03FE" w:rsidP="007A03FE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806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9806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 w:rsidR="009806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080" w:type="dxa"/>
          </w:tcPr>
          <w:p w14:paraId="470535FD" w14:textId="651DFDD1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A644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2DF504C0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2BC40B6C" w14:textId="544B509B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A644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39" w:type="dxa"/>
          </w:tcPr>
          <w:p w14:paraId="1AF707A0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11EC535A" w14:textId="4DE41A1E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A644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9" w:type="dxa"/>
          </w:tcPr>
          <w:p w14:paraId="32466F73" w14:textId="77777777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2E5AC1" w14:textId="7C48BE5E" w:rsidR="007A03FE" w:rsidRPr="007A168E" w:rsidRDefault="007A03FE" w:rsidP="007A03F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FA644B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B21B82" w:rsidRPr="007A168E" w14:paraId="1DD3A66E" w14:textId="77777777" w:rsidTr="002321E2">
        <w:trPr>
          <w:tblHeader/>
        </w:trPr>
        <w:tc>
          <w:tcPr>
            <w:tcW w:w="4137" w:type="dxa"/>
          </w:tcPr>
          <w:p w14:paraId="5B80D128" w14:textId="77777777" w:rsidR="00B21B82" w:rsidRPr="007A168E" w:rsidRDefault="00B21B82" w:rsidP="002321E2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43" w:type="dxa"/>
            <w:gridSpan w:val="7"/>
          </w:tcPr>
          <w:p w14:paraId="77E4C12C" w14:textId="77777777" w:rsidR="00B21B82" w:rsidRPr="007A168E" w:rsidRDefault="00B21B82" w:rsidP="002321E2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806BF" w:rsidRPr="007A168E" w14:paraId="67B7BF0D" w14:textId="77777777" w:rsidTr="002321E2">
        <w:tc>
          <w:tcPr>
            <w:tcW w:w="4137" w:type="dxa"/>
          </w:tcPr>
          <w:p w14:paraId="5BA47DBC" w14:textId="22EA8220" w:rsidR="009806BF" w:rsidRPr="007A168E" w:rsidRDefault="009806BF" w:rsidP="009806BF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07882D7" w14:textId="77777777" w:rsidR="009806BF" w:rsidRPr="007A168E" w:rsidRDefault="009806BF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406160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2E46F99" w14:textId="77777777" w:rsidR="009806BF" w:rsidRPr="007A168E" w:rsidRDefault="009806BF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09A249D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47B6151" w14:textId="77777777" w:rsidR="009806BF" w:rsidRPr="007A168E" w:rsidRDefault="009806BF" w:rsidP="009806BF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C5148CE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62BB48" w14:textId="77777777" w:rsidR="009806BF" w:rsidRPr="007A168E" w:rsidRDefault="009806BF" w:rsidP="009806BF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6BF" w:rsidRPr="007A168E" w14:paraId="1E742788" w14:textId="77777777" w:rsidTr="00FB33B0">
        <w:tc>
          <w:tcPr>
            <w:tcW w:w="4137" w:type="dxa"/>
          </w:tcPr>
          <w:p w14:paraId="0F294658" w14:textId="152BD76E" w:rsidR="009806BF" w:rsidRPr="007A168E" w:rsidRDefault="009806BF" w:rsidP="00980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3D7C51AB" w14:textId="62ACCC74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55F3B2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D72E70E" w14:textId="2B7C19B0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C16D370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2BA30E1" w14:textId="6B00EA7A" w:rsidR="009806BF" w:rsidRPr="00A117EA" w:rsidRDefault="005B0ADA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5,411,523</w:t>
            </w:r>
          </w:p>
        </w:tc>
        <w:tc>
          <w:tcPr>
            <w:tcW w:w="239" w:type="dxa"/>
            <w:shd w:val="clear" w:color="auto" w:fill="auto"/>
          </w:tcPr>
          <w:p w14:paraId="3BF1DC43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89BDCD8" w14:textId="56BA3183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4,430,830</w:t>
            </w:r>
          </w:p>
        </w:tc>
      </w:tr>
      <w:tr w:rsidR="009806BF" w:rsidRPr="007A168E" w14:paraId="6D3FAE47" w14:textId="77777777" w:rsidTr="00FB33B0">
        <w:tc>
          <w:tcPr>
            <w:tcW w:w="4137" w:type="dxa"/>
          </w:tcPr>
          <w:p w14:paraId="691D56CF" w14:textId="2EB3498D" w:rsidR="009806BF" w:rsidRPr="007A168E" w:rsidRDefault="009806BF" w:rsidP="00980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25982B34" w14:textId="1A2C7308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BE21DC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E25E90F" w14:textId="33DF0450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F6AD31E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320AAE" w14:textId="3537E125" w:rsidR="009806BF" w:rsidRPr="002748AF" w:rsidRDefault="005B0ADA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89,</w:t>
            </w:r>
            <w:r w:rsidR="00D24B68"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39" w:type="dxa"/>
            <w:shd w:val="clear" w:color="auto" w:fill="auto"/>
          </w:tcPr>
          <w:p w14:paraId="1AD07474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A10454E" w14:textId="6538F941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107,659</w:t>
            </w:r>
          </w:p>
        </w:tc>
      </w:tr>
      <w:tr w:rsidR="009806BF" w:rsidRPr="007A168E" w14:paraId="65A0032B" w14:textId="77777777" w:rsidTr="00FB33B0">
        <w:tc>
          <w:tcPr>
            <w:tcW w:w="4137" w:type="dxa"/>
          </w:tcPr>
          <w:p w14:paraId="3F0DDE0B" w14:textId="00023B1C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ซื้อวัตถุดิบและอะไหล่</w:t>
            </w:r>
          </w:p>
        </w:tc>
        <w:tc>
          <w:tcPr>
            <w:tcW w:w="1080" w:type="dxa"/>
            <w:shd w:val="clear" w:color="auto" w:fill="auto"/>
          </w:tcPr>
          <w:p w14:paraId="120C1667" w14:textId="3645BB2B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4C42F0D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54E0A6C" w14:textId="7CA02D43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3DF29F16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FCDDE45" w14:textId="3B96F287" w:rsidR="009806BF" w:rsidRPr="002748AF" w:rsidRDefault="00EA0C50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183,334</w:t>
            </w:r>
          </w:p>
        </w:tc>
        <w:tc>
          <w:tcPr>
            <w:tcW w:w="239" w:type="dxa"/>
            <w:shd w:val="clear" w:color="auto" w:fill="auto"/>
          </w:tcPr>
          <w:p w14:paraId="37D4B749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6884A87" w14:textId="1D47D013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198,950</w:t>
            </w:r>
          </w:p>
        </w:tc>
      </w:tr>
      <w:tr w:rsidR="009806BF" w:rsidRPr="007A168E" w14:paraId="389DF771" w14:textId="77777777" w:rsidTr="00FB33B0">
        <w:tc>
          <w:tcPr>
            <w:tcW w:w="4137" w:type="dxa"/>
          </w:tcPr>
          <w:p w14:paraId="46A678A4" w14:textId="1E90763D" w:rsidR="009806BF" w:rsidRPr="007A168E" w:rsidRDefault="009806BF" w:rsidP="009806B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1080" w:type="dxa"/>
            <w:shd w:val="clear" w:color="auto" w:fill="auto"/>
          </w:tcPr>
          <w:p w14:paraId="7B6EF441" w14:textId="2C2A427B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9D6928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D81400" w14:textId="0BD61ECC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3841022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C6B8A71" w14:textId="41F3D759" w:rsidR="009806BF" w:rsidRPr="002748AF" w:rsidRDefault="00EA0C50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1,474,247</w:t>
            </w:r>
          </w:p>
        </w:tc>
        <w:tc>
          <w:tcPr>
            <w:tcW w:w="239" w:type="dxa"/>
            <w:shd w:val="clear" w:color="auto" w:fill="auto"/>
          </w:tcPr>
          <w:p w14:paraId="44AB03B1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FB973D7" w14:textId="71A67975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1,159,810</w:t>
            </w:r>
          </w:p>
        </w:tc>
      </w:tr>
      <w:tr w:rsidR="009806BF" w:rsidRPr="007A168E" w14:paraId="2912D3EE" w14:textId="77777777" w:rsidTr="00FB33B0">
        <w:tc>
          <w:tcPr>
            <w:tcW w:w="4137" w:type="dxa"/>
          </w:tcPr>
          <w:p w14:paraId="1F2A791A" w14:textId="63CA9A61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ซื้อไอน้ำ</w:t>
            </w:r>
          </w:p>
        </w:tc>
        <w:tc>
          <w:tcPr>
            <w:tcW w:w="1080" w:type="dxa"/>
            <w:shd w:val="clear" w:color="auto" w:fill="auto"/>
          </w:tcPr>
          <w:p w14:paraId="3B74A620" w14:textId="6C4524B3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15DEA3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330AD1DB" w14:textId="2A006CC6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12192B4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05DC8E" w14:textId="3A8C898F" w:rsidR="009806BF" w:rsidRPr="002748AF" w:rsidRDefault="00536CE6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20,284</w:t>
            </w:r>
          </w:p>
        </w:tc>
        <w:tc>
          <w:tcPr>
            <w:tcW w:w="239" w:type="dxa"/>
            <w:shd w:val="clear" w:color="auto" w:fill="auto"/>
          </w:tcPr>
          <w:p w14:paraId="3BEB1345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44F162F" w14:textId="666B26A8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17,629</w:t>
            </w:r>
          </w:p>
        </w:tc>
      </w:tr>
      <w:tr w:rsidR="009806BF" w:rsidRPr="007A168E" w14:paraId="78E851D9" w14:textId="77777777" w:rsidTr="00FB33B0">
        <w:tc>
          <w:tcPr>
            <w:tcW w:w="4137" w:type="dxa"/>
          </w:tcPr>
          <w:p w14:paraId="5259168B" w14:textId="5D47FA96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ซื้อสินค้าเพื่อส่งเสริมการขาย</w:t>
            </w:r>
          </w:p>
        </w:tc>
        <w:tc>
          <w:tcPr>
            <w:tcW w:w="1080" w:type="dxa"/>
            <w:shd w:val="clear" w:color="auto" w:fill="auto"/>
          </w:tcPr>
          <w:p w14:paraId="3EC2BE78" w14:textId="339DD3D3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11D19E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6A373F0" w14:textId="25F2E52F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57A39A59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A653235" w14:textId="23921997" w:rsidR="009806BF" w:rsidRPr="002748AF" w:rsidRDefault="00536CE6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2,837</w:t>
            </w:r>
          </w:p>
        </w:tc>
        <w:tc>
          <w:tcPr>
            <w:tcW w:w="239" w:type="dxa"/>
            <w:shd w:val="clear" w:color="auto" w:fill="auto"/>
          </w:tcPr>
          <w:p w14:paraId="5743E7FB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3276205" w14:textId="7D9B0EF6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</w:tr>
      <w:tr w:rsidR="009806BF" w:rsidRPr="007A168E" w14:paraId="3275DE39" w14:textId="77777777" w:rsidTr="00FB33B0">
        <w:tc>
          <w:tcPr>
            <w:tcW w:w="4137" w:type="dxa"/>
          </w:tcPr>
          <w:p w14:paraId="0398F197" w14:textId="1C935B85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shd w:val="clear" w:color="auto" w:fill="auto"/>
          </w:tcPr>
          <w:p w14:paraId="1D78D5CB" w14:textId="48D4159A" w:rsidR="009806BF" w:rsidRPr="002F0051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FAE9F78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9288674" w14:textId="59A4C1C1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12BACB0A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30BE945" w14:textId="6C934186" w:rsidR="009806BF" w:rsidRPr="002748AF" w:rsidRDefault="004B2799" w:rsidP="00536CE6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928,624</w:t>
            </w:r>
          </w:p>
        </w:tc>
        <w:tc>
          <w:tcPr>
            <w:tcW w:w="239" w:type="dxa"/>
            <w:shd w:val="clear" w:color="auto" w:fill="auto"/>
          </w:tcPr>
          <w:p w14:paraId="1B00BD1B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66381C4" w14:textId="6EB187E2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1,223,624</w:t>
            </w:r>
          </w:p>
        </w:tc>
      </w:tr>
      <w:tr w:rsidR="009806BF" w:rsidRPr="007A168E" w14:paraId="01F091DF" w14:textId="77777777" w:rsidTr="00FB33B0">
        <w:tc>
          <w:tcPr>
            <w:tcW w:w="4137" w:type="dxa"/>
          </w:tcPr>
          <w:p w14:paraId="6EDAF603" w14:textId="6D8AE4E1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ยรับ</w:t>
            </w:r>
          </w:p>
        </w:tc>
        <w:tc>
          <w:tcPr>
            <w:tcW w:w="1080" w:type="dxa"/>
            <w:shd w:val="clear" w:color="auto" w:fill="auto"/>
          </w:tcPr>
          <w:p w14:paraId="611CD1F7" w14:textId="0B4D8785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AFDAC1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5A67F8C6" w14:textId="33A4D796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61BFBBE3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397EC41" w14:textId="0C71F0A3" w:rsidR="009806BF" w:rsidRPr="002748AF" w:rsidRDefault="004B2799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24,720</w:t>
            </w:r>
          </w:p>
        </w:tc>
        <w:tc>
          <w:tcPr>
            <w:tcW w:w="239" w:type="dxa"/>
            <w:shd w:val="clear" w:color="auto" w:fill="auto"/>
          </w:tcPr>
          <w:p w14:paraId="464F2599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56229F5" w14:textId="1FCB6D92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122,723</w:t>
            </w:r>
          </w:p>
        </w:tc>
      </w:tr>
      <w:tr w:rsidR="009806BF" w:rsidRPr="007A168E" w14:paraId="4AC1E478" w14:textId="77777777" w:rsidTr="00FB33B0">
        <w:tc>
          <w:tcPr>
            <w:tcW w:w="4137" w:type="dxa"/>
          </w:tcPr>
          <w:p w14:paraId="0518C0C7" w14:textId="121EF50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21A83E95" w14:textId="3854B33D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758BA6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E7B2C5F" w14:textId="5A9243F3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661F834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77BA581" w14:textId="1418ED3E" w:rsidR="009806BF" w:rsidRPr="00283E5F" w:rsidRDefault="004B2799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18,686</w:t>
            </w:r>
          </w:p>
        </w:tc>
        <w:tc>
          <w:tcPr>
            <w:tcW w:w="239" w:type="dxa"/>
            <w:shd w:val="clear" w:color="auto" w:fill="auto"/>
          </w:tcPr>
          <w:p w14:paraId="7D890BB1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D929099" w14:textId="135281B0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12,224</w:t>
            </w:r>
          </w:p>
        </w:tc>
      </w:tr>
      <w:tr w:rsidR="009806BF" w:rsidRPr="007A168E" w14:paraId="4B98C122" w14:textId="77777777" w:rsidTr="00FB33B0">
        <w:tc>
          <w:tcPr>
            <w:tcW w:w="4137" w:type="dxa"/>
          </w:tcPr>
          <w:p w14:paraId="0B66B3DA" w14:textId="58545EA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7E0E6704" w14:textId="246CEE4C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9306D5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879CEF3" w14:textId="64987A53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24053B9D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7CCA8C2" w14:textId="3234F57C" w:rsidR="009806BF" w:rsidRPr="002748AF" w:rsidRDefault="004B2799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105,659</w:t>
            </w:r>
          </w:p>
        </w:tc>
        <w:tc>
          <w:tcPr>
            <w:tcW w:w="239" w:type="dxa"/>
            <w:shd w:val="clear" w:color="auto" w:fill="auto"/>
          </w:tcPr>
          <w:p w14:paraId="0173198F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7A838D3" w14:textId="18A949BE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112,661</w:t>
            </w:r>
          </w:p>
        </w:tc>
      </w:tr>
      <w:tr w:rsidR="009806BF" w:rsidRPr="007A168E" w14:paraId="0DF38BD0" w14:textId="77777777" w:rsidTr="00FB33B0">
        <w:tc>
          <w:tcPr>
            <w:tcW w:w="4137" w:type="dxa"/>
          </w:tcPr>
          <w:p w14:paraId="3E36096C" w14:textId="5F2ABF5A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3A14466E" w14:textId="01FEA9DD" w:rsidR="009806BF" w:rsidRPr="007A168E" w:rsidRDefault="00585281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ECDC4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C88AFF2" w14:textId="484CED95" w:rsidR="009806BF" w:rsidRPr="004E4BEA" w:rsidRDefault="009806BF" w:rsidP="004E4BEA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4B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2D2A54A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61BE193" w14:textId="769D1A11" w:rsidR="009806BF" w:rsidRPr="002748AF" w:rsidRDefault="002D6C86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13,157</w:t>
            </w:r>
          </w:p>
        </w:tc>
        <w:tc>
          <w:tcPr>
            <w:tcW w:w="239" w:type="dxa"/>
            <w:shd w:val="clear" w:color="auto" w:fill="auto"/>
          </w:tcPr>
          <w:p w14:paraId="16A98824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0D8885A" w14:textId="67EA44F3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13,663</w:t>
            </w:r>
          </w:p>
        </w:tc>
      </w:tr>
      <w:tr w:rsidR="009806BF" w:rsidRPr="007A168E" w14:paraId="0FCB4D27" w14:textId="77777777" w:rsidTr="009E34C8">
        <w:tc>
          <w:tcPr>
            <w:tcW w:w="4137" w:type="dxa"/>
          </w:tcPr>
          <w:p w14:paraId="534756FF" w14:textId="25A7A755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2E14EF6" w14:textId="77777777" w:rsidR="009806BF" w:rsidRPr="007A168E" w:rsidRDefault="009806BF" w:rsidP="009806BF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9F1F1D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B797D2B" w14:textId="77777777" w:rsidR="009806BF" w:rsidRPr="002748AF" w:rsidRDefault="009806BF" w:rsidP="009806BF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1EC3A819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31499E1" w14:textId="77777777" w:rsidR="009806BF" w:rsidRPr="002748AF" w:rsidRDefault="009806BF" w:rsidP="009806BF">
            <w:pPr>
              <w:tabs>
                <w:tab w:val="decimal" w:pos="918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58601B90" w14:textId="77777777" w:rsidR="009806BF" w:rsidRPr="002748AF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A0E4072" w14:textId="77777777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6BF" w:rsidRPr="007A168E" w14:paraId="0E3B7CB4" w14:textId="77777777" w:rsidTr="00FB33B0">
        <w:tc>
          <w:tcPr>
            <w:tcW w:w="4137" w:type="dxa"/>
          </w:tcPr>
          <w:p w14:paraId="055B8ED6" w14:textId="2A5B1E6E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24836E07" w14:textId="49A81A8C" w:rsidR="009806BF" w:rsidRPr="007A168E" w:rsidRDefault="002D6C86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17,538</w:t>
            </w:r>
          </w:p>
        </w:tc>
        <w:tc>
          <w:tcPr>
            <w:tcW w:w="236" w:type="dxa"/>
            <w:shd w:val="clear" w:color="auto" w:fill="auto"/>
          </w:tcPr>
          <w:p w14:paraId="6120C48E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215666" w14:textId="1325DCD6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39" w:type="dxa"/>
            <w:shd w:val="clear" w:color="auto" w:fill="auto"/>
          </w:tcPr>
          <w:p w14:paraId="36FC6697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F8790A" w14:textId="2E32A0B9" w:rsidR="009806BF" w:rsidRPr="002748AF" w:rsidRDefault="00605AD1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17,498</w:t>
            </w:r>
          </w:p>
        </w:tc>
        <w:tc>
          <w:tcPr>
            <w:tcW w:w="239" w:type="dxa"/>
            <w:shd w:val="clear" w:color="auto" w:fill="auto"/>
          </w:tcPr>
          <w:p w14:paraId="5648215D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834D77C" w14:textId="1688222A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</w:tr>
      <w:tr w:rsidR="009806BF" w:rsidRPr="007A168E" w14:paraId="35F3DCD8" w14:textId="77777777" w:rsidTr="00FB33B0">
        <w:tc>
          <w:tcPr>
            <w:tcW w:w="4137" w:type="dxa"/>
          </w:tcPr>
          <w:p w14:paraId="1B2BB1E7" w14:textId="35BDB4B1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  <w:shd w:val="clear" w:color="auto" w:fill="auto"/>
          </w:tcPr>
          <w:p w14:paraId="76549A58" w14:textId="4F760C1C" w:rsidR="009806BF" w:rsidRPr="007A168E" w:rsidRDefault="002D6C86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228,609</w:t>
            </w:r>
          </w:p>
        </w:tc>
        <w:tc>
          <w:tcPr>
            <w:tcW w:w="236" w:type="dxa"/>
            <w:shd w:val="clear" w:color="auto" w:fill="auto"/>
          </w:tcPr>
          <w:p w14:paraId="26B22159" w14:textId="77777777" w:rsidR="009806BF" w:rsidRPr="007A168E" w:rsidRDefault="009806BF" w:rsidP="009806BF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AB62515" w14:textId="4126B2B9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253,451</w:t>
            </w:r>
          </w:p>
        </w:tc>
        <w:tc>
          <w:tcPr>
            <w:tcW w:w="239" w:type="dxa"/>
            <w:shd w:val="clear" w:color="auto" w:fill="auto"/>
          </w:tcPr>
          <w:p w14:paraId="58B9509F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856D43A" w14:textId="5934BFDE" w:rsidR="009806BF" w:rsidRPr="002748AF" w:rsidRDefault="004E4BEA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214,806</w:t>
            </w:r>
          </w:p>
        </w:tc>
        <w:tc>
          <w:tcPr>
            <w:tcW w:w="239" w:type="dxa"/>
            <w:shd w:val="clear" w:color="auto" w:fill="auto"/>
          </w:tcPr>
          <w:p w14:paraId="1618A790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4AE107C5" w14:textId="533B9068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238,529</w:t>
            </w:r>
          </w:p>
        </w:tc>
      </w:tr>
      <w:tr w:rsidR="009806BF" w:rsidRPr="007A168E" w14:paraId="0775F769" w14:textId="77777777" w:rsidTr="00FB33B0">
        <w:tc>
          <w:tcPr>
            <w:tcW w:w="4137" w:type="dxa"/>
          </w:tcPr>
          <w:p w14:paraId="676C20DC" w14:textId="5BB5D36A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3A358252" w14:textId="3DD954EC" w:rsidR="009806BF" w:rsidRPr="007A168E" w:rsidRDefault="001420E2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28,553</w:t>
            </w:r>
          </w:p>
        </w:tc>
        <w:tc>
          <w:tcPr>
            <w:tcW w:w="236" w:type="dxa"/>
            <w:shd w:val="clear" w:color="auto" w:fill="auto"/>
          </w:tcPr>
          <w:p w14:paraId="31D55AEF" w14:textId="77777777" w:rsidR="009806BF" w:rsidRPr="007A168E" w:rsidRDefault="009806BF" w:rsidP="009806BF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0E3FD0" w14:textId="0244EB3F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2,461</w:t>
            </w:r>
          </w:p>
        </w:tc>
        <w:tc>
          <w:tcPr>
            <w:tcW w:w="239" w:type="dxa"/>
            <w:shd w:val="clear" w:color="auto" w:fill="auto"/>
          </w:tcPr>
          <w:p w14:paraId="7AB30938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759072" w14:textId="4CE7B5E6" w:rsidR="009806BF" w:rsidRPr="002748AF" w:rsidRDefault="004E4BEA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13,270</w:t>
            </w:r>
          </w:p>
        </w:tc>
        <w:tc>
          <w:tcPr>
            <w:tcW w:w="239" w:type="dxa"/>
            <w:shd w:val="clear" w:color="auto" w:fill="auto"/>
          </w:tcPr>
          <w:p w14:paraId="56333CDB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6B2766D" w14:textId="72292FDC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9806BF" w:rsidRPr="007A168E" w14:paraId="363BED24" w14:textId="77777777" w:rsidTr="009E34C8">
        <w:tc>
          <w:tcPr>
            <w:tcW w:w="4137" w:type="dxa"/>
          </w:tcPr>
          <w:p w14:paraId="69EC61CE" w14:textId="5AE5779A" w:rsidR="009806BF" w:rsidRPr="00CE0F9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2C7102CA" w14:textId="31936B71" w:rsidR="009806BF" w:rsidRDefault="001420E2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11,365</w:t>
            </w:r>
          </w:p>
        </w:tc>
        <w:tc>
          <w:tcPr>
            <w:tcW w:w="236" w:type="dxa"/>
            <w:shd w:val="clear" w:color="auto" w:fill="auto"/>
          </w:tcPr>
          <w:p w14:paraId="0684C8E4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F1B8D93" w14:textId="1EBD812E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15,948</w:t>
            </w:r>
          </w:p>
        </w:tc>
        <w:tc>
          <w:tcPr>
            <w:tcW w:w="239" w:type="dxa"/>
            <w:shd w:val="clear" w:color="auto" w:fill="auto"/>
          </w:tcPr>
          <w:p w14:paraId="4F130376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78B583" w14:textId="568C1023" w:rsidR="009806BF" w:rsidRPr="002748AF" w:rsidRDefault="004E4BEA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8,145</w:t>
            </w:r>
          </w:p>
        </w:tc>
        <w:tc>
          <w:tcPr>
            <w:tcW w:w="239" w:type="dxa"/>
            <w:shd w:val="clear" w:color="auto" w:fill="auto"/>
          </w:tcPr>
          <w:p w14:paraId="5CD82ECA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6C87F12B" w14:textId="761B707C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13,242</w:t>
            </w:r>
          </w:p>
        </w:tc>
      </w:tr>
      <w:tr w:rsidR="009806BF" w:rsidRPr="007A168E" w14:paraId="34B3EE46" w14:textId="77777777" w:rsidTr="00FB33B0">
        <w:tc>
          <w:tcPr>
            <w:tcW w:w="4137" w:type="dxa"/>
          </w:tcPr>
          <w:p w14:paraId="7BCF084F" w14:textId="5BEA1E82" w:rsidR="009806BF" w:rsidRPr="00CE0F9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0F9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507EA8B9" w14:textId="49D8308E" w:rsidR="009806BF" w:rsidRDefault="009806BF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61B9BF2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C3A6B7C" w14:textId="6711939B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383A1BFC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8506545" w14:textId="2971A98E" w:rsidR="009806BF" w:rsidRPr="002748AF" w:rsidRDefault="009806BF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F49CFED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3DBA71FE" w14:textId="15B73152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06BF" w:rsidRPr="007A168E" w14:paraId="2663BBF5" w14:textId="77777777" w:rsidTr="009E34C8">
        <w:tc>
          <w:tcPr>
            <w:tcW w:w="4137" w:type="dxa"/>
          </w:tcPr>
          <w:p w14:paraId="0A3AA832" w14:textId="2C1DF66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E0F9E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07533838" w14:textId="78B96422" w:rsidR="009806BF" w:rsidRPr="007A168E" w:rsidRDefault="001420E2" w:rsidP="009806BF">
            <w:pPr>
              <w:tabs>
                <w:tab w:val="decimal" w:pos="88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1EA07CB6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DDD06B8" w14:textId="28588F9B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  <w:tc>
          <w:tcPr>
            <w:tcW w:w="239" w:type="dxa"/>
            <w:shd w:val="clear" w:color="auto" w:fill="auto"/>
          </w:tcPr>
          <w:p w14:paraId="735787F3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0075D95" w14:textId="6AF68DCD" w:rsidR="009806BF" w:rsidRPr="002748AF" w:rsidRDefault="004E4BEA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9" w:type="dxa"/>
            <w:shd w:val="clear" w:color="auto" w:fill="auto"/>
          </w:tcPr>
          <w:p w14:paraId="359DCA9D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0172A655" w14:textId="2FEBDC66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9806BF" w:rsidRPr="007A168E" w14:paraId="5EF84FAB" w14:textId="77777777" w:rsidTr="00FB33B0">
        <w:tc>
          <w:tcPr>
            <w:tcW w:w="4137" w:type="dxa"/>
          </w:tcPr>
          <w:p w14:paraId="5B2E7EDE" w14:textId="71FB904B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1C60053" w14:textId="05CB8943" w:rsidR="009806BF" w:rsidRPr="007A168E" w:rsidRDefault="009806BF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4074113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5585655" w14:textId="6889EF2B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08F4F251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800D56F" w14:textId="08827964" w:rsidR="009806BF" w:rsidRPr="002748AF" w:rsidRDefault="009806BF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1308CC28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38CE349" w14:textId="06730515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806BF" w:rsidRPr="007A168E" w14:paraId="0862BD9C" w14:textId="77777777" w:rsidTr="00FB33B0">
        <w:tc>
          <w:tcPr>
            <w:tcW w:w="4137" w:type="dxa"/>
          </w:tcPr>
          <w:p w14:paraId="77153F64" w14:textId="33BA275B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  <w:shd w:val="clear" w:color="auto" w:fill="auto"/>
          </w:tcPr>
          <w:p w14:paraId="052DCB3B" w14:textId="3C5FDB61" w:rsidR="009806BF" w:rsidRPr="007A168E" w:rsidRDefault="001420E2" w:rsidP="009806BF">
            <w:pPr>
              <w:tabs>
                <w:tab w:val="decimal" w:pos="864"/>
              </w:tabs>
              <w:spacing w:line="380" w:lineRule="exact"/>
              <w:ind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900</w:t>
            </w:r>
          </w:p>
        </w:tc>
        <w:tc>
          <w:tcPr>
            <w:tcW w:w="236" w:type="dxa"/>
            <w:shd w:val="clear" w:color="auto" w:fill="auto"/>
          </w:tcPr>
          <w:p w14:paraId="48DA3920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6CE5E48" w14:textId="0CD0DAB3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4,762</w:t>
            </w:r>
          </w:p>
        </w:tc>
        <w:tc>
          <w:tcPr>
            <w:tcW w:w="239" w:type="dxa"/>
            <w:shd w:val="clear" w:color="auto" w:fill="auto"/>
          </w:tcPr>
          <w:p w14:paraId="6603F24E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7387CE" w14:textId="022C7CC2" w:rsidR="009806BF" w:rsidRPr="002748AF" w:rsidRDefault="00DC2F40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  <w:tc>
          <w:tcPr>
            <w:tcW w:w="239" w:type="dxa"/>
            <w:shd w:val="clear" w:color="auto" w:fill="auto"/>
          </w:tcPr>
          <w:p w14:paraId="2B2DD223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17E35C90" w14:textId="7FFD1FFF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4,289</w:t>
            </w:r>
          </w:p>
        </w:tc>
      </w:tr>
      <w:tr w:rsidR="009806BF" w:rsidRPr="007A168E" w14:paraId="52F95F53" w14:textId="77777777" w:rsidTr="00FB33B0">
        <w:tc>
          <w:tcPr>
            <w:tcW w:w="4137" w:type="dxa"/>
          </w:tcPr>
          <w:p w14:paraId="4F10AD1D" w14:textId="05ABA56E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รายได้ค่าขนส่ง</w:t>
            </w:r>
          </w:p>
        </w:tc>
        <w:tc>
          <w:tcPr>
            <w:tcW w:w="1080" w:type="dxa"/>
            <w:shd w:val="clear" w:color="auto" w:fill="auto"/>
          </w:tcPr>
          <w:p w14:paraId="4DCE0827" w14:textId="1433EBA0" w:rsidR="009806BF" w:rsidRPr="007A168E" w:rsidRDefault="001420E2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  <w:shd w:val="clear" w:color="auto" w:fill="auto"/>
          </w:tcPr>
          <w:p w14:paraId="741B991B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1CD91F3" w14:textId="409738A5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135</w:t>
            </w:r>
          </w:p>
        </w:tc>
        <w:tc>
          <w:tcPr>
            <w:tcW w:w="239" w:type="dxa"/>
            <w:shd w:val="clear" w:color="auto" w:fill="auto"/>
          </w:tcPr>
          <w:p w14:paraId="2664FBE8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B20CAF3" w14:textId="3C68D713" w:rsidR="009806BF" w:rsidRPr="002748AF" w:rsidRDefault="00DC2F40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9" w:type="dxa"/>
            <w:shd w:val="clear" w:color="auto" w:fill="auto"/>
          </w:tcPr>
          <w:p w14:paraId="041693B0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712C7E62" w14:textId="12136565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9806BF" w:rsidRPr="007A168E" w14:paraId="3F6401D0" w14:textId="77777777" w:rsidTr="00FB33B0">
        <w:tc>
          <w:tcPr>
            <w:tcW w:w="4137" w:type="dxa"/>
          </w:tcPr>
          <w:p w14:paraId="7B4E3CA6" w14:textId="12DC8821" w:rsidR="009806BF" w:rsidRPr="000F7EF6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0" w:type="dxa"/>
            <w:shd w:val="clear" w:color="auto" w:fill="auto"/>
          </w:tcPr>
          <w:p w14:paraId="0379B281" w14:textId="70B90B71" w:rsidR="009806BF" w:rsidRDefault="00605AD1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34,661</w:t>
            </w:r>
          </w:p>
        </w:tc>
        <w:tc>
          <w:tcPr>
            <w:tcW w:w="236" w:type="dxa"/>
            <w:shd w:val="clear" w:color="auto" w:fill="auto"/>
          </w:tcPr>
          <w:p w14:paraId="6EC1BEA0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9BAF012" w14:textId="2BEA6988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1,358</w:t>
            </w:r>
          </w:p>
        </w:tc>
        <w:tc>
          <w:tcPr>
            <w:tcW w:w="239" w:type="dxa"/>
            <w:shd w:val="clear" w:color="auto" w:fill="auto"/>
          </w:tcPr>
          <w:p w14:paraId="3398A467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01E7D04C" w14:textId="0FDC2285" w:rsidR="009806BF" w:rsidRPr="002748AF" w:rsidRDefault="00DC2F40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23,897</w:t>
            </w:r>
          </w:p>
        </w:tc>
        <w:tc>
          <w:tcPr>
            <w:tcW w:w="239" w:type="dxa"/>
            <w:shd w:val="clear" w:color="auto" w:fill="auto"/>
          </w:tcPr>
          <w:p w14:paraId="352EB506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5BE3709C" w14:textId="74CAA243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9806BF" w:rsidRPr="007A168E" w14:paraId="1C952B88" w14:textId="77777777" w:rsidTr="00FB33B0">
        <w:tc>
          <w:tcPr>
            <w:tcW w:w="4137" w:type="dxa"/>
          </w:tcPr>
          <w:p w14:paraId="43CAD861" w14:textId="25AB8A61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  <w:shd w:val="clear" w:color="auto" w:fill="auto"/>
          </w:tcPr>
          <w:p w14:paraId="57DBEA49" w14:textId="79C37E60" w:rsidR="009806BF" w:rsidRPr="007A168E" w:rsidRDefault="00605AD1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1,139</w:t>
            </w:r>
          </w:p>
        </w:tc>
        <w:tc>
          <w:tcPr>
            <w:tcW w:w="236" w:type="dxa"/>
            <w:shd w:val="clear" w:color="auto" w:fill="auto"/>
          </w:tcPr>
          <w:p w14:paraId="2AB7E5B0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BF34B61" w14:textId="44F81404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970</w:t>
            </w:r>
          </w:p>
        </w:tc>
        <w:tc>
          <w:tcPr>
            <w:tcW w:w="239" w:type="dxa"/>
            <w:shd w:val="clear" w:color="auto" w:fill="auto"/>
          </w:tcPr>
          <w:p w14:paraId="6F9FBC26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E01FE01" w14:textId="1EB8B94C" w:rsidR="009806BF" w:rsidRPr="002748AF" w:rsidRDefault="00DC2F40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239" w:type="dxa"/>
            <w:shd w:val="clear" w:color="auto" w:fill="auto"/>
          </w:tcPr>
          <w:p w14:paraId="0D7A647A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B6D5651" w14:textId="08AC9A73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  <w:tr w:rsidR="009806BF" w:rsidRPr="007A168E" w14:paraId="76CAE90A" w14:textId="77777777" w:rsidTr="00FB33B0">
        <w:tc>
          <w:tcPr>
            <w:tcW w:w="4137" w:type="dxa"/>
          </w:tcPr>
          <w:p w14:paraId="21B3CC89" w14:textId="317D1680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1080" w:type="dxa"/>
            <w:shd w:val="clear" w:color="auto" w:fill="auto"/>
          </w:tcPr>
          <w:p w14:paraId="09BA6C3B" w14:textId="06FC1709" w:rsidR="009806BF" w:rsidRPr="007A168E" w:rsidRDefault="00605AD1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134,226</w:t>
            </w:r>
          </w:p>
        </w:tc>
        <w:tc>
          <w:tcPr>
            <w:tcW w:w="236" w:type="dxa"/>
            <w:shd w:val="clear" w:color="auto" w:fill="auto"/>
          </w:tcPr>
          <w:p w14:paraId="4FD6B959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7B9161B9" w14:textId="2A6A0975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144,348</w:t>
            </w:r>
          </w:p>
        </w:tc>
        <w:tc>
          <w:tcPr>
            <w:tcW w:w="239" w:type="dxa"/>
            <w:shd w:val="clear" w:color="auto" w:fill="auto"/>
          </w:tcPr>
          <w:p w14:paraId="135EE09C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9DB7173" w14:textId="5D027A89" w:rsidR="009806BF" w:rsidRPr="001B2865" w:rsidRDefault="00DC2F40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59,</w:t>
            </w:r>
            <w:r w:rsidR="00C56D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847</w:t>
            </w:r>
          </w:p>
        </w:tc>
        <w:tc>
          <w:tcPr>
            <w:tcW w:w="239" w:type="dxa"/>
            <w:shd w:val="clear" w:color="auto" w:fill="auto"/>
          </w:tcPr>
          <w:p w14:paraId="329C2C22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</w:tcPr>
          <w:p w14:paraId="2C55E8A6" w14:textId="0C4ACDE6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62,514</w:t>
            </w:r>
          </w:p>
        </w:tc>
      </w:tr>
      <w:tr w:rsidR="009806BF" w:rsidRPr="007A168E" w14:paraId="62AAEE71" w14:textId="77777777" w:rsidTr="002321E2">
        <w:tc>
          <w:tcPr>
            <w:tcW w:w="4137" w:type="dxa"/>
          </w:tcPr>
          <w:p w14:paraId="7AD695D3" w14:textId="26D508F7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14:paraId="153EBD29" w14:textId="1C842141" w:rsidR="009806BF" w:rsidRPr="000654AF" w:rsidRDefault="00605AD1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36,628</w:t>
            </w:r>
          </w:p>
        </w:tc>
        <w:tc>
          <w:tcPr>
            <w:tcW w:w="236" w:type="dxa"/>
            <w:shd w:val="clear" w:color="auto" w:fill="auto"/>
          </w:tcPr>
          <w:p w14:paraId="22EB8AF7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13EDAA1" w14:textId="40F9A864" w:rsidR="009806BF" w:rsidRPr="000654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30,315</w:t>
            </w:r>
          </w:p>
        </w:tc>
        <w:tc>
          <w:tcPr>
            <w:tcW w:w="239" w:type="dxa"/>
            <w:shd w:val="clear" w:color="auto" w:fill="auto"/>
          </w:tcPr>
          <w:p w14:paraId="23563578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D4E1469" w14:textId="5627181C" w:rsidR="009806BF" w:rsidRPr="000654AF" w:rsidRDefault="00C56D4C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34,280</w:t>
            </w:r>
          </w:p>
        </w:tc>
        <w:tc>
          <w:tcPr>
            <w:tcW w:w="239" w:type="dxa"/>
          </w:tcPr>
          <w:p w14:paraId="7771D57C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517F1FA" w14:textId="2CC99A37" w:rsidR="009806BF" w:rsidRPr="000654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27,478</w:t>
            </w:r>
          </w:p>
        </w:tc>
      </w:tr>
      <w:tr w:rsidR="009806BF" w:rsidRPr="007A168E" w14:paraId="5A83851F" w14:textId="77777777" w:rsidTr="002321E2">
        <w:tc>
          <w:tcPr>
            <w:tcW w:w="4137" w:type="dxa"/>
          </w:tcPr>
          <w:p w14:paraId="0F90F60D" w14:textId="77777777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73BFDE8" w14:textId="77777777" w:rsidR="009806BF" w:rsidRPr="000654AF" w:rsidRDefault="009806BF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3887510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4FFC11B" w14:textId="77777777" w:rsidR="009806BF" w:rsidRPr="000654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629FD790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91D9657" w14:textId="77777777" w:rsidR="009806BF" w:rsidRPr="000654AF" w:rsidRDefault="009806BF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6F1D5813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3C8D440" w14:textId="77777777" w:rsidR="009806BF" w:rsidRPr="000654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06BF" w:rsidRPr="007A168E" w14:paraId="56E2AA85" w14:textId="77777777" w:rsidTr="002321E2">
        <w:tc>
          <w:tcPr>
            <w:tcW w:w="4137" w:type="dxa"/>
          </w:tcPr>
          <w:p w14:paraId="2A8CCE6F" w14:textId="77777777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6D842CD" w14:textId="77777777" w:rsidR="009806BF" w:rsidRPr="000654AF" w:rsidRDefault="009806BF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187A171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2B494657" w14:textId="77777777" w:rsidR="009806BF" w:rsidRPr="000654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351C4CBA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9B83C3C" w14:textId="77777777" w:rsidR="009806BF" w:rsidRPr="000654AF" w:rsidRDefault="009806BF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BEB9A45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88A260E" w14:textId="77777777" w:rsidR="009806BF" w:rsidRPr="000654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06BF" w:rsidRPr="007A168E" w14:paraId="4CBA7507" w14:textId="77777777" w:rsidTr="002321E2">
        <w:tc>
          <w:tcPr>
            <w:tcW w:w="4137" w:type="dxa"/>
          </w:tcPr>
          <w:p w14:paraId="0D894AD8" w14:textId="77777777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708F61E" w14:textId="77777777" w:rsidR="009806BF" w:rsidRPr="000654AF" w:rsidRDefault="009806BF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DD6B8D5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117DBEB7" w14:textId="77777777" w:rsidR="009806BF" w:rsidRPr="000654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200A2536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0423AF8" w14:textId="77777777" w:rsidR="009806BF" w:rsidRPr="000654AF" w:rsidRDefault="009806BF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47DD1855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07FB3F5D" w14:textId="77777777" w:rsidR="009806BF" w:rsidRPr="000654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06BF" w:rsidRPr="007A168E" w14:paraId="58C445A8" w14:textId="77777777" w:rsidTr="002321E2">
        <w:tc>
          <w:tcPr>
            <w:tcW w:w="4137" w:type="dxa"/>
          </w:tcPr>
          <w:p w14:paraId="63B93AA4" w14:textId="77777777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40B96B8" w14:textId="77777777" w:rsidR="009806BF" w:rsidRPr="000654AF" w:rsidRDefault="009806BF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BA1F552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F4D3AE1" w14:textId="77777777" w:rsidR="009806BF" w:rsidRPr="000654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0D8BFC1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64105E4" w14:textId="77777777" w:rsidR="009806BF" w:rsidRPr="000654AF" w:rsidRDefault="009806BF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78BA6D6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38C4F20" w14:textId="77777777" w:rsidR="009806BF" w:rsidRPr="000654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01F40" w:rsidRPr="007A168E" w14:paraId="36C97ACB" w14:textId="77777777" w:rsidTr="002321E2">
        <w:tc>
          <w:tcPr>
            <w:tcW w:w="4137" w:type="dxa"/>
          </w:tcPr>
          <w:p w14:paraId="7E6D558E" w14:textId="77777777" w:rsidR="00201F40" w:rsidRPr="007A168E" w:rsidRDefault="00201F40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783155" w14:textId="77777777" w:rsidR="00201F40" w:rsidRPr="000654AF" w:rsidRDefault="00201F40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5095062" w14:textId="77777777" w:rsidR="00201F40" w:rsidRPr="007A168E" w:rsidRDefault="00201F40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015DBCE3" w14:textId="77777777" w:rsidR="00201F40" w:rsidRPr="000654AF" w:rsidRDefault="00201F40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0423F88E" w14:textId="77777777" w:rsidR="00201F40" w:rsidRPr="007A168E" w:rsidRDefault="00201F40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730319E1" w14:textId="77777777" w:rsidR="00201F40" w:rsidRPr="000654AF" w:rsidRDefault="00201F40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5904BE36" w14:textId="77777777" w:rsidR="00201F40" w:rsidRPr="007A168E" w:rsidRDefault="00201F40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60206BE" w14:textId="77777777" w:rsidR="00201F40" w:rsidRPr="000654AF" w:rsidRDefault="00201F40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06BF" w:rsidRPr="007A168E" w14:paraId="01B09B54" w14:textId="77777777" w:rsidTr="002321E2">
        <w:tc>
          <w:tcPr>
            <w:tcW w:w="4137" w:type="dxa"/>
          </w:tcPr>
          <w:p w14:paraId="0983E31A" w14:textId="77777777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3ABFFAA" w14:textId="77777777" w:rsidR="009806BF" w:rsidRPr="000654AF" w:rsidRDefault="009806BF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7BDE79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631286E5" w14:textId="77777777" w:rsidR="009806BF" w:rsidRPr="000654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14:paraId="58CDEF35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F5EB34C" w14:textId="77777777" w:rsidR="009806BF" w:rsidRPr="000654AF" w:rsidRDefault="009806BF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1F114BCB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59574D9" w14:textId="77777777" w:rsidR="009806BF" w:rsidRPr="000654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806BF" w:rsidRPr="007A168E" w14:paraId="6BDA99B4" w14:textId="77777777" w:rsidTr="002321E2">
        <w:tc>
          <w:tcPr>
            <w:tcW w:w="4137" w:type="dxa"/>
          </w:tcPr>
          <w:p w14:paraId="6331E86F" w14:textId="77777777" w:rsidR="009806BF" w:rsidRPr="007A168E" w:rsidRDefault="009806BF" w:rsidP="009806B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0CAEE67C" w14:textId="77777777" w:rsidR="009806BF" w:rsidRPr="007A168E" w:rsidRDefault="009806BF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CCCD5B3" w14:textId="77777777" w:rsidR="009806BF" w:rsidRPr="007A168E" w:rsidRDefault="009806BF" w:rsidP="009806BF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</w:tcPr>
          <w:p w14:paraId="492F05C6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2BFD5D4A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31F0A9FD" w14:textId="77777777" w:rsidR="009806BF" w:rsidRPr="007A168E" w:rsidRDefault="009806BF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78B61B09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D381716" w14:textId="77777777" w:rsidR="009806BF" w:rsidRPr="007A168E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6BF" w:rsidRPr="007A168E" w14:paraId="0EAE753E" w14:textId="77777777" w:rsidTr="002321E2">
        <w:tc>
          <w:tcPr>
            <w:tcW w:w="4137" w:type="dxa"/>
          </w:tcPr>
          <w:p w14:paraId="3C479231" w14:textId="77777777" w:rsidR="009806BF" w:rsidRPr="007A168E" w:rsidRDefault="009806BF" w:rsidP="009806BF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shd w:val="clear" w:color="auto" w:fill="auto"/>
          </w:tcPr>
          <w:p w14:paraId="20C028C3" w14:textId="77777777" w:rsidR="009806BF" w:rsidRPr="007A168E" w:rsidRDefault="009806BF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06E874D8" w14:textId="77777777" w:rsidR="009806BF" w:rsidRPr="007A168E" w:rsidRDefault="009806BF" w:rsidP="009806BF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1ED73832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19392B5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56FFA9A" w14:textId="77777777" w:rsidR="009806BF" w:rsidRPr="007A168E" w:rsidRDefault="009806BF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14:paraId="43EDBF69" w14:textId="77777777" w:rsidR="009806BF" w:rsidRPr="007A168E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2D4F457" w14:textId="77777777" w:rsidR="009806BF" w:rsidRPr="007A168E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6BF" w:rsidRPr="007A168E" w14:paraId="39850FD1" w14:textId="77777777" w:rsidTr="00FB33B0">
        <w:tc>
          <w:tcPr>
            <w:tcW w:w="4137" w:type="dxa"/>
          </w:tcPr>
          <w:p w14:paraId="55D47183" w14:textId="77777777" w:rsidR="009806BF" w:rsidRPr="007A168E" w:rsidRDefault="009806BF" w:rsidP="009806BF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shd w:val="clear" w:color="auto" w:fill="auto"/>
          </w:tcPr>
          <w:p w14:paraId="52138BF3" w14:textId="5DE23E5C" w:rsidR="009806BF" w:rsidRPr="007A168E" w:rsidRDefault="00C56D4C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219,</w:t>
            </w:r>
            <w:r w:rsidR="00236A3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36" w:type="dxa"/>
          </w:tcPr>
          <w:p w14:paraId="52ECCF8E" w14:textId="77777777" w:rsidR="009806BF" w:rsidRPr="007A168E" w:rsidRDefault="009806BF" w:rsidP="009806BF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</w:tcPr>
          <w:p w14:paraId="61E3521A" w14:textId="7EB2B428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200,306</w:t>
            </w:r>
          </w:p>
        </w:tc>
        <w:tc>
          <w:tcPr>
            <w:tcW w:w="239" w:type="dxa"/>
          </w:tcPr>
          <w:p w14:paraId="68D18F47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A727CD8" w14:textId="56704EF1" w:rsidR="009806BF" w:rsidRPr="002748AF" w:rsidRDefault="00236A32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161,823</w:t>
            </w:r>
          </w:p>
        </w:tc>
        <w:tc>
          <w:tcPr>
            <w:tcW w:w="239" w:type="dxa"/>
          </w:tcPr>
          <w:p w14:paraId="252C5372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08A0240" w14:textId="032F70EC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148,949</w:t>
            </w:r>
          </w:p>
        </w:tc>
      </w:tr>
      <w:tr w:rsidR="009806BF" w:rsidRPr="007A168E" w14:paraId="237049DC" w14:textId="77777777" w:rsidTr="00FB33B0">
        <w:tc>
          <w:tcPr>
            <w:tcW w:w="4137" w:type="dxa"/>
          </w:tcPr>
          <w:p w14:paraId="40BC921A" w14:textId="77777777" w:rsidR="009806BF" w:rsidRPr="007A168E" w:rsidRDefault="009806BF" w:rsidP="009806BF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D3DCCBC" w14:textId="60960E1B" w:rsidR="009806BF" w:rsidRPr="007A168E" w:rsidRDefault="00236A32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3,011</w:t>
            </w:r>
          </w:p>
        </w:tc>
        <w:tc>
          <w:tcPr>
            <w:tcW w:w="236" w:type="dxa"/>
          </w:tcPr>
          <w:p w14:paraId="66E4013E" w14:textId="77777777" w:rsidR="009806BF" w:rsidRPr="007A168E" w:rsidRDefault="009806BF" w:rsidP="009806BF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14:paraId="54108329" w14:textId="79526851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3,164</w:t>
            </w:r>
          </w:p>
        </w:tc>
        <w:tc>
          <w:tcPr>
            <w:tcW w:w="239" w:type="dxa"/>
          </w:tcPr>
          <w:p w14:paraId="18849B5B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248B545" w14:textId="2D914A18" w:rsidR="009806BF" w:rsidRPr="002748AF" w:rsidRDefault="00236A32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A5EEF49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170E877B" w14:textId="328D36FA" w:rsidR="009806BF" w:rsidRPr="002748AF" w:rsidRDefault="009806BF" w:rsidP="009806BF">
            <w:pPr>
              <w:spacing w:line="380" w:lineRule="exac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06BF" w:rsidRPr="007A168E" w14:paraId="63BE3072" w14:textId="77777777" w:rsidTr="00FB33B0">
        <w:tc>
          <w:tcPr>
            <w:tcW w:w="4137" w:type="dxa"/>
          </w:tcPr>
          <w:p w14:paraId="25CE3E09" w14:textId="77777777" w:rsidR="009806BF" w:rsidRPr="007A168E" w:rsidRDefault="009806BF" w:rsidP="009806BF">
            <w:pPr>
              <w:tabs>
                <w:tab w:val="left" w:pos="27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42EB330" w14:textId="32942A56" w:rsidR="009806BF" w:rsidRPr="007A168E" w:rsidRDefault="00236A32" w:rsidP="009806BF">
            <w:pPr>
              <w:tabs>
                <w:tab w:val="decimal" w:pos="86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222,234</w:t>
            </w:r>
          </w:p>
        </w:tc>
        <w:tc>
          <w:tcPr>
            <w:tcW w:w="236" w:type="dxa"/>
          </w:tcPr>
          <w:p w14:paraId="3E9D2310" w14:textId="77777777" w:rsidR="009806BF" w:rsidRPr="007A168E" w:rsidRDefault="009806BF" w:rsidP="009806BF">
            <w:pPr>
              <w:tabs>
                <w:tab w:val="decimal" w:pos="918"/>
              </w:tabs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56E292" w14:textId="5EE5F1F4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left="-119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203,470</w:t>
            </w:r>
          </w:p>
        </w:tc>
        <w:tc>
          <w:tcPr>
            <w:tcW w:w="239" w:type="dxa"/>
          </w:tcPr>
          <w:p w14:paraId="793ED8FF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17A64B" w14:textId="3D0BA9FE" w:rsidR="009806BF" w:rsidRPr="002748AF" w:rsidRDefault="00236A32" w:rsidP="009806BF">
            <w:pPr>
              <w:tabs>
                <w:tab w:val="decimal" w:pos="804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161,823</w:t>
            </w:r>
          </w:p>
        </w:tc>
        <w:tc>
          <w:tcPr>
            <w:tcW w:w="239" w:type="dxa"/>
          </w:tcPr>
          <w:p w14:paraId="55538E98" w14:textId="77777777" w:rsidR="009806BF" w:rsidRPr="002748AF" w:rsidRDefault="009806BF" w:rsidP="009806BF">
            <w:pPr>
              <w:tabs>
                <w:tab w:val="decimal" w:pos="840"/>
              </w:tabs>
              <w:spacing w:line="38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24719" w14:textId="2CDA3FCC" w:rsidR="009806BF" w:rsidRPr="002748AF" w:rsidRDefault="009806BF" w:rsidP="009806BF">
            <w:pPr>
              <w:tabs>
                <w:tab w:val="decimal" w:pos="960"/>
              </w:tabs>
              <w:spacing w:line="380" w:lineRule="exac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148,949</w:t>
            </w:r>
          </w:p>
        </w:tc>
      </w:tr>
    </w:tbl>
    <w:p w14:paraId="6E17CE20" w14:textId="4B6DE55C" w:rsidR="00E66C86" w:rsidRDefault="00E66C86" w:rsidP="00E66C86">
      <w:pPr>
        <w:spacing w:line="360" w:lineRule="exact"/>
      </w:pPr>
    </w:p>
    <w:tbl>
      <w:tblPr>
        <w:tblW w:w="91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36"/>
        <w:gridCol w:w="1063"/>
        <w:gridCol w:w="241"/>
        <w:gridCol w:w="1071"/>
        <w:gridCol w:w="236"/>
        <w:gridCol w:w="1117"/>
      </w:tblGrid>
      <w:tr w:rsidR="0094537C" w:rsidRPr="007A168E" w14:paraId="7DAB02E6" w14:textId="77777777" w:rsidTr="00475B81">
        <w:trPr>
          <w:tblHeader/>
        </w:trPr>
        <w:tc>
          <w:tcPr>
            <w:tcW w:w="4140" w:type="dxa"/>
          </w:tcPr>
          <w:p w14:paraId="0BD8FE11" w14:textId="59F604C6" w:rsidR="0094537C" w:rsidRPr="007A168E" w:rsidRDefault="00DE26E7" w:rsidP="00E66C86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E26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2379" w:type="dxa"/>
            <w:gridSpan w:val="3"/>
          </w:tcPr>
          <w:p w14:paraId="1E9786C7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61A4767" w14:textId="77777777" w:rsidR="0094537C" w:rsidRPr="007A168E" w:rsidRDefault="0094537C" w:rsidP="00E66C86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4" w:type="dxa"/>
            <w:gridSpan w:val="3"/>
          </w:tcPr>
          <w:p w14:paraId="2931FC5B" w14:textId="77777777" w:rsidR="0094537C" w:rsidRPr="007A168E" w:rsidRDefault="0094537C" w:rsidP="00E66C86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4EC1" w:rsidRPr="007A168E" w14:paraId="58755E2D" w14:textId="77777777" w:rsidTr="00475B81">
        <w:trPr>
          <w:tblHeader/>
        </w:trPr>
        <w:tc>
          <w:tcPr>
            <w:tcW w:w="4140" w:type="dxa"/>
          </w:tcPr>
          <w:p w14:paraId="249B3B93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249405B" w14:textId="43FC7C27" w:rsidR="00724EC1" w:rsidRPr="002748AF" w:rsidRDefault="009806B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F36C79C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394A2E1" w14:textId="0611AA39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283991A5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43951CD1" w14:textId="4E89C45B" w:rsidR="00724EC1" w:rsidRPr="002748AF" w:rsidRDefault="009806BF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A7F4867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098664" w14:textId="44D1A2F8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2748A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24EC1" w:rsidRPr="007A168E" w14:paraId="5F54244A" w14:textId="77777777" w:rsidTr="00475B81">
        <w:trPr>
          <w:tblHeader/>
        </w:trPr>
        <w:tc>
          <w:tcPr>
            <w:tcW w:w="4140" w:type="dxa"/>
          </w:tcPr>
          <w:p w14:paraId="29AAD8DD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A4E5B12" w14:textId="66478E31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4B0891A3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2C7FAB9" w14:textId="057DA7FA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41" w:type="dxa"/>
          </w:tcPr>
          <w:p w14:paraId="6CEA633F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</w:tcPr>
          <w:p w14:paraId="76EE5222" w14:textId="1250BEE6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2FD1D212" w14:textId="77777777" w:rsidR="00724EC1" w:rsidRPr="002748AF" w:rsidRDefault="00724EC1" w:rsidP="00724EC1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F74CFC9" w14:textId="3BD34ADB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48A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724EC1" w:rsidRPr="007A168E" w14:paraId="1E4E526C" w14:textId="77777777" w:rsidTr="00475B81">
        <w:trPr>
          <w:tblHeader/>
        </w:trPr>
        <w:tc>
          <w:tcPr>
            <w:tcW w:w="4140" w:type="dxa"/>
          </w:tcPr>
          <w:p w14:paraId="3A0115A8" w14:textId="77777777" w:rsidR="00724EC1" w:rsidRPr="007A168E" w:rsidRDefault="00724EC1" w:rsidP="00724EC1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4" w:type="dxa"/>
            <w:gridSpan w:val="7"/>
          </w:tcPr>
          <w:p w14:paraId="56A8A1A6" w14:textId="77777777" w:rsidR="00724EC1" w:rsidRPr="007A168E" w:rsidRDefault="00724EC1" w:rsidP="00724EC1">
            <w:pPr>
              <w:spacing w:line="360" w:lineRule="exac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4EC1" w:rsidRPr="007A168E" w14:paraId="5EEAF6CA" w14:textId="77777777" w:rsidTr="00295FBB">
        <w:tc>
          <w:tcPr>
            <w:tcW w:w="4140" w:type="dxa"/>
          </w:tcPr>
          <w:p w14:paraId="3DBCA90A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9ADBA21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CA4121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2317138" w14:textId="77777777" w:rsidR="00724EC1" w:rsidRPr="007A168E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2DD15034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FEB315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28FE74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46B6691A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2D578806" w14:textId="77777777" w:rsidTr="00295FBB">
        <w:tc>
          <w:tcPr>
            <w:tcW w:w="4140" w:type="dxa"/>
          </w:tcPr>
          <w:p w14:paraId="770A963F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C32DA2F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5E91B1B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C1D984" w14:textId="77777777" w:rsidR="00724EC1" w:rsidRPr="007A168E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</w:tcPr>
          <w:p w14:paraId="49C2566C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F7A5349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DA007E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051CDF9" w14:textId="77777777" w:rsidR="00724EC1" w:rsidRPr="007A168E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3B0" w:rsidRPr="007A168E" w14:paraId="479B73BC" w14:textId="77777777" w:rsidTr="00FB33B0">
        <w:tc>
          <w:tcPr>
            <w:tcW w:w="4140" w:type="dxa"/>
          </w:tcPr>
          <w:p w14:paraId="120A1B5C" w14:textId="56C941B5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080" w:type="dxa"/>
            <w:shd w:val="clear" w:color="auto" w:fill="auto"/>
          </w:tcPr>
          <w:p w14:paraId="28C84F59" w14:textId="03855137" w:rsidR="00FB33B0" w:rsidRPr="002748AF" w:rsidRDefault="00236A32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98C248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A61F96F" w14:textId="36E85078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0BAAD06C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30A8272" w14:textId="2D671580" w:rsidR="00FB33B0" w:rsidRPr="002748AF" w:rsidRDefault="00560422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359,855</w:t>
            </w:r>
          </w:p>
        </w:tc>
        <w:tc>
          <w:tcPr>
            <w:tcW w:w="236" w:type="dxa"/>
          </w:tcPr>
          <w:p w14:paraId="353B26A2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45D8D0" w14:textId="5654BCCA" w:rsidR="00FB33B0" w:rsidRPr="002748AF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427,707</w:t>
            </w:r>
          </w:p>
        </w:tc>
      </w:tr>
      <w:tr w:rsidR="00FB33B0" w:rsidRPr="007A168E" w14:paraId="456AAEA4" w14:textId="77777777" w:rsidTr="00FB33B0">
        <w:tc>
          <w:tcPr>
            <w:tcW w:w="4140" w:type="dxa"/>
            <w:vAlign w:val="bottom"/>
          </w:tcPr>
          <w:p w14:paraId="31B3DAC6" w14:textId="1EE53F4D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BDCB1D9" w14:textId="2C895996" w:rsidR="00FB33B0" w:rsidRPr="002748AF" w:rsidRDefault="00236A32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C9FBC75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570D9A30" w14:textId="0BDB8826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FE0FA6E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4F42361" w14:textId="57E79AE1" w:rsidR="00FB33B0" w:rsidRPr="002748AF" w:rsidRDefault="00560422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6,860</w:t>
            </w:r>
          </w:p>
        </w:tc>
        <w:tc>
          <w:tcPr>
            <w:tcW w:w="236" w:type="dxa"/>
          </w:tcPr>
          <w:p w14:paraId="14FE1CC7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A2BE47" w14:textId="05F77B6D" w:rsidR="00FB33B0" w:rsidRPr="002748AF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4,512</w:t>
            </w:r>
          </w:p>
        </w:tc>
      </w:tr>
      <w:tr w:rsidR="00FB33B0" w:rsidRPr="007A168E" w14:paraId="473C79BD" w14:textId="77777777" w:rsidTr="00FB33B0">
        <w:tc>
          <w:tcPr>
            <w:tcW w:w="4140" w:type="dxa"/>
            <w:vAlign w:val="bottom"/>
          </w:tcPr>
          <w:p w14:paraId="28BAA55E" w14:textId="0E50A665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1B66CE2F" w14:textId="2C3EA895" w:rsidR="00FB33B0" w:rsidRPr="002748AF" w:rsidRDefault="00236A32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2009C0B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7C6F29F5" w14:textId="0246C9FD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FA9A5A6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A449EB5" w14:textId="3D9C9510" w:rsidR="00FB33B0" w:rsidRPr="002748AF" w:rsidRDefault="00560422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1,245,679</w:t>
            </w:r>
          </w:p>
        </w:tc>
        <w:tc>
          <w:tcPr>
            <w:tcW w:w="236" w:type="dxa"/>
          </w:tcPr>
          <w:p w14:paraId="75895194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00B9413" w14:textId="003DAACA" w:rsidR="00FB33B0" w:rsidRPr="002748AF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457,988</w:t>
            </w:r>
          </w:p>
        </w:tc>
      </w:tr>
      <w:tr w:rsidR="00FB33B0" w:rsidRPr="007A168E" w14:paraId="31A2159A" w14:textId="77777777" w:rsidTr="00FB33B0">
        <w:tc>
          <w:tcPr>
            <w:tcW w:w="4140" w:type="dxa"/>
            <w:vAlign w:val="bottom"/>
          </w:tcPr>
          <w:p w14:paraId="76172385" w14:textId="39EAFF3D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080" w:type="dxa"/>
            <w:shd w:val="clear" w:color="auto" w:fill="auto"/>
          </w:tcPr>
          <w:p w14:paraId="70BA99AD" w14:textId="7AD634D7" w:rsidR="00FB33B0" w:rsidRPr="002748AF" w:rsidRDefault="00236A32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A6857F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5C3886" w14:textId="58CDC19A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68F128EB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6BBC113" w14:textId="7990668B" w:rsidR="00FB33B0" w:rsidRPr="002748AF" w:rsidRDefault="00560422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490,060</w:t>
            </w:r>
          </w:p>
        </w:tc>
        <w:tc>
          <w:tcPr>
            <w:tcW w:w="236" w:type="dxa"/>
          </w:tcPr>
          <w:p w14:paraId="6BEAB97C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DAC41B" w14:textId="6D35F827" w:rsidR="00FB33B0" w:rsidRPr="002748AF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462,397</w:t>
            </w:r>
          </w:p>
        </w:tc>
      </w:tr>
      <w:tr w:rsidR="00FB33B0" w:rsidRPr="007A168E" w14:paraId="18F1236A" w14:textId="77777777" w:rsidTr="00FB33B0">
        <w:tc>
          <w:tcPr>
            <w:tcW w:w="4140" w:type="dxa"/>
            <w:vAlign w:val="bottom"/>
          </w:tcPr>
          <w:p w14:paraId="06EE08C8" w14:textId="074EA14D" w:rsidR="00FB33B0" w:rsidRPr="0035030C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74D3982D" w14:textId="06B61EB6" w:rsidR="00FB33B0" w:rsidRPr="002748AF" w:rsidRDefault="00236A32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81E709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6894BAA" w14:textId="4A7DDB51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4C289B4A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CDA3A40" w14:textId="274A2BE9" w:rsidR="00FB33B0" w:rsidRPr="002748AF" w:rsidRDefault="00560422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36" w:type="dxa"/>
          </w:tcPr>
          <w:p w14:paraId="6AF99751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42EF81D" w14:textId="73C8EEED" w:rsidR="00FB33B0" w:rsidRPr="002748AF" w:rsidRDefault="00FB33B0" w:rsidP="00FB33B0">
            <w:pPr>
              <w:tabs>
                <w:tab w:val="decimal" w:pos="901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</w:tr>
      <w:tr w:rsidR="00FB33B0" w:rsidRPr="007A168E" w14:paraId="6B1FB325" w14:textId="77777777" w:rsidTr="00FB33B0">
        <w:tc>
          <w:tcPr>
            <w:tcW w:w="4140" w:type="dxa"/>
            <w:vAlign w:val="bottom"/>
          </w:tcPr>
          <w:p w14:paraId="36339B97" w14:textId="77879D6F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74E4D335" w14:textId="13C4D050" w:rsidR="00FB33B0" w:rsidRPr="002748AF" w:rsidRDefault="00236A32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8792EA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11BDBD2" w14:textId="7E82F042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14CCE5B4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94D8C6" w14:textId="264503B6" w:rsidR="00FB33B0" w:rsidRPr="002748AF" w:rsidRDefault="00FE4E5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4,577</w:t>
            </w:r>
          </w:p>
        </w:tc>
        <w:tc>
          <w:tcPr>
            <w:tcW w:w="236" w:type="dxa"/>
          </w:tcPr>
          <w:p w14:paraId="504CE81D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171859D" w14:textId="12EF38EC" w:rsidR="00FB33B0" w:rsidRPr="00691C6C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1C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4,470</w:t>
            </w:r>
          </w:p>
        </w:tc>
      </w:tr>
      <w:tr w:rsidR="00FB33B0" w:rsidRPr="007A168E" w14:paraId="26874393" w14:textId="77777777" w:rsidTr="00FB33B0">
        <w:tc>
          <w:tcPr>
            <w:tcW w:w="4140" w:type="dxa"/>
            <w:vAlign w:val="bottom"/>
          </w:tcPr>
          <w:p w14:paraId="6DDD28EA" w14:textId="28AFA17D" w:rsidR="00FB33B0" w:rsidRPr="0035030C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080" w:type="dxa"/>
            <w:shd w:val="clear" w:color="auto" w:fill="auto"/>
          </w:tcPr>
          <w:p w14:paraId="587790BE" w14:textId="00783647" w:rsidR="00FB33B0" w:rsidRPr="002748AF" w:rsidRDefault="00236A32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DF8AD0D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813B85E" w14:textId="401695B2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3794D6AD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3FC6D3B" w14:textId="1489D7CE" w:rsidR="00FB33B0" w:rsidRPr="002748AF" w:rsidRDefault="00FE4E5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2,571</w:t>
            </w:r>
          </w:p>
        </w:tc>
        <w:tc>
          <w:tcPr>
            <w:tcW w:w="236" w:type="dxa"/>
          </w:tcPr>
          <w:p w14:paraId="65F76E16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0473348" w14:textId="266F3437" w:rsidR="00FB33B0" w:rsidRPr="00691C6C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1C6C">
              <w:rPr>
                <w:rFonts w:asciiTheme="majorBidi" w:hAnsiTheme="majorBidi" w:cstheme="majorBidi"/>
                <w:sz w:val="30"/>
                <w:szCs w:val="30"/>
              </w:rPr>
              <w:t>3,146</w:t>
            </w:r>
          </w:p>
        </w:tc>
      </w:tr>
      <w:tr w:rsidR="00FB33B0" w:rsidRPr="007A168E" w14:paraId="67832FDF" w14:textId="77777777" w:rsidTr="00FB33B0">
        <w:tc>
          <w:tcPr>
            <w:tcW w:w="4140" w:type="dxa"/>
          </w:tcPr>
          <w:p w14:paraId="3A288DD9" w14:textId="5D455764" w:rsidR="00FB33B0" w:rsidRPr="007A168E" w:rsidRDefault="00FB33B0" w:rsidP="00FB33B0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40D69DF7" w14:textId="1EC6F186" w:rsidR="00FB33B0" w:rsidRPr="002748AF" w:rsidRDefault="00236A32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476E84C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0BA5DBC" w14:textId="6EF6FA59" w:rsidR="00FB33B0" w:rsidRPr="002748AF" w:rsidRDefault="00FB33B0" w:rsidP="00FB33B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1" w:type="dxa"/>
          </w:tcPr>
          <w:p w14:paraId="68AAE2FD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ED3011D" w14:textId="3FE69837" w:rsidR="00FB33B0" w:rsidRPr="002748AF" w:rsidRDefault="00FE4E50" w:rsidP="00FB33B0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6" w:type="dxa"/>
          </w:tcPr>
          <w:p w14:paraId="7FDEA360" w14:textId="77777777" w:rsidR="00FB33B0" w:rsidRPr="002748AF" w:rsidRDefault="00FB33B0" w:rsidP="00FB33B0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B2EA52B" w14:textId="4E4DA59D" w:rsidR="00FB33B0" w:rsidRPr="00691C6C" w:rsidRDefault="00FB33B0" w:rsidP="00FB33B0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91C6C"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724EC1" w:rsidRPr="007A168E" w14:paraId="41B5A875" w14:textId="77777777" w:rsidTr="00295FBB">
        <w:tc>
          <w:tcPr>
            <w:tcW w:w="4140" w:type="dxa"/>
          </w:tcPr>
          <w:p w14:paraId="777A5EF0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2C991AEB" w14:textId="4E97E744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8AA7B6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4D8DBE" w14:textId="77777777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D436BA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E856692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BCA96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6BBE7BB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1A1472A8" w14:textId="77777777" w:rsidTr="00FB33B0">
        <w:tc>
          <w:tcPr>
            <w:tcW w:w="4140" w:type="dxa"/>
            <w:vAlign w:val="bottom"/>
          </w:tcPr>
          <w:p w14:paraId="339CEC00" w14:textId="79CF8603" w:rsidR="00724EC1" w:rsidRPr="00853DF2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บางกอกสหประกันชีวิต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6168428" w14:textId="0C6A5392" w:rsidR="00724EC1" w:rsidRPr="002748AF" w:rsidRDefault="00FE4E5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8D8C94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FAF4F7C" w14:textId="45F8E47F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1" w:type="dxa"/>
          </w:tcPr>
          <w:p w14:paraId="438930F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1279925" w14:textId="36A7E179" w:rsidR="00724EC1" w:rsidRPr="002748AF" w:rsidRDefault="000074D2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2AE32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35835CA" w14:textId="7CF4D49C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43C7D611" w14:textId="77777777" w:rsidTr="00FB33B0">
        <w:tc>
          <w:tcPr>
            <w:tcW w:w="4140" w:type="dxa"/>
          </w:tcPr>
          <w:p w14:paraId="4B14F44E" w14:textId="3F1C6C53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อุตสาหกรรม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สหธัญพืช จำกัด</w:t>
            </w:r>
          </w:p>
        </w:tc>
        <w:tc>
          <w:tcPr>
            <w:tcW w:w="1080" w:type="dxa"/>
            <w:shd w:val="clear" w:color="auto" w:fill="auto"/>
          </w:tcPr>
          <w:p w14:paraId="7DED37C3" w14:textId="43A9F14A" w:rsidR="00724EC1" w:rsidRPr="002748AF" w:rsidRDefault="00FE4E5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6" w:type="dxa"/>
          </w:tcPr>
          <w:p w14:paraId="10813578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ECF95C" w14:textId="578D6D91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241" w:type="dxa"/>
          </w:tcPr>
          <w:p w14:paraId="6927242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DA39F74" w14:textId="6181A204" w:rsidR="00724EC1" w:rsidRPr="002748AF" w:rsidRDefault="000074D2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2928D51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E83DD27" w14:textId="125CFBF1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24EC1" w:rsidRPr="007A168E" w14:paraId="0A008ED8" w14:textId="77777777" w:rsidTr="00FB33B0">
        <w:tc>
          <w:tcPr>
            <w:tcW w:w="4140" w:type="dxa"/>
          </w:tcPr>
          <w:p w14:paraId="5AFC9321" w14:textId="516A9143" w:rsidR="00724EC1" w:rsidRPr="00704F9B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93073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26A53E85" w14:textId="60670962" w:rsidR="00724EC1" w:rsidRPr="006661C0" w:rsidRDefault="00FE4E50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15,983</w:t>
            </w:r>
          </w:p>
        </w:tc>
        <w:tc>
          <w:tcPr>
            <w:tcW w:w="236" w:type="dxa"/>
          </w:tcPr>
          <w:p w14:paraId="2C5C2C8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7248045" w14:textId="1439F564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10,818</w:t>
            </w:r>
          </w:p>
        </w:tc>
        <w:tc>
          <w:tcPr>
            <w:tcW w:w="241" w:type="dxa"/>
          </w:tcPr>
          <w:p w14:paraId="7E59B95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53295757" w14:textId="00FBA537" w:rsidR="00724EC1" w:rsidRPr="002748AF" w:rsidRDefault="000074D2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15,983</w:t>
            </w:r>
          </w:p>
        </w:tc>
        <w:tc>
          <w:tcPr>
            <w:tcW w:w="236" w:type="dxa"/>
          </w:tcPr>
          <w:p w14:paraId="740878B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040D36EB" w14:textId="068E00E6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10,818</w:t>
            </w:r>
          </w:p>
        </w:tc>
      </w:tr>
      <w:tr w:rsidR="00724EC1" w:rsidRPr="007A168E" w14:paraId="5CF9EC12" w14:textId="77777777" w:rsidTr="00FB33B0">
        <w:tc>
          <w:tcPr>
            <w:tcW w:w="4140" w:type="dxa"/>
          </w:tcPr>
          <w:p w14:paraId="1D4AAA30" w14:textId="0053A7E3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741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546FC4BC" w14:textId="3364A201" w:rsidR="00724EC1" w:rsidRPr="002748AF" w:rsidRDefault="000074D2" w:rsidP="00772715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236" w:type="dxa"/>
          </w:tcPr>
          <w:p w14:paraId="5EDB3D3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BC7FD16" w14:textId="10C536F2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3,550</w:t>
            </w:r>
          </w:p>
        </w:tc>
        <w:tc>
          <w:tcPr>
            <w:tcW w:w="241" w:type="dxa"/>
          </w:tcPr>
          <w:p w14:paraId="6244FED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BF28E9A" w14:textId="0335A5A9" w:rsidR="00724EC1" w:rsidRPr="002748AF" w:rsidRDefault="000074D2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4,048</w:t>
            </w:r>
          </w:p>
        </w:tc>
        <w:tc>
          <w:tcPr>
            <w:tcW w:w="236" w:type="dxa"/>
          </w:tcPr>
          <w:p w14:paraId="7355586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C2D3293" w14:textId="521C02C5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3,550</w:t>
            </w:r>
          </w:p>
        </w:tc>
      </w:tr>
      <w:tr w:rsidR="00FB33B0" w:rsidRPr="007A168E" w14:paraId="285B9E63" w14:textId="77777777" w:rsidTr="00FB33B0">
        <w:tc>
          <w:tcPr>
            <w:tcW w:w="4140" w:type="dxa"/>
          </w:tcPr>
          <w:p w14:paraId="28C5A7DB" w14:textId="0CD5BD59" w:rsidR="00FB33B0" w:rsidRPr="0090741F" w:rsidRDefault="00FB33B0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1C54730" w14:textId="77777777" w:rsidR="00FB33B0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48D2FB" w14:textId="77777777" w:rsidR="00FB33B0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D2B928" w14:textId="5D8D3276" w:rsidR="00FB33B0" w:rsidRDefault="00FB33B0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1" w:type="dxa"/>
          </w:tcPr>
          <w:p w14:paraId="2B16026F" w14:textId="77777777" w:rsidR="00FB33B0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6681A12" w14:textId="77777777" w:rsidR="00FB33B0" w:rsidRDefault="00FB33B0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BCCB6D" w14:textId="77777777" w:rsidR="00FB33B0" w:rsidRPr="002748AF" w:rsidRDefault="00FB33B0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7FD4F8D9" w14:textId="77777777" w:rsidR="00FB33B0" w:rsidRDefault="00FB33B0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5D270055" w14:textId="77777777" w:rsidTr="00295FBB">
        <w:tc>
          <w:tcPr>
            <w:tcW w:w="4140" w:type="dxa"/>
          </w:tcPr>
          <w:p w14:paraId="78F51C54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E4CCBB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32FCF1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C27CA2B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0D83AB4A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0F4EFD4B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57DDB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9E0B907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2748F3A9" w14:textId="77777777" w:rsidTr="00295FBB">
        <w:tc>
          <w:tcPr>
            <w:tcW w:w="4140" w:type="dxa"/>
          </w:tcPr>
          <w:p w14:paraId="5A3B8BE7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97308D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2602F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64D34D9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AF11E4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229102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21DB1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9DDA67D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446B370A" w14:textId="77777777" w:rsidTr="00295FBB">
        <w:tc>
          <w:tcPr>
            <w:tcW w:w="4140" w:type="dxa"/>
          </w:tcPr>
          <w:p w14:paraId="34B8639A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0D1D02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C2C484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9DCD3C2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7B493C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5959B53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747FD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B584566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5A5D6C96" w14:textId="77777777" w:rsidTr="00295FBB">
        <w:tc>
          <w:tcPr>
            <w:tcW w:w="4140" w:type="dxa"/>
          </w:tcPr>
          <w:p w14:paraId="602B646E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B8BC1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9144F9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B3E254E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A29E5E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46563BF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0B08341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EA851F8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732F32A5" w14:textId="77777777" w:rsidTr="00295FBB">
        <w:tc>
          <w:tcPr>
            <w:tcW w:w="4140" w:type="dxa"/>
          </w:tcPr>
          <w:p w14:paraId="2039BE40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244521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0D7EE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ACAB2F3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1D3FC2F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2271110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C6676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1979DD65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3A6C8905" w14:textId="77777777" w:rsidTr="00295FBB">
        <w:tc>
          <w:tcPr>
            <w:tcW w:w="4140" w:type="dxa"/>
          </w:tcPr>
          <w:p w14:paraId="74B6E4AA" w14:textId="03282A9A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6F505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6AA3F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A217D65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1D461E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BBDEA49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D1D1E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F6E6D86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014B3249" w14:textId="77777777" w:rsidTr="00295FBB">
        <w:tc>
          <w:tcPr>
            <w:tcW w:w="4140" w:type="dxa"/>
          </w:tcPr>
          <w:p w14:paraId="70D14866" w14:textId="09D70FEF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7D36B1D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C10D5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2D292888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1F04BB28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38CA787" w14:textId="77777777" w:rsidR="00724EC1" w:rsidRPr="002748AF" w:rsidRDefault="00724EC1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3B02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6896DEF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605853AB" w14:textId="77777777" w:rsidTr="00295FBB">
        <w:tc>
          <w:tcPr>
            <w:tcW w:w="4140" w:type="dxa"/>
          </w:tcPr>
          <w:p w14:paraId="6C30F267" w14:textId="3BC28D5A" w:rsidR="00724EC1" w:rsidRPr="007B0B46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ลูกหนี้การค้า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CD0377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AEC357B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2CC8F71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CA7C12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AA92273" w14:textId="77777777" w:rsidR="00724EC1" w:rsidRPr="002748AF" w:rsidRDefault="00724EC1" w:rsidP="00BC58B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9B5B3D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407F540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721A4E46" w14:textId="77777777" w:rsidTr="00295FBB">
        <w:tc>
          <w:tcPr>
            <w:tcW w:w="4140" w:type="dxa"/>
          </w:tcPr>
          <w:p w14:paraId="646C2D27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250D2F59" w14:textId="0BAD8B2B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5DE3EA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3A17486B" w14:textId="7777777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2A41F4F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3F601F4B" w14:textId="189537BB" w:rsidR="00724EC1" w:rsidRPr="002748AF" w:rsidRDefault="00724EC1" w:rsidP="00BC58B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9D5F7A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164C65A" w14:textId="77777777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24EC1" w:rsidRPr="007A168E" w14:paraId="07FB9967" w14:textId="77777777" w:rsidTr="00FB33B0">
        <w:trPr>
          <w:trHeight w:val="353"/>
        </w:trPr>
        <w:tc>
          <w:tcPr>
            <w:tcW w:w="4140" w:type="dxa"/>
          </w:tcPr>
          <w:p w14:paraId="7639BCA0" w14:textId="5021DB3A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บางกอก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006473B" w14:textId="5439B657" w:rsidR="00724EC1" w:rsidRPr="002748AF" w:rsidRDefault="00913D72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2BE754B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4A99F62" w14:textId="5197B84D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41" w:type="dxa"/>
          </w:tcPr>
          <w:p w14:paraId="5A54679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7315EDE7" w14:textId="627C582D" w:rsidR="00724EC1" w:rsidRPr="002748AF" w:rsidRDefault="00913D72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54BB0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6C976B48" w14:textId="6B94D909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235B50EF" w14:textId="77777777" w:rsidTr="00FB33B0">
        <w:tc>
          <w:tcPr>
            <w:tcW w:w="4140" w:type="dxa"/>
          </w:tcPr>
          <w:p w14:paraId="5A38BBCA" w14:textId="71BD3D15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4D891723" w14:textId="539D104C" w:rsidR="00724EC1" w:rsidRPr="002748AF" w:rsidRDefault="00913D72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1F4982F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6233059D" w14:textId="48572003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41" w:type="dxa"/>
          </w:tcPr>
          <w:p w14:paraId="5A6B52D7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255F724" w14:textId="574F8F49" w:rsidR="00724EC1" w:rsidRPr="002748AF" w:rsidRDefault="00913D72" w:rsidP="00BC58B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F715A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0060E32" w14:textId="65CE49B8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3F0F48C7" w14:textId="77777777" w:rsidTr="00FB33B0">
        <w:tc>
          <w:tcPr>
            <w:tcW w:w="4140" w:type="dxa"/>
          </w:tcPr>
          <w:p w14:paraId="013CA038" w14:textId="5ACA42D9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0DDB2B16" w14:textId="1A4941DA" w:rsidR="00724EC1" w:rsidRPr="002748AF" w:rsidRDefault="00913D72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36" w:type="dxa"/>
          </w:tcPr>
          <w:p w14:paraId="2C109AF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41524D9" w14:textId="35EF089D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41" w:type="dxa"/>
          </w:tcPr>
          <w:p w14:paraId="0A335C6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6F6BD8A1" w14:textId="2238D4AA" w:rsidR="00724EC1" w:rsidRPr="002748AF" w:rsidRDefault="00913D72" w:rsidP="00BC58B3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762837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3959A4AD" w14:textId="239A14D2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35D236FE" w14:textId="77777777" w:rsidTr="00FB33B0">
        <w:tc>
          <w:tcPr>
            <w:tcW w:w="4140" w:type="dxa"/>
          </w:tcPr>
          <w:p w14:paraId="4867E285" w14:textId="12201903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080" w:type="dxa"/>
            <w:shd w:val="clear" w:color="auto" w:fill="auto"/>
          </w:tcPr>
          <w:p w14:paraId="5469D531" w14:textId="23ADA403" w:rsidR="00724EC1" w:rsidRPr="002748AF" w:rsidRDefault="00913D72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36" w:type="dxa"/>
          </w:tcPr>
          <w:p w14:paraId="7B24A093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47311732" w14:textId="691D8A10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241" w:type="dxa"/>
          </w:tcPr>
          <w:p w14:paraId="4153B34E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43127E85" w14:textId="79433BDF" w:rsidR="00724EC1" w:rsidRPr="002748AF" w:rsidRDefault="00913D72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78C7D39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3ACC36F" w14:textId="1C88DF78" w:rsidR="00724EC1" w:rsidRPr="002748AF" w:rsidRDefault="00D05FAD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2815D113" w14:textId="77777777" w:rsidTr="00FB33B0">
        <w:tc>
          <w:tcPr>
            <w:tcW w:w="4140" w:type="dxa"/>
          </w:tcPr>
          <w:p w14:paraId="515F6C8D" w14:textId="1E30AB53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เลียวไพรัตนวิสาหกิจ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54D43B55" w14:textId="77A5F3ED" w:rsidR="00724EC1" w:rsidRPr="002748AF" w:rsidRDefault="00913D72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</w:tcPr>
          <w:p w14:paraId="6CF50B1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0FB82C35" w14:textId="2444DFAA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328</w:t>
            </w:r>
          </w:p>
        </w:tc>
        <w:tc>
          <w:tcPr>
            <w:tcW w:w="241" w:type="dxa"/>
          </w:tcPr>
          <w:p w14:paraId="2784AA9F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27926689" w14:textId="39C23D75" w:rsidR="00724EC1" w:rsidRPr="002748AF" w:rsidRDefault="00913D72" w:rsidP="00913D72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36" w:type="dxa"/>
          </w:tcPr>
          <w:p w14:paraId="3674684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2AD0D205" w14:textId="59BC5869" w:rsidR="00724EC1" w:rsidRPr="002748AF" w:rsidRDefault="00724EC1" w:rsidP="00724EC1">
            <w:pPr>
              <w:tabs>
                <w:tab w:val="decimal" w:pos="90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328</w:t>
            </w:r>
          </w:p>
        </w:tc>
      </w:tr>
      <w:tr w:rsidR="00724EC1" w:rsidRPr="007A168E" w14:paraId="6B7151C3" w14:textId="77777777" w:rsidTr="00FB33B0">
        <w:tc>
          <w:tcPr>
            <w:tcW w:w="4140" w:type="dxa"/>
          </w:tcPr>
          <w:p w14:paraId="4E99FB24" w14:textId="6561127F" w:rsidR="00724EC1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ธนาพรชัย จำกัด</w:t>
            </w:r>
          </w:p>
        </w:tc>
        <w:tc>
          <w:tcPr>
            <w:tcW w:w="1080" w:type="dxa"/>
            <w:shd w:val="clear" w:color="auto" w:fill="auto"/>
          </w:tcPr>
          <w:p w14:paraId="04447E68" w14:textId="348BC1DC" w:rsidR="00724EC1" w:rsidRPr="002748AF" w:rsidRDefault="00913D72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</w:tcPr>
          <w:p w14:paraId="52B20597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</w:tcPr>
          <w:p w14:paraId="128D5956" w14:textId="2998A2F7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2E2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53A8E5CC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</w:tcPr>
          <w:p w14:paraId="1184ADBC" w14:textId="6BBC8E90" w:rsidR="00724EC1" w:rsidRPr="00BC58B3" w:rsidRDefault="00913D72" w:rsidP="007E75F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09CAFB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</w:tcPr>
          <w:p w14:paraId="54BCD62D" w14:textId="192EB156" w:rsidR="00724EC1" w:rsidRPr="002748AF" w:rsidRDefault="00724EC1" w:rsidP="00D05FAD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31265E93" w14:textId="77777777" w:rsidTr="00FB33B0">
        <w:tc>
          <w:tcPr>
            <w:tcW w:w="4140" w:type="dxa"/>
          </w:tcPr>
          <w:p w14:paraId="408FA733" w14:textId="77777777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20E1C41" w14:textId="25BB4A34" w:rsidR="00724EC1" w:rsidRPr="002748AF" w:rsidRDefault="00913D72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A02A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,498</w:t>
            </w:r>
          </w:p>
        </w:tc>
        <w:tc>
          <w:tcPr>
            <w:tcW w:w="236" w:type="dxa"/>
            <w:shd w:val="clear" w:color="auto" w:fill="auto"/>
          </w:tcPr>
          <w:p w14:paraId="525EC374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</w:tcPr>
          <w:p w14:paraId="187D0AD1" w14:textId="2F55E392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41" w:type="dxa"/>
            <w:shd w:val="clear" w:color="auto" w:fill="auto"/>
          </w:tcPr>
          <w:p w14:paraId="1014A6F5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355ACDF" w14:textId="71CB805F" w:rsidR="00724EC1" w:rsidRPr="002748AF" w:rsidRDefault="001B2A12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2,129,959</w:t>
            </w:r>
          </w:p>
        </w:tc>
        <w:tc>
          <w:tcPr>
            <w:tcW w:w="236" w:type="dxa"/>
          </w:tcPr>
          <w:p w14:paraId="08D58C68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03781766" w14:textId="0B1E5C91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</w:tr>
      <w:tr w:rsidR="00724EC1" w:rsidRPr="007A168E" w14:paraId="53FDBE24" w14:textId="77777777" w:rsidTr="00FB33B0">
        <w:tc>
          <w:tcPr>
            <w:tcW w:w="4140" w:type="dxa"/>
            <w:vAlign w:val="bottom"/>
          </w:tcPr>
          <w:p w14:paraId="280701EC" w14:textId="77777777" w:rsidR="00724EC1" w:rsidRPr="007A168E" w:rsidRDefault="00724EC1" w:rsidP="00724EC1">
            <w:pPr>
              <w:tabs>
                <w:tab w:val="left" w:pos="720"/>
              </w:tabs>
              <w:spacing w:line="360" w:lineRule="exact"/>
              <w:ind w:left="254" w:hanging="2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E19061" w14:textId="39CAB75D" w:rsidR="00724EC1" w:rsidRPr="002748AF" w:rsidRDefault="001B2A12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6CA450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3" w:type="dxa"/>
            <w:vAlign w:val="bottom"/>
          </w:tcPr>
          <w:p w14:paraId="11E8916B" w14:textId="2A3AC219" w:rsidR="00724EC1" w:rsidRPr="002748AF" w:rsidRDefault="00724EC1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</w:tcPr>
          <w:p w14:paraId="221F6F32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2AF982EB" w14:textId="2708A38A" w:rsidR="00724EC1" w:rsidRPr="002748AF" w:rsidRDefault="001B2A12" w:rsidP="00724EC1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1203C3A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0CB34228" w14:textId="2A1BC7D6" w:rsidR="00724EC1" w:rsidRPr="002748AF" w:rsidRDefault="00724EC1" w:rsidP="00724EC1">
            <w:pPr>
              <w:tabs>
                <w:tab w:val="decimal" w:pos="55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0501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24EC1" w:rsidRPr="007A168E" w14:paraId="0C79CCB5" w14:textId="77777777" w:rsidTr="00FB33B0">
        <w:trPr>
          <w:trHeight w:val="67"/>
        </w:trPr>
        <w:tc>
          <w:tcPr>
            <w:tcW w:w="4140" w:type="dxa"/>
            <w:vAlign w:val="bottom"/>
          </w:tcPr>
          <w:p w14:paraId="48743B1A" w14:textId="77777777" w:rsidR="00724EC1" w:rsidRPr="007A168E" w:rsidRDefault="00724EC1" w:rsidP="00724EC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0C2DFC" w14:textId="2C20FF35" w:rsidR="00724EC1" w:rsidRPr="002748AF" w:rsidRDefault="00A02A8C" w:rsidP="00724EC1">
            <w:pPr>
              <w:tabs>
                <w:tab w:val="decimal" w:pos="860"/>
              </w:tabs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20,498</w:t>
            </w:r>
          </w:p>
        </w:tc>
        <w:tc>
          <w:tcPr>
            <w:tcW w:w="236" w:type="dxa"/>
            <w:shd w:val="clear" w:color="auto" w:fill="auto"/>
          </w:tcPr>
          <w:p w14:paraId="244CF8B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EE21A1" w14:textId="06CE256D" w:rsidR="00724EC1" w:rsidRPr="002748AF" w:rsidRDefault="00724EC1" w:rsidP="00724EC1">
            <w:pPr>
              <w:tabs>
                <w:tab w:val="decimal" w:pos="85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41" w:type="dxa"/>
            <w:shd w:val="clear" w:color="auto" w:fill="auto"/>
          </w:tcPr>
          <w:p w14:paraId="458CEA37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0219D2" w14:textId="03C37110" w:rsidR="00724EC1" w:rsidRPr="002748AF" w:rsidRDefault="001B2A12" w:rsidP="00724EC1">
            <w:pPr>
              <w:tabs>
                <w:tab w:val="decimal" w:pos="860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2,129,959</w:t>
            </w:r>
          </w:p>
        </w:tc>
        <w:tc>
          <w:tcPr>
            <w:tcW w:w="236" w:type="dxa"/>
          </w:tcPr>
          <w:p w14:paraId="4DA55EF6" w14:textId="77777777" w:rsidR="00724EC1" w:rsidRPr="002748AF" w:rsidRDefault="00724EC1" w:rsidP="00724EC1">
            <w:pPr>
              <w:tabs>
                <w:tab w:val="decimal" w:pos="793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5C38DCC1" w14:textId="6937AFE6" w:rsidR="00724EC1" w:rsidRPr="002748AF" w:rsidRDefault="00724EC1" w:rsidP="00724EC1">
            <w:pPr>
              <w:tabs>
                <w:tab w:val="decimal" w:pos="896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</w:tr>
    </w:tbl>
    <w:p w14:paraId="608A34CD" w14:textId="3F1F7BB6" w:rsidR="000A5749" w:rsidRDefault="000A5749"/>
    <w:tbl>
      <w:tblPr>
        <w:tblW w:w="918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720"/>
        <w:gridCol w:w="720"/>
        <w:gridCol w:w="990"/>
        <w:gridCol w:w="270"/>
        <w:gridCol w:w="900"/>
        <w:gridCol w:w="241"/>
        <w:gridCol w:w="929"/>
        <w:gridCol w:w="270"/>
        <w:gridCol w:w="994"/>
      </w:tblGrid>
      <w:tr w:rsidR="00515EF1" w:rsidRPr="007A168E" w14:paraId="6523B578" w14:textId="77777777" w:rsidTr="00E13C10">
        <w:trPr>
          <w:trHeight w:val="240"/>
          <w:tblHeader/>
        </w:trPr>
        <w:tc>
          <w:tcPr>
            <w:tcW w:w="3150" w:type="dxa"/>
            <w:tcBorders>
              <w:top w:val="nil"/>
              <w:bottom w:val="nil"/>
            </w:tcBorders>
            <w:vAlign w:val="bottom"/>
          </w:tcPr>
          <w:p w14:paraId="128E89B0" w14:textId="151076E9" w:rsidR="00515EF1" w:rsidRPr="000B3D09" w:rsidRDefault="000A5749" w:rsidP="00515EF1">
            <w:pPr>
              <w:spacing w:line="240" w:lineRule="atLeast"/>
              <w:ind w:left="160" w:right="-108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B3D09">
              <w:rPr>
                <w:sz w:val="26"/>
                <w:szCs w:val="26"/>
              </w:rPr>
              <w:br w:type="page"/>
            </w:r>
          </w:p>
        </w:tc>
        <w:tc>
          <w:tcPr>
            <w:tcW w:w="1440" w:type="dxa"/>
            <w:gridSpan w:val="2"/>
            <w:tcBorders>
              <w:top w:val="nil"/>
              <w:bottom w:val="nil"/>
            </w:tcBorders>
          </w:tcPr>
          <w:p w14:paraId="0144D0A0" w14:textId="77777777" w:rsidR="00515EF1" w:rsidRPr="000B3D09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4594" w:type="dxa"/>
            <w:gridSpan w:val="7"/>
            <w:tcBorders>
              <w:top w:val="nil"/>
              <w:bottom w:val="nil"/>
            </w:tcBorders>
          </w:tcPr>
          <w:p w14:paraId="480439A1" w14:textId="7777777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15EF1" w:rsidRPr="007A168E" w14:paraId="15C4C452" w14:textId="77777777" w:rsidTr="00E13C10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25F5BC0C" w14:textId="77777777" w:rsidR="00515EF1" w:rsidRPr="000B3D09" w:rsidRDefault="00515EF1" w:rsidP="00515EF1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199C4224" w14:textId="457D05A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สำหรับงวด</w:t>
            </w:r>
            <w:r w:rsidR="009914E4" w:rsidRPr="000B3D09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A2298F" w14:textId="7777777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211B8E" w14:textId="77777777" w:rsidR="00515EF1" w:rsidRPr="000B3D09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32AF0CD" w14:textId="7777777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6164B69F" w14:textId="77777777" w:rsidR="00515EF1" w:rsidRPr="000B3D09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6FBEDCE8" w14:textId="7777777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2DA6BF" w14:textId="77777777" w:rsidR="00515EF1" w:rsidRPr="000B3D09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5A62A79B" w14:textId="7777777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515EF1" w:rsidRPr="007A168E" w14:paraId="074C10BD" w14:textId="77777777" w:rsidTr="00E13C10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38AC3D8E" w14:textId="77777777" w:rsidR="00515EF1" w:rsidRPr="000B3D09" w:rsidRDefault="00515EF1" w:rsidP="00515EF1">
            <w:pPr>
              <w:tabs>
                <w:tab w:val="left" w:pos="720"/>
              </w:tabs>
              <w:spacing w:line="240" w:lineRule="auto"/>
              <w:ind w:firstLine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303E4556" w14:textId="7027BFFB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FF6B32E" w14:textId="4DD69673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1 </w:t>
            </w:r>
            <w:r w:rsidRPr="000B3D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มกราคม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44DBBB" w14:textId="77777777" w:rsidR="00515EF1" w:rsidRPr="000B3D09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AAE5D9D" w14:textId="7777777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E4A3138" w14:textId="77777777" w:rsidR="00515EF1" w:rsidRPr="000B3D09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3F4EFB60" w14:textId="7777777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0E5708" w14:textId="77777777" w:rsidR="00515EF1" w:rsidRPr="000B3D09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52DC0D9" w14:textId="0B97C444" w:rsidR="00515EF1" w:rsidRPr="000B3D09" w:rsidRDefault="009806BF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0B3D0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</w:p>
        </w:tc>
      </w:tr>
      <w:tr w:rsidR="00515EF1" w:rsidRPr="007A168E" w14:paraId="5B148891" w14:textId="77777777" w:rsidTr="00E13C10">
        <w:trPr>
          <w:trHeight w:val="240"/>
          <w:tblHeader/>
        </w:trPr>
        <w:tc>
          <w:tcPr>
            <w:tcW w:w="3150" w:type="dxa"/>
            <w:tcBorders>
              <w:top w:val="nil"/>
            </w:tcBorders>
          </w:tcPr>
          <w:p w14:paraId="0C2AD637" w14:textId="77777777" w:rsidR="00515EF1" w:rsidRPr="000B3D09" w:rsidRDefault="00515EF1" w:rsidP="00515EF1">
            <w:pPr>
              <w:tabs>
                <w:tab w:val="left" w:pos="720"/>
              </w:tabs>
              <w:spacing w:line="240" w:lineRule="auto"/>
              <w:ind w:hanging="2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tcBorders>
              <w:top w:val="nil"/>
            </w:tcBorders>
          </w:tcPr>
          <w:p w14:paraId="64F1EF3E" w14:textId="550E8BE5" w:rsidR="00515EF1" w:rsidRPr="000B3D09" w:rsidRDefault="009806BF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30 </w:t>
            </w:r>
            <w:r w:rsidRPr="000B3D0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มิถุนายน</w:t>
            </w:r>
            <w:r w:rsidR="00FA644B" w:rsidRPr="000B3D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</w:t>
            </w:r>
            <w:r w:rsidR="00FA644B"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2568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074127D" w14:textId="240AB24A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C26B4C"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F60DA3" w14:textId="77777777" w:rsidR="00515EF1" w:rsidRPr="000B3D09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762A50" w14:textId="7777777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94221E5" w14:textId="77777777" w:rsidR="00515EF1" w:rsidRPr="000B3D09" w:rsidRDefault="00515EF1" w:rsidP="00515EF1">
            <w:pPr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</w:tcPr>
          <w:p w14:paraId="091B1813" w14:textId="77777777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77481F" w14:textId="77777777" w:rsidR="00515EF1" w:rsidRPr="000B3D09" w:rsidRDefault="00515EF1" w:rsidP="00515EF1">
            <w:pPr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E16C871" w14:textId="4D43448A" w:rsidR="00515EF1" w:rsidRPr="000B3D09" w:rsidRDefault="00515EF1" w:rsidP="00515EF1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724EC1"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515EF1" w:rsidRPr="007A168E" w14:paraId="527A0D71" w14:textId="77777777" w:rsidTr="00E13C10">
        <w:trPr>
          <w:trHeight w:val="240"/>
          <w:tblHeader/>
        </w:trPr>
        <w:tc>
          <w:tcPr>
            <w:tcW w:w="3150" w:type="dxa"/>
          </w:tcPr>
          <w:p w14:paraId="3DC803A2" w14:textId="77777777" w:rsidR="00515EF1" w:rsidRPr="000B3D09" w:rsidRDefault="00515EF1" w:rsidP="00515EF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</w:tcPr>
          <w:p w14:paraId="3D403957" w14:textId="77777777" w:rsidR="00515EF1" w:rsidRPr="000B3D09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4594" w:type="dxa"/>
            <w:gridSpan w:val="7"/>
            <w:tcBorders>
              <w:top w:val="nil"/>
              <w:bottom w:val="nil"/>
            </w:tcBorders>
          </w:tcPr>
          <w:p w14:paraId="63E49020" w14:textId="77777777" w:rsidR="00515EF1" w:rsidRPr="000B3D09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D0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0B3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0B3D09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515EF1" w:rsidRPr="007A168E" w14:paraId="6315CBED" w14:textId="77777777" w:rsidTr="00E13C10">
        <w:trPr>
          <w:trHeight w:val="240"/>
          <w:tblHeader/>
        </w:trPr>
        <w:tc>
          <w:tcPr>
            <w:tcW w:w="3150" w:type="dxa"/>
          </w:tcPr>
          <w:p w14:paraId="2F627E85" w14:textId="4CDE6600" w:rsidR="00515EF1" w:rsidRPr="000B3D09" w:rsidRDefault="00515EF1" w:rsidP="00032B46">
            <w:pPr>
              <w:tabs>
                <w:tab w:val="left" w:pos="720"/>
              </w:tabs>
              <w:spacing w:line="240" w:lineRule="auto"/>
              <w:ind w:left="256" w:hanging="270"/>
              <w:jc w:val="both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เงินให้กู้ยืมระยะสั้นแก่กิจการที่เกี่ยวข้อ</w:t>
            </w:r>
            <w:r w:rsidRPr="000B3D0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  <w:lang w:val="en-US"/>
              </w:rPr>
              <w:t>ง</w:t>
            </w:r>
            <w:r w:rsidRPr="000B3D09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6"/>
                <w:szCs w:val="26"/>
                <w:cs/>
              </w:rPr>
              <w:t>กัน</w:t>
            </w:r>
          </w:p>
        </w:tc>
        <w:tc>
          <w:tcPr>
            <w:tcW w:w="1440" w:type="dxa"/>
            <w:gridSpan w:val="2"/>
          </w:tcPr>
          <w:p w14:paraId="709C7F51" w14:textId="77777777" w:rsidR="00515EF1" w:rsidRPr="000B3D09" w:rsidRDefault="00515EF1" w:rsidP="00515EF1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594" w:type="dxa"/>
            <w:gridSpan w:val="7"/>
            <w:tcBorders>
              <w:top w:val="nil"/>
              <w:bottom w:val="nil"/>
            </w:tcBorders>
          </w:tcPr>
          <w:p w14:paraId="3ECD3FCF" w14:textId="77777777" w:rsidR="00515EF1" w:rsidRPr="000B3D09" w:rsidRDefault="00515EF1" w:rsidP="0051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</w:tr>
      <w:tr w:rsidR="00515EF1" w:rsidRPr="007A168E" w14:paraId="5C18EAAD" w14:textId="77777777" w:rsidTr="00E13C10">
        <w:trPr>
          <w:trHeight w:val="247"/>
        </w:trPr>
        <w:tc>
          <w:tcPr>
            <w:tcW w:w="3150" w:type="dxa"/>
            <w:tcBorders>
              <w:top w:val="nil"/>
            </w:tcBorders>
          </w:tcPr>
          <w:p w14:paraId="563D3A3C" w14:textId="77777777" w:rsidR="00515EF1" w:rsidRPr="000B3D09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20" w:type="dxa"/>
            <w:tcBorders>
              <w:top w:val="nil"/>
            </w:tcBorders>
          </w:tcPr>
          <w:p w14:paraId="05EFE24C" w14:textId="77777777" w:rsidR="00515EF1" w:rsidRPr="000B3D09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5EC9308F" w14:textId="77777777" w:rsidR="00515EF1" w:rsidRPr="000B3D09" w:rsidRDefault="00515EF1" w:rsidP="00515EF1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758CB91" w14:textId="77777777" w:rsidR="00515EF1" w:rsidRPr="000B3D09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4866FE9" w14:textId="77777777" w:rsidR="00515EF1" w:rsidRPr="000B3D09" w:rsidRDefault="00515EF1" w:rsidP="00515EF1">
            <w:pPr>
              <w:tabs>
                <w:tab w:val="decimal" w:pos="711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4802F9C" w14:textId="77777777" w:rsidR="00515EF1" w:rsidRPr="000B3D09" w:rsidRDefault="00515EF1" w:rsidP="00515EF1">
            <w:pPr>
              <w:tabs>
                <w:tab w:val="decimal" w:pos="711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</w:tcBorders>
          </w:tcPr>
          <w:p w14:paraId="04AF5814" w14:textId="77777777" w:rsidR="00515EF1" w:rsidRPr="000B3D09" w:rsidRDefault="00515EF1" w:rsidP="00515EF1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</w:tcBorders>
          </w:tcPr>
          <w:p w14:paraId="55D2BA07" w14:textId="77777777" w:rsidR="00515EF1" w:rsidRPr="000B3D09" w:rsidRDefault="00515EF1" w:rsidP="00515EF1">
            <w:pPr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0377251" w14:textId="77777777" w:rsidR="00515EF1" w:rsidRPr="000B3D09" w:rsidRDefault="00515EF1" w:rsidP="00515EF1">
            <w:pPr>
              <w:tabs>
                <w:tab w:val="decimal" w:pos="972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4" w:type="dxa"/>
            <w:tcBorders>
              <w:top w:val="nil"/>
            </w:tcBorders>
          </w:tcPr>
          <w:p w14:paraId="3A2943C0" w14:textId="77777777" w:rsidR="00515EF1" w:rsidRPr="000B3D09" w:rsidRDefault="00515EF1" w:rsidP="00515EF1">
            <w:pPr>
              <w:tabs>
                <w:tab w:val="decimal" w:pos="972"/>
              </w:tabs>
              <w:spacing w:line="240" w:lineRule="auto"/>
              <w:ind w:left="-115" w:right="-11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C61117" w:rsidRPr="007A168E" w14:paraId="0A2F6390" w14:textId="77777777" w:rsidTr="00E13C10">
        <w:tc>
          <w:tcPr>
            <w:tcW w:w="3150" w:type="dxa"/>
          </w:tcPr>
          <w:p w14:paraId="42EFC517" w14:textId="0F1858FC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left="293" w:right="-108" w:hanging="293"/>
              <w:rPr>
                <w:rFonts w:asciiTheme="majorBidi" w:hAnsiTheme="majorBidi" w:cstheme="majorBidi"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บริษัท ทีพีไอ </w:t>
            </w:r>
            <w:r w:rsidRPr="000B3D0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คอนกรีต</w:t>
            </w:r>
            <w:r w:rsidRPr="000B3D0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จำกัด</w:t>
            </w: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695F344F" w14:textId="30FC99CD" w:rsidR="00C61117" w:rsidRPr="000B3D09" w:rsidRDefault="006328B7" w:rsidP="00C61117">
            <w:pPr>
              <w:tabs>
                <w:tab w:val="left" w:pos="447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2.125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04669D4F" w14:textId="62C183D2" w:rsidR="00C61117" w:rsidRPr="000B3D09" w:rsidRDefault="00C61117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4,796,625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FAD94AC" w14:textId="77777777" w:rsidR="00C61117" w:rsidRPr="000B3D09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712D746E" w14:textId="2E854534" w:rsidR="00C61117" w:rsidRPr="000B3D09" w:rsidRDefault="0052255D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13,715,612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7D89A2A" w14:textId="77777777" w:rsidR="00C61117" w:rsidRPr="000B3D09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4B9F475A" w14:textId="04D619D7" w:rsidR="00C61117" w:rsidRPr="000B3D09" w:rsidRDefault="00152954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B65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18,510,394)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881188B" w14:textId="77777777" w:rsidR="00C61117" w:rsidRPr="000B3D09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9765F6" w14:textId="4726F815" w:rsidR="00C61117" w:rsidRPr="000B3D09" w:rsidRDefault="005252D5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1,843</w:t>
            </w:r>
          </w:p>
        </w:tc>
      </w:tr>
      <w:tr w:rsidR="00C61117" w:rsidRPr="007A168E" w14:paraId="41BA191A" w14:textId="77777777" w:rsidTr="00E13C10">
        <w:tc>
          <w:tcPr>
            <w:tcW w:w="3150" w:type="dxa"/>
          </w:tcPr>
          <w:p w14:paraId="41BF332B" w14:textId="5458E39B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ทีพีไอ </w:t>
            </w:r>
            <w:r w:rsidRPr="000B3D09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ออลซีซั่น</w:t>
            </w: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40" w:type="dxa"/>
            <w:gridSpan w:val="2"/>
          </w:tcPr>
          <w:p w14:paraId="23CC41BF" w14:textId="5DE2447F" w:rsidR="00C61117" w:rsidRPr="000B3D09" w:rsidRDefault="006328B7" w:rsidP="00C61117">
            <w:pPr>
              <w:tabs>
                <w:tab w:val="left" w:pos="612"/>
              </w:tabs>
              <w:spacing w:line="240" w:lineRule="atLeast"/>
              <w:ind w:left="-115" w:right="-18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2.125</w:t>
            </w:r>
            <w:r w:rsidR="007B6A44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4.250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E030A16" w14:textId="5067CFFF" w:rsidR="00C61117" w:rsidRPr="000B3D09" w:rsidRDefault="00EC1D8B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2B06A7"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54,671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A6D5B2" w14:textId="77777777" w:rsidR="00C61117" w:rsidRPr="000B3D09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60D020" w14:textId="5AE9A9E6" w:rsidR="00C61117" w:rsidRPr="000B3D09" w:rsidRDefault="0052255D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9,318,593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591D39E2" w14:textId="77777777" w:rsidR="00C61117" w:rsidRPr="000B3D09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42806C" w14:textId="63EF4888" w:rsidR="00C61117" w:rsidRPr="000B3D09" w:rsidRDefault="002B656C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(7,604,519)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F458998" w14:textId="77777777" w:rsidR="00C61117" w:rsidRPr="000B3D09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BC8EAC" w14:textId="0EC90CFB" w:rsidR="00C61117" w:rsidRPr="000B3D09" w:rsidRDefault="005252D5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2,168,745</w:t>
            </w:r>
          </w:p>
        </w:tc>
      </w:tr>
      <w:tr w:rsidR="00C61117" w:rsidRPr="007A168E" w14:paraId="755E0877" w14:textId="77777777" w:rsidTr="00E13C10">
        <w:tc>
          <w:tcPr>
            <w:tcW w:w="3150" w:type="dxa"/>
          </w:tcPr>
          <w:p w14:paraId="2DF3C21D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B6A967E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431C564F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3127FC54" w14:textId="54659FC3" w:rsidR="00C61117" w:rsidRPr="000B3D09" w:rsidRDefault="00C61117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B3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5,251,296</w:t>
            </w:r>
          </w:p>
        </w:tc>
        <w:tc>
          <w:tcPr>
            <w:tcW w:w="270" w:type="dxa"/>
          </w:tcPr>
          <w:p w14:paraId="6607DE02" w14:textId="77777777" w:rsidR="00C61117" w:rsidRPr="000B3D09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CD51B" w14:textId="2B358907" w:rsidR="00C61117" w:rsidRPr="000B3D09" w:rsidRDefault="0052255D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23,034,205</w:t>
            </w:r>
          </w:p>
        </w:tc>
        <w:tc>
          <w:tcPr>
            <w:tcW w:w="241" w:type="dxa"/>
            <w:shd w:val="clear" w:color="auto" w:fill="auto"/>
          </w:tcPr>
          <w:p w14:paraId="70E8599A" w14:textId="77777777" w:rsidR="00C61117" w:rsidRPr="000B3D09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C25F42" w14:textId="2CE1148A" w:rsidR="00C61117" w:rsidRPr="000B3D09" w:rsidRDefault="002B656C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(26,114</w:t>
            </w:r>
            <w:r w:rsidR="007F2AA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,913)</w:t>
            </w:r>
          </w:p>
        </w:tc>
        <w:tc>
          <w:tcPr>
            <w:tcW w:w="270" w:type="dxa"/>
            <w:shd w:val="clear" w:color="auto" w:fill="auto"/>
          </w:tcPr>
          <w:p w14:paraId="67CD399F" w14:textId="77777777" w:rsidR="00C61117" w:rsidRPr="000B3D09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7287003" w14:textId="35AE4FCD" w:rsidR="00C61117" w:rsidRPr="000B3D09" w:rsidRDefault="005252D5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2,170,588</w:t>
            </w:r>
          </w:p>
        </w:tc>
      </w:tr>
      <w:tr w:rsidR="00C61117" w:rsidRPr="007A168E" w14:paraId="25704DDA" w14:textId="77777777" w:rsidTr="00E13C10">
        <w:trPr>
          <w:trHeight w:val="80"/>
        </w:trPr>
        <w:tc>
          <w:tcPr>
            <w:tcW w:w="3150" w:type="dxa"/>
          </w:tcPr>
          <w:p w14:paraId="3377B438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720" w:type="dxa"/>
          </w:tcPr>
          <w:p w14:paraId="12498CE8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AAF5B7A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4551DD4" w14:textId="59AEE0FE" w:rsidR="00C61117" w:rsidRPr="000B3D09" w:rsidRDefault="00C61117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119,511</w:t>
            </w:r>
          </w:p>
        </w:tc>
        <w:tc>
          <w:tcPr>
            <w:tcW w:w="270" w:type="dxa"/>
            <w:tcBorders>
              <w:bottom w:val="nil"/>
            </w:tcBorders>
          </w:tcPr>
          <w:p w14:paraId="706624EE" w14:textId="77777777" w:rsidR="00C61117" w:rsidRPr="000B3D09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A3B347" w14:textId="163569BD" w:rsidR="00C61117" w:rsidRPr="000B3D09" w:rsidRDefault="00152954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24,721</w:t>
            </w:r>
          </w:p>
        </w:tc>
        <w:tc>
          <w:tcPr>
            <w:tcW w:w="241" w:type="dxa"/>
            <w:tcBorders>
              <w:bottom w:val="nil"/>
            </w:tcBorders>
            <w:shd w:val="clear" w:color="auto" w:fill="auto"/>
          </w:tcPr>
          <w:p w14:paraId="3821652A" w14:textId="77777777" w:rsidR="00C61117" w:rsidRPr="000B3D09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2C2D6" w14:textId="0107E177" w:rsidR="00C61117" w:rsidRPr="000B3D09" w:rsidRDefault="007F2AA9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(134,177)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A698FFD" w14:textId="77777777" w:rsidR="00C61117" w:rsidRPr="000B3D09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C5CDAE" w14:textId="46EBEB91" w:rsidR="00C61117" w:rsidRPr="000B3D09" w:rsidRDefault="000A245C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10,055</w:t>
            </w:r>
          </w:p>
        </w:tc>
      </w:tr>
      <w:tr w:rsidR="00C61117" w:rsidRPr="007A168E" w14:paraId="5418A19C" w14:textId="77777777" w:rsidTr="00E13C10">
        <w:tc>
          <w:tcPr>
            <w:tcW w:w="3150" w:type="dxa"/>
          </w:tcPr>
          <w:p w14:paraId="60675C2A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0" w:type="dxa"/>
          </w:tcPr>
          <w:p w14:paraId="7847AB65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</w:tcPr>
          <w:p w14:paraId="7087305C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0D571E34" w14:textId="24FA525B" w:rsidR="00C61117" w:rsidRPr="000B3D09" w:rsidRDefault="00C61117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0B3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5,370,807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E7034" w14:textId="77777777" w:rsidR="00C61117" w:rsidRPr="000B3D09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936763" w14:textId="38B0C46E" w:rsidR="00C61117" w:rsidRPr="000B3D09" w:rsidRDefault="00152954" w:rsidP="00C61117">
            <w:pPr>
              <w:tabs>
                <w:tab w:val="decimal" w:pos="70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23,058,926</w:t>
            </w: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73F21B67" w14:textId="77777777" w:rsidR="00C61117" w:rsidRPr="000B3D09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12217A" w14:textId="3B12506F" w:rsidR="00C61117" w:rsidRPr="000B3D09" w:rsidRDefault="007F2AA9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(26,249,090)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9AFDE5" w14:textId="77777777" w:rsidR="00C61117" w:rsidRPr="000B3D09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90AF2FD" w14:textId="1148A4C5" w:rsidR="00C61117" w:rsidRPr="000B3D09" w:rsidRDefault="000A245C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2,180,643</w:t>
            </w:r>
          </w:p>
        </w:tc>
      </w:tr>
      <w:tr w:rsidR="00C61117" w:rsidRPr="007A168E" w14:paraId="177563D8" w14:textId="77777777" w:rsidTr="00E13C10">
        <w:tc>
          <w:tcPr>
            <w:tcW w:w="3150" w:type="dxa"/>
            <w:tcBorders>
              <w:top w:val="nil"/>
              <w:bottom w:val="nil"/>
            </w:tcBorders>
          </w:tcPr>
          <w:p w14:paraId="0EAEFBC2" w14:textId="66B94BE4" w:rsidR="00C61117" w:rsidRPr="000B3D09" w:rsidRDefault="00C61117" w:rsidP="00C61117">
            <w:pPr>
              <w:spacing w:line="240" w:lineRule="auto"/>
              <w:ind w:left="246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  <w:r w:rsidR="000E0510"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B3D09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69FCECDC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7179448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A05842" w14:textId="32363DFB" w:rsidR="00C61117" w:rsidRPr="000B3D09" w:rsidRDefault="00C61117" w:rsidP="0053322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66CE77" w14:textId="77777777" w:rsidR="00C61117" w:rsidRPr="000B3D09" w:rsidRDefault="00C61117" w:rsidP="00C61117">
            <w:pPr>
              <w:spacing w:line="240" w:lineRule="auto"/>
              <w:ind w:right="72" w:hanging="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B9A0D" w14:textId="77777777" w:rsidR="00C61117" w:rsidRPr="000B3D09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21B114" w14:textId="77777777" w:rsidR="00C61117" w:rsidRPr="000B3D09" w:rsidRDefault="00C61117" w:rsidP="00C61117">
            <w:pPr>
              <w:spacing w:line="240" w:lineRule="auto"/>
              <w:ind w:right="72" w:hanging="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930343" w14:textId="77777777" w:rsidR="00C61117" w:rsidRPr="000B3D09" w:rsidRDefault="00C61117" w:rsidP="00C61117">
            <w:pPr>
              <w:tabs>
                <w:tab w:val="decimal" w:pos="7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F1079D" w14:textId="77777777" w:rsidR="00C61117" w:rsidRPr="000B3D09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5BE0FE9" w14:textId="2AE5CCD2" w:rsidR="00C61117" w:rsidRPr="000B3D09" w:rsidRDefault="000A245C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C61117" w:rsidRPr="007A168E" w14:paraId="26DDB11A" w14:textId="77777777" w:rsidTr="00E13C10">
        <w:tc>
          <w:tcPr>
            <w:tcW w:w="3150" w:type="dxa"/>
            <w:tcBorders>
              <w:bottom w:val="nil"/>
            </w:tcBorders>
          </w:tcPr>
          <w:p w14:paraId="0D84153C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B3D0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0" w:type="dxa"/>
            <w:tcBorders>
              <w:bottom w:val="nil"/>
            </w:tcBorders>
          </w:tcPr>
          <w:p w14:paraId="1F2F6861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8C412F2" w14:textId="77777777" w:rsidR="00C61117" w:rsidRPr="000B3D09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7D995" w14:textId="65F4A69D" w:rsidR="00C61117" w:rsidRPr="000B3D09" w:rsidRDefault="00C61117" w:rsidP="006336EC">
            <w:pPr>
              <w:tabs>
                <w:tab w:val="decimal" w:pos="775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B3D0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5,370,807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F02F2C8" w14:textId="77777777" w:rsidR="00C61117" w:rsidRPr="000B3D09" w:rsidRDefault="00C61117" w:rsidP="00C61117">
            <w:pPr>
              <w:spacing w:line="240" w:lineRule="auto"/>
              <w:ind w:right="72" w:hanging="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  <w:shd w:val="clear" w:color="auto" w:fill="auto"/>
          </w:tcPr>
          <w:p w14:paraId="3F28D1B3" w14:textId="77777777" w:rsidR="00C61117" w:rsidRPr="000B3D09" w:rsidRDefault="00C61117" w:rsidP="00C61117">
            <w:pPr>
              <w:tabs>
                <w:tab w:val="decimal" w:pos="68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shd w:val="clear" w:color="auto" w:fill="auto"/>
          </w:tcPr>
          <w:p w14:paraId="1C01A136" w14:textId="77777777" w:rsidR="00C61117" w:rsidRPr="000B3D09" w:rsidRDefault="00C61117" w:rsidP="00C61117">
            <w:pPr>
              <w:spacing w:line="240" w:lineRule="auto"/>
              <w:ind w:right="72" w:hanging="9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29" w:type="dxa"/>
            <w:tcBorders>
              <w:top w:val="nil"/>
              <w:bottom w:val="nil"/>
            </w:tcBorders>
            <w:shd w:val="clear" w:color="auto" w:fill="auto"/>
          </w:tcPr>
          <w:p w14:paraId="05925EA6" w14:textId="77777777" w:rsidR="00C61117" w:rsidRPr="000B3D09" w:rsidRDefault="00C61117" w:rsidP="00C61117">
            <w:pPr>
              <w:tabs>
                <w:tab w:val="decimal" w:pos="7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B45CB76" w14:textId="77777777" w:rsidR="00C61117" w:rsidRPr="000B3D09" w:rsidRDefault="00C61117" w:rsidP="00C61117">
            <w:pPr>
              <w:tabs>
                <w:tab w:val="decimal" w:pos="825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9B60CF" w14:textId="313A757E" w:rsidR="00C61117" w:rsidRPr="000B3D09" w:rsidRDefault="000A245C" w:rsidP="00C61117">
            <w:pPr>
              <w:tabs>
                <w:tab w:val="decimal" w:pos="79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2,180,643</w:t>
            </w:r>
          </w:p>
        </w:tc>
      </w:tr>
    </w:tbl>
    <w:p w14:paraId="25E53C54" w14:textId="0B6361A3" w:rsidR="00091575" w:rsidRDefault="00091575" w:rsidP="00CB1904">
      <w:pPr>
        <w:pStyle w:val="Ang15"/>
        <w:rPr>
          <w:cs/>
        </w:rPr>
      </w:pPr>
    </w:p>
    <w:p w14:paraId="7EA55884" w14:textId="512127F0" w:rsidR="00091575" w:rsidRDefault="00091575">
      <w:pPr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990"/>
        <w:gridCol w:w="270"/>
        <w:gridCol w:w="1080"/>
      </w:tblGrid>
      <w:tr w:rsidR="00CB1904" w:rsidRPr="0035030C" w14:paraId="001BE62D" w14:textId="77777777" w:rsidTr="00AF56B5">
        <w:trPr>
          <w:tblHeader/>
        </w:trPr>
        <w:tc>
          <w:tcPr>
            <w:tcW w:w="4050" w:type="dxa"/>
          </w:tcPr>
          <w:p w14:paraId="16E05A7C" w14:textId="2333DDA6" w:rsidR="00CB1904" w:rsidRPr="0035030C" w:rsidRDefault="00CB1904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7FC1460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A66BBC" w14:textId="77777777" w:rsidR="00CB1904" w:rsidRPr="0035030C" w:rsidRDefault="00CB1904" w:rsidP="00AF56B5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40" w:type="dxa"/>
            <w:gridSpan w:val="3"/>
          </w:tcPr>
          <w:p w14:paraId="777FE25C" w14:textId="77777777" w:rsidR="00CB1904" w:rsidRPr="0035030C" w:rsidRDefault="00CB1904" w:rsidP="00AF56B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117" w:rsidRPr="0035030C" w14:paraId="15E1A56C" w14:textId="77777777" w:rsidTr="00AF56B5">
        <w:trPr>
          <w:tblHeader/>
        </w:trPr>
        <w:tc>
          <w:tcPr>
            <w:tcW w:w="4050" w:type="dxa"/>
          </w:tcPr>
          <w:p w14:paraId="4959FE79" w14:textId="60022055" w:rsidR="00C61117" w:rsidRPr="00254424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8455A8" w14:textId="779A357A" w:rsidR="00C61117" w:rsidRPr="0035030C" w:rsidRDefault="009806B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1BD6CCE6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F563E" w14:textId="206E822C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221C5554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340231F6" w14:textId="6B74D944" w:rsidR="00C61117" w:rsidRPr="0035030C" w:rsidRDefault="009806B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534377EB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5C4C22" w14:textId="212A32D5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61117" w:rsidRPr="0035030C" w14:paraId="72FC9304" w14:textId="77777777" w:rsidTr="00AF56B5">
        <w:trPr>
          <w:tblHeader/>
        </w:trPr>
        <w:tc>
          <w:tcPr>
            <w:tcW w:w="4050" w:type="dxa"/>
          </w:tcPr>
          <w:p w14:paraId="1BE63160" w14:textId="77777777" w:rsidR="00C61117" w:rsidRPr="00254424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00E320" w14:textId="6D899DE1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621625C1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B342DF" w14:textId="276833BF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26190BC0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9E49B12" w14:textId="1D2F50B4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421DBE9B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261B93" w14:textId="67D639F8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C61117" w:rsidRPr="0035030C" w14:paraId="77776969" w14:textId="77777777" w:rsidTr="00AF56B5">
        <w:trPr>
          <w:tblHeader/>
        </w:trPr>
        <w:tc>
          <w:tcPr>
            <w:tcW w:w="4050" w:type="dxa"/>
          </w:tcPr>
          <w:p w14:paraId="0C93D76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EBA9874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8FA4AC9" w14:textId="77777777" w:rsidTr="00AF56B5">
        <w:tc>
          <w:tcPr>
            <w:tcW w:w="4050" w:type="dxa"/>
          </w:tcPr>
          <w:p w14:paraId="3B13E817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cs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130" w:type="dxa"/>
            <w:gridSpan w:val="7"/>
          </w:tcPr>
          <w:p w14:paraId="05BB9971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6534D59" w14:textId="77777777" w:rsidTr="00AF56B5">
        <w:tc>
          <w:tcPr>
            <w:tcW w:w="4050" w:type="dxa"/>
          </w:tcPr>
          <w:p w14:paraId="0513C67B" w14:textId="77777777" w:rsidR="00C61117" w:rsidRPr="0035030C" w:rsidRDefault="00C61117" w:rsidP="00C61117">
            <w:pPr>
              <w:spacing w:line="240" w:lineRule="atLeast"/>
              <w:ind w:left="252"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หมุนเวียน</w:t>
            </w:r>
          </w:p>
        </w:tc>
        <w:tc>
          <w:tcPr>
            <w:tcW w:w="5130" w:type="dxa"/>
            <w:gridSpan w:val="7"/>
          </w:tcPr>
          <w:p w14:paraId="62B21EC5" w14:textId="77777777" w:rsidR="00C61117" w:rsidRPr="0035030C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2077A2DA" w14:textId="77777777" w:rsidTr="00AF56B5">
        <w:trPr>
          <w:trHeight w:val="60"/>
        </w:trPr>
        <w:tc>
          <w:tcPr>
            <w:tcW w:w="4050" w:type="dxa"/>
          </w:tcPr>
          <w:p w14:paraId="24CB2ABF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133ABF1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80C20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5FDB9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734A5E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7F8DFC6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AD90C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85166" w14:textId="7777777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33B0" w:rsidRPr="0035030C" w14:paraId="0DBFA3C6" w14:textId="77777777" w:rsidTr="00FB33B0">
        <w:tc>
          <w:tcPr>
            <w:tcW w:w="4050" w:type="dxa"/>
          </w:tcPr>
          <w:p w14:paraId="28AF5525" w14:textId="4B32019D" w:rsidR="00FB33B0" w:rsidRPr="0035030C" w:rsidRDefault="00FB33B0" w:rsidP="00FB33B0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69623F03" w14:textId="69BF7247" w:rsidR="00FB33B0" w:rsidRPr="00254424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918365F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EAC403" w14:textId="50B76905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6E775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E50CAF" w14:textId="27819296" w:rsidR="00FB33B0" w:rsidRPr="00EA2A05" w:rsidRDefault="006E3CC8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1,761</w:t>
            </w:r>
          </w:p>
        </w:tc>
        <w:tc>
          <w:tcPr>
            <w:tcW w:w="270" w:type="dxa"/>
          </w:tcPr>
          <w:p w14:paraId="37248BBD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11964C" w14:textId="16AE7E0A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1,535</w:t>
            </w:r>
          </w:p>
        </w:tc>
      </w:tr>
      <w:tr w:rsidR="00FB33B0" w:rsidRPr="0035030C" w14:paraId="37E9BD99" w14:textId="77777777" w:rsidTr="00FB33B0">
        <w:tc>
          <w:tcPr>
            <w:tcW w:w="4050" w:type="dxa"/>
            <w:vAlign w:val="bottom"/>
          </w:tcPr>
          <w:p w14:paraId="0BFAA552" w14:textId="5874CB96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A4EBB8" w14:textId="708FF1E5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F3BCC6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F9DC3FB" w14:textId="3F25F417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2745C0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FB95AA" w14:textId="26111281" w:rsidR="00FB33B0" w:rsidRPr="00EA2A05" w:rsidRDefault="006E3CC8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95,980</w:t>
            </w:r>
          </w:p>
        </w:tc>
        <w:tc>
          <w:tcPr>
            <w:tcW w:w="270" w:type="dxa"/>
          </w:tcPr>
          <w:p w14:paraId="22A99724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1807A2" w14:textId="7F05192E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177,301</w:t>
            </w:r>
          </w:p>
        </w:tc>
      </w:tr>
      <w:tr w:rsidR="00FB33B0" w:rsidRPr="0035030C" w14:paraId="41B727BA" w14:textId="77777777" w:rsidTr="00FB33B0">
        <w:tc>
          <w:tcPr>
            <w:tcW w:w="4050" w:type="dxa"/>
            <w:vAlign w:val="bottom"/>
          </w:tcPr>
          <w:p w14:paraId="1D1B7811" w14:textId="13B31462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70" w:type="dxa"/>
            <w:shd w:val="clear" w:color="auto" w:fill="auto"/>
          </w:tcPr>
          <w:p w14:paraId="41D9E3B7" w14:textId="5D3FD1CE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F01BE84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F6C264" w14:textId="01A3FB91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58C5A8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790173" w14:textId="1940A539" w:rsidR="00FB33B0" w:rsidRPr="00EA2A05" w:rsidRDefault="006E3CC8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4,451</w:t>
            </w:r>
          </w:p>
        </w:tc>
        <w:tc>
          <w:tcPr>
            <w:tcW w:w="270" w:type="dxa"/>
          </w:tcPr>
          <w:p w14:paraId="5139528C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20A06D" w14:textId="30BB8111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10,923</w:t>
            </w:r>
          </w:p>
        </w:tc>
      </w:tr>
      <w:tr w:rsidR="00FB33B0" w:rsidRPr="0035030C" w14:paraId="63F2709D" w14:textId="77777777" w:rsidTr="00FB33B0">
        <w:tc>
          <w:tcPr>
            <w:tcW w:w="4050" w:type="dxa"/>
            <w:vAlign w:val="bottom"/>
          </w:tcPr>
          <w:p w14:paraId="2A7BD1E7" w14:textId="5821B3BD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ซิลิกอน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โพลีน จำกัด</w:t>
            </w:r>
          </w:p>
        </w:tc>
        <w:tc>
          <w:tcPr>
            <w:tcW w:w="1170" w:type="dxa"/>
            <w:shd w:val="clear" w:color="auto" w:fill="auto"/>
          </w:tcPr>
          <w:p w14:paraId="6B3061C2" w14:textId="7460B029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A233D52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F457B7" w14:textId="24534707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CD5FB05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0BCC41" w14:textId="43667AAB" w:rsidR="00FB33B0" w:rsidRPr="00EA2A05" w:rsidRDefault="006E3CC8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</w:p>
        </w:tc>
        <w:tc>
          <w:tcPr>
            <w:tcW w:w="270" w:type="dxa"/>
          </w:tcPr>
          <w:p w14:paraId="17A7A080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4C4FB89" w14:textId="7361402A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FB33B0" w:rsidRPr="0035030C" w14:paraId="198181DA" w14:textId="77777777" w:rsidTr="00FB33B0">
        <w:tc>
          <w:tcPr>
            <w:tcW w:w="4050" w:type="dxa"/>
            <w:vAlign w:val="bottom"/>
          </w:tcPr>
          <w:p w14:paraId="66D71990" w14:textId="1FF94615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64FCA40B" w14:textId="3C531D6A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2E281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4C3E77F" w14:textId="74E76D86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A94CC6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716587" w14:textId="5439A7BA" w:rsidR="00FB33B0" w:rsidRPr="00EA2A05" w:rsidRDefault="006E3CC8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28,378</w:t>
            </w:r>
          </w:p>
        </w:tc>
        <w:tc>
          <w:tcPr>
            <w:tcW w:w="270" w:type="dxa"/>
          </w:tcPr>
          <w:p w14:paraId="7E50C00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40ADC" w14:textId="55C05B36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27,580</w:t>
            </w:r>
          </w:p>
        </w:tc>
      </w:tr>
      <w:tr w:rsidR="00FB33B0" w:rsidRPr="0035030C" w14:paraId="000485DA" w14:textId="77777777" w:rsidTr="00FB33B0">
        <w:tc>
          <w:tcPr>
            <w:tcW w:w="4050" w:type="dxa"/>
            <w:vAlign w:val="bottom"/>
          </w:tcPr>
          <w:p w14:paraId="185F3947" w14:textId="3902671A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พาณิชย์ จำกัด</w:t>
            </w:r>
          </w:p>
        </w:tc>
        <w:tc>
          <w:tcPr>
            <w:tcW w:w="1170" w:type="dxa"/>
            <w:shd w:val="clear" w:color="auto" w:fill="auto"/>
          </w:tcPr>
          <w:p w14:paraId="18250B4C" w14:textId="5B9C438C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02F266B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E1BF79" w14:textId="4F7810CA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B4E4F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78263D" w14:textId="3F40EE1E" w:rsidR="00FB33B0" w:rsidRPr="00EA2A05" w:rsidRDefault="006E3CC8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</w:p>
        </w:tc>
        <w:tc>
          <w:tcPr>
            <w:tcW w:w="270" w:type="dxa"/>
          </w:tcPr>
          <w:p w14:paraId="1B5F974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3A48B8" w14:textId="5BA475E6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</w:t>
            </w:r>
          </w:p>
        </w:tc>
      </w:tr>
      <w:tr w:rsidR="00FB33B0" w:rsidRPr="0035030C" w14:paraId="68CCEF95" w14:textId="77777777" w:rsidTr="00FB33B0">
        <w:tc>
          <w:tcPr>
            <w:tcW w:w="4050" w:type="dxa"/>
            <w:vAlign w:val="bottom"/>
          </w:tcPr>
          <w:p w14:paraId="09C25D67" w14:textId="2C3A1143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บริการ จำกัด</w:t>
            </w:r>
          </w:p>
        </w:tc>
        <w:tc>
          <w:tcPr>
            <w:tcW w:w="1170" w:type="dxa"/>
            <w:shd w:val="clear" w:color="auto" w:fill="auto"/>
          </w:tcPr>
          <w:p w14:paraId="0085FF87" w14:textId="14D83C1C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A89FFB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0E3407" w14:textId="4F4BF216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2EEDFB4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08AE85" w14:textId="2BEFA019" w:rsidR="00FB33B0" w:rsidRPr="00EA2A05" w:rsidRDefault="006E3CC8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651BEBA6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2C2D25" w14:textId="3B6546ED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</w:t>
            </w:r>
          </w:p>
        </w:tc>
      </w:tr>
      <w:tr w:rsidR="00FB33B0" w:rsidRPr="0035030C" w14:paraId="3E386911" w14:textId="77777777" w:rsidTr="00FB33B0">
        <w:tc>
          <w:tcPr>
            <w:tcW w:w="4050" w:type="dxa"/>
          </w:tcPr>
          <w:p w14:paraId="750B0362" w14:textId="4AB4EF63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170" w:type="dxa"/>
            <w:shd w:val="clear" w:color="auto" w:fill="auto"/>
          </w:tcPr>
          <w:p w14:paraId="428DAC0E" w14:textId="4686C760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00E6CD4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71CF64" w14:textId="375EC558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2E0905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1CC88D" w14:textId="54C07A40" w:rsidR="00FB33B0" w:rsidRPr="00EA2A05" w:rsidRDefault="006E3CC8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188</w:t>
            </w:r>
          </w:p>
        </w:tc>
        <w:tc>
          <w:tcPr>
            <w:tcW w:w="270" w:type="dxa"/>
          </w:tcPr>
          <w:p w14:paraId="1D46AADB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156109" w14:textId="3BAE75EF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FB33B0" w:rsidRPr="0035030C" w14:paraId="70C8ED58" w14:textId="77777777" w:rsidTr="00FB33B0">
        <w:tc>
          <w:tcPr>
            <w:tcW w:w="4050" w:type="dxa"/>
          </w:tcPr>
          <w:p w14:paraId="052B832D" w14:textId="1CF3734E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70" w:type="dxa"/>
            <w:shd w:val="clear" w:color="auto" w:fill="auto"/>
          </w:tcPr>
          <w:p w14:paraId="7154096C" w14:textId="3B9B9979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FFA574A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F390D2" w14:textId="7E55E516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8078115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EFF6B2" w14:textId="1F7A59B8" w:rsidR="00FB33B0" w:rsidRPr="00EA2A05" w:rsidRDefault="00990EE2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27,249</w:t>
            </w:r>
          </w:p>
        </w:tc>
        <w:tc>
          <w:tcPr>
            <w:tcW w:w="270" w:type="dxa"/>
          </w:tcPr>
          <w:p w14:paraId="5AD7E30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2C7D20" w14:textId="533C8827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18,186</w:t>
            </w:r>
          </w:p>
        </w:tc>
      </w:tr>
      <w:tr w:rsidR="00FB33B0" w:rsidRPr="0035030C" w14:paraId="393BC4D6" w14:textId="77777777" w:rsidTr="00FB33B0">
        <w:tc>
          <w:tcPr>
            <w:tcW w:w="4050" w:type="dxa"/>
          </w:tcPr>
          <w:p w14:paraId="0B94EFA3" w14:textId="429B360D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70" w:type="dxa"/>
            <w:shd w:val="clear" w:color="auto" w:fill="auto"/>
          </w:tcPr>
          <w:p w14:paraId="6BBA024D" w14:textId="5B5B8A80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F725C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703899" w14:textId="54401F07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1383D7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9AF00C" w14:textId="3DB7A9CA" w:rsidR="00FB33B0" w:rsidRPr="00EA2A05" w:rsidRDefault="00990EE2" w:rsidP="00FB33B0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4,956</w:t>
            </w:r>
          </w:p>
        </w:tc>
        <w:tc>
          <w:tcPr>
            <w:tcW w:w="270" w:type="dxa"/>
          </w:tcPr>
          <w:p w14:paraId="63F7D2D3" w14:textId="77777777" w:rsidR="00FB33B0" w:rsidRPr="00EA2A05" w:rsidRDefault="00FB33B0" w:rsidP="00FB33B0">
            <w:pPr>
              <w:spacing w:line="240" w:lineRule="atLeast"/>
              <w:ind w:right="-17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55FDA05" w14:textId="1D48291F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2,710</w:t>
            </w:r>
          </w:p>
        </w:tc>
      </w:tr>
      <w:tr w:rsidR="00FB33B0" w:rsidRPr="0035030C" w14:paraId="2FBCF8D6" w14:textId="77777777" w:rsidTr="00FB33B0">
        <w:tc>
          <w:tcPr>
            <w:tcW w:w="4050" w:type="dxa"/>
          </w:tcPr>
          <w:p w14:paraId="375AF690" w14:textId="57756BD6" w:rsidR="00FB33B0" w:rsidRPr="0035030C" w:rsidRDefault="00FB33B0" w:rsidP="00FB33B0">
            <w:pPr>
              <w:spacing w:line="240" w:lineRule="auto"/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14:paraId="37B1D1EC" w14:textId="61DD3EA5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BCF1BE2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6D7C14" w14:textId="745E4B39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3DCFF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6072F3" w14:textId="56D7878A" w:rsidR="00FB33B0" w:rsidRPr="0035030C" w:rsidRDefault="00990EE2" w:rsidP="006667F9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689</w:t>
            </w:r>
          </w:p>
        </w:tc>
        <w:tc>
          <w:tcPr>
            <w:tcW w:w="270" w:type="dxa"/>
          </w:tcPr>
          <w:p w14:paraId="6F26B8E7" w14:textId="77777777" w:rsidR="00FB33B0" w:rsidRPr="0035030C" w:rsidRDefault="00FB33B0" w:rsidP="00FB33B0">
            <w:pPr>
              <w:spacing w:line="240" w:lineRule="atLeast"/>
              <w:ind w:right="-1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9073F3" w14:textId="11ED03BE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1,776</w:t>
            </w:r>
          </w:p>
        </w:tc>
      </w:tr>
      <w:tr w:rsidR="00FB33B0" w:rsidRPr="0035030C" w14:paraId="64F34268" w14:textId="77777777" w:rsidTr="00FB33B0">
        <w:tc>
          <w:tcPr>
            <w:tcW w:w="4050" w:type="dxa"/>
          </w:tcPr>
          <w:p w14:paraId="4EB6C5C9" w14:textId="77777777" w:rsidR="00FB33B0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ทีพีไอ โพลีน เพาเวอร์ </w:t>
            </w:r>
          </w:p>
          <w:p w14:paraId="7FA2EF1F" w14:textId="54CE9014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   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อินเตอร์เนชั่นแนล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BC801C" w14:textId="7FB91A3A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28B71C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990E07" w14:textId="4CB53C88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BBEC7E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06CA8B1" w14:textId="257794B2" w:rsidR="00FB33B0" w:rsidRPr="00EA2A05" w:rsidRDefault="00990EE2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3905F25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9F0E46" w14:textId="2FE7948B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FB33B0" w:rsidRPr="0035030C" w14:paraId="6C0E67D6" w14:textId="77777777" w:rsidTr="00FB33B0">
        <w:tc>
          <w:tcPr>
            <w:tcW w:w="4050" w:type="dxa"/>
          </w:tcPr>
          <w:p w14:paraId="63478BB6" w14:textId="67514485" w:rsidR="00FB33B0" w:rsidRPr="0035030C" w:rsidRDefault="00FB33B0" w:rsidP="00FB33B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พลังชีวมวล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C7AF97" w14:textId="7B301E8D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A811F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60FF6" w14:textId="623A6A3E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C5F4B6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EDC6BCA" w14:textId="77904927" w:rsidR="00FB33B0" w:rsidRPr="00EA2A05" w:rsidRDefault="00990EE2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91FCECB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4D143F" w14:textId="12972435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FB33B0" w:rsidRPr="0035030C" w14:paraId="41CF68B9" w14:textId="77777777" w:rsidTr="00FB33B0">
        <w:tc>
          <w:tcPr>
            <w:tcW w:w="4050" w:type="dxa"/>
          </w:tcPr>
          <w:p w14:paraId="3B293CFE" w14:textId="303D3EB8" w:rsidR="00FB33B0" w:rsidRPr="0035030C" w:rsidRDefault="00FB33B0" w:rsidP="00FB33B0">
            <w:pPr>
              <w:ind w:left="342" w:right="-250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8159CCA" w14:textId="0010EE41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02CB3EC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FF239A" w14:textId="4B54D175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0058DA3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0174CA7" w14:textId="75534ADC" w:rsidR="00FB33B0" w:rsidRPr="00EA2A05" w:rsidRDefault="00990EE2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8E4837A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94BAD0" w14:textId="2905269E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B33B0" w:rsidRPr="0035030C" w14:paraId="407043F2" w14:textId="77777777" w:rsidTr="00FB33B0">
        <w:tc>
          <w:tcPr>
            <w:tcW w:w="4050" w:type="dxa"/>
          </w:tcPr>
          <w:p w14:paraId="73C3B91A" w14:textId="4ED4569D" w:rsidR="00FB33B0" w:rsidRPr="008C6EFE" w:rsidRDefault="00FB33B0" w:rsidP="00FB33B0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1170" w:type="dxa"/>
            <w:shd w:val="clear" w:color="auto" w:fill="auto"/>
          </w:tcPr>
          <w:p w14:paraId="36A11AB9" w14:textId="2490DDCD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8B03D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1F711A" w14:textId="45A7522A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642C10D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4B197" w14:textId="176BD721" w:rsidR="00FB33B0" w:rsidRPr="00EA2A05" w:rsidRDefault="00990EE2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B4DCB97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288429D" w14:textId="30608D41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B33B0" w:rsidRPr="0035030C" w14:paraId="32ABDF84" w14:textId="77777777" w:rsidTr="00FB33B0">
        <w:tc>
          <w:tcPr>
            <w:tcW w:w="4050" w:type="dxa"/>
          </w:tcPr>
          <w:p w14:paraId="45BDA158" w14:textId="430B937C" w:rsidR="00FB33B0" w:rsidRPr="00413A2F" w:rsidRDefault="00FB33B0" w:rsidP="00FB33B0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1170" w:type="dxa"/>
            <w:shd w:val="clear" w:color="auto" w:fill="auto"/>
          </w:tcPr>
          <w:p w14:paraId="16E38637" w14:textId="6499BF10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1A09CE9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B06192" w14:textId="0317B57B" w:rsidR="00FB33B0" w:rsidRPr="0008709F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9C1073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4301A11" w14:textId="1F28D48C" w:rsidR="00FB33B0" w:rsidRPr="00D671D3" w:rsidRDefault="00990EE2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64D59F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B63E744" w14:textId="0FF3F352" w:rsidR="00FB33B0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FB33B0" w:rsidRPr="0035030C" w14:paraId="1E8950A3" w14:textId="77777777" w:rsidTr="00FB33B0">
        <w:tc>
          <w:tcPr>
            <w:tcW w:w="4050" w:type="dxa"/>
          </w:tcPr>
          <w:p w14:paraId="3938CD7C" w14:textId="2E25DCB5" w:rsidR="00FB33B0" w:rsidRPr="00413A2F" w:rsidRDefault="00FB33B0" w:rsidP="00FB33B0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8C6EFE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ทีพีไอ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พลังลม จำกัด</w:t>
            </w:r>
          </w:p>
        </w:tc>
        <w:tc>
          <w:tcPr>
            <w:tcW w:w="1170" w:type="dxa"/>
            <w:shd w:val="clear" w:color="auto" w:fill="auto"/>
          </w:tcPr>
          <w:p w14:paraId="532FCEEF" w14:textId="7943BC20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C228C33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697784" w14:textId="1CCA3BE0" w:rsidR="00FB33B0" w:rsidRPr="0008709F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1AC783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64CE25" w14:textId="7C6EC43D" w:rsidR="00FB33B0" w:rsidRPr="00D671D3" w:rsidRDefault="00990EE2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1454E50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DA29FA" w14:textId="48F80683" w:rsidR="00FB33B0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B33B0" w:rsidRPr="0035030C" w14:paraId="2A2506BA" w14:textId="77777777" w:rsidTr="00FB33B0">
        <w:tc>
          <w:tcPr>
            <w:tcW w:w="4050" w:type="dxa"/>
          </w:tcPr>
          <w:p w14:paraId="1CEF8711" w14:textId="7D90CB5D" w:rsidR="00FB33B0" w:rsidRPr="00413A2F" w:rsidRDefault="00FB33B0" w:rsidP="00FB33B0">
            <w:pPr>
              <w:ind w:left="342" w:right="-250" w:hanging="34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413A2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บริษัท มอนโดไทย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</w:tcPr>
          <w:p w14:paraId="2C1D54C5" w14:textId="3695065F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C49C8E1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AC4C3C" w14:textId="6E1E9A37" w:rsidR="00FB33B0" w:rsidRPr="0008709F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DF5743D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7904DA" w14:textId="666517FA" w:rsidR="00FB33B0" w:rsidRPr="00D671D3" w:rsidRDefault="003A2B3E" w:rsidP="00990EE2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  <w:tc>
          <w:tcPr>
            <w:tcW w:w="270" w:type="dxa"/>
          </w:tcPr>
          <w:p w14:paraId="09BBFDFC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0B5769" w14:textId="0C39D284" w:rsidR="00FB33B0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B33B0" w:rsidRPr="0035030C" w14:paraId="710A4912" w14:textId="77777777" w:rsidTr="00FB33B0">
        <w:tc>
          <w:tcPr>
            <w:tcW w:w="4050" w:type="dxa"/>
          </w:tcPr>
          <w:p w14:paraId="146BCFBF" w14:textId="663D437C" w:rsidR="00FB33B0" w:rsidRPr="0035030C" w:rsidRDefault="00FB33B0" w:rsidP="00FB33B0">
            <w:pPr>
              <w:ind w:right="-2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ท่าเรือน้ำลึก จำกัด</w:t>
            </w:r>
          </w:p>
        </w:tc>
        <w:tc>
          <w:tcPr>
            <w:tcW w:w="1170" w:type="dxa"/>
            <w:shd w:val="clear" w:color="auto" w:fill="auto"/>
          </w:tcPr>
          <w:p w14:paraId="070D826B" w14:textId="0E222FF9" w:rsidR="00FB33B0" w:rsidRPr="0035030C" w:rsidRDefault="00841341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C5106E8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B82C96C" w14:textId="214DC176" w:rsidR="00FB33B0" w:rsidRPr="0035030C" w:rsidRDefault="00FB33B0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407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3761797" w14:textId="77777777" w:rsidR="00FB33B0" w:rsidRPr="0035030C" w:rsidRDefault="00FB33B0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73D027" w14:textId="724EEC57" w:rsidR="00FB33B0" w:rsidRPr="00464DF2" w:rsidRDefault="00990EE2" w:rsidP="00FB33B0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A0528E7" w14:textId="77777777" w:rsidR="00FB33B0" w:rsidRPr="0035030C" w:rsidRDefault="00FB33B0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FF23B9" w14:textId="0524DA0A" w:rsidR="00FB33B0" w:rsidRPr="0035030C" w:rsidRDefault="00FB33B0" w:rsidP="00FB33B0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E44EE9" w:rsidRPr="0035030C" w14:paraId="4E4FB041" w14:textId="77777777" w:rsidTr="00FB33B0">
        <w:tc>
          <w:tcPr>
            <w:tcW w:w="4050" w:type="dxa"/>
          </w:tcPr>
          <w:p w14:paraId="009DA900" w14:textId="14285E49" w:rsidR="00E44EE9" w:rsidRDefault="00E44EE9" w:rsidP="00FB33B0">
            <w:pPr>
              <w:ind w:right="-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EE9">
              <w:rPr>
                <w:rFonts w:asciiTheme="majorBidi" w:hAnsiTheme="majorBidi"/>
                <w:sz w:val="30"/>
                <w:szCs w:val="30"/>
                <w:cs/>
              </w:rPr>
              <w:t>บริษัท โพรพ็อกไซด์ไทย จำกัด</w:t>
            </w:r>
          </w:p>
        </w:tc>
        <w:tc>
          <w:tcPr>
            <w:tcW w:w="1170" w:type="dxa"/>
            <w:shd w:val="clear" w:color="auto" w:fill="auto"/>
          </w:tcPr>
          <w:p w14:paraId="3B69175A" w14:textId="6BB5C63F" w:rsidR="00E44EE9" w:rsidRDefault="00E44EE9" w:rsidP="00FB33B0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9B1B3EF" w14:textId="77777777" w:rsidR="00E44EE9" w:rsidRPr="0035030C" w:rsidRDefault="00E44EE9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0ADC4" w14:textId="378353C7" w:rsidR="00E44EE9" w:rsidRPr="00B40717" w:rsidRDefault="00E44EE9" w:rsidP="00FB33B0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271F27" w14:textId="77777777" w:rsidR="00E44EE9" w:rsidRPr="0035030C" w:rsidRDefault="00E44EE9" w:rsidP="00FB33B0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E30B0A" w14:textId="4431BA8E" w:rsidR="00E44EE9" w:rsidRDefault="00E44EE9" w:rsidP="00903B4A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32B3960" w14:textId="77777777" w:rsidR="00E44EE9" w:rsidRPr="0035030C" w:rsidRDefault="00E44EE9" w:rsidP="00FB33B0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C45014D" w14:textId="42CEBB71" w:rsidR="00E44EE9" w:rsidRDefault="00E44EE9" w:rsidP="00E44EE9">
            <w:pPr>
              <w:spacing w:line="240" w:lineRule="atLeast"/>
              <w:ind w:left="-11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1117" w:rsidRPr="0035030C" w14:paraId="01D83D34" w14:textId="77777777" w:rsidTr="00AF56B5">
        <w:tc>
          <w:tcPr>
            <w:tcW w:w="4050" w:type="dxa"/>
          </w:tcPr>
          <w:p w14:paraId="29A010A1" w14:textId="1023C4DE" w:rsidR="00C61117" w:rsidRPr="00E7450F" w:rsidRDefault="00C61117" w:rsidP="00C61117">
            <w:pPr>
              <w:ind w:right="-2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7450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7CAABBB7" w14:textId="77777777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F04368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6C438" w14:textId="0985A286" w:rsidR="00C61117" w:rsidRPr="000C3C41" w:rsidRDefault="00C61117" w:rsidP="00C61117">
            <w:pPr>
              <w:tabs>
                <w:tab w:val="decimal" w:pos="435"/>
              </w:tabs>
              <w:spacing w:line="240" w:lineRule="atLeast"/>
              <w:ind w:left="-115" w:right="-17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B29792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6DA636" w14:textId="470E454E" w:rsidR="00C61117" w:rsidRPr="0035030C" w:rsidRDefault="00C61117" w:rsidP="00C61117">
            <w:pPr>
              <w:tabs>
                <w:tab w:val="decimal" w:pos="835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8E4E37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05B83B2" w14:textId="4EA2651F" w:rsidR="00C61117" w:rsidRPr="002810CA" w:rsidRDefault="00C61117" w:rsidP="00C61117">
            <w:pPr>
              <w:tabs>
                <w:tab w:val="decimal" w:pos="91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117" w:rsidRPr="0035030C" w14:paraId="534623CB" w14:textId="77777777" w:rsidTr="00FB33B0">
        <w:tc>
          <w:tcPr>
            <w:tcW w:w="4050" w:type="dxa"/>
            <w:vAlign w:val="bottom"/>
          </w:tcPr>
          <w:p w14:paraId="32A221B7" w14:textId="77777777" w:rsidR="00C61117" w:rsidRPr="0035030C" w:rsidRDefault="00C61117" w:rsidP="00C61117">
            <w:pPr>
              <w:ind w:left="342" w:right="-250" w:hanging="3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10F42BCC" w14:textId="7FD29229" w:rsidR="00C61117" w:rsidRPr="0035030C" w:rsidRDefault="00841341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7,49</w:t>
            </w:r>
            <w:r w:rsidR="00E44E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240DB1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211098" w14:textId="2871150E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6,433</w:t>
            </w:r>
          </w:p>
        </w:tc>
        <w:tc>
          <w:tcPr>
            <w:tcW w:w="270" w:type="dxa"/>
          </w:tcPr>
          <w:p w14:paraId="48863C8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D2FC5" w14:textId="0AA42CC2" w:rsidR="00C61117" w:rsidRPr="00EA2A05" w:rsidRDefault="003A2B3E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6,29</w:t>
            </w:r>
            <w:r w:rsidR="00E44E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AAE8B95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2DA600" w14:textId="0BE989E8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5,496</w:t>
            </w:r>
          </w:p>
        </w:tc>
      </w:tr>
      <w:tr w:rsidR="00C61117" w:rsidRPr="0035030C" w14:paraId="6F14768E" w14:textId="77777777" w:rsidTr="00FB33B0">
        <w:tc>
          <w:tcPr>
            <w:tcW w:w="4050" w:type="dxa"/>
            <w:vAlign w:val="bottom"/>
          </w:tcPr>
          <w:p w14:paraId="44D7FBC3" w14:textId="77777777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CE23997" w14:textId="5A763DBE" w:rsidR="00C61117" w:rsidRPr="0035030C" w:rsidRDefault="00841341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DC80FD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14E84C" w14:textId="195C4F1E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14:paraId="60209E2C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60F3D8" w14:textId="58984033" w:rsidR="00C61117" w:rsidRPr="00EA2A05" w:rsidRDefault="003A2B3E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48779AF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807BA7" w14:textId="003CD269" w:rsidR="00C61117" w:rsidRPr="00091575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FB33B0" w:rsidRPr="0035030C" w14:paraId="66FFFC2A" w14:textId="77777777" w:rsidTr="00FB33B0">
        <w:tc>
          <w:tcPr>
            <w:tcW w:w="4050" w:type="dxa"/>
            <w:vAlign w:val="bottom"/>
          </w:tcPr>
          <w:p w14:paraId="02D43D73" w14:textId="77777777" w:rsidR="00FB33B0" w:rsidRPr="0035030C" w:rsidRDefault="00FB33B0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3461436" w14:textId="77777777" w:rsidR="00FB33B0" w:rsidRDefault="00FB33B0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2820E45" w14:textId="77777777" w:rsidR="00FB33B0" w:rsidRPr="0035030C" w:rsidRDefault="00FB33B0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6A55D0" w14:textId="77777777" w:rsidR="00FB33B0" w:rsidRDefault="00FB33B0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46B0A38" w14:textId="77777777" w:rsidR="00FB33B0" w:rsidRPr="0035030C" w:rsidRDefault="00FB33B0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73D146" w14:textId="77777777" w:rsidR="00FB33B0" w:rsidRDefault="00FB33B0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30367C" w14:textId="77777777" w:rsidR="00FB33B0" w:rsidRPr="0035030C" w:rsidRDefault="00FB33B0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6F488" w14:textId="77777777" w:rsidR="00FB33B0" w:rsidRDefault="00FB33B0" w:rsidP="00C61117">
            <w:pPr>
              <w:tabs>
                <w:tab w:val="decimal" w:pos="87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7FAF09EA" w14:textId="77777777" w:rsidTr="000C4104">
        <w:tc>
          <w:tcPr>
            <w:tcW w:w="4050" w:type="dxa"/>
          </w:tcPr>
          <w:p w14:paraId="7F150AF6" w14:textId="7CAC0F4D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ลูกหนี้และเงินทดรองจ่ายแก่กิจการ</w:t>
            </w:r>
          </w:p>
        </w:tc>
        <w:tc>
          <w:tcPr>
            <w:tcW w:w="1170" w:type="dxa"/>
            <w:shd w:val="clear" w:color="auto" w:fill="auto"/>
          </w:tcPr>
          <w:p w14:paraId="6552766D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796259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BE9B7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B1FA9B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E7E014" w14:textId="77777777" w:rsidR="00C61117" w:rsidRPr="00EA2A05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8C3BF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CD91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732F2B74" w14:textId="77777777" w:rsidTr="000C4104">
        <w:tc>
          <w:tcPr>
            <w:tcW w:w="4050" w:type="dxa"/>
          </w:tcPr>
          <w:p w14:paraId="05B95042" w14:textId="1522BB9A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     </w:t>
            </w: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ที่เกี่ยวข้องกัน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782F9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หมุนเวียน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1489D30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9C31088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5DFFEE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30351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716EDA" w14:textId="77777777" w:rsidR="00C61117" w:rsidRPr="00EA2A05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B65D3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22CD6A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65F95450" w14:textId="77777777" w:rsidTr="00AF56B5">
        <w:tc>
          <w:tcPr>
            <w:tcW w:w="4050" w:type="dxa"/>
            <w:vAlign w:val="bottom"/>
          </w:tcPr>
          <w:p w14:paraId="342C79BA" w14:textId="54ACFE18" w:rsidR="00C61117" w:rsidRPr="0066692A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6692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294695D6" w14:textId="77777777" w:rsidR="00C61117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EEEE3D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36562D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F94E925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C10064" w14:textId="77777777" w:rsidR="00C61117" w:rsidRPr="00EA2A05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8CEE6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62DD7" w14:textId="77777777" w:rsidR="00C61117" w:rsidRPr="0035030C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6A48114F" w14:textId="77777777" w:rsidTr="00FB33B0">
        <w:tc>
          <w:tcPr>
            <w:tcW w:w="4050" w:type="dxa"/>
            <w:vAlign w:val="bottom"/>
          </w:tcPr>
          <w:p w14:paraId="791C58D4" w14:textId="77777777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170" w:type="dxa"/>
            <w:shd w:val="clear" w:color="auto" w:fill="auto"/>
          </w:tcPr>
          <w:p w14:paraId="4F88C2E9" w14:textId="362729FF" w:rsidR="00C61117" w:rsidRDefault="003A2B3E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4CAA554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95C567" w14:textId="07AE1E04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35C2E6F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2491AB" w14:textId="17662B9B" w:rsidR="00C61117" w:rsidRPr="00EA2A05" w:rsidRDefault="003A2B3E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42F4F61B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92515C" w14:textId="60F465EE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C61117" w:rsidRPr="0035030C" w14:paraId="3A89993B" w14:textId="77777777" w:rsidTr="00200983">
        <w:tc>
          <w:tcPr>
            <w:tcW w:w="4050" w:type="dxa"/>
          </w:tcPr>
          <w:p w14:paraId="69CCEA33" w14:textId="77777777" w:rsidR="00C61117" w:rsidRPr="0035030C" w:rsidRDefault="00C61117" w:rsidP="00C6111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4192F2" w14:textId="77777777" w:rsidR="00C61117" w:rsidRPr="0035030C" w:rsidRDefault="00C61117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AF47BF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6051B7" w14:textId="77777777" w:rsidR="00C61117" w:rsidRPr="0035030C" w:rsidRDefault="00C61117" w:rsidP="00C61117">
            <w:pPr>
              <w:tabs>
                <w:tab w:val="decimal" w:pos="94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42B9F8A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894449B" w14:textId="77777777" w:rsidR="00C61117" w:rsidRPr="00E7450F" w:rsidRDefault="00C6111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B18AF1F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0316AC" w14:textId="36813106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61117" w:rsidRPr="0035030C" w14:paraId="725C89E5" w14:textId="77777777" w:rsidTr="00FB33B0">
        <w:tc>
          <w:tcPr>
            <w:tcW w:w="4050" w:type="dxa"/>
            <w:vAlign w:val="bottom"/>
          </w:tcPr>
          <w:p w14:paraId="4BC8309E" w14:textId="2A3BE364" w:rsidR="00C61117" w:rsidRPr="0035030C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9FE027A" w14:textId="10B3972B" w:rsidR="00C61117" w:rsidRPr="0035030C" w:rsidRDefault="00D655B9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15,25</w:t>
            </w:r>
            <w:r w:rsidR="00E44E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0B1DD70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288C05E" w14:textId="1AF73E85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97,568</w:t>
            </w:r>
          </w:p>
        </w:tc>
        <w:tc>
          <w:tcPr>
            <w:tcW w:w="270" w:type="dxa"/>
            <w:shd w:val="clear" w:color="auto" w:fill="auto"/>
          </w:tcPr>
          <w:p w14:paraId="1348B636" w14:textId="77777777" w:rsidR="00C61117" w:rsidRPr="00091575" w:rsidRDefault="00C61117" w:rsidP="00C61117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782EF4F" w14:textId="01AEF095" w:rsidR="00C61117" w:rsidRPr="00AB2BB8" w:rsidRDefault="00C90E27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  <w:r w:rsidR="0001336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</w:t>
            </w:r>
            <w:r w:rsidR="00E44E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</w:p>
        </w:tc>
        <w:tc>
          <w:tcPr>
            <w:tcW w:w="270" w:type="dxa"/>
          </w:tcPr>
          <w:p w14:paraId="2523A4A9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3709DA4" w14:textId="458F1FE2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37,139</w:t>
            </w:r>
          </w:p>
        </w:tc>
      </w:tr>
      <w:tr w:rsidR="00B040CA" w:rsidRPr="0035030C" w14:paraId="56AC7670" w14:textId="77777777" w:rsidTr="00FB33B0">
        <w:tc>
          <w:tcPr>
            <w:tcW w:w="4050" w:type="dxa"/>
            <w:vAlign w:val="bottom"/>
          </w:tcPr>
          <w:p w14:paraId="6FF36549" w14:textId="568F4A9E" w:rsidR="00B040CA" w:rsidRPr="0035030C" w:rsidRDefault="00B040CA" w:rsidP="00B040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7818F70" w14:textId="3DA92C43" w:rsidR="00B040CA" w:rsidRPr="0035030C" w:rsidRDefault="00C90E27" w:rsidP="00D655B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68A782" w14:textId="68A6877F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EF0EAC" w14:textId="1EC6F70C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70" w:type="dxa"/>
            <w:shd w:val="clear" w:color="auto" w:fill="auto"/>
          </w:tcPr>
          <w:p w14:paraId="6312E4C7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66DF8FB7" w14:textId="6709B09D" w:rsidR="00B040CA" w:rsidRPr="00EC544E" w:rsidRDefault="00013369" w:rsidP="00C90E2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9994F20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97D4AD3" w14:textId="6FD4FEC8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</w:tr>
      <w:tr w:rsidR="00B040CA" w:rsidRPr="0035030C" w14:paraId="19F203D4" w14:textId="77777777" w:rsidTr="00FB33B0">
        <w:tc>
          <w:tcPr>
            <w:tcW w:w="4050" w:type="dxa"/>
            <w:vAlign w:val="bottom"/>
          </w:tcPr>
          <w:p w14:paraId="2952E61A" w14:textId="522E80B0" w:rsidR="00B040CA" w:rsidRPr="0035030C" w:rsidRDefault="00B040CA" w:rsidP="00B040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14:paraId="6C522BA4" w14:textId="6FE1D2A8" w:rsidR="00B040CA" w:rsidRPr="0035030C" w:rsidRDefault="00C90E27" w:rsidP="00D655B9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  <w:shd w:val="clear" w:color="auto" w:fill="auto"/>
          </w:tcPr>
          <w:p w14:paraId="27611543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79675B" w14:textId="593F1FC3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167EFADB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206A7382" w14:textId="3101EDF8" w:rsidR="00B040CA" w:rsidRPr="00EC544E" w:rsidRDefault="00013369" w:rsidP="00C90E2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180</w:t>
            </w:r>
          </w:p>
        </w:tc>
        <w:tc>
          <w:tcPr>
            <w:tcW w:w="270" w:type="dxa"/>
          </w:tcPr>
          <w:p w14:paraId="2EDE14CD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8D0B665" w14:textId="07E3AAFD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40CA" w:rsidRPr="0035030C" w14:paraId="26C7B460" w14:textId="77777777" w:rsidTr="00FB33B0">
        <w:tc>
          <w:tcPr>
            <w:tcW w:w="4050" w:type="dxa"/>
            <w:vAlign w:val="bottom"/>
          </w:tcPr>
          <w:p w14:paraId="632316EB" w14:textId="2991AE8C" w:rsidR="00B040CA" w:rsidRPr="0035030C" w:rsidRDefault="00B040CA" w:rsidP="00B040CA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5433119B" w14:textId="1704330D" w:rsidR="00B040CA" w:rsidRPr="0035030C" w:rsidRDefault="00C90E27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375827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3D98C6" w14:textId="442351C0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5A1ABE24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4EFD5F97" w14:textId="32131045" w:rsidR="00B040CA" w:rsidRPr="00EC544E" w:rsidRDefault="00013369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490F00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2D16976" w14:textId="26D44081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40CA" w:rsidRPr="0035030C" w14:paraId="3304C450" w14:textId="77777777" w:rsidTr="00FB33B0">
        <w:tc>
          <w:tcPr>
            <w:tcW w:w="4050" w:type="dxa"/>
            <w:vAlign w:val="bottom"/>
          </w:tcPr>
          <w:p w14:paraId="565F9EEA" w14:textId="7D5716FE" w:rsidR="00B040CA" w:rsidRPr="0035030C" w:rsidRDefault="00B040CA" w:rsidP="00B040C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2D606142" w14:textId="17272DA7" w:rsidR="00B040CA" w:rsidRPr="0035030C" w:rsidRDefault="00C90E27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7FEA2E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7D24E" w14:textId="37BB6BA2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195BF43F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77B5DCBD" w14:textId="2064045B" w:rsidR="00B040CA" w:rsidRPr="00EC544E" w:rsidRDefault="00013369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6E24649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1AF094F" w14:textId="6BBE66AF" w:rsidR="00B040CA" w:rsidRPr="0035030C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B040CA" w:rsidRPr="0035030C" w14:paraId="23B361FE" w14:textId="77777777" w:rsidTr="00FB33B0">
        <w:tc>
          <w:tcPr>
            <w:tcW w:w="4050" w:type="dxa"/>
            <w:vAlign w:val="bottom"/>
          </w:tcPr>
          <w:p w14:paraId="7FE4B84A" w14:textId="2CECCFA0" w:rsidR="00B040CA" w:rsidRPr="0035030C" w:rsidRDefault="00B040CA" w:rsidP="00B040C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047EEB58" w14:textId="550F0E6C" w:rsidR="00B040CA" w:rsidRPr="00AB2BB8" w:rsidRDefault="00C90E27" w:rsidP="00B040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73735" w14:textId="77777777" w:rsidR="00B040CA" w:rsidRPr="0035030C" w:rsidRDefault="00B040CA" w:rsidP="00B040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ADB47C" w14:textId="02762CCE" w:rsidR="00B040CA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77F1D6C7" w14:textId="77777777" w:rsidR="00B040CA" w:rsidRPr="00091575" w:rsidRDefault="00B040CA" w:rsidP="00B040CA">
            <w:pPr>
              <w:tabs>
                <w:tab w:val="decimal" w:pos="792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14:paraId="13C9996A" w14:textId="3807D001" w:rsidR="00B040CA" w:rsidRPr="00AB2BB8" w:rsidRDefault="00013369" w:rsidP="00B040CA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80F3A92" w14:textId="77777777" w:rsidR="00B040CA" w:rsidRPr="0035030C" w:rsidRDefault="00B040CA" w:rsidP="00B040CA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B46BC52" w14:textId="7527CA5A" w:rsidR="00B040CA" w:rsidRPr="00AB2BB8" w:rsidRDefault="00B040CA" w:rsidP="00B040CA">
            <w:pPr>
              <w:tabs>
                <w:tab w:val="decimal" w:pos="86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C61117" w:rsidRPr="0035030C" w14:paraId="3E935935" w14:textId="77777777" w:rsidTr="00200983">
        <w:tc>
          <w:tcPr>
            <w:tcW w:w="4050" w:type="dxa"/>
            <w:vAlign w:val="bottom"/>
          </w:tcPr>
          <w:p w14:paraId="73CA1EC2" w14:textId="77777777" w:rsidR="00C61117" w:rsidRPr="0035030C" w:rsidRDefault="00C61117" w:rsidP="00C61117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C0AE13A" w14:textId="26446224" w:rsidR="00C61117" w:rsidRPr="00DE40EB" w:rsidRDefault="007E5FB5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22,97</w:t>
            </w:r>
            <w:r w:rsidR="00E44E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86F4583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FCA8B75" w14:textId="128AD261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104,381</w:t>
            </w:r>
          </w:p>
        </w:tc>
        <w:tc>
          <w:tcPr>
            <w:tcW w:w="270" w:type="dxa"/>
            <w:shd w:val="clear" w:color="auto" w:fill="auto"/>
          </w:tcPr>
          <w:p w14:paraId="3854CB5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808A4AA" w14:textId="11C6F2E8" w:rsidR="00C61117" w:rsidRPr="00AB2BB8" w:rsidRDefault="00013369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180,8</w:t>
            </w:r>
            <w:r w:rsidR="00E44E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EA1D71C" w14:textId="77777777" w:rsidR="00C61117" w:rsidRPr="0035030C" w:rsidRDefault="00C61117" w:rsidP="00C61117">
            <w:pPr>
              <w:tabs>
                <w:tab w:val="decimal" w:pos="74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1C646B4" w14:textId="39542846" w:rsidR="00C61117" w:rsidRPr="0035030C" w:rsidRDefault="00C61117" w:rsidP="00C61117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284,400</w:t>
            </w:r>
          </w:p>
        </w:tc>
      </w:tr>
      <w:tr w:rsidR="00C61117" w:rsidRPr="0035030C" w14:paraId="5A48CE9D" w14:textId="77777777" w:rsidTr="00FB33B0">
        <w:tc>
          <w:tcPr>
            <w:tcW w:w="4050" w:type="dxa"/>
            <w:vAlign w:val="bottom"/>
          </w:tcPr>
          <w:p w14:paraId="35D21CB9" w14:textId="77777777" w:rsidR="00C61117" w:rsidRPr="0035030C" w:rsidRDefault="00C61117" w:rsidP="003257B6">
            <w:pPr>
              <w:spacing w:line="240" w:lineRule="auto"/>
              <w:ind w:left="430" w:hanging="43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4B036" w14:textId="37F19F4F" w:rsidR="00C61117" w:rsidRPr="0035030C" w:rsidRDefault="007E5FB5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08DAA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82F3" w14:textId="6C99D646" w:rsidR="00C61117" w:rsidRPr="00093EB1" w:rsidRDefault="00C61117" w:rsidP="009914E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44EB0" w14:textId="77777777" w:rsidR="00C61117" w:rsidRPr="00550F3D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B886F" w14:textId="67E85B19" w:rsidR="00C61117" w:rsidRPr="00550F3D" w:rsidRDefault="007E5FB5" w:rsidP="00EC544E">
            <w:pPr>
              <w:spacing w:line="240" w:lineRule="atLeast"/>
              <w:ind w:left="-115" w:right="-10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DE3A3" w14:textId="77777777" w:rsidR="00C61117" w:rsidRPr="00550F3D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2D1D6" w14:textId="70F42851" w:rsidR="00C61117" w:rsidRPr="00505248" w:rsidRDefault="00C61117" w:rsidP="009914E4">
            <w:pPr>
              <w:spacing w:line="240" w:lineRule="atLeast"/>
              <w:ind w:left="-115" w:right="-1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61117" w:rsidRPr="0035030C" w14:paraId="4E413212" w14:textId="77777777" w:rsidTr="00FB33B0">
        <w:tc>
          <w:tcPr>
            <w:tcW w:w="4050" w:type="dxa"/>
            <w:vAlign w:val="bottom"/>
          </w:tcPr>
          <w:p w14:paraId="362B4F01" w14:textId="77777777" w:rsidR="00C61117" w:rsidRPr="0035030C" w:rsidRDefault="00C61117" w:rsidP="00C61117">
            <w:pPr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829768" w14:textId="69357510" w:rsidR="00C61117" w:rsidRPr="008C6EFE" w:rsidRDefault="007E5FB5" w:rsidP="00C61117">
            <w:pPr>
              <w:tabs>
                <w:tab w:val="decimal" w:pos="95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22,97</w:t>
            </w:r>
            <w:r w:rsidR="00E44E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AF7338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2F45" w14:textId="61BBA75B" w:rsidR="00C61117" w:rsidRPr="0035030C" w:rsidRDefault="00C61117" w:rsidP="00C61117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104,381</w:t>
            </w:r>
          </w:p>
        </w:tc>
        <w:tc>
          <w:tcPr>
            <w:tcW w:w="270" w:type="dxa"/>
            <w:shd w:val="clear" w:color="auto" w:fill="auto"/>
          </w:tcPr>
          <w:p w14:paraId="5EFF206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A6A40" w14:textId="19A5AE04" w:rsidR="00C61117" w:rsidRPr="00306B3A" w:rsidRDefault="007E5FB5" w:rsidP="00C61117">
            <w:pPr>
              <w:tabs>
                <w:tab w:val="decimal" w:pos="79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180,8</w:t>
            </w:r>
            <w:r w:rsidR="00E44E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651B15D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24F18" w14:textId="445B5742" w:rsidR="00C61117" w:rsidRPr="00DE40EB" w:rsidRDefault="00C61117" w:rsidP="00C61117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284,400</w:t>
            </w:r>
          </w:p>
        </w:tc>
      </w:tr>
    </w:tbl>
    <w:p w14:paraId="50DA11AC" w14:textId="195D1F93" w:rsidR="000F0470" w:rsidRDefault="000F0470" w:rsidP="00884799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24"/>
        <w:gridCol w:w="288"/>
        <w:gridCol w:w="1118"/>
        <w:gridCol w:w="270"/>
        <w:gridCol w:w="1080"/>
        <w:gridCol w:w="270"/>
        <w:gridCol w:w="1080"/>
      </w:tblGrid>
      <w:tr w:rsidR="00091575" w:rsidRPr="0035030C" w14:paraId="60FEFD59" w14:textId="77777777" w:rsidTr="00AF56B5">
        <w:tc>
          <w:tcPr>
            <w:tcW w:w="4050" w:type="dxa"/>
          </w:tcPr>
          <w:p w14:paraId="2DE3EBB1" w14:textId="227AD751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BD59DE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D16532B" w14:textId="77777777" w:rsidR="00091575" w:rsidRPr="004B4843" w:rsidRDefault="00091575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C818CB0" w14:textId="77777777" w:rsidR="00091575" w:rsidRPr="004B4843" w:rsidRDefault="00091575" w:rsidP="00AF56B5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117" w:rsidRPr="0035030C" w14:paraId="6980BBDC" w14:textId="77777777" w:rsidTr="0061755C">
        <w:tc>
          <w:tcPr>
            <w:tcW w:w="4050" w:type="dxa"/>
          </w:tcPr>
          <w:p w14:paraId="314A2F20" w14:textId="625643FB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4" w:type="dxa"/>
          </w:tcPr>
          <w:p w14:paraId="05FEB8C5" w14:textId="592E2FBD" w:rsidR="00C61117" w:rsidRPr="004B4843" w:rsidRDefault="009806B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8" w:type="dxa"/>
          </w:tcPr>
          <w:p w14:paraId="1802FE63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45E5E4DF" w14:textId="49AA4BC2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1F8A0EBD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642654" w14:textId="315E8CCF" w:rsidR="00C61117" w:rsidRPr="004B4843" w:rsidRDefault="009806B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31F2ACD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9BC7C" w14:textId="7CF4526B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61117" w:rsidRPr="0035030C" w14:paraId="1E1F0D9A" w14:textId="77777777" w:rsidTr="0061755C">
        <w:tc>
          <w:tcPr>
            <w:tcW w:w="4050" w:type="dxa"/>
          </w:tcPr>
          <w:p w14:paraId="4F9A8227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4" w:type="dxa"/>
          </w:tcPr>
          <w:p w14:paraId="757FF392" w14:textId="31B2C0A4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88" w:type="dxa"/>
          </w:tcPr>
          <w:p w14:paraId="48B02D56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29C81B7A" w14:textId="4327519A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7CD2EBFC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42C7D" w14:textId="702D7C2E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</w:tcPr>
          <w:p w14:paraId="151BA0B0" w14:textId="77777777" w:rsidR="00C61117" w:rsidRPr="004B4843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F03B47" w14:textId="0DB59E86" w:rsidR="00C61117" w:rsidRPr="004B4843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C61117" w:rsidRPr="0035030C" w14:paraId="4FAB4CAB" w14:textId="77777777" w:rsidTr="00AF56B5">
        <w:tc>
          <w:tcPr>
            <w:tcW w:w="4050" w:type="dxa"/>
          </w:tcPr>
          <w:p w14:paraId="0AB3C67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DD140AF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4D3A7A7F" w14:textId="77777777" w:rsidTr="00AF56B5">
        <w:tc>
          <w:tcPr>
            <w:tcW w:w="4050" w:type="dxa"/>
          </w:tcPr>
          <w:p w14:paraId="79A926D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484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เงินลงทุนระยะยาวในกิจการที่เกี่ยวข้องกัน</w:t>
            </w:r>
          </w:p>
        </w:tc>
        <w:tc>
          <w:tcPr>
            <w:tcW w:w="5130" w:type="dxa"/>
            <w:gridSpan w:val="7"/>
          </w:tcPr>
          <w:p w14:paraId="694312F0" w14:textId="77777777" w:rsidR="00C61117" w:rsidRPr="004B4843" w:rsidRDefault="00C61117" w:rsidP="00C61117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BD166D8" w14:textId="77777777" w:rsidTr="0061755C">
        <w:tc>
          <w:tcPr>
            <w:tcW w:w="4050" w:type="dxa"/>
          </w:tcPr>
          <w:p w14:paraId="577A36E6" w14:textId="77777777" w:rsidR="00C61117" w:rsidRPr="004B4843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24" w:type="dxa"/>
          </w:tcPr>
          <w:p w14:paraId="0698EA74" w14:textId="77777777" w:rsidR="00C61117" w:rsidRPr="004B4843" w:rsidRDefault="00C61117" w:rsidP="00C6111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33670FE6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" w:type="dxa"/>
          </w:tcPr>
          <w:p w14:paraId="13D9C765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32331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29DCCC" w14:textId="77777777" w:rsidR="00C61117" w:rsidRPr="004B4843" w:rsidRDefault="00C61117" w:rsidP="00C61117">
            <w:pPr>
              <w:tabs>
                <w:tab w:val="decimal" w:pos="8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0881AE" w14:textId="77777777" w:rsidR="00C61117" w:rsidRPr="004B4843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63EEEA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117" w:rsidRPr="0035030C" w14:paraId="49CC07D1" w14:textId="77777777" w:rsidTr="0061755C">
        <w:tc>
          <w:tcPr>
            <w:tcW w:w="4050" w:type="dxa"/>
            <w:vAlign w:val="bottom"/>
          </w:tcPr>
          <w:p w14:paraId="4B632C28" w14:textId="77777777" w:rsidR="00C61117" w:rsidRPr="004B4843" w:rsidRDefault="00C61117" w:rsidP="00C6111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4B484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36A1E382" w14:textId="266488D0" w:rsidR="00C61117" w:rsidRPr="004B4843" w:rsidRDefault="00477779" w:rsidP="00C61117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88" w:type="dxa"/>
          </w:tcPr>
          <w:p w14:paraId="7BA1B80E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8" w:type="dxa"/>
            <w:tcBorders>
              <w:bottom w:val="double" w:sz="4" w:space="0" w:color="auto"/>
            </w:tcBorders>
          </w:tcPr>
          <w:p w14:paraId="061EFC62" w14:textId="56A3AE0C" w:rsidR="00C61117" w:rsidRPr="004B4843" w:rsidRDefault="00C61117" w:rsidP="00C61117">
            <w:pPr>
              <w:tabs>
                <w:tab w:val="decimal" w:pos="88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70" w:type="dxa"/>
          </w:tcPr>
          <w:p w14:paraId="6DC4E27D" w14:textId="77777777" w:rsidR="00C61117" w:rsidRPr="004B4843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531B9AA" w14:textId="63015222" w:rsidR="00C61117" w:rsidRPr="004B4843" w:rsidRDefault="00477779" w:rsidP="00C61117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45,653</w:t>
            </w:r>
          </w:p>
        </w:tc>
        <w:tc>
          <w:tcPr>
            <w:tcW w:w="270" w:type="dxa"/>
          </w:tcPr>
          <w:p w14:paraId="4FAC8A18" w14:textId="77777777" w:rsidR="00C61117" w:rsidRPr="004B4843" w:rsidRDefault="00C61117" w:rsidP="00C61117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3AA4AB" w14:textId="43ADAB37" w:rsidR="00C61117" w:rsidRPr="004B4843" w:rsidRDefault="00C61117" w:rsidP="00C61117">
            <w:pPr>
              <w:tabs>
                <w:tab w:val="decimal" w:pos="84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</w:tbl>
    <w:p w14:paraId="0CF4FEE9" w14:textId="7F21B15D" w:rsidR="001C5659" w:rsidRDefault="001C5659" w:rsidP="00091575">
      <w:pPr>
        <w:pStyle w:val="Ang15"/>
      </w:pPr>
    </w:p>
    <w:p w14:paraId="4A9E2D07" w14:textId="77777777" w:rsidR="001C5659" w:rsidRDefault="001C5659">
      <w:pPr>
        <w:spacing w:line="240" w:lineRule="auto"/>
        <w:rPr>
          <w:rFonts w:ascii="Angsana New" w:hAnsi="Angsana New"/>
          <w:sz w:val="30"/>
          <w:szCs w:val="30"/>
        </w:rPr>
      </w:pPr>
      <w: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70"/>
        <w:gridCol w:w="1170"/>
        <w:gridCol w:w="270"/>
        <w:gridCol w:w="1080"/>
        <w:gridCol w:w="270"/>
        <w:gridCol w:w="1080"/>
      </w:tblGrid>
      <w:tr w:rsidR="000F0470" w:rsidRPr="0035030C" w14:paraId="045E9117" w14:textId="77777777" w:rsidTr="00AF56B5">
        <w:tc>
          <w:tcPr>
            <w:tcW w:w="4050" w:type="dxa"/>
          </w:tcPr>
          <w:p w14:paraId="41D83CBC" w14:textId="7A9DFFB9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F9EC75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9526D03" w14:textId="77777777" w:rsidR="000F0470" w:rsidRPr="0035030C" w:rsidRDefault="000F0470" w:rsidP="00AF56B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2CD119" w14:textId="77777777" w:rsidR="000F0470" w:rsidRPr="0035030C" w:rsidRDefault="000F0470" w:rsidP="00AF56B5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1117" w:rsidRPr="0035030C" w14:paraId="0CDBDBC0" w14:textId="77777777" w:rsidTr="00AF56B5">
        <w:tc>
          <w:tcPr>
            <w:tcW w:w="4050" w:type="dxa"/>
          </w:tcPr>
          <w:p w14:paraId="3AF0CD23" w14:textId="1A68596A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2FA90E1" w14:textId="423D23B3" w:rsidR="00C61117" w:rsidRPr="0035030C" w:rsidRDefault="009806B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C61117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2194E76D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7EF259" w14:textId="537049A5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6924318C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C8DB34F" w14:textId="75505631" w:rsidR="00C61117" w:rsidRPr="0035030C" w:rsidRDefault="009806BF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  <w:r w:rsidR="00C61117"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C611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324A34F" w14:textId="77777777" w:rsidR="00C61117" w:rsidRPr="0035030C" w:rsidRDefault="00C61117" w:rsidP="00C61117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9DDB9" w14:textId="462CB680" w:rsidR="00C61117" w:rsidRPr="0035030C" w:rsidRDefault="00C61117" w:rsidP="00C61117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61117" w:rsidRPr="0035030C" w14:paraId="3B14A706" w14:textId="77777777" w:rsidTr="00AF56B5">
        <w:tc>
          <w:tcPr>
            <w:tcW w:w="4050" w:type="dxa"/>
          </w:tcPr>
          <w:p w14:paraId="698A0A8C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FC386BB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1117" w:rsidRPr="0035030C" w14:paraId="05FE44CE" w14:textId="77777777" w:rsidTr="00AF56B5">
        <w:tc>
          <w:tcPr>
            <w:tcW w:w="4050" w:type="dxa"/>
          </w:tcPr>
          <w:p w14:paraId="22586B05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</w:t>
            </w:r>
          </w:p>
        </w:tc>
        <w:tc>
          <w:tcPr>
            <w:tcW w:w="5220" w:type="dxa"/>
            <w:gridSpan w:val="7"/>
          </w:tcPr>
          <w:p w14:paraId="350E707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1A34B4A3" w14:textId="77777777" w:rsidTr="00AF56B5">
        <w:tc>
          <w:tcPr>
            <w:tcW w:w="4050" w:type="dxa"/>
          </w:tcPr>
          <w:p w14:paraId="06A23AB4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 w:firstLine="24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color w:val="000000"/>
                <w:sz w:val="20"/>
                <w:szCs w:val="20"/>
                <w:lang w:val="en-US"/>
              </w:rPr>
              <w:br w:type="page"/>
            </w:r>
            <w:r w:rsidRPr="0035030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 - ไม่หมุนเวียน</w:t>
            </w:r>
          </w:p>
        </w:tc>
        <w:tc>
          <w:tcPr>
            <w:tcW w:w="5220" w:type="dxa"/>
            <w:gridSpan w:val="7"/>
          </w:tcPr>
          <w:p w14:paraId="18B2B0C8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61117" w:rsidRPr="0035030C" w14:paraId="640F59B7" w14:textId="77777777" w:rsidTr="00AF56B5">
        <w:tc>
          <w:tcPr>
            <w:tcW w:w="4050" w:type="dxa"/>
          </w:tcPr>
          <w:p w14:paraId="73028BBB" w14:textId="77777777" w:rsidR="00C61117" w:rsidRPr="0035030C" w:rsidRDefault="00C61117" w:rsidP="00C61117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3B77FD1" w14:textId="77777777" w:rsidR="00C61117" w:rsidRPr="0035030C" w:rsidRDefault="00C61117" w:rsidP="00C61117">
            <w:pPr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AF4A91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C8E1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9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4EF09" w14:textId="77777777" w:rsidR="00C61117" w:rsidRPr="0035030C" w:rsidRDefault="00C61117" w:rsidP="00C61117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0319E3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050FC6" w14:textId="77777777" w:rsidR="00C61117" w:rsidRPr="0035030C" w:rsidRDefault="00C61117" w:rsidP="00C61117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3B17DD" w14:textId="77777777" w:rsidR="00C61117" w:rsidRPr="0035030C" w:rsidRDefault="00C61117" w:rsidP="00C61117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7003" w:rsidRPr="0035030C" w14:paraId="00E33524" w14:textId="77777777" w:rsidTr="00297003">
        <w:tc>
          <w:tcPr>
            <w:tcW w:w="4050" w:type="dxa"/>
            <w:vAlign w:val="bottom"/>
          </w:tcPr>
          <w:p w14:paraId="3BF1B8EB" w14:textId="77777777" w:rsidR="00297003" w:rsidRPr="0035030C" w:rsidRDefault="00297003" w:rsidP="00297003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โพรพ็อกไซด์ไทย จำกัด</w:t>
            </w:r>
          </w:p>
        </w:tc>
        <w:tc>
          <w:tcPr>
            <w:tcW w:w="1080" w:type="dxa"/>
            <w:shd w:val="clear" w:color="auto" w:fill="auto"/>
          </w:tcPr>
          <w:p w14:paraId="434FD761" w14:textId="44B8C1BC" w:rsidR="00297003" w:rsidRPr="0035030C" w:rsidRDefault="00477779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9066D11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3144C" w14:textId="69878B83" w:rsidR="00297003" w:rsidRPr="0035030C" w:rsidRDefault="00297003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37E6966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9E33F6" w14:textId="2F309F60" w:rsidR="00297003" w:rsidRPr="0035030C" w:rsidRDefault="0023176F" w:rsidP="0029700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  <w:tc>
          <w:tcPr>
            <w:tcW w:w="270" w:type="dxa"/>
          </w:tcPr>
          <w:p w14:paraId="473C5044" w14:textId="77777777" w:rsidR="00297003" w:rsidRPr="0035030C" w:rsidRDefault="00297003" w:rsidP="0029700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FE009C1" w14:textId="6BFD4B32" w:rsidR="00297003" w:rsidRPr="0035030C" w:rsidRDefault="00297003" w:rsidP="00297003">
            <w:pPr>
              <w:tabs>
                <w:tab w:val="decimal" w:pos="875"/>
              </w:tabs>
              <w:spacing w:line="240" w:lineRule="atLeast"/>
              <w:ind w:left="-115" w:right="-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421,984</w:t>
            </w:r>
          </w:p>
        </w:tc>
      </w:tr>
      <w:tr w:rsidR="00297003" w:rsidRPr="0035030C" w14:paraId="45B4D518" w14:textId="77777777" w:rsidTr="00297003">
        <w:tc>
          <w:tcPr>
            <w:tcW w:w="4050" w:type="dxa"/>
            <w:vAlign w:val="bottom"/>
          </w:tcPr>
          <w:p w14:paraId="277A5BA7" w14:textId="77777777" w:rsidR="00297003" w:rsidRPr="0035030C" w:rsidRDefault="00297003" w:rsidP="00297003">
            <w:pPr>
              <w:tabs>
                <w:tab w:val="left" w:pos="966"/>
              </w:tabs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ขาดทุนที่รับรู้ตามวิธีส่วนได้เสียที่เกินกว่า</w:t>
            </w:r>
            <w:r w:rsidRPr="0035030C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EAA4" w14:textId="7EED2BE6" w:rsidR="00297003" w:rsidRPr="0035030C" w:rsidRDefault="00477779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4FA853CE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A3ED34" w14:textId="6F3ABDF7" w:rsidR="00297003" w:rsidRPr="0035030C" w:rsidRDefault="00297003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36CF9A24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91E09" w14:textId="407F50E9" w:rsidR="00297003" w:rsidRPr="0035030C" w:rsidRDefault="0023176F" w:rsidP="00297003">
            <w:pPr>
              <w:tabs>
                <w:tab w:val="decimal" w:pos="86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(523)</w:t>
            </w:r>
          </w:p>
        </w:tc>
        <w:tc>
          <w:tcPr>
            <w:tcW w:w="270" w:type="dxa"/>
          </w:tcPr>
          <w:p w14:paraId="56E219A2" w14:textId="77777777" w:rsidR="00297003" w:rsidRPr="0035030C" w:rsidRDefault="00297003" w:rsidP="0029700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FE37F0" w14:textId="1A19D0C1" w:rsidR="00297003" w:rsidRPr="0035030C" w:rsidRDefault="00297003" w:rsidP="002970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(527)</w:t>
            </w:r>
          </w:p>
        </w:tc>
      </w:tr>
      <w:tr w:rsidR="00297003" w:rsidRPr="0035030C" w14:paraId="5BFAC19E" w14:textId="77777777" w:rsidTr="00297003">
        <w:tc>
          <w:tcPr>
            <w:tcW w:w="4050" w:type="dxa"/>
            <w:vAlign w:val="bottom"/>
          </w:tcPr>
          <w:p w14:paraId="455FCA91" w14:textId="77777777" w:rsidR="00297003" w:rsidRPr="0035030C" w:rsidRDefault="00297003" w:rsidP="0029700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03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EAF625" w14:textId="6BBA1841" w:rsidR="00297003" w:rsidRPr="00C31564" w:rsidRDefault="00477779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EF19845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6B7D10" w14:textId="6B6A29D1" w:rsidR="00297003" w:rsidRPr="001C5659" w:rsidRDefault="00297003" w:rsidP="00297003">
            <w:pPr>
              <w:spacing w:line="240" w:lineRule="atLeast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7A99B2A" w14:textId="77777777" w:rsidR="00297003" w:rsidRPr="0035030C" w:rsidRDefault="00297003" w:rsidP="0029700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B2779F" w14:textId="125FF404" w:rsidR="00297003" w:rsidRPr="0035030C" w:rsidRDefault="0023176F" w:rsidP="0029700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421,461</w:t>
            </w:r>
          </w:p>
        </w:tc>
        <w:tc>
          <w:tcPr>
            <w:tcW w:w="270" w:type="dxa"/>
          </w:tcPr>
          <w:p w14:paraId="79A3CEAC" w14:textId="77777777" w:rsidR="00297003" w:rsidRPr="0035030C" w:rsidRDefault="00297003" w:rsidP="00297003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C3C9A5E" w14:textId="5AD18BED" w:rsidR="00297003" w:rsidRPr="0035030C" w:rsidRDefault="00297003" w:rsidP="00297003">
            <w:pPr>
              <w:tabs>
                <w:tab w:val="decimal" w:pos="86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421,457</w:t>
            </w:r>
          </w:p>
        </w:tc>
      </w:tr>
    </w:tbl>
    <w:p w14:paraId="704BDD8C" w14:textId="77777777" w:rsidR="001C5659" w:rsidRDefault="001C5659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4900E345" w14:textId="6F8445E8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ใน</w:t>
      </w:r>
      <w:r w:rsidRPr="007A168E">
        <w:rPr>
          <w:rFonts w:asciiTheme="majorBidi" w:hAnsiTheme="majorBidi" w:cstheme="majorBidi"/>
          <w:spacing w:val="2"/>
          <w:cs/>
        </w:rPr>
        <w:t xml:space="preserve">ปี </w:t>
      </w:r>
      <w:r w:rsidR="00DB0E35" w:rsidRPr="00DB0E35">
        <w:rPr>
          <w:rFonts w:asciiTheme="majorBidi" w:hAnsiTheme="majorBidi" w:cstheme="majorBidi"/>
          <w:spacing w:val="2"/>
          <w:lang w:val="en-US"/>
        </w:rPr>
        <w:t>2540</w:t>
      </w:r>
      <w:r w:rsidRPr="007A168E">
        <w:rPr>
          <w:rFonts w:asciiTheme="majorBidi" w:hAnsiTheme="majorBidi" w:cstheme="majorBidi"/>
          <w:spacing w:val="2"/>
        </w:rPr>
        <w:t xml:space="preserve"> </w:t>
      </w:r>
      <w:r w:rsidRPr="007A168E">
        <w:rPr>
          <w:rFonts w:asciiTheme="majorBidi" w:hAnsiTheme="majorBidi" w:cstheme="majorBidi"/>
          <w:spacing w:val="2"/>
          <w:cs/>
        </w:rPr>
        <w:t xml:space="preserve">บริษัทได้ทำสัญญาจะซื้อจะขายที่ดินกับบริษัท โพรพ็อกไซด์ไทย จำกัด </w:t>
      </w:r>
      <w:r w:rsidRPr="007A168E">
        <w:rPr>
          <w:rFonts w:asciiTheme="majorBidi" w:hAnsiTheme="majorBidi" w:cstheme="majorBidi"/>
          <w:spacing w:val="2"/>
        </w:rPr>
        <w:t>(</w:t>
      </w:r>
      <w:r w:rsidRPr="007A168E">
        <w:rPr>
          <w:rFonts w:asciiTheme="majorBidi" w:hAnsiTheme="majorBidi" w:cstheme="majorBidi"/>
          <w:spacing w:val="2"/>
          <w:cs/>
        </w:rPr>
        <w:t>บริษัทย่อย</w:t>
      </w:r>
      <w:r w:rsidRPr="007A168E">
        <w:rPr>
          <w:rFonts w:asciiTheme="majorBidi" w:hAnsiTheme="majorBidi" w:cstheme="majorBidi"/>
          <w:spacing w:val="2"/>
        </w:rPr>
        <w:t xml:space="preserve">) </w:t>
      </w:r>
      <w:r w:rsidRPr="007A168E">
        <w:rPr>
          <w:rFonts w:asciiTheme="majorBidi" w:hAnsiTheme="majorBidi" w:cstheme="majorBidi"/>
          <w:spacing w:val="2"/>
          <w:cs/>
        </w:rPr>
        <w:t xml:space="preserve">ในราคา </w:t>
      </w:r>
      <w:r w:rsidR="005C345C" w:rsidRPr="007A168E">
        <w:rPr>
          <w:rFonts w:asciiTheme="majorBidi" w:hAnsiTheme="majorBidi" w:cstheme="majorBidi"/>
          <w:spacing w:val="2"/>
        </w:rPr>
        <w:br/>
      </w:r>
      <w:r w:rsidR="00DB0E35" w:rsidRPr="00DB0E35">
        <w:rPr>
          <w:rFonts w:asciiTheme="majorBidi" w:hAnsiTheme="majorBidi" w:cstheme="majorBidi"/>
          <w:spacing w:val="2"/>
          <w:lang w:val="en-US"/>
        </w:rPr>
        <w:t>47</w:t>
      </w:r>
      <w:r w:rsidR="00DB0E35" w:rsidRPr="00DB0E35">
        <w:rPr>
          <w:rFonts w:asciiTheme="majorBidi" w:hAnsiTheme="majorBidi" w:cstheme="majorBidi"/>
          <w:lang w:val="en-US"/>
        </w:rPr>
        <w:t>7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7A168E">
        <w:rPr>
          <w:rFonts w:asciiTheme="majorBidi" w:hAnsiTheme="majorBidi" w:cstheme="majorBidi"/>
          <w:spacing w:val="-4"/>
          <w:lang w:val="en-US"/>
        </w:rPr>
        <w:t xml:space="preserve"> </w:t>
      </w:r>
      <w:r w:rsidRPr="007A168E">
        <w:rPr>
          <w:rFonts w:asciiTheme="majorBidi" w:hAnsiTheme="majorBidi" w:cstheme="majorBidi"/>
          <w:spacing w:val="-4"/>
          <w:cs/>
        </w:rPr>
        <w:t xml:space="preserve">ภายใต้สัญญาดังกล่าวบริษัทจะได้รับชำระภายในสิงหาคม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2543</w:t>
      </w:r>
      <w:r w:rsidRPr="007A168E">
        <w:rPr>
          <w:rFonts w:asciiTheme="majorBidi" w:hAnsiTheme="majorBidi" w:cstheme="majorBidi"/>
          <w:spacing w:val="-4"/>
          <w:cs/>
        </w:rPr>
        <w:t xml:space="preserve"> ด้วยอัตราดอกเบี้ยร้อยละ </w:t>
      </w:r>
      <w:r w:rsidR="00DB0E35" w:rsidRPr="00DB0E35">
        <w:rPr>
          <w:rFonts w:asciiTheme="majorBidi" w:hAnsiTheme="majorBidi" w:cstheme="majorBidi"/>
          <w:spacing w:val="-4"/>
          <w:lang w:val="en-US"/>
        </w:rPr>
        <w:t>16</w:t>
      </w:r>
      <w:r w:rsidRPr="007A168E">
        <w:rPr>
          <w:rFonts w:asciiTheme="majorBidi" w:hAnsiTheme="majorBidi" w:cstheme="majorBidi"/>
          <w:spacing w:val="-4"/>
          <w:cs/>
        </w:rPr>
        <w:t xml:space="preserve"> </w:t>
      </w:r>
      <w:r w:rsidR="005C345C" w:rsidRPr="007A168E">
        <w:rPr>
          <w:rFonts w:asciiTheme="majorBidi" w:hAnsiTheme="majorBidi" w:cstheme="majorBidi"/>
          <w:spacing w:val="-4"/>
        </w:rPr>
        <w:br/>
      </w:r>
      <w:r w:rsidRPr="007A168E">
        <w:rPr>
          <w:rFonts w:asciiTheme="majorBidi" w:hAnsiTheme="majorBidi" w:cstheme="majorBidi"/>
          <w:spacing w:val="-4"/>
          <w:cs/>
        </w:rPr>
        <w:t>อย่างไรก็ตาม</w:t>
      </w:r>
      <w:r w:rsidR="00597A6E" w:rsidRPr="007A168E">
        <w:rPr>
          <w:rFonts w:asciiTheme="majorBidi" w:hAnsiTheme="majorBidi" w:cstheme="majorBidi"/>
          <w:spacing w:val="-4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บริษัทยังไม่ได้รับชำระเงินและดอกเบี้ยจากบริษัทย่อย โดยได้บันทึกกำไรรอการรับรู้จากการขายที่ดินจำนวน </w:t>
      </w:r>
      <w:r w:rsidR="00DB0E35" w:rsidRPr="00DB0E35">
        <w:rPr>
          <w:rFonts w:asciiTheme="majorBidi" w:hAnsiTheme="majorBidi" w:cstheme="majorBidi"/>
          <w:lang w:val="en-US"/>
        </w:rPr>
        <w:t>40</w:t>
      </w:r>
      <w:r w:rsidRPr="007A168E">
        <w:rPr>
          <w:rFonts w:asciiTheme="majorBidi" w:hAnsiTheme="majorBidi" w:cstheme="majorBidi"/>
          <w:cs/>
        </w:rPr>
        <w:t xml:space="preserve"> ล้านบาทและดอกเบี้ยรับรอการรับรู้จำนวน </w:t>
      </w:r>
      <w:r w:rsidR="00DB0E35" w:rsidRPr="00DB0E35">
        <w:rPr>
          <w:rFonts w:asciiTheme="majorBidi" w:hAnsiTheme="majorBidi" w:cstheme="majorBidi"/>
          <w:lang w:val="en-US"/>
        </w:rPr>
        <w:t>155</w:t>
      </w:r>
      <w:r w:rsidRPr="007A168E">
        <w:rPr>
          <w:rFonts w:asciiTheme="majorBidi" w:hAnsiTheme="majorBidi" w:cstheme="majorBidi"/>
          <w:cs/>
        </w:rPr>
        <w:t xml:space="preserve"> ล้านบาท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และได้หยุดการรับรู้ดอกเบี้ยโดยรายการดังกล่าวแสดงเป็นหนี้สินไม่หมุนเวียนอื่นใน</w:t>
      </w:r>
      <w:r w:rsidR="001A27FD">
        <w:rPr>
          <w:rFonts w:asciiTheme="majorBidi" w:hAnsiTheme="majorBidi" w:cstheme="majorBidi"/>
          <w:cs/>
        </w:rPr>
        <w:t>งบฐานะการเงิน</w:t>
      </w:r>
      <w:r w:rsidRPr="007A168E">
        <w:rPr>
          <w:rFonts w:asciiTheme="majorBidi" w:hAnsiTheme="majorBidi" w:cstheme="majorBidi"/>
          <w:cs/>
        </w:rPr>
        <w:t>ในงบการเงินเฉพาะกิจการ</w:t>
      </w:r>
    </w:p>
    <w:p w14:paraId="01284EFD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</w:rPr>
      </w:pPr>
    </w:p>
    <w:p w14:paraId="3941C9BF" w14:textId="7DC5C66A" w:rsidR="00F91B1B" w:rsidRPr="007A168E" w:rsidRDefault="00F91B1B" w:rsidP="00884799">
      <w:pPr>
        <w:pStyle w:val="Bo-C1Content"/>
        <w:ind w:right="-2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ย่อยดังกล่าวได้ใช้ที่ดินดังกล่าวเป็นหลักประกันการกู้ยืมเงินจากธนาคารแห่งหนึ่งและนำเงินดังกล่าวมาให้บริษัทกู้ ในปี </w:t>
      </w:r>
      <w:r w:rsidR="00DB0E35" w:rsidRPr="00DB0E35">
        <w:rPr>
          <w:rFonts w:asciiTheme="majorBidi" w:hAnsiTheme="majorBidi" w:cstheme="majorBidi"/>
          <w:lang w:val="en-US"/>
        </w:rPr>
        <w:t>2543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บริษัทย่อยดังกล่าวได้โอนภาระหนี้ที่มีต่อธนาคารดังกล่าวให้แก่บริษัท ต่อมาในปี </w:t>
      </w:r>
      <w:r w:rsidR="00DB0E35" w:rsidRPr="00DB0E35">
        <w:rPr>
          <w:rFonts w:asciiTheme="majorBidi" w:hAnsiTheme="majorBidi" w:cstheme="majorBidi"/>
          <w:lang w:val="en-US"/>
        </w:rPr>
        <w:t>2554</w:t>
      </w:r>
      <w:r w:rsidRPr="007A168E">
        <w:rPr>
          <w:rFonts w:asciiTheme="majorBidi" w:hAnsiTheme="majorBidi" w:cstheme="majorBidi"/>
          <w:cs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ที่ดินดังกล่าวได้รับการปลดจำนองจากธนาคารแล้ว </w:t>
      </w:r>
      <w:r w:rsidRPr="007A168E">
        <w:rPr>
          <w:rFonts w:asciiTheme="majorBidi" w:hAnsiTheme="majorBidi" w:cstheme="majorBidi"/>
          <w:cs/>
          <w:lang w:val="en-US"/>
        </w:rPr>
        <w:t xml:space="preserve">และบริษัทย่อยดังกล่าวได้ขายที่ดินบางส่วนที่ซื้อมาจากบริษัท เพื่อนำไปชำระหนี้คืนที่เกิดจากการซื้อที่ดินเป็นจำนวนเงิน </w:t>
      </w:r>
      <w:r w:rsidR="00DB0E35" w:rsidRPr="00DB0E35">
        <w:rPr>
          <w:rFonts w:asciiTheme="majorBidi" w:hAnsiTheme="majorBidi" w:cstheme="majorBidi"/>
          <w:lang w:val="en-US"/>
        </w:rPr>
        <w:t>68</w:t>
      </w:r>
      <w:r w:rsidRPr="007A168E">
        <w:rPr>
          <w:rFonts w:asciiTheme="majorBidi" w:hAnsiTheme="majorBidi" w:cstheme="majorBidi"/>
          <w:cs/>
          <w:lang w:val="en-US"/>
        </w:rPr>
        <w:t xml:space="preserve"> ล้านบาท</w:t>
      </w:r>
    </w:p>
    <w:p w14:paraId="6E5DE18C" w14:textId="77777777" w:rsidR="00D3243E" w:rsidRPr="007A168E" w:rsidRDefault="00D3243E" w:rsidP="00884799">
      <w:pPr>
        <w:pStyle w:val="Bo-C1Content"/>
        <w:ind w:right="-25"/>
        <w:rPr>
          <w:rFonts w:asciiTheme="majorBidi" w:hAnsiTheme="majorBidi" w:cstheme="majorBidi"/>
          <w:spacing w:val="6"/>
          <w:lang w:val="en-US"/>
        </w:rPr>
      </w:pPr>
    </w:p>
    <w:p w14:paraId="1FD77558" w14:textId="52907C32" w:rsidR="005C345C" w:rsidRPr="007A168E" w:rsidRDefault="00F36521" w:rsidP="00884799">
      <w:pPr>
        <w:pStyle w:val="Bo-C1Content"/>
        <w:ind w:right="-25"/>
        <w:rPr>
          <w:rFonts w:asciiTheme="majorBidi" w:hAnsiTheme="majorBidi" w:cstheme="majorBidi"/>
          <w:lang w:val="en-US"/>
        </w:rPr>
      </w:pPr>
      <w:r w:rsidRPr="002748AF">
        <w:rPr>
          <w:rFonts w:asciiTheme="majorBidi" w:hAnsiTheme="majorBidi" w:cstheme="majorBidi"/>
          <w:spacing w:val="6"/>
          <w:cs/>
          <w:lang w:val="en-US"/>
        </w:rPr>
        <w:t xml:space="preserve">ณ วันที่ </w:t>
      </w:r>
      <w:r w:rsidR="009806BF">
        <w:rPr>
          <w:rFonts w:asciiTheme="majorBidi" w:hAnsiTheme="majorBidi" w:cstheme="majorBidi"/>
          <w:lang w:val="en-US"/>
        </w:rPr>
        <w:t xml:space="preserve">30 </w:t>
      </w:r>
      <w:r w:rsidR="009806BF">
        <w:rPr>
          <w:rFonts w:asciiTheme="majorBidi" w:hAnsiTheme="majorBidi" w:cstheme="majorBidi" w:hint="cs"/>
          <w:cs/>
          <w:lang w:val="en-US"/>
        </w:rPr>
        <w:t>มิถุนายน</w:t>
      </w:r>
      <w:r w:rsidR="00FA644B">
        <w:rPr>
          <w:rFonts w:asciiTheme="majorBidi" w:hAnsiTheme="majorBidi" w:cstheme="majorBidi"/>
          <w:cs/>
          <w:lang w:val="en-US"/>
        </w:rPr>
        <w:t xml:space="preserve"> </w:t>
      </w:r>
      <w:r w:rsidR="00FA644B">
        <w:rPr>
          <w:rFonts w:asciiTheme="majorBidi" w:hAnsiTheme="majorBidi" w:cstheme="majorBidi"/>
          <w:lang w:val="en-US"/>
        </w:rPr>
        <w:t>2568</w:t>
      </w:r>
      <w:r w:rsidR="009E462A" w:rsidRPr="002748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2748AF">
        <w:rPr>
          <w:rFonts w:asciiTheme="majorBidi" w:hAnsiTheme="majorBidi" w:cstheme="majorBidi"/>
          <w:spacing w:val="6"/>
          <w:cs/>
          <w:lang w:val="en-US"/>
        </w:rPr>
        <w:t>บริษัทมีลูกหนี้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 xml:space="preserve">บริษัทย่อยที่เกิดจากการซื้อขายที่ดินดังกล่าวมียอดคงเหลือจำนวน </w:t>
      </w:r>
      <w:r w:rsidR="00160F81">
        <w:rPr>
          <w:rFonts w:asciiTheme="majorBidi" w:hAnsiTheme="majorBidi" w:cstheme="majorBidi"/>
          <w:spacing w:val="6"/>
          <w:lang w:val="en-US"/>
        </w:rPr>
        <w:br/>
      </w:r>
      <w:r w:rsidR="006F4E83">
        <w:rPr>
          <w:rFonts w:asciiTheme="majorBidi" w:hAnsiTheme="majorBidi" w:cstheme="majorBidi"/>
          <w:spacing w:val="6"/>
          <w:lang w:val="en-US"/>
        </w:rPr>
        <w:t>421</w:t>
      </w:r>
      <w:r w:rsidR="00160F81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spacing w:val="6"/>
          <w:cs/>
          <w:lang w:val="en-US"/>
        </w:rPr>
        <w:t>ล้านบาท</w:t>
      </w:r>
      <w:r w:rsidR="00534E53" w:rsidRPr="007A168E">
        <w:rPr>
          <w:rFonts w:asciiTheme="majorBidi" w:hAnsiTheme="majorBidi" w:cstheme="majorBidi"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(31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2567: 421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และกำไรจากการขายรอรับรู้มียอดคงเหลือจำนวน</w:t>
      </w:r>
      <w:r w:rsidR="004435C0" w:rsidRPr="007A168E">
        <w:rPr>
          <w:rFonts w:asciiTheme="majorBidi" w:hAnsiTheme="majorBidi" w:cstheme="majorBidi"/>
          <w:lang w:val="en-US"/>
        </w:rPr>
        <w:t xml:space="preserve"> </w:t>
      </w:r>
      <w:r w:rsidR="006F4E83">
        <w:rPr>
          <w:rFonts w:asciiTheme="majorBidi" w:hAnsiTheme="majorBidi" w:cstheme="majorBidi"/>
          <w:lang w:val="en-US"/>
        </w:rPr>
        <w:t>35</w:t>
      </w:r>
      <w:r w:rsidR="009806BF">
        <w:rPr>
          <w:rFonts w:asciiTheme="majorBidi" w:hAnsiTheme="majorBidi" w:cstheme="majorBidi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</w:t>
      </w:r>
      <w:r w:rsidR="00EA1FAF">
        <w:rPr>
          <w:rFonts w:asciiTheme="majorBidi" w:hAnsiTheme="majorBidi" w:cstheme="majorBidi" w:hint="cs"/>
          <w:cs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(31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2567: </w:t>
      </w:r>
      <w:r w:rsidR="00EA1FAF">
        <w:rPr>
          <w:rFonts w:asciiTheme="majorBidi" w:hAnsiTheme="majorBidi" w:cstheme="majorBidi"/>
          <w:i/>
          <w:iCs/>
          <w:spacing w:val="6"/>
          <w:lang w:val="en-US"/>
        </w:rPr>
        <w:t>35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534E53" w:rsidRPr="007A168E">
        <w:rPr>
          <w:rFonts w:asciiTheme="majorBidi" w:hAnsiTheme="majorBidi" w:cstheme="majorBidi"/>
          <w:cs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 xml:space="preserve">และดอกเบี้ยรับรอรับรู้ </w:t>
      </w:r>
      <w:r w:rsidR="006F4E83">
        <w:rPr>
          <w:rFonts w:asciiTheme="majorBidi" w:hAnsiTheme="majorBidi" w:cstheme="majorBidi"/>
          <w:lang w:val="en-US"/>
        </w:rPr>
        <w:t>134</w:t>
      </w:r>
      <w:r w:rsidR="00160F81">
        <w:rPr>
          <w:rFonts w:asciiTheme="majorBidi" w:hAnsiTheme="majorBidi" w:cstheme="majorBidi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ล้านบาท</w:t>
      </w:r>
      <w:r w:rsidR="00EA1FAF">
        <w:rPr>
          <w:rFonts w:asciiTheme="majorBidi" w:hAnsiTheme="majorBidi" w:cstheme="majorBidi"/>
          <w:lang w:val="en-US"/>
        </w:rPr>
        <w:t xml:space="preserve">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(31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 xml:space="preserve">ธันวาคม 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2567: </w:t>
      </w:r>
      <w:r w:rsidR="00EA1FAF">
        <w:rPr>
          <w:rFonts w:asciiTheme="majorBidi" w:hAnsiTheme="majorBidi" w:cstheme="majorBidi"/>
          <w:i/>
          <w:iCs/>
          <w:spacing w:val="6"/>
          <w:lang w:val="en-US"/>
        </w:rPr>
        <w:t>134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 xml:space="preserve"> </w:t>
      </w:r>
      <w:r w:rsidR="00EA1FAF" w:rsidRPr="00EA1FAF">
        <w:rPr>
          <w:rFonts w:asciiTheme="majorBidi" w:hAnsiTheme="majorBidi" w:cstheme="majorBidi" w:hint="cs"/>
          <w:i/>
          <w:iCs/>
          <w:spacing w:val="6"/>
          <w:cs/>
          <w:lang w:val="en-US"/>
        </w:rPr>
        <w:t>ล้านบาท</w:t>
      </w:r>
      <w:r w:rsidR="00EA1FAF" w:rsidRPr="00EA1FAF">
        <w:rPr>
          <w:rFonts w:asciiTheme="majorBidi" w:hAnsiTheme="majorBidi" w:cstheme="majorBidi"/>
          <w:i/>
          <w:iCs/>
          <w:spacing w:val="6"/>
          <w:lang w:val="en-US"/>
        </w:rPr>
        <w:t>)</w:t>
      </w:r>
      <w:r w:rsidR="00EA1FAF">
        <w:rPr>
          <w:rFonts w:asciiTheme="majorBidi" w:hAnsiTheme="majorBidi" w:cstheme="majorBidi"/>
          <w:spacing w:val="6"/>
          <w:lang w:val="en-US"/>
        </w:rPr>
        <w:t xml:space="preserve"> </w:t>
      </w:r>
      <w:r w:rsidR="00D273AE" w:rsidRPr="007A168E">
        <w:rPr>
          <w:rFonts w:asciiTheme="majorBidi" w:hAnsiTheme="majorBidi" w:cstheme="majorBidi"/>
          <w:cs/>
          <w:lang w:val="en-US"/>
        </w:rPr>
        <w:t>ได้แสดงใน</w:t>
      </w:r>
      <w:r w:rsidR="001A27FD">
        <w:rPr>
          <w:rFonts w:asciiTheme="majorBidi" w:hAnsiTheme="majorBidi" w:cstheme="majorBidi"/>
          <w:cs/>
          <w:lang w:val="en-US"/>
        </w:rPr>
        <w:t>งบฐานะการเงิน</w:t>
      </w:r>
      <w:r w:rsidR="00D273AE" w:rsidRPr="007A168E">
        <w:rPr>
          <w:rFonts w:asciiTheme="majorBidi" w:hAnsiTheme="majorBidi" w:cstheme="majorBidi"/>
          <w:cs/>
          <w:lang w:val="en-US"/>
        </w:rPr>
        <w:t>ในงบการเงินเฉพาะกิจการ</w:t>
      </w:r>
    </w:p>
    <w:p w14:paraId="27BD8604" w14:textId="3B767363" w:rsidR="00705C89" w:rsidRDefault="00705C89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>
        <w:rPr>
          <w:lang w:val="en-US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236"/>
        <w:gridCol w:w="1152"/>
        <w:gridCol w:w="236"/>
        <w:gridCol w:w="1083"/>
        <w:gridCol w:w="236"/>
        <w:gridCol w:w="1197"/>
      </w:tblGrid>
      <w:tr w:rsidR="00D3243E" w:rsidRPr="007A168E" w14:paraId="0D694737" w14:textId="77777777" w:rsidTr="000B13C3">
        <w:trPr>
          <w:tblHeader/>
        </w:trPr>
        <w:tc>
          <w:tcPr>
            <w:tcW w:w="4050" w:type="dxa"/>
          </w:tcPr>
          <w:p w14:paraId="6CBD722D" w14:textId="020356FF" w:rsidR="00D3243E" w:rsidRPr="007A168E" w:rsidRDefault="00D3243E" w:rsidP="000B13C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68" w:type="dxa"/>
            <w:gridSpan w:val="3"/>
          </w:tcPr>
          <w:p w14:paraId="3AD22242" w14:textId="77777777" w:rsidR="00D3243E" w:rsidRPr="007A168E" w:rsidRDefault="00D3243E" w:rsidP="000B13C3">
            <w:pPr>
              <w:tabs>
                <w:tab w:val="left" w:pos="96"/>
              </w:tabs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A7905D6" w14:textId="77777777" w:rsidR="00D3243E" w:rsidRPr="007A168E" w:rsidRDefault="00D3243E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6" w:type="dxa"/>
            <w:gridSpan w:val="3"/>
          </w:tcPr>
          <w:p w14:paraId="7FE19DA2" w14:textId="77777777" w:rsidR="00D3243E" w:rsidRPr="007A168E" w:rsidRDefault="00D3243E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604" w:rsidRPr="007A168E" w14:paraId="0506C28D" w14:textId="77777777" w:rsidTr="000B13C3">
        <w:trPr>
          <w:tblHeader/>
        </w:trPr>
        <w:tc>
          <w:tcPr>
            <w:tcW w:w="4050" w:type="dxa"/>
          </w:tcPr>
          <w:p w14:paraId="7917EC9C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DD0F77" w14:textId="24734D86" w:rsidR="001C5604" w:rsidRPr="007A168E" w:rsidRDefault="009806BF" w:rsidP="001C560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CA70633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EA58E53" w14:textId="0FA68CF2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5051B7AE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6A006A85" w14:textId="6CB9A3AF" w:rsidR="001C5604" w:rsidRPr="007A168E" w:rsidRDefault="009806B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D036821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6BE7E78" w14:textId="547EEC50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C5604" w:rsidRPr="007A168E" w14:paraId="797B0FF2" w14:textId="77777777" w:rsidTr="000B13C3">
        <w:trPr>
          <w:tblHeader/>
        </w:trPr>
        <w:tc>
          <w:tcPr>
            <w:tcW w:w="4050" w:type="dxa"/>
          </w:tcPr>
          <w:p w14:paraId="1ADDCA19" w14:textId="6F623F8F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9ECEA3" w14:textId="75BA9D76" w:rsidR="001C5604" w:rsidRPr="007A168E" w:rsidRDefault="001C5604" w:rsidP="001C5604">
            <w:pPr>
              <w:spacing w:line="240" w:lineRule="atLeast"/>
              <w:ind w:left="-6" w:right="-115" w:hanging="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6C6A2DD6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6D56CA" w14:textId="58618188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36" w:type="dxa"/>
          </w:tcPr>
          <w:p w14:paraId="3DA75A86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</w:tcPr>
          <w:p w14:paraId="5848AA09" w14:textId="4485E673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36" w:type="dxa"/>
          </w:tcPr>
          <w:p w14:paraId="76AFEF90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864E6A" w14:textId="2EA3F01F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1C5604" w:rsidRPr="007A168E" w14:paraId="3DC0D898" w14:textId="77777777" w:rsidTr="000B13C3">
        <w:trPr>
          <w:tblHeader/>
        </w:trPr>
        <w:tc>
          <w:tcPr>
            <w:tcW w:w="4050" w:type="dxa"/>
          </w:tcPr>
          <w:p w14:paraId="011FB62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389B6D6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0EBC1602" w14:textId="77777777" w:rsidTr="000B13C3">
        <w:trPr>
          <w:tblHeader/>
        </w:trPr>
        <w:tc>
          <w:tcPr>
            <w:tcW w:w="4050" w:type="dxa"/>
          </w:tcPr>
          <w:p w14:paraId="2A420BCC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220" w:type="dxa"/>
            <w:gridSpan w:val="7"/>
          </w:tcPr>
          <w:p w14:paraId="42CB5D03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12930650" w14:textId="77777777" w:rsidTr="000B13C3">
        <w:tc>
          <w:tcPr>
            <w:tcW w:w="4050" w:type="dxa"/>
          </w:tcPr>
          <w:p w14:paraId="60A4FD00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48AE4A2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71E973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015CF5F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C14D3F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</w:tcPr>
          <w:p w14:paraId="75BD4CA4" w14:textId="77777777" w:rsidR="001C5604" w:rsidRPr="007A168E" w:rsidRDefault="001C5604" w:rsidP="001C5604">
            <w:pPr>
              <w:tabs>
                <w:tab w:val="decimal" w:pos="80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A3218D9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EF044F9" w14:textId="77777777" w:rsidR="001C5604" w:rsidRPr="007A168E" w:rsidRDefault="001C5604" w:rsidP="001C5604">
            <w:pPr>
              <w:tabs>
                <w:tab w:val="decimal" w:pos="84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1FAF" w:rsidRPr="007A168E" w14:paraId="4F008509" w14:textId="77777777" w:rsidTr="00EA1FAF">
        <w:tc>
          <w:tcPr>
            <w:tcW w:w="4050" w:type="dxa"/>
            <w:vAlign w:val="bottom"/>
          </w:tcPr>
          <w:p w14:paraId="1DFA11C4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เพาเวอร์ จำกัด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D8850C4" w14:textId="0BF9722B" w:rsidR="00EA1FAF" w:rsidRPr="007A168E" w:rsidRDefault="006F4E83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8F2A66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C5A5190" w14:textId="510C2905" w:rsidR="00EA1FAF" w:rsidRPr="001C5604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FF7D83A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22F1DE3" w14:textId="7279DB26" w:rsidR="00EA1FAF" w:rsidRPr="007A168E" w:rsidRDefault="0010626D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71,146</w:t>
            </w:r>
          </w:p>
        </w:tc>
        <w:tc>
          <w:tcPr>
            <w:tcW w:w="236" w:type="dxa"/>
          </w:tcPr>
          <w:p w14:paraId="349A47D6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C2A354" w14:textId="27250A23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94,146</w:t>
            </w:r>
          </w:p>
        </w:tc>
      </w:tr>
      <w:tr w:rsidR="00EA1FAF" w:rsidRPr="007A168E" w14:paraId="75BB4272" w14:textId="77777777" w:rsidTr="00EA1FAF">
        <w:tc>
          <w:tcPr>
            <w:tcW w:w="4050" w:type="dxa"/>
            <w:vAlign w:val="bottom"/>
          </w:tcPr>
          <w:p w14:paraId="61FC9AF6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080" w:type="dxa"/>
            <w:shd w:val="clear" w:color="auto" w:fill="auto"/>
          </w:tcPr>
          <w:p w14:paraId="32D1B067" w14:textId="7B9D9397" w:rsidR="00EA1FAF" w:rsidRPr="007A168E" w:rsidRDefault="006F4E83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691B83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28513DFE" w14:textId="5302A75F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FC4051A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E048964" w14:textId="6A0F2780" w:rsidR="00EA1FAF" w:rsidRPr="007A168E" w:rsidRDefault="0010626D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18,766</w:t>
            </w:r>
          </w:p>
        </w:tc>
        <w:tc>
          <w:tcPr>
            <w:tcW w:w="236" w:type="dxa"/>
          </w:tcPr>
          <w:p w14:paraId="7F179E16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818AD40" w14:textId="363BF85B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25,579</w:t>
            </w:r>
          </w:p>
        </w:tc>
      </w:tr>
      <w:tr w:rsidR="00EA1FAF" w:rsidRPr="007A168E" w14:paraId="71625387" w14:textId="77777777" w:rsidTr="00EA1FAF">
        <w:tc>
          <w:tcPr>
            <w:tcW w:w="4050" w:type="dxa"/>
            <w:vAlign w:val="bottom"/>
          </w:tcPr>
          <w:p w14:paraId="3DFB0CA5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080" w:type="dxa"/>
            <w:shd w:val="clear" w:color="auto" w:fill="auto"/>
          </w:tcPr>
          <w:p w14:paraId="6320E763" w14:textId="6733FBFE" w:rsidR="00EA1FAF" w:rsidRPr="007A168E" w:rsidRDefault="006F4E83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059ABD1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B212528" w14:textId="35B39C77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19B13CD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5535E08" w14:textId="0508AC23" w:rsidR="00EA1FAF" w:rsidRPr="007A168E" w:rsidRDefault="0010626D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1,720</w:t>
            </w:r>
          </w:p>
        </w:tc>
        <w:tc>
          <w:tcPr>
            <w:tcW w:w="236" w:type="dxa"/>
          </w:tcPr>
          <w:p w14:paraId="6A4B16D5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DB7DB3B" w14:textId="2C240A6B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</w:p>
        </w:tc>
      </w:tr>
      <w:tr w:rsidR="00EA1FAF" w:rsidRPr="007A168E" w14:paraId="4A47BFD9" w14:textId="77777777" w:rsidTr="00EA1FAF">
        <w:tc>
          <w:tcPr>
            <w:tcW w:w="4050" w:type="dxa"/>
          </w:tcPr>
          <w:p w14:paraId="642B4DDD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080" w:type="dxa"/>
            <w:shd w:val="clear" w:color="auto" w:fill="auto"/>
          </w:tcPr>
          <w:p w14:paraId="6C56FFCF" w14:textId="50572E17" w:rsidR="00EA1FAF" w:rsidRPr="007A168E" w:rsidRDefault="006F4E83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0A090F3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AE591B9" w14:textId="7DB07891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41418B6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204C1EE" w14:textId="052AA6B4" w:rsidR="00EA1FAF" w:rsidRPr="007A168E" w:rsidRDefault="0010626D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7,370</w:t>
            </w:r>
          </w:p>
        </w:tc>
        <w:tc>
          <w:tcPr>
            <w:tcW w:w="236" w:type="dxa"/>
          </w:tcPr>
          <w:p w14:paraId="7B9089B2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2FF6161" w14:textId="20A21B7D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5,992</w:t>
            </w:r>
          </w:p>
        </w:tc>
      </w:tr>
      <w:tr w:rsidR="00EA1FAF" w:rsidRPr="007A168E" w14:paraId="4390F29D" w14:textId="77777777" w:rsidTr="00EA1FAF">
        <w:tc>
          <w:tcPr>
            <w:tcW w:w="4050" w:type="dxa"/>
          </w:tcPr>
          <w:p w14:paraId="3D97BA2E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080" w:type="dxa"/>
            <w:shd w:val="clear" w:color="auto" w:fill="auto"/>
          </w:tcPr>
          <w:p w14:paraId="00CE4218" w14:textId="3B901AFF" w:rsidR="00EA1FAF" w:rsidRPr="007A168E" w:rsidRDefault="006F4E83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3CA3BDC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0670FB0" w14:textId="06054263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CD18AB8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DC37CC0" w14:textId="76F594B7" w:rsidR="00EA1FAF" w:rsidRPr="007A168E" w:rsidRDefault="00F65565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534</w:t>
            </w:r>
          </w:p>
        </w:tc>
        <w:tc>
          <w:tcPr>
            <w:tcW w:w="236" w:type="dxa"/>
          </w:tcPr>
          <w:p w14:paraId="2F95C892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203C4788" w14:textId="62808C8B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2,437</w:t>
            </w:r>
          </w:p>
        </w:tc>
      </w:tr>
      <w:tr w:rsidR="00EA1FAF" w:rsidRPr="007A168E" w14:paraId="1EC406B6" w14:textId="77777777" w:rsidTr="00EA1FAF">
        <w:tc>
          <w:tcPr>
            <w:tcW w:w="4050" w:type="dxa"/>
          </w:tcPr>
          <w:p w14:paraId="32D10381" w14:textId="3F7DC516" w:rsidR="00EA1FAF" w:rsidRPr="00FE7186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E718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ไบโอ ฟาร์มมาซูติคอลล์ จำกัด</w:t>
            </w:r>
          </w:p>
        </w:tc>
        <w:tc>
          <w:tcPr>
            <w:tcW w:w="1080" w:type="dxa"/>
            <w:shd w:val="clear" w:color="auto" w:fill="auto"/>
          </w:tcPr>
          <w:p w14:paraId="17803F56" w14:textId="22687F08" w:rsidR="00EA1FAF" w:rsidRPr="007A168E" w:rsidRDefault="006F4E83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E0A870E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4EC027E" w14:textId="789C9532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2896E1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2931204A" w14:textId="465724B2" w:rsidR="00EA1FAF" w:rsidRPr="007A168E" w:rsidRDefault="00F65565" w:rsidP="00EA1FA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36" w:type="dxa"/>
          </w:tcPr>
          <w:p w14:paraId="5CB07599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89C49B1" w14:textId="74EAA29E" w:rsidR="00EA1FAF" w:rsidRPr="007A168E" w:rsidRDefault="00EA1FA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1FAF" w:rsidRPr="007A168E" w14:paraId="19863696" w14:textId="77777777" w:rsidTr="00EA1FAF">
        <w:tc>
          <w:tcPr>
            <w:tcW w:w="4050" w:type="dxa"/>
          </w:tcPr>
          <w:p w14:paraId="6BB9DBB8" w14:textId="77651EBA" w:rsidR="00EA1FAF" w:rsidRPr="004836AA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มาสเตอร์ อาชีพ 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ประเทศไทย</w:t>
            </w:r>
            <w:r w:rsidRPr="004836A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4836A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080" w:type="dxa"/>
            <w:shd w:val="clear" w:color="auto" w:fill="auto"/>
          </w:tcPr>
          <w:p w14:paraId="542F06EC" w14:textId="1DDE19F2" w:rsidR="00EA1FAF" w:rsidRPr="007A168E" w:rsidRDefault="006F4E83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B2966EC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E5E47BE" w14:textId="686D6C8D" w:rsidR="00EA1FAF" w:rsidRPr="007A168E" w:rsidRDefault="00EA1FAF" w:rsidP="00EA1FAF">
            <w:pPr>
              <w:spacing w:line="240" w:lineRule="atLeast"/>
              <w:ind w:left="-115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1F34653" w14:textId="77777777" w:rsidR="00EA1FAF" w:rsidRPr="007A168E" w:rsidRDefault="00EA1FAF" w:rsidP="00EA1FA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5CDDB332" w14:textId="507D915B" w:rsidR="00EA1FAF" w:rsidRPr="007A168E" w:rsidRDefault="00F65565" w:rsidP="006F4E83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7,618</w:t>
            </w:r>
          </w:p>
        </w:tc>
        <w:tc>
          <w:tcPr>
            <w:tcW w:w="236" w:type="dxa"/>
          </w:tcPr>
          <w:p w14:paraId="40306539" w14:textId="77777777" w:rsidR="00EA1FAF" w:rsidRPr="00F65602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1BA8104E" w14:textId="5D912400" w:rsidR="00EA1FAF" w:rsidRPr="007A168E" w:rsidRDefault="00EA1FAF" w:rsidP="00EA1FAF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</w:t>
            </w:r>
          </w:p>
        </w:tc>
      </w:tr>
      <w:tr w:rsidR="001C5604" w:rsidRPr="007A168E" w14:paraId="20720AB2" w14:textId="77777777" w:rsidTr="000B13C3">
        <w:tc>
          <w:tcPr>
            <w:tcW w:w="4050" w:type="dxa"/>
          </w:tcPr>
          <w:p w14:paraId="2AB85272" w14:textId="77777777" w:rsidR="001C5604" w:rsidRPr="007A168E" w:rsidRDefault="001C5604" w:rsidP="001C560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7C3F97FB" w14:textId="77777777" w:rsidR="001C5604" w:rsidRPr="007A168E" w:rsidRDefault="001C5604" w:rsidP="001C56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EB67DB5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01569B" w14:textId="77777777" w:rsidR="001C5604" w:rsidRPr="007A168E" w:rsidRDefault="001C5604" w:rsidP="001C5604">
            <w:pPr>
              <w:tabs>
                <w:tab w:val="decimal" w:pos="8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644796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721AFFB5" w14:textId="77777777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D0C821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49A59C1" w14:textId="77777777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5604" w:rsidRPr="007A168E" w14:paraId="630924ED" w14:textId="77777777" w:rsidTr="00EA1FAF">
        <w:tc>
          <w:tcPr>
            <w:tcW w:w="4050" w:type="dxa"/>
          </w:tcPr>
          <w:p w14:paraId="52111060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080" w:type="dxa"/>
            <w:shd w:val="clear" w:color="auto" w:fill="auto"/>
          </w:tcPr>
          <w:p w14:paraId="73AE182D" w14:textId="0C91D4F2" w:rsidR="001C5604" w:rsidRPr="007A168E" w:rsidRDefault="00F65565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3,092</w:t>
            </w:r>
          </w:p>
        </w:tc>
        <w:tc>
          <w:tcPr>
            <w:tcW w:w="236" w:type="dxa"/>
          </w:tcPr>
          <w:p w14:paraId="78E2665D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07DECE8" w14:textId="20FDA80C" w:rsidR="001C5604" w:rsidRPr="007A168E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2,080</w:t>
            </w:r>
          </w:p>
        </w:tc>
        <w:tc>
          <w:tcPr>
            <w:tcW w:w="236" w:type="dxa"/>
          </w:tcPr>
          <w:p w14:paraId="19F64225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17545252" w14:textId="557F8476" w:rsidR="001C5604" w:rsidRPr="007A168E" w:rsidRDefault="00AF59AD" w:rsidP="007A56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E6D534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6A8DF551" w14:textId="6C7ADF05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C5604" w:rsidRPr="007A168E" w14:paraId="6683C158" w14:textId="77777777" w:rsidTr="00EA1FAF">
        <w:tc>
          <w:tcPr>
            <w:tcW w:w="4050" w:type="dxa"/>
          </w:tcPr>
          <w:p w14:paraId="70DA85A4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080" w:type="dxa"/>
            <w:shd w:val="clear" w:color="auto" w:fill="auto"/>
          </w:tcPr>
          <w:p w14:paraId="0A45D3DA" w14:textId="2D30533A" w:rsidR="001C5604" w:rsidRPr="007A168E" w:rsidRDefault="00F65565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130,973</w:t>
            </w:r>
          </w:p>
        </w:tc>
        <w:tc>
          <w:tcPr>
            <w:tcW w:w="236" w:type="dxa"/>
          </w:tcPr>
          <w:p w14:paraId="33DCFBA2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AE3A7C" w14:textId="38952305" w:rsidR="001C5604" w:rsidRPr="007A168E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122,615</w:t>
            </w:r>
          </w:p>
        </w:tc>
        <w:tc>
          <w:tcPr>
            <w:tcW w:w="236" w:type="dxa"/>
          </w:tcPr>
          <w:p w14:paraId="1A068F93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8BEBCCB" w14:textId="6BF37477" w:rsidR="001C5604" w:rsidRPr="007A168E" w:rsidRDefault="00AF59AD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130,797</w:t>
            </w:r>
          </w:p>
        </w:tc>
        <w:tc>
          <w:tcPr>
            <w:tcW w:w="236" w:type="dxa"/>
          </w:tcPr>
          <w:p w14:paraId="185D68AD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52857FC6" w14:textId="44C2E24B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122,568</w:t>
            </w:r>
          </w:p>
        </w:tc>
      </w:tr>
      <w:tr w:rsidR="001C5604" w:rsidRPr="007A168E" w14:paraId="4B4D902A" w14:textId="77777777" w:rsidTr="00EA1FAF">
        <w:tc>
          <w:tcPr>
            <w:tcW w:w="4050" w:type="dxa"/>
          </w:tcPr>
          <w:p w14:paraId="31B6288C" w14:textId="529DFCF4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080" w:type="dxa"/>
            <w:shd w:val="clear" w:color="auto" w:fill="auto"/>
          </w:tcPr>
          <w:p w14:paraId="343E5BA7" w14:textId="05A3B6A8" w:rsidR="001C5604" w:rsidRPr="007A168E" w:rsidRDefault="00AF59AD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189,199</w:t>
            </w:r>
          </w:p>
        </w:tc>
        <w:tc>
          <w:tcPr>
            <w:tcW w:w="236" w:type="dxa"/>
          </w:tcPr>
          <w:p w14:paraId="574ED282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5EEB1F4" w14:textId="037020D4" w:rsidR="001C5604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244,450</w:t>
            </w:r>
          </w:p>
        </w:tc>
        <w:tc>
          <w:tcPr>
            <w:tcW w:w="236" w:type="dxa"/>
          </w:tcPr>
          <w:p w14:paraId="312D8042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99E3AAB" w14:textId="0DC7FC5F" w:rsidR="001C5604" w:rsidRPr="002810CA" w:rsidRDefault="00E33869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184,136</w:t>
            </w:r>
          </w:p>
        </w:tc>
        <w:tc>
          <w:tcPr>
            <w:tcW w:w="236" w:type="dxa"/>
          </w:tcPr>
          <w:p w14:paraId="063D9208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03180391" w14:textId="70E292DF" w:rsidR="001C5604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240,558</w:t>
            </w:r>
          </w:p>
        </w:tc>
      </w:tr>
      <w:tr w:rsidR="001C5604" w:rsidRPr="007A168E" w14:paraId="1AEE9904" w14:textId="77777777" w:rsidTr="000B13C3">
        <w:tc>
          <w:tcPr>
            <w:tcW w:w="4050" w:type="dxa"/>
          </w:tcPr>
          <w:p w14:paraId="4FB150F8" w14:textId="11FDF9DB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A737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607C1CB3" w14:textId="77777777" w:rsidR="001C5604" w:rsidRPr="007A168E" w:rsidRDefault="001C5604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65DA5E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2770BBC" w14:textId="77777777" w:rsidR="001C5604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09FEFE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36882BFE" w14:textId="77777777" w:rsidR="001C5604" w:rsidRPr="002810CA" w:rsidRDefault="001C5604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10C8152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77C9FCA7" w14:textId="77777777" w:rsidR="001C5604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C5604" w:rsidRPr="007A168E" w14:paraId="79B81AB0" w14:textId="77777777" w:rsidTr="00EA1FAF">
        <w:tc>
          <w:tcPr>
            <w:tcW w:w="4050" w:type="dxa"/>
          </w:tcPr>
          <w:p w14:paraId="679D34D1" w14:textId="24597F88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080" w:type="dxa"/>
            <w:shd w:val="clear" w:color="auto" w:fill="auto"/>
          </w:tcPr>
          <w:p w14:paraId="15002CB1" w14:textId="74A2F357" w:rsidR="001C5604" w:rsidRPr="007A168E" w:rsidRDefault="00AF59AD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2BF31F5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BEC4B90" w14:textId="3215ACAA" w:rsidR="001C5604" w:rsidRPr="007A168E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236" w:type="dxa"/>
          </w:tcPr>
          <w:p w14:paraId="731B98B1" w14:textId="77777777" w:rsidR="001C5604" w:rsidRPr="007A168E" w:rsidRDefault="001C5604" w:rsidP="001C5604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3" w:type="dxa"/>
            <w:shd w:val="clear" w:color="auto" w:fill="auto"/>
          </w:tcPr>
          <w:p w14:paraId="04BDC626" w14:textId="4C297E03" w:rsidR="001C5604" w:rsidRPr="007A168E" w:rsidRDefault="00E33869" w:rsidP="007A564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F675F6A" w14:textId="77777777" w:rsidR="001C5604" w:rsidRPr="00F65602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</w:tcPr>
          <w:p w14:paraId="3BC46DE1" w14:textId="5B8C4080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C5604" w:rsidRPr="007A168E" w14:paraId="11C90401" w14:textId="77777777" w:rsidTr="00EA1FAF">
        <w:tc>
          <w:tcPr>
            <w:tcW w:w="4050" w:type="dxa"/>
            <w:vAlign w:val="bottom"/>
          </w:tcPr>
          <w:p w14:paraId="26E4DCDB" w14:textId="77777777" w:rsidR="001C5604" w:rsidRPr="007A168E" w:rsidRDefault="001C5604" w:rsidP="001C560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F98E68" w14:textId="631FC96F" w:rsidR="001C5604" w:rsidRPr="007A168E" w:rsidRDefault="00AF59AD" w:rsidP="001C5604">
            <w:pPr>
              <w:tabs>
                <w:tab w:val="decimal" w:pos="876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323,264</w:t>
            </w:r>
          </w:p>
        </w:tc>
        <w:tc>
          <w:tcPr>
            <w:tcW w:w="236" w:type="dxa"/>
          </w:tcPr>
          <w:p w14:paraId="64D9053E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4AB1714" w14:textId="2E934C29" w:rsidR="001C5604" w:rsidRPr="007A168E" w:rsidRDefault="001C5604" w:rsidP="001C5604">
            <w:pPr>
              <w:tabs>
                <w:tab w:val="decimal" w:pos="92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369,182</w:t>
            </w:r>
          </w:p>
        </w:tc>
        <w:tc>
          <w:tcPr>
            <w:tcW w:w="236" w:type="dxa"/>
          </w:tcPr>
          <w:p w14:paraId="62A14842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DFEB1" w14:textId="54C1A915" w:rsidR="001C5604" w:rsidRPr="007A168E" w:rsidRDefault="00E33869" w:rsidP="001C560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422,093</w:t>
            </w:r>
          </w:p>
        </w:tc>
        <w:tc>
          <w:tcPr>
            <w:tcW w:w="236" w:type="dxa"/>
          </w:tcPr>
          <w:p w14:paraId="1100A9AA" w14:textId="77777777" w:rsidR="001C5604" w:rsidRPr="007A168E" w:rsidRDefault="001C5604" w:rsidP="001C5604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1799EAC" w14:textId="47D0AC9B" w:rsidR="001C5604" w:rsidRPr="007A168E" w:rsidRDefault="001C5604" w:rsidP="001C5604">
            <w:pPr>
              <w:tabs>
                <w:tab w:val="decimal" w:pos="100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491,637</w:t>
            </w:r>
          </w:p>
        </w:tc>
      </w:tr>
    </w:tbl>
    <w:p w14:paraId="4C633205" w14:textId="3D6E31A9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</w:p>
    <w:p w14:paraId="4773E301" w14:textId="77777777" w:rsidR="00874A69" w:rsidRDefault="00874A69">
      <w:pPr>
        <w:spacing w:line="240" w:lineRule="auto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cstheme="majorBidi"/>
          <w:lang w:val="en-US"/>
        </w:rPr>
        <w:br w:type="page"/>
      </w:r>
    </w:p>
    <w:tbl>
      <w:tblPr>
        <w:tblW w:w="93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66"/>
        <w:gridCol w:w="236"/>
        <w:gridCol w:w="1140"/>
        <w:gridCol w:w="236"/>
        <w:gridCol w:w="1176"/>
        <w:gridCol w:w="236"/>
        <w:gridCol w:w="1143"/>
      </w:tblGrid>
      <w:tr w:rsidR="002B672B" w:rsidRPr="007A168E" w14:paraId="2DEDD71F" w14:textId="77777777" w:rsidTr="00C2566B">
        <w:trPr>
          <w:tblHeader/>
        </w:trPr>
        <w:tc>
          <w:tcPr>
            <w:tcW w:w="4050" w:type="dxa"/>
          </w:tcPr>
          <w:p w14:paraId="16242A62" w14:textId="20E4BBBF" w:rsidR="002B672B" w:rsidRPr="007A168E" w:rsidRDefault="002B672B" w:rsidP="000B13C3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047ABA8C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534CE2" w14:textId="77777777" w:rsidR="002B672B" w:rsidRPr="007A168E" w:rsidRDefault="002B672B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5" w:type="dxa"/>
            <w:gridSpan w:val="3"/>
          </w:tcPr>
          <w:p w14:paraId="5DB96F40" w14:textId="77777777" w:rsidR="002B672B" w:rsidRPr="007A168E" w:rsidRDefault="002B672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5604" w:rsidRPr="007A168E" w14:paraId="7F977407" w14:textId="77777777" w:rsidTr="00C2566B">
        <w:trPr>
          <w:tblHeader/>
        </w:trPr>
        <w:tc>
          <w:tcPr>
            <w:tcW w:w="4050" w:type="dxa"/>
          </w:tcPr>
          <w:p w14:paraId="1862972E" w14:textId="77777777" w:rsidR="001C5604" w:rsidRPr="007A168E" w:rsidRDefault="001C5604" w:rsidP="001C560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194E8E2A" w14:textId="7EC85D28" w:rsidR="001C5604" w:rsidRPr="007A168E" w:rsidRDefault="009806B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75B09B8D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34C5634" w14:textId="3355A582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293C49B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29EA6599" w14:textId="41A93B2E" w:rsidR="001C5604" w:rsidRPr="007A168E" w:rsidRDefault="009806BF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04858A7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27DCFBE" w14:textId="15F7CAD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C5604" w:rsidRPr="007A168E" w14:paraId="64272A8E" w14:textId="77777777" w:rsidTr="00C2566B">
        <w:trPr>
          <w:tblHeader/>
        </w:trPr>
        <w:tc>
          <w:tcPr>
            <w:tcW w:w="4050" w:type="dxa"/>
          </w:tcPr>
          <w:p w14:paraId="704B1FBC" w14:textId="77777777" w:rsidR="001C5604" w:rsidRPr="007A168E" w:rsidRDefault="001C5604" w:rsidP="001C5604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0D0D5E6B" w14:textId="6ABA886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4EBF0BB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7F292C" w14:textId="2662B0DC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</w:tcPr>
          <w:p w14:paraId="7B5B64C2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</w:tcPr>
          <w:p w14:paraId="7C355657" w14:textId="0E841695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253E4F27" w14:textId="77777777" w:rsidR="001C5604" w:rsidRPr="007A168E" w:rsidRDefault="001C5604" w:rsidP="001C5604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6F5545" w14:textId="01309693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1C5604" w:rsidRPr="007A168E" w14:paraId="3038E7D8" w14:textId="77777777" w:rsidTr="00C2566B">
        <w:trPr>
          <w:tblHeader/>
        </w:trPr>
        <w:tc>
          <w:tcPr>
            <w:tcW w:w="4050" w:type="dxa"/>
          </w:tcPr>
          <w:p w14:paraId="4D987868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6D4FFA0E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5604" w:rsidRPr="007A168E" w14:paraId="7BA9A49B" w14:textId="77777777" w:rsidTr="000B13C3">
        <w:tc>
          <w:tcPr>
            <w:tcW w:w="4050" w:type="dxa"/>
          </w:tcPr>
          <w:p w14:paraId="12230D95" w14:textId="77777777" w:rsidR="001C5604" w:rsidRPr="007A168E" w:rsidRDefault="001C5604" w:rsidP="001C560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เจ้าหนี้และเงินทดรองรับจากกิจการ</w:t>
            </w:r>
          </w:p>
        </w:tc>
        <w:tc>
          <w:tcPr>
            <w:tcW w:w="5333" w:type="dxa"/>
            <w:gridSpan w:val="7"/>
          </w:tcPr>
          <w:p w14:paraId="65CCC4E0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00B19E05" w14:textId="77777777" w:rsidTr="000B13C3">
        <w:tc>
          <w:tcPr>
            <w:tcW w:w="4050" w:type="dxa"/>
          </w:tcPr>
          <w:p w14:paraId="361CC957" w14:textId="77777777" w:rsidR="001C5604" w:rsidRPr="007A168E" w:rsidRDefault="001C5604" w:rsidP="001C5604">
            <w:pPr>
              <w:spacing w:line="240" w:lineRule="atLeas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</w:rPr>
              <w:br w:type="page"/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333" w:type="dxa"/>
            <w:gridSpan w:val="7"/>
          </w:tcPr>
          <w:p w14:paraId="0964F257" w14:textId="77777777" w:rsidR="001C5604" w:rsidRPr="007A168E" w:rsidRDefault="001C5604" w:rsidP="001C560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C5604" w:rsidRPr="007A168E" w14:paraId="4DD43471" w14:textId="77777777" w:rsidTr="000B13C3">
        <w:tc>
          <w:tcPr>
            <w:tcW w:w="4050" w:type="dxa"/>
          </w:tcPr>
          <w:p w14:paraId="3907D1F3" w14:textId="77777777" w:rsidR="001C5604" w:rsidRPr="007A168E" w:rsidRDefault="001C5604" w:rsidP="001C5604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</w:tcPr>
          <w:p w14:paraId="7C0E309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6B09F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0692A68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8CB90B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</w:tcPr>
          <w:p w14:paraId="6AA385C7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5018A2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CDC391" w14:textId="77777777" w:rsidR="001C5604" w:rsidRPr="007A168E" w:rsidRDefault="001C5604" w:rsidP="001C5604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1FAF" w:rsidRPr="007A168E" w14:paraId="0AB3E23F" w14:textId="77777777" w:rsidTr="00EA1FAF">
        <w:tc>
          <w:tcPr>
            <w:tcW w:w="4050" w:type="dxa"/>
          </w:tcPr>
          <w:p w14:paraId="60ECB7AE" w14:textId="77777777" w:rsidR="00EA1FAF" w:rsidRPr="007A168E" w:rsidRDefault="00EA1FAF" w:rsidP="00EA1FAF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66" w:type="dxa"/>
            <w:shd w:val="clear" w:color="auto" w:fill="auto"/>
          </w:tcPr>
          <w:p w14:paraId="744F7CE1" w14:textId="2CE0D580" w:rsidR="00EA1FAF" w:rsidRPr="007A168E" w:rsidRDefault="00C87044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876A872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B28D5AF" w14:textId="67C1A4C6" w:rsidR="00EA1FAF" w:rsidRPr="000A7697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9A843A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ACF5D0A" w14:textId="3DD3D1B8" w:rsidR="00EA1FAF" w:rsidRPr="007A168E" w:rsidRDefault="00E96E40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13,691</w:t>
            </w:r>
          </w:p>
        </w:tc>
        <w:tc>
          <w:tcPr>
            <w:tcW w:w="236" w:type="dxa"/>
          </w:tcPr>
          <w:p w14:paraId="00313CC7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BF54062" w14:textId="164F8003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2,171</w:t>
            </w:r>
          </w:p>
        </w:tc>
      </w:tr>
      <w:tr w:rsidR="00EA1FAF" w:rsidRPr="007A168E" w14:paraId="2FFE6344" w14:textId="77777777" w:rsidTr="00EA1FAF">
        <w:tc>
          <w:tcPr>
            <w:tcW w:w="4050" w:type="dxa"/>
            <w:vAlign w:val="bottom"/>
          </w:tcPr>
          <w:p w14:paraId="31FB494E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66" w:type="dxa"/>
            <w:shd w:val="clear" w:color="auto" w:fill="auto"/>
          </w:tcPr>
          <w:p w14:paraId="1037F494" w14:textId="486B485F" w:rsidR="00EA1FAF" w:rsidRPr="007A168E" w:rsidRDefault="00C87044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DAE90EE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CFAD905" w14:textId="02EEB029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E64777E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F492571" w14:textId="306262DF" w:rsidR="00EA1FAF" w:rsidRPr="007A168E" w:rsidRDefault="00E96E40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944,646</w:t>
            </w:r>
          </w:p>
        </w:tc>
        <w:tc>
          <w:tcPr>
            <w:tcW w:w="236" w:type="dxa"/>
          </w:tcPr>
          <w:p w14:paraId="642E45E0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5E3B9CE2" w14:textId="129253BB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1,320,787</w:t>
            </w:r>
          </w:p>
        </w:tc>
      </w:tr>
      <w:tr w:rsidR="00EA1FAF" w:rsidRPr="007A168E" w14:paraId="52595946" w14:textId="77777777" w:rsidTr="00EA1FAF">
        <w:tc>
          <w:tcPr>
            <w:tcW w:w="4050" w:type="dxa"/>
            <w:vAlign w:val="bottom"/>
          </w:tcPr>
          <w:p w14:paraId="4D330763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ออล ซีซั่นส์ จำกัด</w:t>
            </w:r>
          </w:p>
        </w:tc>
        <w:tc>
          <w:tcPr>
            <w:tcW w:w="1166" w:type="dxa"/>
            <w:shd w:val="clear" w:color="auto" w:fill="auto"/>
          </w:tcPr>
          <w:p w14:paraId="39AF3915" w14:textId="56C4392E" w:rsidR="00EA1FAF" w:rsidRPr="007A168E" w:rsidRDefault="00C87044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22DA57C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C324B21" w14:textId="12A2F564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0791CF6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158D977" w14:textId="0AE9D0F9" w:rsidR="00EA1FAF" w:rsidRPr="007A168E" w:rsidRDefault="00E96E40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2,883</w:t>
            </w:r>
          </w:p>
        </w:tc>
        <w:tc>
          <w:tcPr>
            <w:tcW w:w="236" w:type="dxa"/>
          </w:tcPr>
          <w:p w14:paraId="389B8ABD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2264CB3" w14:textId="4FBF15B3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3,268</w:t>
            </w:r>
          </w:p>
        </w:tc>
      </w:tr>
      <w:tr w:rsidR="00EA1FAF" w:rsidRPr="007A168E" w14:paraId="0CAA3DDD" w14:textId="77777777" w:rsidTr="00EA1FAF">
        <w:tc>
          <w:tcPr>
            <w:tcW w:w="4050" w:type="dxa"/>
            <w:vAlign w:val="bottom"/>
          </w:tcPr>
          <w:p w14:paraId="2C3DAFB4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โพลีน ชีวะอินทรีย์ จำกัด</w:t>
            </w:r>
          </w:p>
        </w:tc>
        <w:tc>
          <w:tcPr>
            <w:tcW w:w="1166" w:type="dxa"/>
            <w:shd w:val="clear" w:color="auto" w:fill="auto"/>
          </w:tcPr>
          <w:p w14:paraId="558A61BC" w14:textId="40D27D4A" w:rsidR="00EA1FAF" w:rsidRPr="007A168E" w:rsidRDefault="00C87044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8D43EDE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17C8EC2" w14:textId="70B05E6C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27D8696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4A107BB" w14:textId="7020F449" w:rsidR="00EA1FAF" w:rsidRPr="007A168E" w:rsidRDefault="00E96E40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7,465</w:t>
            </w:r>
          </w:p>
        </w:tc>
        <w:tc>
          <w:tcPr>
            <w:tcW w:w="236" w:type="dxa"/>
          </w:tcPr>
          <w:p w14:paraId="30B23F3E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130EABD" w14:textId="1B2A0018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8,833</w:t>
            </w:r>
          </w:p>
        </w:tc>
      </w:tr>
      <w:tr w:rsidR="00EA1FAF" w:rsidRPr="007A168E" w14:paraId="39F3F12C" w14:textId="77777777" w:rsidTr="00EA1FAF">
        <w:tc>
          <w:tcPr>
            <w:tcW w:w="4050" w:type="dxa"/>
            <w:vAlign w:val="bottom"/>
          </w:tcPr>
          <w:p w14:paraId="7A13FBA8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 จำกัด</w:t>
            </w:r>
          </w:p>
        </w:tc>
        <w:tc>
          <w:tcPr>
            <w:tcW w:w="1166" w:type="dxa"/>
            <w:shd w:val="clear" w:color="auto" w:fill="auto"/>
          </w:tcPr>
          <w:p w14:paraId="6BAA5AF5" w14:textId="661D6915" w:rsidR="00EA1FAF" w:rsidRPr="007A168E" w:rsidRDefault="00C87044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1705DD2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CBFBA8" w14:textId="522619BE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28248FB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B36882B" w14:textId="6A7736F7" w:rsidR="00EA1FAF" w:rsidRPr="007A168E" w:rsidRDefault="00436301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4,160</w:t>
            </w:r>
          </w:p>
        </w:tc>
        <w:tc>
          <w:tcPr>
            <w:tcW w:w="236" w:type="dxa"/>
          </w:tcPr>
          <w:p w14:paraId="5612C24C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8B4C4F0" w14:textId="63B28FD5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5,058</w:t>
            </w:r>
          </w:p>
        </w:tc>
      </w:tr>
      <w:tr w:rsidR="00EA1FAF" w:rsidRPr="007A168E" w14:paraId="4A47471C" w14:textId="77777777" w:rsidTr="00EA1FAF">
        <w:tc>
          <w:tcPr>
            <w:tcW w:w="4050" w:type="dxa"/>
            <w:vAlign w:val="bottom"/>
          </w:tcPr>
          <w:p w14:paraId="5E77F17C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ไบโอ ฟาร์มาซูติคอลส์ จำกัด</w:t>
            </w:r>
          </w:p>
        </w:tc>
        <w:tc>
          <w:tcPr>
            <w:tcW w:w="1166" w:type="dxa"/>
            <w:shd w:val="clear" w:color="auto" w:fill="auto"/>
          </w:tcPr>
          <w:p w14:paraId="3A780D58" w14:textId="1155255F" w:rsidR="00EA1FAF" w:rsidRPr="007A168E" w:rsidRDefault="00C87044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AA4C701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0E7349A2" w14:textId="5444D4FD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7DC7E46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60E54CFF" w14:textId="4D3A9807" w:rsidR="00EA1FAF" w:rsidRPr="007A168E" w:rsidRDefault="00436301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1,669</w:t>
            </w:r>
          </w:p>
        </w:tc>
        <w:tc>
          <w:tcPr>
            <w:tcW w:w="236" w:type="dxa"/>
          </w:tcPr>
          <w:p w14:paraId="57C7BF5B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504F567" w14:textId="2F315EDC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1,031</w:t>
            </w:r>
          </w:p>
        </w:tc>
      </w:tr>
      <w:tr w:rsidR="00EA1FAF" w:rsidRPr="007A168E" w14:paraId="794B3AEF" w14:textId="77777777" w:rsidTr="00EA1FAF">
        <w:tc>
          <w:tcPr>
            <w:tcW w:w="4050" w:type="dxa"/>
            <w:vAlign w:val="bottom"/>
          </w:tcPr>
          <w:p w14:paraId="2B7FDD15" w14:textId="77777777" w:rsidR="00EA1FAF" w:rsidRPr="007A168E" w:rsidRDefault="00EA1FAF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มาสเตอร์ อาชีพ (ประเทศไทย) จำกัด</w:t>
            </w:r>
          </w:p>
        </w:tc>
        <w:tc>
          <w:tcPr>
            <w:tcW w:w="1166" w:type="dxa"/>
            <w:shd w:val="clear" w:color="auto" w:fill="auto"/>
          </w:tcPr>
          <w:p w14:paraId="63513549" w14:textId="0A875FB8" w:rsidR="00EA1FAF" w:rsidRPr="007A168E" w:rsidRDefault="00C87044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D761660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6452714" w14:textId="1410E2A2" w:rsidR="00EA1FAF" w:rsidRPr="007A168E" w:rsidRDefault="00EA1FAF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5F93209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4016234" w14:textId="24F93DEE" w:rsidR="00EA1FAF" w:rsidRPr="007A168E" w:rsidRDefault="00436301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8,792</w:t>
            </w:r>
          </w:p>
        </w:tc>
        <w:tc>
          <w:tcPr>
            <w:tcW w:w="236" w:type="dxa"/>
          </w:tcPr>
          <w:p w14:paraId="5421440C" w14:textId="77777777" w:rsidR="00EA1FAF" w:rsidRPr="007A168E" w:rsidRDefault="00EA1FAF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C746D" w14:textId="4DFE66D0" w:rsidR="00EA1FAF" w:rsidRPr="007A168E" w:rsidRDefault="00EA1FAF" w:rsidP="00EA1FAF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6,156</w:t>
            </w:r>
          </w:p>
        </w:tc>
      </w:tr>
      <w:tr w:rsidR="00F73B63" w:rsidRPr="007A168E" w14:paraId="41BA53CB" w14:textId="77777777" w:rsidTr="00EA1FAF">
        <w:tc>
          <w:tcPr>
            <w:tcW w:w="4050" w:type="dxa"/>
            <w:vAlign w:val="bottom"/>
          </w:tcPr>
          <w:p w14:paraId="0318FA8C" w14:textId="6D4BA428" w:rsidR="00F73B63" w:rsidRPr="007A168E" w:rsidRDefault="00320225" w:rsidP="00EA1FA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0225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166" w:type="dxa"/>
            <w:shd w:val="clear" w:color="auto" w:fill="auto"/>
          </w:tcPr>
          <w:p w14:paraId="70506EA6" w14:textId="09E58241" w:rsidR="00F73B63" w:rsidRDefault="00320225" w:rsidP="00EA1FAF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8B1D370" w14:textId="77777777" w:rsidR="00F73B63" w:rsidRPr="007A168E" w:rsidRDefault="00F73B63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9094748" w14:textId="47298075" w:rsidR="00F73B63" w:rsidRDefault="0055183E" w:rsidP="00EA1FAF">
            <w:pPr>
              <w:spacing w:line="240" w:lineRule="atLeast"/>
              <w:ind w:left="-7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4005598" w14:textId="77777777" w:rsidR="00F73B63" w:rsidRPr="007A168E" w:rsidRDefault="00F73B63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BE08A27" w14:textId="7C5D4946" w:rsidR="00F73B63" w:rsidRDefault="0055183E" w:rsidP="00EA1FAF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14:paraId="4020BD27" w14:textId="77777777" w:rsidR="00F73B63" w:rsidRPr="007A168E" w:rsidRDefault="00F73B63" w:rsidP="00EA1FAF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30569D8" w14:textId="21D0F872" w:rsidR="00F73B63" w:rsidRDefault="0055183E" w:rsidP="0055183E">
            <w:pPr>
              <w:spacing w:line="240" w:lineRule="atLeast"/>
              <w:ind w:left="-65" w:right="-115" w:hanging="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7697" w:rsidRPr="007A168E" w14:paraId="388E0FD4" w14:textId="77777777" w:rsidTr="00AB5F4D">
        <w:tc>
          <w:tcPr>
            <w:tcW w:w="4050" w:type="dxa"/>
          </w:tcPr>
          <w:p w14:paraId="5620CBA6" w14:textId="77777777" w:rsidR="000A7697" w:rsidRPr="007A168E" w:rsidRDefault="000A7697" w:rsidP="000A769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66" w:type="dxa"/>
          </w:tcPr>
          <w:p w14:paraId="43317DA4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CADCA5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1238CD5E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82B4D7E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2048930C" w14:textId="77777777" w:rsidR="000A7697" w:rsidRPr="007A168E" w:rsidRDefault="000A7697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B3DF6A6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332BF621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697" w:rsidRPr="007A168E" w14:paraId="788C7839" w14:textId="77777777" w:rsidTr="00EA1FAF">
        <w:tc>
          <w:tcPr>
            <w:tcW w:w="4050" w:type="dxa"/>
            <w:vAlign w:val="bottom"/>
          </w:tcPr>
          <w:p w14:paraId="3D020890" w14:textId="77777777" w:rsidR="000A7697" w:rsidRPr="007A168E" w:rsidRDefault="000A7697" w:rsidP="000A769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/>
              </w:rPr>
              <w:t>บริษัท บางกอกสหประกันชีวิต จำกัด (มหาชน)</w:t>
            </w:r>
          </w:p>
        </w:tc>
        <w:tc>
          <w:tcPr>
            <w:tcW w:w="1166" w:type="dxa"/>
            <w:shd w:val="clear" w:color="auto" w:fill="auto"/>
          </w:tcPr>
          <w:p w14:paraId="120F6045" w14:textId="764E6A58" w:rsidR="000A7697" w:rsidRPr="007A168E" w:rsidRDefault="00436301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4,271</w:t>
            </w:r>
          </w:p>
        </w:tc>
        <w:tc>
          <w:tcPr>
            <w:tcW w:w="236" w:type="dxa"/>
            <w:shd w:val="clear" w:color="auto" w:fill="auto"/>
          </w:tcPr>
          <w:p w14:paraId="72ECF661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07B4D3BD" w14:textId="33BB113B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3,581</w:t>
            </w:r>
          </w:p>
        </w:tc>
        <w:tc>
          <w:tcPr>
            <w:tcW w:w="236" w:type="dxa"/>
            <w:shd w:val="clear" w:color="auto" w:fill="auto"/>
          </w:tcPr>
          <w:p w14:paraId="3F2BADBC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9B4E85B" w14:textId="3C902B30" w:rsidR="000A7697" w:rsidRPr="007A168E" w:rsidRDefault="00D51B8F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4,227</w:t>
            </w:r>
          </w:p>
        </w:tc>
        <w:tc>
          <w:tcPr>
            <w:tcW w:w="236" w:type="dxa"/>
            <w:shd w:val="clear" w:color="auto" w:fill="auto"/>
          </w:tcPr>
          <w:p w14:paraId="7C42A37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8676E8" w14:textId="0FE8D4EB" w:rsidR="000A7697" w:rsidRPr="007A168E" w:rsidRDefault="000A7697" w:rsidP="000A7697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3,572</w:t>
            </w:r>
          </w:p>
        </w:tc>
      </w:tr>
      <w:tr w:rsidR="000A7697" w:rsidRPr="007A168E" w14:paraId="15782904" w14:textId="77777777" w:rsidTr="00EA1FAF">
        <w:tc>
          <w:tcPr>
            <w:tcW w:w="4050" w:type="dxa"/>
          </w:tcPr>
          <w:p w14:paraId="3FED09A9" w14:textId="77777777" w:rsidR="000A7697" w:rsidRPr="007A168E" w:rsidRDefault="000A7697" w:rsidP="000A769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0398620E" w14:textId="33B83D3F" w:rsidR="000A7697" w:rsidRPr="007A168E" w:rsidRDefault="00436301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36" w:type="dxa"/>
            <w:shd w:val="clear" w:color="auto" w:fill="auto"/>
          </w:tcPr>
          <w:p w14:paraId="07F65568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1037319A" w14:textId="723CFEBB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36" w:type="dxa"/>
            <w:shd w:val="clear" w:color="auto" w:fill="auto"/>
          </w:tcPr>
          <w:p w14:paraId="3076AAF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5389FDFA" w14:textId="01D5AE07" w:rsidR="000A7697" w:rsidRPr="007A168E" w:rsidRDefault="00D51B8F" w:rsidP="000A7697">
            <w:pPr>
              <w:spacing w:line="240" w:lineRule="atLeast"/>
              <w:ind w:left="-9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E152C2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230CEBE" w14:textId="4738FB39" w:rsidR="000A7697" w:rsidRPr="007A168E" w:rsidRDefault="000A7697" w:rsidP="00AF144D">
            <w:pPr>
              <w:spacing w:line="240" w:lineRule="atLeast"/>
              <w:ind w:left="-65" w:right="-115" w:hanging="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A7697" w:rsidRPr="007A168E" w14:paraId="544A836D" w14:textId="77777777" w:rsidTr="00EA1FAF">
        <w:tc>
          <w:tcPr>
            <w:tcW w:w="4050" w:type="dxa"/>
          </w:tcPr>
          <w:p w14:paraId="3DCA37B3" w14:textId="77777777" w:rsidR="000A7697" w:rsidRPr="007A168E" w:rsidRDefault="000A7697" w:rsidP="000A7697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1C79F2E" w14:textId="49968934" w:rsidR="000A7697" w:rsidRPr="007A168E" w:rsidRDefault="00D3189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  <w:tc>
          <w:tcPr>
            <w:tcW w:w="236" w:type="dxa"/>
            <w:shd w:val="clear" w:color="auto" w:fill="auto"/>
          </w:tcPr>
          <w:p w14:paraId="32325053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4F4044DC" w14:textId="700A9890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2,051</w:t>
            </w:r>
          </w:p>
        </w:tc>
        <w:tc>
          <w:tcPr>
            <w:tcW w:w="236" w:type="dxa"/>
            <w:shd w:val="clear" w:color="auto" w:fill="auto"/>
          </w:tcPr>
          <w:p w14:paraId="6F9E9B6A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32BD1623" w14:textId="1EE5AA5D" w:rsidR="000A7697" w:rsidRPr="007A168E" w:rsidRDefault="00D51B8F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2,557</w:t>
            </w:r>
          </w:p>
        </w:tc>
        <w:tc>
          <w:tcPr>
            <w:tcW w:w="236" w:type="dxa"/>
            <w:shd w:val="clear" w:color="auto" w:fill="auto"/>
          </w:tcPr>
          <w:p w14:paraId="1B071475" w14:textId="77777777" w:rsidR="000A7697" w:rsidRPr="007A168E" w:rsidRDefault="000A7697" w:rsidP="000A7697">
            <w:pPr>
              <w:tabs>
                <w:tab w:val="decimal" w:pos="884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A89AE0" w14:textId="4AF2788B" w:rsidR="000A7697" w:rsidRPr="007A168E" w:rsidRDefault="000A7697" w:rsidP="000A7697">
            <w:pPr>
              <w:tabs>
                <w:tab w:val="decimal" w:pos="93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2,051</w:t>
            </w:r>
          </w:p>
        </w:tc>
      </w:tr>
      <w:tr w:rsidR="000A7697" w:rsidRPr="007A168E" w14:paraId="2496ECB8" w14:textId="77777777" w:rsidTr="000B13C3">
        <w:tc>
          <w:tcPr>
            <w:tcW w:w="4050" w:type="dxa"/>
          </w:tcPr>
          <w:p w14:paraId="3A3205B8" w14:textId="3F3C0FED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66" w:type="dxa"/>
            <w:shd w:val="clear" w:color="auto" w:fill="auto"/>
          </w:tcPr>
          <w:p w14:paraId="2C12294E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FC7576C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D71AC04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CE0F0DD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5C853F33" w14:textId="77777777" w:rsidR="000A7697" w:rsidRPr="007A168E" w:rsidRDefault="000A7697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ED67D89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59AF433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A7697" w:rsidRPr="007A168E" w14:paraId="3108986F" w14:textId="77777777" w:rsidTr="00EA1FAF">
        <w:tc>
          <w:tcPr>
            <w:tcW w:w="4050" w:type="dxa"/>
          </w:tcPr>
          <w:p w14:paraId="65E76D73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66" w:type="dxa"/>
            <w:shd w:val="clear" w:color="auto" w:fill="auto"/>
          </w:tcPr>
          <w:p w14:paraId="7A5EC5EA" w14:textId="32AA212B" w:rsidR="000A7697" w:rsidRPr="007A168E" w:rsidRDefault="00D3189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</w:t>
            </w:r>
            <w:r w:rsidR="00E44E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0DBACDA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</w:tcPr>
          <w:p w14:paraId="2682F100" w14:textId="53075ACA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1,568</w:t>
            </w:r>
          </w:p>
        </w:tc>
        <w:tc>
          <w:tcPr>
            <w:tcW w:w="236" w:type="dxa"/>
            <w:shd w:val="clear" w:color="auto" w:fill="auto"/>
          </w:tcPr>
          <w:p w14:paraId="0864639F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0E4E7D57" w14:textId="3875B89C" w:rsidR="000A7697" w:rsidRPr="007A168E" w:rsidRDefault="00D51B8F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1,65</w:t>
            </w:r>
            <w:r w:rsidR="00E44E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42B3D62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9DEBD15" w14:textId="26B9308D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1,287</w:t>
            </w:r>
          </w:p>
        </w:tc>
      </w:tr>
      <w:tr w:rsidR="000A7697" w:rsidRPr="007A168E" w14:paraId="18CAE989" w14:textId="77777777" w:rsidTr="00EA1FAF">
        <w:tc>
          <w:tcPr>
            <w:tcW w:w="4050" w:type="dxa"/>
          </w:tcPr>
          <w:p w14:paraId="31CCB0F1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บางกอกสหประกันภัย จำกัด 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66" w:type="dxa"/>
            <w:shd w:val="clear" w:color="auto" w:fill="auto"/>
            <w:vAlign w:val="bottom"/>
          </w:tcPr>
          <w:p w14:paraId="14ACE67E" w14:textId="043015D1" w:rsidR="000A7697" w:rsidRPr="007A168E" w:rsidRDefault="00D3189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6,1</w:t>
            </w:r>
            <w:r w:rsidR="00E44E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</w:t>
            </w:r>
          </w:p>
        </w:tc>
        <w:tc>
          <w:tcPr>
            <w:tcW w:w="236" w:type="dxa"/>
          </w:tcPr>
          <w:p w14:paraId="48133A8D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vAlign w:val="bottom"/>
          </w:tcPr>
          <w:p w14:paraId="24BA17B4" w14:textId="298852A3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1,392</w:t>
            </w:r>
          </w:p>
        </w:tc>
        <w:tc>
          <w:tcPr>
            <w:tcW w:w="236" w:type="dxa"/>
          </w:tcPr>
          <w:p w14:paraId="122C1E20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418C5AE9" w14:textId="5D6FFA28" w:rsidR="000A7697" w:rsidRPr="007A168E" w:rsidRDefault="00D51B8F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4,48</w:t>
            </w:r>
            <w:r w:rsidR="00E44E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408879B5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B1DF28" w14:textId="6C409414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1,239</w:t>
            </w:r>
          </w:p>
        </w:tc>
      </w:tr>
      <w:tr w:rsidR="000A7697" w:rsidRPr="007A168E" w14:paraId="5E9B9240" w14:textId="77777777" w:rsidTr="00EA1FAF">
        <w:tc>
          <w:tcPr>
            <w:tcW w:w="4050" w:type="dxa"/>
          </w:tcPr>
          <w:p w14:paraId="3B6DE4BE" w14:textId="77777777" w:rsidR="000A7697" w:rsidRPr="00E44EE9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ธนาพรชัย จำกัด</w:t>
            </w:r>
          </w:p>
        </w:tc>
        <w:tc>
          <w:tcPr>
            <w:tcW w:w="1166" w:type="dxa"/>
            <w:shd w:val="clear" w:color="auto" w:fill="auto"/>
          </w:tcPr>
          <w:p w14:paraId="01ED1ACE" w14:textId="64E65936" w:rsidR="000A7697" w:rsidRPr="007A168E" w:rsidRDefault="00D3189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1,757</w:t>
            </w:r>
          </w:p>
        </w:tc>
        <w:tc>
          <w:tcPr>
            <w:tcW w:w="236" w:type="dxa"/>
          </w:tcPr>
          <w:p w14:paraId="0029F2C8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453A0FF" w14:textId="047DB0E4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  <w:tc>
          <w:tcPr>
            <w:tcW w:w="236" w:type="dxa"/>
          </w:tcPr>
          <w:p w14:paraId="77544C44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77FEC363" w14:textId="6F199BFC" w:rsidR="000A7697" w:rsidRPr="007A168E" w:rsidRDefault="00F73B63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1,737</w:t>
            </w:r>
          </w:p>
        </w:tc>
        <w:tc>
          <w:tcPr>
            <w:tcW w:w="236" w:type="dxa"/>
          </w:tcPr>
          <w:p w14:paraId="039AA262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E542EFD" w14:textId="1036E915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1,812</w:t>
            </w:r>
          </w:p>
        </w:tc>
      </w:tr>
      <w:tr w:rsidR="000A7697" w:rsidRPr="007A168E" w14:paraId="4CA14716" w14:textId="77777777" w:rsidTr="00EA1FAF">
        <w:tc>
          <w:tcPr>
            <w:tcW w:w="4050" w:type="dxa"/>
          </w:tcPr>
          <w:p w14:paraId="11468223" w14:textId="77777777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166" w:type="dxa"/>
            <w:shd w:val="clear" w:color="auto" w:fill="auto"/>
          </w:tcPr>
          <w:p w14:paraId="58FB26DF" w14:textId="73F94B19" w:rsidR="000A7697" w:rsidRPr="007A168E" w:rsidRDefault="00D3189F" w:rsidP="00EA1FA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360F0EA8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7AB20E1B" w14:textId="2598848D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  <w:tc>
          <w:tcPr>
            <w:tcW w:w="236" w:type="dxa"/>
          </w:tcPr>
          <w:p w14:paraId="1BD4222A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42F5E94" w14:textId="44821047" w:rsidR="000A7697" w:rsidRPr="007A168E" w:rsidRDefault="00F73B63" w:rsidP="00AB71DC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84C2BE2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3D3C47F5" w14:textId="187611AC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</w:p>
        </w:tc>
      </w:tr>
      <w:tr w:rsidR="000A7697" w:rsidRPr="007A168E" w14:paraId="568A6520" w14:textId="77777777" w:rsidTr="00EA1FAF">
        <w:tc>
          <w:tcPr>
            <w:tcW w:w="4050" w:type="dxa"/>
          </w:tcPr>
          <w:p w14:paraId="5DBED9AC" w14:textId="6DF177B0" w:rsidR="000A7697" w:rsidRPr="007A168E" w:rsidRDefault="000A7697" w:rsidP="000A7697">
            <w:pPr>
              <w:tabs>
                <w:tab w:val="left" w:pos="720"/>
              </w:tabs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ลำปางฟู้ดโปรดักส์ จำกัด</w:t>
            </w:r>
          </w:p>
        </w:tc>
        <w:tc>
          <w:tcPr>
            <w:tcW w:w="1166" w:type="dxa"/>
            <w:shd w:val="clear" w:color="auto" w:fill="auto"/>
          </w:tcPr>
          <w:p w14:paraId="7DB183EE" w14:textId="3DC30028" w:rsidR="000A7697" w:rsidRDefault="00D3189F" w:rsidP="000A7697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1E1F499C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31579ACC" w14:textId="0490BB92" w:rsidR="000A7697" w:rsidRPr="00DB0E35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8DA55A3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</w:tcPr>
          <w:p w14:paraId="3B13F34E" w14:textId="4CB745D7" w:rsidR="000A7697" w:rsidRPr="007A168E" w:rsidRDefault="00F73B63" w:rsidP="000A7697">
            <w:pPr>
              <w:tabs>
                <w:tab w:val="decimal" w:pos="967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0769CDCF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10922D8" w14:textId="0BD901F5" w:rsidR="000A7697" w:rsidRPr="00DB0E35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0A7697" w:rsidRPr="007A168E" w14:paraId="06E70D55" w14:textId="77777777" w:rsidTr="00EA1FAF">
        <w:tc>
          <w:tcPr>
            <w:tcW w:w="4050" w:type="dxa"/>
            <w:vAlign w:val="bottom"/>
          </w:tcPr>
          <w:p w14:paraId="623102F6" w14:textId="77777777" w:rsidR="000A7697" w:rsidRPr="007A168E" w:rsidRDefault="000A7697" w:rsidP="000A7697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4B8DC2" w14:textId="767B7633" w:rsidR="000A7697" w:rsidRPr="007A168E" w:rsidRDefault="00D3189F" w:rsidP="000A7697">
            <w:pPr>
              <w:tabs>
                <w:tab w:val="decimal" w:pos="949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16,79</w:t>
            </w:r>
            <w:r w:rsidR="00E44EE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689FEA8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FB28D5" w14:textId="1F2CD62B" w:rsidR="000A7697" w:rsidRPr="007A168E" w:rsidRDefault="000A7697" w:rsidP="000A7697">
            <w:pPr>
              <w:tabs>
                <w:tab w:val="decimal" w:pos="92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10,442</w:t>
            </w:r>
          </w:p>
        </w:tc>
        <w:tc>
          <w:tcPr>
            <w:tcW w:w="236" w:type="dxa"/>
            <w:shd w:val="clear" w:color="auto" w:fill="auto"/>
          </w:tcPr>
          <w:p w14:paraId="3C5A36E4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8958D" w14:textId="324BE9F1" w:rsidR="000A7697" w:rsidRPr="007A168E" w:rsidRDefault="00E44EE9" w:rsidP="000A7697">
            <w:pPr>
              <w:tabs>
                <w:tab w:val="decimal" w:pos="967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997,977</w:t>
            </w:r>
          </w:p>
        </w:tc>
        <w:tc>
          <w:tcPr>
            <w:tcW w:w="236" w:type="dxa"/>
            <w:shd w:val="clear" w:color="auto" w:fill="auto"/>
          </w:tcPr>
          <w:p w14:paraId="3A8E426D" w14:textId="77777777" w:rsidR="000A7697" w:rsidRPr="007A168E" w:rsidRDefault="000A7697" w:rsidP="000A7697">
            <w:pPr>
              <w:tabs>
                <w:tab w:val="decimal" w:pos="884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E972157" w14:textId="08F10E06" w:rsidR="000A7697" w:rsidRPr="007A168E" w:rsidRDefault="000A7697" w:rsidP="000A7697">
            <w:pPr>
              <w:tabs>
                <w:tab w:val="decimal" w:pos="930"/>
              </w:tabs>
              <w:spacing w:line="38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1,357,291</w:t>
            </w:r>
          </w:p>
        </w:tc>
      </w:tr>
    </w:tbl>
    <w:p w14:paraId="53ABCD3D" w14:textId="417D4034" w:rsidR="007273D7" w:rsidRDefault="007273D7" w:rsidP="00E454B2">
      <w:pPr>
        <w:pStyle w:val="Ang15"/>
      </w:pPr>
    </w:p>
    <w:p w14:paraId="7D14DB49" w14:textId="77777777" w:rsidR="007273D7" w:rsidRDefault="007273D7">
      <w:pPr>
        <w:spacing w:line="240" w:lineRule="auto"/>
      </w:pPr>
      <w:r>
        <w:br w:type="page"/>
      </w: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54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B13986" w:rsidRPr="00435338" w14:paraId="246A1B02" w14:textId="77777777" w:rsidTr="00574205">
        <w:trPr>
          <w:tblHeader/>
        </w:trPr>
        <w:tc>
          <w:tcPr>
            <w:tcW w:w="3070" w:type="dxa"/>
            <w:vAlign w:val="bottom"/>
          </w:tcPr>
          <w:p w14:paraId="56CC17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540" w:type="dxa"/>
          </w:tcPr>
          <w:p w14:paraId="6EA60F7A" w14:textId="77777777" w:rsidR="00B13986" w:rsidRPr="00435338" w:rsidRDefault="00B13986" w:rsidP="000E263B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3ACB1DB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4330062F" w14:textId="24A7E4B2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 w:rsidR="00EA4C6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นรวม</w:t>
            </w:r>
          </w:p>
        </w:tc>
      </w:tr>
      <w:tr w:rsidR="00B13986" w:rsidRPr="00435338" w14:paraId="11359B70" w14:textId="77777777" w:rsidTr="00574205">
        <w:trPr>
          <w:tblHeader/>
        </w:trPr>
        <w:tc>
          <w:tcPr>
            <w:tcW w:w="3070" w:type="dxa"/>
            <w:shd w:val="clear" w:color="auto" w:fill="auto"/>
            <w:vAlign w:val="bottom"/>
          </w:tcPr>
          <w:p w14:paraId="159ADEB7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40" w:type="dxa"/>
            <w:vAlign w:val="bottom"/>
          </w:tcPr>
          <w:p w14:paraId="715ED4CA" w14:textId="0D264061" w:rsidR="00B13986" w:rsidRPr="000A195B" w:rsidRDefault="00007FD9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9806B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806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9806B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FA644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FA644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5E16401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A4C197" w14:textId="1272BAC0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769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49A3898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1E011C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C16E44C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410BC2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2B6CC44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B2B77B" w14:textId="00E72F8C" w:rsidR="00B13986" w:rsidRPr="00435338" w:rsidRDefault="00007FD9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806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9806B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="00B13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0A769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</w:tr>
      <w:tr w:rsidR="00B13986" w:rsidRPr="00435338" w14:paraId="65168D1D" w14:textId="77777777" w:rsidTr="00574205">
        <w:trPr>
          <w:tblHeader/>
        </w:trPr>
        <w:tc>
          <w:tcPr>
            <w:tcW w:w="3070" w:type="dxa"/>
          </w:tcPr>
          <w:p w14:paraId="5098E28A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1437B395" w14:textId="77777777" w:rsidR="00B13986" w:rsidRPr="00435338" w:rsidRDefault="00B13986" w:rsidP="000E263B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7F120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3881C2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13986" w:rsidRPr="00435338" w14:paraId="6989AC82" w14:textId="77777777" w:rsidTr="00574205">
        <w:trPr>
          <w:tblHeader/>
        </w:trPr>
        <w:tc>
          <w:tcPr>
            <w:tcW w:w="3070" w:type="dxa"/>
            <w:vAlign w:val="bottom"/>
          </w:tcPr>
          <w:p w14:paraId="2D306DB3" w14:textId="77777777" w:rsidR="00B13986" w:rsidRPr="00BD080F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40" w:type="dxa"/>
          </w:tcPr>
          <w:p w14:paraId="35ED2F8A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458DDB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2600AC2" w14:textId="77777777" w:rsidR="00B13986" w:rsidRPr="00435338" w:rsidRDefault="00B13986" w:rsidP="000E263B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13986" w:rsidRPr="00435338" w14:paraId="168BCCEF" w14:textId="77777777" w:rsidTr="00574205">
        <w:tc>
          <w:tcPr>
            <w:tcW w:w="3070" w:type="dxa"/>
            <w:vAlign w:val="bottom"/>
          </w:tcPr>
          <w:p w14:paraId="61ABF721" w14:textId="77777777" w:rsidR="00B13986" w:rsidRPr="00BD080F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</w:tcPr>
          <w:p w14:paraId="1D348927" w14:textId="77777777" w:rsidR="00B13986" w:rsidRPr="00435338" w:rsidRDefault="00B13986" w:rsidP="000E263B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7E60A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24FBFF1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833406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C6FC238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7A915F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727B7B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C09969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CA437D" w14:textId="77777777" w:rsidR="00B13986" w:rsidRPr="00435338" w:rsidRDefault="00B13986" w:rsidP="000E26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A7697" w:rsidRPr="007A7237" w14:paraId="46BEBD03" w14:textId="77777777" w:rsidTr="00574205">
        <w:tc>
          <w:tcPr>
            <w:tcW w:w="3070" w:type="dxa"/>
          </w:tcPr>
          <w:p w14:paraId="104DC7EB" w14:textId="4AED6F55" w:rsidR="000A7697" w:rsidRPr="00EB4A4B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40" w:type="dxa"/>
            <w:vAlign w:val="bottom"/>
          </w:tcPr>
          <w:p w14:paraId="12FB31A7" w14:textId="77777777" w:rsidR="000A7697" w:rsidRPr="00435338" w:rsidRDefault="000A7697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AC9EBF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52DF5F" w14:textId="77777777" w:rsidR="000A7697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50457C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E867732" w14:textId="77777777" w:rsidR="000A7697" w:rsidRPr="003833DF" w:rsidRDefault="000A7697" w:rsidP="000A7697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7978823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4E91CA" w14:textId="5D5641B3" w:rsidR="000A7697" w:rsidRPr="00435338" w:rsidRDefault="000A7697" w:rsidP="000A769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3BBB84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957537" w14:textId="77777777" w:rsidR="000A7697" w:rsidRDefault="000A7697" w:rsidP="000A7697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A7697" w:rsidRPr="007A7237" w14:paraId="6951F4A4" w14:textId="77777777" w:rsidTr="00574205">
        <w:tc>
          <w:tcPr>
            <w:tcW w:w="3070" w:type="dxa"/>
          </w:tcPr>
          <w:p w14:paraId="45241235" w14:textId="34D23050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40" w:type="dxa"/>
            <w:vAlign w:val="bottom"/>
          </w:tcPr>
          <w:p w14:paraId="13DB644E" w14:textId="3583D8C5" w:rsidR="000A7697" w:rsidRPr="00346D1B" w:rsidRDefault="003B6936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2.800</w:t>
            </w:r>
          </w:p>
        </w:tc>
        <w:tc>
          <w:tcPr>
            <w:tcW w:w="270" w:type="dxa"/>
          </w:tcPr>
          <w:p w14:paraId="62A3D123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9B0C86" w14:textId="7CB37940" w:rsidR="000A7697" w:rsidRPr="008B6522" w:rsidRDefault="000A7697" w:rsidP="00E930B5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5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43C3E3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2C3733" w14:textId="7F7FDC47" w:rsidR="000A7697" w:rsidRPr="003833DF" w:rsidRDefault="00BF2266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270" w:type="dxa"/>
          </w:tcPr>
          <w:p w14:paraId="294E6A62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53F6B0" w14:textId="47BEA94E" w:rsidR="000A7697" w:rsidRPr="00435338" w:rsidRDefault="003D1BBF" w:rsidP="009C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(140,000)</w:t>
            </w:r>
          </w:p>
        </w:tc>
        <w:tc>
          <w:tcPr>
            <w:tcW w:w="270" w:type="dxa"/>
          </w:tcPr>
          <w:p w14:paraId="702B838B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06261E2" w14:textId="07BE942B" w:rsidR="000A7697" w:rsidRDefault="009E511B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:rsidRPr="007A7237" w14:paraId="273B4F3B" w14:textId="77777777" w:rsidTr="00574205">
        <w:tc>
          <w:tcPr>
            <w:tcW w:w="3070" w:type="dxa"/>
          </w:tcPr>
          <w:p w14:paraId="0E387A8B" w14:textId="03B08EC8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40" w:type="dxa"/>
            <w:vAlign w:val="bottom"/>
          </w:tcPr>
          <w:p w14:paraId="27C1E882" w14:textId="7DDC5BC6" w:rsidR="000A7697" w:rsidRPr="00435338" w:rsidRDefault="00BF2266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2.800</w:t>
            </w:r>
          </w:p>
        </w:tc>
        <w:tc>
          <w:tcPr>
            <w:tcW w:w="270" w:type="dxa"/>
          </w:tcPr>
          <w:p w14:paraId="55019E0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A18C52B" w14:textId="0C3F838A" w:rsidR="000A7697" w:rsidRPr="008B6522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5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50CCCC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DCDA792" w14:textId="6F730C99" w:rsidR="000A7697" w:rsidRPr="003833DF" w:rsidRDefault="00BF2266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270" w:type="dxa"/>
          </w:tcPr>
          <w:p w14:paraId="45A25060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EF23F86" w14:textId="3A27292B" w:rsidR="000A7697" w:rsidRPr="00435338" w:rsidRDefault="003D1BBF" w:rsidP="009C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(300,000)</w:t>
            </w:r>
          </w:p>
        </w:tc>
        <w:tc>
          <w:tcPr>
            <w:tcW w:w="270" w:type="dxa"/>
          </w:tcPr>
          <w:p w14:paraId="2E7BF0E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3D616F3" w14:textId="3546E8DF" w:rsidR="000A7697" w:rsidRDefault="009E511B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:rsidRPr="007A7237" w14:paraId="2E7B24A5" w14:textId="77777777" w:rsidTr="00574205">
        <w:tc>
          <w:tcPr>
            <w:tcW w:w="3070" w:type="dxa"/>
          </w:tcPr>
          <w:p w14:paraId="3F0097F6" w14:textId="05CF2693" w:rsidR="000A7697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E28FF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540" w:type="dxa"/>
            <w:vAlign w:val="bottom"/>
          </w:tcPr>
          <w:p w14:paraId="14D28638" w14:textId="3CD5146F" w:rsidR="000A7697" w:rsidRPr="00435338" w:rsidRDefault="00BF2266" w:rsidP="000A769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2.800</w:t>
            </w:r>
          </w:p>
        </w:tc>
        <w:tc>
          <w:tcPr>
            <w:tcW w:w="270" w:type="dxa"/>
          </w:tcPr>
          <w:p w14:paraId="6B73E19E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34AFB" w14:textId="2A3C3EF7" w:rsidR="000A7697" w:rsidRPr="008B6522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B65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E805E45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AD43CD" w14:textId="272F0888" w:rsidR="000A7697" w:rsidRPr="003833DF" w:rsidRDefault="00BF2266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3D1B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0,000</w:t>
            </w:r>
          </w:p>
        </w:tc>
        <w:tc>
          <w:tcPr>
            <w:tcW w:w="270" w:type="dxa"/>
          </w:tcPr>
          <w:p w14:paraId="4B0ED4EE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30B96EA" w14:textId="56FD4DDE" w:rsidR="000A7697" w:rsidRPr="00435338" w:rsidRDefault="008F5EF1" w:rsidP="009C0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(260,000)</w:t>
            </w:r>
          </w:p>
        </w:tc>
        <w:tc>
          <w:tcPr>
            <w:tcW w:w="270" w:type="dxa"/>
          </w:tcPr>
          <w:p w14:paraId="3EA94A6D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F991302" w14:textId="7C609623" w:rsidR="000A7697" w:rsidRDefault="009E511B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:rsidRPr="007A7237" w14:paraId="03750F51" w14:textId="77777777" w:rsidTr="00574205">
        <w:tc>
          <w:tcPr>
            <w:tcW w:w="3070" w:type="dxa"/>
          </w:tcPr>
          <w:p w14:paraId="17B76F80" w14:textId="77777777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</w:tcPr>
          <w:p w14:paraId="733D42C2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3714B3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21D332" w14:textId="644851E2" w:rsidR="000A7697" w:rsidRPr="00E930B5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8AFF989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04C47B" w14:textId="796A86D4" w:rsidR="000A7697" w:rsidRPr="006F5372" w:rsidRDefault="003D1BBF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0BF24FA5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E61FD1" w14:textId="6A045585" w:rsidR="000A7697" w:rsidRDefault="008F5EF1" w:rsidP="00F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3C5F9292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86CD0C" w14:textId="206CC8D5" w:rsidR="000A7697" w:rsidRPr="007A7237" w:rsidRDefault="009E511B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14:paraId="7ABF9775" w14:textId="77777777" w:rsidTr="00574205">
        <w:tc>
          <w:tcPr>
            <w:tcW w:w="3070" w:type="dxa"/>
          </w:tcPr>
          <w:p w14:paraId="3CD9549E" w14:textId="77777777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40" w:type="dxa"/>
          </w:tcPr>
          <w:p w14:paraId="78900218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AD449C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2DF21B" w14:textId="457A483B" w:rsidR="000A7697" w:rsidRPr="00E930B5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930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6ADE30E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7EC637C" w14:textId="57A25179" w:rsidR="000A7697" w:rsidRDefault="008F5EF1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4,456</w:t>
            </w:r>
          </w:p>
        </w:tc>
        <w:tc>
          <w:tcPr>
            <w:tcW w:w="270" w:type="dxa"/>
          </w:tcPr>
          <w:p w14:paraId="62B145E4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5D31E5C" w14:textId="1BD18599" w:rsidR="000A7697" w:rsidRDefault="008F5EF1" w:rsidP="004E68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3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30800">
              <w:rPr>
                <w:rFonts w:asciiTheme="majorBidi" w:hAnsiTheme="majorBidi" w:cstheme="majorBidi"/>
                <w:sz w:val="28"/>
                <w:szCs w:val="28"/>
              </w:rPr>
              <w:t>4,456)</w:t>
            </w:r>
          </w:p>
        </w:tc>
        <w:tc>
          <w:tcPr>
            <w:tcW w:w="270" w:type="dxa"/>
          </w:tcPr>
          <w:p w14:paraId="4F4083CA" w14:textId="77777777" w:rsidR="000A7697" w:rsidRPr="00435338" w:rsidRDefault="000A7697" w:rsidP="000A7697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0CCA73" w14:textId="086160A2" w:rsidR="000A7697" w:rsidRDefault="009E511B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0A7697" w:rsidRPr="00C6536F" w14:paraId="013B5D5A" w14:textId="77777777" w:rsidTr="00574205">
        <w:tc>
          <w:tcPr>
            <w:tcW w:w="3070" w:type="dxa"/>
          </w:tcPr>
          <w:p w14:paraId="2322631C" w14:textId="77777777" w:rsidR="000A7697" w:rsidRPr="00BD080F" w:rsidRDefault="000A7697" w:rsidP="000A7697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0" w:type="dxa"/>
          </w:tcPr>
          <w:p w14:paraId="7940E988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4C07BB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D17E8D" w14:textId="7F31E64E" w:rsidR="000A7697" w:rsidRPr="007620FD" w:rsidRDefault="000A7697" w:rsidP="000A7697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F3F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CF0DD76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6CC377" w14:textId="5798F693" w:rsidR="000A7697" w:rsidRPr="003833DF" w:rsidRDefault="008F5EF1" w:rsidP="000A7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704,456</w:t>
            </w:r>
          </w:p>
        </w:tc>
        <w:tc>
          <w:tcPr>
            <w:tcW w:w="270" w:type="dxa"/>
          </w:tcPr>
          <w:p w14:paraId="0A93B700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E03DC2" w14:textId="2F41BB63" w:rsidR="000A7697" w:rsidRPr="00FF76AF" w:rsidRDefault="009E511B" w:rsidP="00FF76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(704,456)</w:t>
            </w:r>
          </w:p>
        </w:tc>
        <w:tc>
          <w:tcPr>
            <w:tcW w:w="270" w:type="dxa"/>
          </w:tcPr>
          <w:p w14:paraId="38AE359C" w14:textId="77777777" w:rsidR="000A7697" w:rsidRPr="007620FD" w:rsidRDefault="000A7697" w:rsidP="000A769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4B7E5D" w14:textId="1AC4E4BF" w:rsidR="000A7697" w:rsidRPr="00C6536F" w:rsidRDefault="009E511B" w:rsidP="009E511B">
            <w:pPr>
              <w:tabs>
                <w:tab w:val="decimal" w:pos="76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8516415" w14:textId="297691F0" w:rsidR="00730361" w:rsidRDefault="00730361">
      <w:pPr>
        <w:spacing w:line="240" w:lineRule="auto"/>
        <w:rPr>
          <w:cs/>
        </w:rPr>
      </w:pPr>
    </w:p>
    <w:tbl>
      <w:tblPr>
        <w:tblStyle w:val="TableGrid"/>
        <w:tblW w:w="93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0"/>
        <w:gridCol w:w="1540"/>
        <w:gridCol w:w="270"/>
        <w:gridCol w:w="900"/>
        <w:gridCol w:w="270"/>
        <w:gridCol w:w="900"/>
        <w:gridCol w:w="270"/>
        <w:gridCol w:w="900"/>
        <w:gridCol w:w="270"/>
        <w:gridCol w:w="990"/>
      </w:tblGrid>
      <w:tr w:rsidR="00C240F8" w:rsidRPr="00435338" w14:paraId="4D186BD1" w14:textId="77777777" w:rsidTr="00672D88">
        <w:trPr>
          <w:tblHeader/>
        </w:trPr>
        <w:tc>
          <w:tcPr>
            <w:tcW w:w="3070" w:type="dxa"/>
            <w:vAlign w:val="bottom"/>
          </w:tcPr>
          <w:p w14:paraId="5372315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br w:type="page"/>
            </w:r>
          </w:p>
        </w:tc>
        <w:tc>
          <w:tcPr>
            <w:tcW w:w="1540" w:type="dxa"/>
          </w:tcPr>
          <w:p w14:paraId="5EDB7493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24141E6B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0" w:type="dxa"/>
            <w:gridSpan w:val="7"/>
            <w:vAlign w:val="bottom"/>
          </w:tcPr>
          <w:p w14:paraId="32DFC1BE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0F8" w:rsidRPr="00435338" w14:paraId="425F4802" w14:textId="77777777" w:rsidTr="00672D88">
        <w:trPr>
          <w:tblHeader/>
        </w:trPr>
        <w:tc>
          <w:tcPr>
            <w:tcW w:w="3070" w:type="dxa"/>
            <w:shd w:val="clear" w:color="auto" w:fill="auto"/>
            <w:vAlign w:val="bottom"/>
          </w:tcPr>
          <w:p w14:paraId="3CED09F1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highlight w:val="cyan"/>
                <w:cs/>
                <w:lang w:eastAsia="ja-JP"/>
              </w:rPr>
            </w:pPr>
          </w:p>
        </w:tc>
        <w:tc>
          <w:tcPr>
            <w:tcW w:w="1540" w:type="dxa"/>
            <w:vAlign w:val="bottom"/>
          </w:tcPr>
          <w:p w14:paraId="6CA3344C" w14:textId="7D5B441A" w:rsidR="00C240F8" w:rsidRPr="000A195B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สำหรับงวด</w:t>
            </w:r>
            <w:r w:rsidR="009806BF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เดือนสิ้นสุดวันที่</w:t>
            </w: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9806B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="009806B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4C1A27F7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7C1F5A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มกราคม </w:t>
            </w:r>
            <w:r w:rsidRPr="00972A2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  <w:vAlign w:val="bottom"/>
          </w:tcPr>
          <w:p w14:paraId="0ECB7366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E16D04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C40B418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949CC12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533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F268FBA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64AD75" w14:textId="3FF9028F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A168E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04CB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D81247" w:rsidRPr="00D81247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C240F8" w:rsidRPr="00435338" w14:paraId="386CB0AA" w14:textId="77777777" w:rsidTr="00672D88">
        <w:trPr>
          <w:tblHeader/>
        </w:trPr>
        <w:tc>
          <w:tcPr>
            <w:tcW w:w="3070" w:type="dxa"/>
          </w:tcPr>
          <w:p w14:paraId="5C5A3AC8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0" w:type="dxa"/>
          </w:tcPr>
          <w:p w14:paraId="0C8E047E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3F4F1696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582256E7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3533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240F8" w:rsidRPr="00435338" w14:paraId="002CFA5C" w14:textId="77777777" w:rsidTr="00672D88">
        <w:trPr>
          <w:tblHeader/>
        </w:trPr>
        <w:tc>
          <w:tcPr>
            <w:tcW w:w="3070" w:type="dxa"/>
            <w:vAlign w:val="bottom"/>
          </w:tcPr>
          <w:p w14:paraId="3CC22DF1" w14:textId="77777777" w:rsidR="00C240F8" w:rsidRPr="00BD080F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  <w:r w:rsidRPr="00BD080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จาก</w:t>
            </w:r>
          </w:p>
        </w:tc>
        <w:tc>
          <w:tcPr>
            <w:tcW w:w="1540" w:type="dxa"/>
          </w:tcPr>
          <w:p w14:paraId="00695BA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ED0A99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0" w:type="dxa"/>
            <w:gridSpan w:val="7"/>
          </w:tcPr>
          <w:p w14:paraId="74BC8AFD" w14:textId="77777777" w:rsidR="00C240F8" w:rsidRPr="00435338" w:rsidRDefault="00C240F8" w:rsidP="00672D8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240F8" w:rsidRPr="00435338" w14:paraId="2F811C49" w14:textId="77777777" w:rsidTr="00672D88">
        <w:tc>
          <w:tcPr>
            <w:tcW w:w="3070" w:type="dxa"/>
            <w:vAlign w:val="bottom"/>
          </w:tcPr>
          <w:p w14:paraId="588D4502" w14:textId="77777777" w:rsidR="00C240F8" w:rsidRPr="00BD080F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firstLine="257"/>
              <w:rPr>
                <w:rFonts w:asciiTheme="majorBidi" w:hAnsiTheme="majorBidi" w:cstheme="majorBidi"/>
                <w:sz w:val="28"/>
                <w:szCs w:val="28"/>
              </w:rPr>
            </w:pPr>
            <w:r w:rsidRPr="00BD080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</w:tcPr>
          <w:p w14:paraId="3E9D304D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2C248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F4028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10A0C5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F48F37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270F5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836434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A7E732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D5D4DDE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40F8" w:rsidRPr="00435338" w14:paraId="36EDF0F7" w14:textId="77777777" w:rsidTr="00672D88">
        <w:tc>
          <w:tcPr>
            <w:tcW w:w="3070" w:type="dxa"/>
            <w:vAlign w:val="bottom"/>
          </w:tcPr>
          <w:p w14:paraId="0726DFE2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40" w:type="dxa"/>
          </w:tcPr>
          <w:p w14:paraId="79679FE3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6DCFE9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ACDEEA4" w14:textId="77777777" w:rsidR="00C240F8" w:rsidRPr="00435338" w:rsidRDefault="00C240F8" w:rsidP="00672D88">
            <w:pPr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8F0F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519A22" w14:textId="77777777" w:rsidR="00C240F8" w:rsidRPr="00435338" w:rsidRDefault="00C240F8" w:rsidP="00672D88">
            <w:pPr>
              <w:tabs>
                <w:tab w:val="decimal" w:pos="647"/>
              </w:tabs>
              <w:spacing w:line="360" w:lineRule="exact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92F92C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06DD955" w14:textId="77777777" w:rsidR="00C240F8" w:rsidRPr="00435338" w:rsidRDefault="00C240F8" w:rsidP="00672D88">
            <w:pPr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37959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C731B60" w14:textId="77777777" w:rsidR="00C240F8" w:rsidRPr="00435338" w:rsidRDefault="00C240F8" w:rsidP="00672D88">
            <w:pPr>
              <w:tabs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240F8" w:rsidRPr="007A7237" w14:paraId="174F1DD0" w14:textId="77777777" w:rsidTr="000D68F1">
        <w:tc>
          <w:tcPr>
            <w:tcW w:w="3070" w:type="dxa"/>
          </w:tcPr>
          <w:p w14:paraId="61420B52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บริษัท ทีพีไอ โพลีน เพาเวอร์ จำกัด 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BD080F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มหาชน</w:t>
            </w:r>
            <w:r w:rsidRPr="00BD080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40" w:type="dxa"/>
            <w:vAlign w:val="bottom"/>
          </w:tcPr>
          <w:p w14:paraId="3DB92F97" w14:textId="3A99BA71" w:rsidR="00C240F8" w:rsidRPr="00EB4A4B" w:rsidRDefault="004E68D3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2.125</w:t>
            </w:r>
          </w:p>
        </w:tc>
        <w:tc>
          <w:tcPr>
            <w:tcW w:w="270" w:type="dxa"/>
          </w:tcPr>
          <w:p w14:paraId="046395C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B76295E" w14:textId="77777777" w:rsidR="00C240F8" w:rsidRPr="000A7697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7F1DE3D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B9E60D" w14:textId="702F9B10" w:rsidR="00C240F8" w:rsidRPr="003833DF" w:rsidRDefault="009C65DF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EBB56D1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FE5E74" w14:textId="3C71CC5F" w:rsidR="00C240F8" w:rsidRPr="00435338" w:rsidRDefault="007920CE" w:rsidP="00686D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507A4967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5ED645" w14:textId="4898FCF3" w:rsidR="00C240F8" w:rsidRPr="007A7237" w:rsidRDefault="00FF73B5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1500C480" w14:textId="77777777" w:rsidTr="000D68F1">
        <w:tc>
          <w:tcPr>
            <w:tcW w:w="3070" w:type="dxa"/>
          </w:tcPr>
          <w:p w14:paraId="51377B12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ไนเตรทไทย จำกัด</w:t>
            </w:r>
          </w:p>
        </w:tc>
        <w:tc>
          <w:tcPr>
            <w:tcW w:w="1540" w:type="dxa"/>
            <w:vAlign w:val="bottom"/>
          </w:tcPr>
          <w:p w14:paraId="58793874" w14:textId="1FCE0DFC" w:rsidR="00C240F8" w:rsidRPr="00435338" w:rsidRDefault="004E68D3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2.125</w:t>
            </w:r>
          </w:p>
        </w:tc>
        <w:tc>
          <w:tcPr>
            <w:tcW w:w="270" w:type="dxa"/>
          </w:tcPr>
          <w:p w14:paraId="3D77AEF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7FA74D" w14:textId="77777777" w:rsidR="00C240F8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910,000</w:t>
            </w:r>
          </w:p>
        </w:tc>
        <w:tc>
          <w:tcPr>
            <w:tcW w:w="270" w:type="dxa"/>
          </w:tcPr>
          <w:p w14:paraId="4341F496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451007F" w14:textId="757C7A34" w:rsidR="00C240F8" w:rsidRPr="003833DF" w:rsidRDefault="009C65DF" w:rsidP="0080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360" w:lineRule="exact"/>
              <w:ind w:left="-101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1,100,000</w:t>
            </w:r>
          </w:p>
        </w:tc>
        <w:tc>
          <w:tcPr>
            <w:tcW w:w="270" w:type="dxa"/>
          </w:tcPr>
          <w:p w14:paraId="428CF87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245EB2" w14:textId="1072A344" w:rsidR="00C240F8" w:rsidRPr="00435338" w:rsidRDefault="00216261" w:rsidP="00686D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(1,610,000)</w:t>
            </w:r>
          </w:p>
        </w:tc>
        <w:tc>
          <w:tcPr>
            <w:tcW w:w="270" w:type="dxa"/>
          </w:tcPr>
          <w:p w14:paraId="4F51A35C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F4F251" w14:textId="18F6A0D5" w:rsidR="00C240F8" w:rsidRDefault="00843E0F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400,000</w:t>
            </w:r>
          </w:p>
        </w:tc>
      </w:tr>
      <w:tr w:rsidR="00B53CE6" w:rsidRPr="007A7237" w14:paraId="6F2DEA39" w14:textId="77777777" w:rsidTr="00F84E31">
        <w:tc>
          <w:tcPr>
            <w:tcW w:w="3070" w:type="dxa"/>
          </w:tcPr>
          <w:p w14:paraId="62B6A582" w14:textId="316E905E" w:rsidR="00B53CE6" w:rsidRDefault="00B53CE6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53CE6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540" w:type="dxa"/>
            <w:vAlign w:val="bottom"/>
          </w:tcPr>
          <w:p w14:paraId="13F85894" w14:textId="771D8320" w:rsidR="00B53CE6" w:rsidRDefault="000D68F1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2.125</w:t>
            </w:r>
          </w:p>
        </w:tc>
        <w:tc>
          <w:tcPr>
            <w:tcW w:w="270" w:type="dxa"/>
          </w:tcPr>
          <w:p w14:paraId="396AE2E8" w14:textId="77777777" w:rsidR="00B53CE6" w:rsidRPr="00435338" w:rsidRDefault="00B53CE6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48FC083" w14:textId="7B9A7962" w:rsidR="00B53CE6" w:rsidRDefault="009C65DF" w:rsidP="00F84E31">
            <w:pPr>
              <w:tabs>
                <w:tab w:val="left" w:pos="495"/>
              </w:tabs>
              <w:spacing w:line="360" w:lineRule="exact"/>
              <w:ind w:left="-129" w:righ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9D94073" w14:textId="77777777" w:rsidR="00B53CE6" w:rsidRPr="00435338" w:rsidRDefault="00B53CE6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8A53F9" w14:textId="37096DFB" w:rsidR="00B53CE6" w:rsidRPr="003833DF" w:rsidRDefault="009C65DF" w:rsidP="009C65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232,785</w:t>
            </w:r>
          </w:p>
        </w:tc>
        <w:tc>
          <w:tcPr>
            <w:tcW w:w="270" w:type="dxa"/>
          </w:tcPr>
          <w:p w14:paraId="6BC422EA" w14:textId="77777777" w:rsidR="00B53CE6" w:rsidRPr="00435338" w:rsidRDefault="00B53CE6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E7C5255" w14:textId="6A04553A" w:rsidR="00B53CE6" w:rsidRPr="00435338" w:rsidRDefault="00630B43" w:rsidP="00630B4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(232,785)</w:t>
            </w:r>
          </w:p>
        </w:tc>
        <w:tc>
          <w:tcPr>
            <w:tcW w:w="270" w:type="dxa"/>
          </w:tcPr>
          <w:p w14:paraId="626F734C" w14:textId="77777777" w:rsidR="00B53CE6" w:rsidRPr="00435338" w:rsidRDefault="00B53CE6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8A72471" w14:textId="4884C35A" w:rsidR="00B53CE6" w:rsidRDefault="00843E0F" w:rsidP="00672D88">
            <w:pPr>
              <w:tabs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1F02A8F8" w14:textId="77777777" w:rsidTr="00672D88">
        <w:tc>
          <w:tcPr>
            <w:tcW w:w="3070" w:type="dxa"/>
          </w:tcPr>
          <w:p w14:paraId="597F2962" w14:textId="77777777" w:rsidR="00C240F8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  <w:vAlign w:val="bottom"/>
          </w:tcPr>
          <w:p w14:paraId="7E6367FE" w14:textId="77777777" w:rsidR="00C240F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69981D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A171E01" w14:textId="77777777" w:rsidR="00C240F8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1,610,000</w:t>
            </w:r>
          </w:p>
        </w:tc>
        <w:tc>
          <w:tcPr>
            <w:tcW w:w="270" w:type="dxa"/>
          </w:tcPr>
          <w:p w14:paraId="33E6BA5F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5889638" w14:textId="7C707B69" w:rsidR="00C240F8" w:rsidRPr="003833DF" w:rsidRDefault="007920CE" w:rsidP="0080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101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1,332,785</w:t>
            </w:r>
          </w:p>
        </w:tc>
        <w:tc>
          <w:tcPr>
            <w:tcW w:w="270" w:type="dxa"/>
          </w:tcPr>
          <w:p w14:paraId="53F7B5A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10113FF" w14:textId="333A2B96" w:rsidR="00C240F8" w:rsidRPr="00435338" w:rsidRDefault="00FF73B5" w:rsidP="00686D6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101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30B43">
              <w:rPr>
                <w:rFonts w:asciiTheme="majorBidi" w:hAnsiTheme="majorBidi" w:cstheme="majorBidi"/>
                <w:sz w:val="28"/>
                <w:szCs w:val="28"/>
              </w:rPr>
              <w:t>2,542,785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69044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4D65EE1" w14:textId="5BE5F1C1" w:rsidR="00C240F8" w:rsidRDefault="00843E0F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400,000</w:t>
            </w:r>
          </w:p>
        </w:tc>
      </w:tr>
      <w:tr w:rsidR="00C240F8" w:rsidRPr="007A7237" w14:paraId="53589292" w14:textId="77777777" w:rsidTr="00672D88">
        <w:tc>
          <w:tcPr>
            <w:tcW w:w="3070" w:type="dxa"/>
          </w:tcPr>
          <w:p w14:paraId="4418FF28" w14:textId="77777777" w:rsidR="00C240F8" w:rsidRPr="00EB4A4B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EB4A4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540" w:type="dxa"/>
            <w:vAlign w:val="bottom"/>
          </w:tcPr>
          <w:p w14:paraId="0E01878D" w14:textId="77777777" w:rsidR="00C240F8" w:rsidRPr="00435338" w:rsidRDefault="00C240F8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9D821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A554C3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B1908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F02AD7D" w14:textId="77777777" w:rsidR="00C240F8" w:rsidRPr="003833DF" w:rsidRDefault="00C240F8" w:rsidP="00672D88">
            <w:pPr>
              <w:tabs>
                <w:tab w:val="decimal" w:pos="522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4C66675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556C60" w14:textId="77777777" w:rsidR="00C240F8" w:rsidRPr="00435338" w:rsidRDefault="00C240F8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2B5880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EECDC3" w14:textId="77777777" w:rsidR="00C240F8" w:rsidRDefault="00C240F8" w:rsidP="00672D88">
            <w:pPr>
              <w:tabs>
                <w:tab w:val="left" w:pos="544"/>
                <w:tab w:val="decimal" w:pos="793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240F8" w:rsidRPr="007A7237" w14:paraId="678C066D" w14:textId="77777777" w:rsidTr="008720E1">
        <w:tc>
          <w:tcPr>
            <w:tcW w:w="3070" w:type="dxa"/>
          </w:tcPr>
          <w:p w14:paraId="07FBD7FD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ไทย ปิโตรเคมีกัล อุตสาหกรรม จำกัด</w:t>
            </w:r>
          </w:p>
        </w:tc>
        <w:tc>
          <w:tcPr>
            <w:tcW w:w="1540" w:type="dxa"/>
            <w:vAlign w:val="bottom"/>
          </w:tcPr>
          <w:p w14:paraId="6399BC6E" w14:textId="6DCB8101" w:rsidR="00C240F8" w:rsidRPr="00435338" w:rsidRDefault="00F77379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2.800</w:t>
            </w:r>
          </w:p>
        </w:tc>
        <w:tc>
          <w:tcPr>
            <w:tcW w:w="270" w:type="dxa"/>
          </w:tcPr>
          <w:p w14:paraId="1BDEB8A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5EBFB3" w14:textId="77777777" w:rsidR="00C240F8" w:rsidRDefault="00C240F8" w:rsidP="00672D88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FED187C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D11A73" w14:textId="134CB6A0" w:rsidR="00C240F8" w:rsidRPr="003833DF" w:rsidRDefault="00EC4415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140,000</w:t>
            </w:r>
          </w:p>
        </w:tc>
        <w:tc>
          <w:tcPr>
            <w:tcW w:w="270" w:type="dxa"/>
          </w:tcPr>
          <w:p w14:paraId="31F0799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760240" w14:textId="694E2FD4" w:rsidR="00C240F8" w:rsidRPr="00435338" w:rsidRDefault="008B4CDB" w:rsidP="008B4C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(140,000)</w:t>
            </w:r>
          </w:p>
        </w:tc>
        <w:tc>
          <w:tcPr>
            <w:tcW w:w="270" w:type="dxa"/>
          </w:tcPr>
          <w:p w14:paraId="57415460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04EBBEC" w14:textId="18B49576" w:rsidR="00C240F8" w:rsidRDefault="008720E1" w:rsidP="008720E1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48BF5529" w14:textId="77777777" w:rsidTr="008720E1">
        <w:tc>
          <w:tcPr>
            <w:tcW w:w="3070" w:type="dxa"/>
          </w:tcPr>
          <w:p w14:paraId="01DF7E90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540" w:type="dxa"/>
            <w:vAlign w:val="bottom"/>
          </w:tcPr>
          <w:p w14:paraId="7606F895" w14:textId="0740C99C" w:rsidR="00C240F8" w:rsidRPr="00435338" w:rsidRDefault="00F77379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2.800</w:t>
            </w:r>
          </w:p>
        </w:tc>
        <w:tc>
          <w:tcPr>
            <w:tcW w:w="270" w:type="dxa"/>
          </w:tcPr>
          <w:p w14:paraId="047B54A9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6B8A6D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AA1F75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85BD9F" w14:textId="20C999EE" w:rsidR="00C240F8" w:rsidRPr="003833DF" w:rsidRDefault="00EC4415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300,000</w:t>
            </w:r>
          </w:p>
        </w:tc>
        <w:tc>
          <w:tcPr>
            <w:tcW w:w="270" w:type="dxa"/>
          </w:tcPr>
          <w:p w14:paraId="64C848BD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9B5B8A" w14:textId="541D0293" w:rsidR="00C240F8" w:rsidRPr="00435338" w:rsidRDefault="008B4CDB" w:rsidP="008B4C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(300,000)</w:t>
            </w:r>
          </w:p>
        </w:tc>
        <w:tc>
          <w:tcPr>
            <w:tcW w:w="270" w:type="dxa"/>
          </w:tcPr>
          <w:p w14:paraId="4D13B80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87471A" w14:textId="62D68AFC" w:rsidR="00C240F8" w:rsidRDefault="008720E1" w:rsidP="008720E1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154D77DE" w14:textId="77777777" w:rsidTr="008720E1">
        <w:tc>
          <w:tcPr>
            <w:tcW w:w="3070" w:type="dxa"/>
          </w:tcPr>
          <w:p w14:paraId="6F32DFE1" w14:textId="77777777" w:rsidR="00C240F8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82443">
              <w:rPr>
                <w:rFonts w:asciiTheme="majorBidi" w:hAnsiTheme="majorBidi" w:cs="Angsana New"/>
                <w:sz w:val="28"/>
                <w:szCs w:val="28"/>
                <w:cs/>
                <w:lang w:val="en-US"/>
              </w:rPr>
              <w:t>บริษัท พรชัยวิสาหกิจ จำกัด</w:t>
            </w:r>
          </w:p>
        </w:tc>
        <w:tc>
          <w:tcPr>
            <w:tcW w:w="1540" w:type="dxa"/>
            <w:vAlign w:val="bottom"/>
          </w:tcPr>
          <w:p w14:paraId="0DC3C0B7" w14:textId="7DA0B3C7" w:rsidR="00C240F8" w:rsidRPr="00435338" w:rsidRDefault="00F77379" w:rsidP="00672D8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2.800</w:t>
            </w:r>
          </w:p>
        </w:tc>
        <w:tc>
          <w:tcPr>
            <w:tcW w:w="270" w:type="dxa"/>
          </w:tcPr>
          <w:p w14:paraId="29C4D74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831AAD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3A349E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57ABF1" w14:textId="5BA38A28" w:rsidR="00C240F8" w:rsidRPr="003833DF" w:rsidRDefault="00EC4415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260,000</w:t>
            </w:r>
          </w:p>
        </w:tc>
        <w:tc>
          <w:tcPr>
            <w:tcW w:w="270" w:type="dxa"/>
          </w:tcPr>
          <w:p w14:paraId="606C01C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8D4F91" w14:textId="2887A8B7" w:rsidR="00C240F8" w:rsidRPr="00435338" w:rsidRDefault="008B4CDB" w:rsidP="008B4C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(260,000)</w:t>
            </w:r>
          </w:p>
        </w:tc>
        <w:tc>
          <w:tcPr>
            <w:tcW w:w="270" w:type="dxa"/>
          </w:tcPr>
          <w:p w14:paraId="0A323576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39A3CB" w14:textId="5B9ECB73" w:rsidR="00C240F8" w:rsidRDefault="008720E1" w:rsidP="008720E1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:rsidRPr="007A7237" w14:paraId="3738AC1C" w14:textId="77777777" w:rsidTr="008720E1">
        <w:tc>
          <w:tcPr>
            <w:tcW w:w="3070" w:type="dxa"/>
          </w:tcPr>
          <w:p w14:paraId="57FC404F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40" w:type="dxa"/>
          </w:tcPr>
          <w:p w14:paraId="033C0D8A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E01DC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E25EE9" w14:textId="77777777" w:rsidR="00C240F8" w:rsidRDefault="00C240F8" w:rsidP="00672D88">
            <w:pPr>
              <w:tabs>
                <w:tab w:val="decimal" w:pos="754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06013C4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0E3419C" w14:textId="1D62549C" w:rsidR="00C240F8" w:rsidRPr="006F5372" w:rsidRDefault="00EC4415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700,000</w:t>
            </w:r>
          </w:p>
        </w:tc>
        <w:tc>
          <w:tcPr>
            <w:tcW w:w="270" w:type="dxa"/>
          </w:tcPr>
          <w:p w14:paraId="1958DDCF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1420367" w14:textId="6EE4F8A0" w:rsidR="00C240F8" w:rsidRDefault="008B4CDB" w:rsidP="008B4CD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(700,000)</w:t>
            </w:r>
          </w:p>
        </w:tc>
        <w:tc>
          <w:tcPr>
            <w:tcW w:w="270" w:type="dxa"/>
          </w:tcPr>
          <w:p w14:paraId="5C89388B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74B1A32" w14:textId="75EFD5D0" w:rsidR="00C240F8" w:rsidRPr="007A7237" w:rsidRDefault="008720E1" w:rsidP="008720E1">
            <w:pPr>
              <w:tabs>
                <w:tab w:val="decimal" w:pos="771"/>
              </w:tabs>
              <w:spacing w:line="360" w:lineRule="exact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240F8" w14:paraId="0D7A37D5" w14:textId="77777777" w:rsidTr="00672D88">
        <w:tc>
          <w:tcPr>
            <w:tcW w:w="3070" w:type="dxa"/>
          </w:tcPr>
          <w:p w14:paraId="142F6DA4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540" w:type="dxa"/>
          </w:tcPr>
          <w:p w14:paraId="7A8DDA4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FBF4B8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2E7F45D" w14:textId="77777777" w:rsidR="00C240F8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9,486</w:t>
            </w:r>
          </w:p>
        </w:tc>
        <w:tc>
          <w:tcPr>
            <w:tcW w:w="270" w:type="dxa"/>
          </w:tcPr>
          <w:p w14:paraId="67964C21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F37E9C" w14:textId="1DA16AF8" w:rsidR="00C240F8" w:rsidRDefault="008B4CDB" w:rsidP="00672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15,724</w:t>
            </w:r>
          </w:p>
        </w:tc>
        <w:tc>
          <w:tcPr>
            <w:tcW w:w="270" w:type="dxa"/>
          </w:tcPr>
          <w:p w14:paraId="174CDA60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A625516" w14:textId="292241E8" w:rsidR="00C240F8" w:rsidRDefault="008B4CDB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(24,60</w:t>
            </w:r>
            <w:r w:rsidR="006460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9672062" w14:textId="77777777" w:rsidR="00C240F8" w:rsidRPr="00435338" w:rsidRDefault="00C240F8" w:rsidP="00672D88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4521EF3" w14:textId="6DD60F40" w:rsidR="00C240F8" w:rsidRDefault="00687713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605</w:t>
            </w:r>
          </w:p>
        </w:tc>
      </w:tr>
      <w:tr w:rsidR="00C240F8" w:rsidRPr="00C6536F" w14:paraId="195683C2" w14:textId="77777777" w:rsidTr="00672D88">
        <w:tc>
          <w:tcPr>
            <w:tcW w:w="3070" w:type="dxa"/>
          </w:tcPr>
          <w:p w14:paraId="24BC9B0E" w14:textId="77777777" w:rsidR="00C240F8" w:rsidRPr="00BD080F" w:rsidRDefault="00C240F8" w:rsidP="00672D88">
            <w:pPr>
              <w:spacing w:line="360" w:lineRule="exact"/>
              <w:ind w:left="246" w:hanging="2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D080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540" w:type="dxa"/>
          </w:tcPr>
          <w:p w14:paraId="72953629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4BA712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55833" w14:textId="77777777" w:rsidR="00C240F8" w:rsidRPr="007620FD" w:rsidRDefault="00C240F8" w:rsidP="00672D88">
            <w:pPr>
              <w:tabs>
                <w:tab w:val="clear" w:pos="680"/>
                <w:tab w:val="left" w:pos="495"/>
              </w:tabs>
              <w:spacing w:line="360" w:lineRule="exact"/>
              <w:ind w:left="-129"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1,619,486</w:t>
            </w:r>
          </w:p>
        </w:tc>
        <w:tc>
          <w:tcPr>
            <w:tcW w:w="270" w:type="dxa"/>
          </w:tcPr>
          <w:p w14:paraId="1B255D45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7D126" w14:textId="1953C811" w:rsidR="00C240F8" w:rsidRPr="003833DF" w:rsidRDefault="008B4CDB" w:rsidP="008015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1" w:right="-8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2,048,509</w:t>
            </w:r>
          </w:p>
        </w:tc>
        <w:tc>
          <w:tcPr>
            <w:tcW w:w="270" w:type="dxa"/>
          </w:tcPr>
          <w:p w14:paraId="269F514F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F0782" w14:textId="15C3FFA2" w:rsidR="00C240F8" w:rsidRPr="007620FD" w:rsidRDefault="008B4CDB" w:rsidP="00182F8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8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(3,267,3</w:t>
            </w:r>
            <w:r w:rsidR="006460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ACFEED3" w14:textId="77777777" w:rsidR="00C240F8" w:rsidRPr="007620FD" w:rsidRDefault="00C240F8" w:rsidP="00672D8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0A0460" w14:textId="2E748420" w:rsidR="00C240F8" w:rsidRPr="00C6536F" w:rsidRDefault="00687713" w:rsidP="00672D8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6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400,605</w:t>
            </w:r>
          </w:p>
        </w:tc>
      </w:tr>
    </w:tbl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36"/>
        <w:gridCol w:w="1115"/>
        <w:gridCol w:w="260"/>
        <w:gridCol w:w="1180"/>
        <w:gridCol w:w="245"/>
        <w:gridCol w:w="1104"/>
      </w:tblGrid>
      <w:tr w:rsidR="00B13986" w:rsidRPr="007A168E" w14:paraId="7DCF7F6D" w14:textId="77777777" w:rsidTr="000B13C3">
        <w:trPr>
          <w:tblHeader/>
        </w:trPr>
        <w:tc>
          <w:tcPr>
            <w:tcW w:w="4050" w:type="dxa"/>
          </w:tcPr>
          <w:p w14:paraId="6E5A59F1" w14:textId="77777777" w:rsidR="00B13986" w:rsidRPr="007A168E" w:rsidRDefault="00B13986" w:rsidP="00B1398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1B3956BC" w14:textId="3E133CC4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01C1183B" w14:textId="77777777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9" w:type="dxa"/>
            <w:gridSpan w:val="3"/>
          </w:tcPr>
          <w:p w14:paraId="67CB502B" w14:textId="030F04D2" w:rsidR="00B13986" w:rsidRPr="007A168E" w:rsidRDefault="00B13986" w:rsidP="00B13986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615" w:rsidRPr="007A168E" w14:paraId="035E08D5" w14:textId="77777777" w:rsidTr="000B13C3">
        <w:trPr>
          <w:tblHeader/>
        </w:trPr>
        <w:tc>
          <w:tcPr>
            <w:tcW w:w="4050" w:type="dxa"/>
          </w:tcPr>
          <w:p w14:paraId="19D025DA" w14:textId="77777777" w:rsidR="00EA4615" w:rsidRPr="007A168E" w:rsidRDefault="00EA4615" w:rsidP="00EA4615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48E9D2" w14:textId="315BCD47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06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9806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453EFE06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1CA3F2C4" w14:textId="10B9098C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8A500B9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D19A9E6" w14:textId="4B2D0F38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06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9806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6C97BD96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145105F3" w14:textId="161D41C9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2A31D695" w14:textId="77777777" w:rsidTr="000B13C3">
        <w:trPr>
          <w:tblHeader/>
        </w:trPr>
        <w:tc>
          <w:tcPr>
            <w:tcW w:w="4050" w:type="dxa"/>
          </w:tcPr>
          <w:p w14:paraId="498586C8" w14:textId="77777777" w:rsidR="00EA4615" w:rsidRPr="007A168E" w:rsidRDefault="00EA4615" w:rsidP="00EA4615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90715D" w14:textId="676AE852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1A59B3EF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E58A5AC" w14:textId="3E2CD1CE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29D8AD20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8765EFE" w14:textId="49A12EE1" w:rsidR="00EA4615" w:rsidRPr="007A168E" w:rsidRDefault="00EA4615" w:rsidP="00EA4615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70272337" w14:textId="77777777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287EF961" w14:textId="036D5D95" w:rsidR="00EA4615" w:rsidRPr="007A168E" w:rsidRDefault="00EA4615" w:rsidP="00EA461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4615" w:rsidRPr="007A168E" w14:paraId="607BCFEF" w14:textId="77777777" w:rsidTr="000B13C3">
        <w:trPr>
          <w:tblHeader/>
        </w:trPr>
        <w:tc>
          <w:tcPr>
            <w:tcW w:w="4050" w:type="dxa"/>
          </w:tcPr>
          <w:p w14:paraId="5501CB86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40E9B2C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5F065F1C" w14:textId="77777777" w:rsidTr="000B13C3">
        <w:trPr>
          <w:tblHeader/>
        </w:trPr>
        <w:tc>
          <w:tcPr>
            <w:tcW w:w="4050" w:type="dxa"/>
          </w:tcPr>
          <w:p w14:paraId="08E4EFA6" w14:textId="77777777" w:rsidR="00EA4615" w:rsidRPr="007A168E" w:rsidRDefault="00EA4615" w:rsidP="00EA4615">
            <w:pPr>
              <w:spacing w:line="380" w:lineRule="exact"/>
              <w:ind w:right="-21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ส่วนของหนี้สินตามสัญญาเช่าที่ถึงกำหนดชำระ</w:t>
            </w:r>
          </w:p>
        </w:tc>
        <w:tc>
          <w:tcPr>
            <w:tcW w:w="5310" w:type="dxa"/>
            <w:gridSpan w:val="7"/>
          </w:tcPr>
          <w:p w14:paraId="51CA756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F70BCEE" w14:textId="77777777" w:rsidTr="000B13C3">
        <w:trPr>
          <w:tblHeader/>
        </w:trPr>
        <w:tc>
          <w:tcPr>
            <w:tcW w:w="4050" w:type="dxa"/>
          </w:tcPr>
          <w:p w14:paraId="127B9096" w14:textId="77777777" w:rsidR="00EA4615" w:rsidRPr="007A168E" w:rsidRDefault="00EA4615" w:rsidP="00EA4615">
            <w:pPr>
              <w:spacing w:line="380" w:lineRule="exact"/>
              <w:ind w:right="65" w:firstLine="2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10" w:type="dxa"/>
            <w:gridSpan w:val="7"/>
          </w:tcPr>
          <w:p w14:paraId="2966950C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30E8AFBA" w14:textId="77777777" w:rsidTr="000B13C3">
        <w:tc>
          <w:tcPr>
            <w:tcW w:w="4050" w:type="dxa"/>
          </w:tcPr>
          <w:p w14:paraId="030CF2EC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2CFEFE6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E330BD2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275949C9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27707D56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851380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0949E561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2F15F7A" w14:textId="77777777" w:rsidR="00EA4615" w:rsidRPr="007A168E" w:rsidRDefault="00EA4615" w:rsidP="00EA4615">
            <w:pPr>
              <w:tabs>
                <w:tab w:val="decimal" w:pos="889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0A59F0BB" w14:textId="77777777" w:rsidTr="000B13C3">
        <w:tc>
          <w:tcPr>
            <w:tcW w:w="4050" w:type="dxa"/>
          </w:tcPr>
          <w:p w14:paraId="69AA3554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41CCD1A6" w14:textId="2B6208DA" w:rsidR="00EA4615" w:rsidRPr="007A168E" w:rsidRDefault="007F0C29" w:rsidP="00FA4477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93A9FD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ED4332" w14:textId="57D41561" w:rsidR="00EA4615" w:rsidRPr="007A168E" w:rsidRDefault="00EA4615" w:rsidP="00051D1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503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937D1C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D774F07" w14:textId="474C5581" w:rsidR="00EA4615" w:rsidRPr="007A168E" w:rsidRDefault="007F0C29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5,179</w:t>
            </w:r>
          </w:p>
        </w:tc>
        <w:tc>
          <w:tcPr>
            <w:tcW w:w="245" w:type="dxa"/>
          </w:tcPr>
          <w:p w14:paraId="251F9EEE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920CCB4" w14:textId="2BA3F5C2" w:rsidR="00EA4615" w:rsidRPr="00FA4477" w:rsidRDefault="008570F3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4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7914A366" w14:textId="77777777" w:rsidTr="000B13C3">
        <w:tc>
          <w:tcPr>
            <w:tcW w:w="4050" w:type="dxa"/>
          </w:tcPr>
          <w:p w14:paraId="37C716B1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6BBE4EC7" w14:textId="6AFA6B75" w:rsidR="00EA4615" w:rsidRPr="007A168E" w:rsidRDefault="007F0C29" w:rsidP="008A72A6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1742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C463FA2" w14:textId="71ECCA32" w:rsidR="00EA4615" w:rsidRPr="00DE3F0C" w:rsidRDefault="00EA4615" w:rsidP="00051D1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723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E03D8AE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049C7936" w14:textId="13594C9C" w:rsidR="00EA4615" w:rsidRPr="007A168E" w:rsidRDefault="002E22AF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253</w:t>
            </w:r>
          </w:p>
        </w:tc>
        <w:tc>
          <w:tcPr>
            <w:tcW w:w="245" w:type="dxa"/>
          </w:tcPr>
          <w:p w14:paraId="01E2B29C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0EAC1AB" w14:textId="30C117DB" w:rsidR="00EA4615" w:rsidRPr="00FA4477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44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690FCB" w:rsidRPr="00FA44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</w:t>
            </w:r>
          </w:p>
        </w:tc>
      </w:tr>
      <w:tr w:rsidR="002B456A" w:rsidRPr="007A168E" w14:paraId="1A9742AE" w14:textId="77777777" w:rsidTr="000B13C3">
        <w:tc>
          <w:tcPr>
            <w:tcW w:w="4050" w:type="dxa"/>
          </w:tcPr>
          <w:p w14:paraId="250417DB" w14:textId="74041B35" w:rsidR="002B456A" w:rsidRPr="007A168E" w:rsidRDefault="00DC2BF8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BF8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2913FD1C" w14:textId="25BA9DEA" w:rsidR="002B456A" w:rsidRDefault="003D341B" w:rsidP="008A72A6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E1D8C2" w14:textId="77777777" w:rsidR="002B456A" w:rsidRPr="007A168E" w:rsidRDefault="002B456A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9459685" w14:textId="0348E70A" w:rsidR="002B456A" w:rsidRPr="00A723A0" w:rsidRDefault="003D341B" w:rsidP="00051D1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DAC3286" w14:textId="77777777" w:rsidR="002B456A" w:rsidRPr="007A168E" w:rsidRDefault="002B456A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1B2017" w14:textId="33995C55" w:rsidR="002B456A" w:rsidRDefault="003D341B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3,248</w:t>
            </w:r>
          </w:p>
        </w:tc>
        <w:tc>
          <w:tcPr>
            <w:tcW w:w="245" w:type="dxa"/>
          </w:tcPr>
          <w:p w14:paraId="35AACAED" w14:textId="77777777" w:rsidR="002B456A" w:rsidRPr="007A168E" w:rsidRDefault="002B456A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437C541" w14:textId="1D77FC6D" w:rsidR="002B456A" w:rsidRPr="00FA4477" w:rsidRDefault="003D341B" w:rsidP="003D341B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521C5517" w14:textId="77777777" w:rsidTr="000B13C3">
        <w:tc>
          <w:tcPr>
            <w:tcW w:w="4050" w:type="dxa"/>
          </w:tcPr>
          <w:p w14:paraId="11AF8A82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16614AF0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2D848506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FEFF49F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3884F81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F5ED63D" w14:textId="77777777" w:rsidR="00EA4615" w:rsidRPr="007A168E" w:rsidRDefault="00EA4615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44DBBD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452C5DEE" w14:textId="77777777" w:rsidR="00EA4615" w:rsidRPr="007A168E" w:rsidRDefault="00EA4615" w:rsidP="00EA4615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162FDCB8" w14:textId="77777777" w:rsidTr="00C45437">
        <w:tc>
          <w:tcPr>
            <w:tcW w:w="4050" w:type="dxa"/>
          </w:tcPr>
          <w:p w14:paraId="23F94732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D2D1BF6" w14:textId="2FD1E885" w:rsidR="00EA4615" w:rsidRPr="007A168E" w:rsidRDefault="002E22AF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4,866</w:t>
            </w:r>
          </w:p>
        </w:tc>
        <w:tc>
          <w:tcPr>
            <w:tcW w:w="236" w:type="dxa"/>
            <w:shd w:val="clear" w:color="auto" w:fill="auto"/>
          </w:tcPr>
          <w:p w14:paraId="36967B31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600E3F0" w14:textId="054C1B4D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7,013</w:t>
            </w:r>
          </w:p>
        </w:tc>
        <w:tc>
          <w:tcPr>
            <w:tcW w:w="260" w:type="dxa"/>
            <w:shd w:val="clear" w:color="auto" w:fill="auto"/>
          </w:tcPr>
          <w:p w14:paraId="2B353F90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D434D4" w14:textId="16E0F68D" w:rsidR="00EA4615" w:rsidRPr="007A168E" w:rsidRDefault="002E22AF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2,222</w:t>
            </w:r>
          </w:p>
        </w:tc>
        <w:tc>
          <w:tcPr>
            <w:tcW w:w="245" w:type="dxa"/>
          </w:tcPr>
          <w:p w14:paraId="4BFB87B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04" w:type="dxa"/>
            <w:vAlign w:val="bottom"/>
          </w:tcPr>
          <w:p w14:paraId="0B92B4D4" w14:textId="0C5F2A49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1,643</w:t>
            </w:r>
          </w:p>
        </w:tc>
      </w:tr>
      <w:tr w:rsidR="00EA4615" w:rsidRPr="007A168E" w14:paraId="3FE533A0" w14:textId="77777777" w:rsidTr="000B13C3">
        <w:tc>
          <w:tcPr>
            <w:tcW w:w="4050" w:type="dxa"/>
          </w:tcPr>
          <w:p w14:paraId="45333F0F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A06EF79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71DEAAB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1C089AC" w14:textId="77777777" w:rsidR="00EA4615" w:rsidRPr="007A168E" w:rsidRDefault="00EA4615" w:rsidP="00EA4615">
            <w:pPr>
              <w:tabs>
                <w:tab w:val="decimal" w:pos="83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26E665F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05A3104" w14:textId="77777777" w:rsidR="00EA4615" w:rsidRPr="007A168E" w:rsidRDefault="00EA4615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3F172C8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</w:tcPr>
          <w:p w14:paraId="7713710F" w14:textId="77777777" w:rsidR="00EA4615" w:rsidRPr="007A168E" w:rsidRDefault="00EA4615" w:rsidP="00EA4615">
            <w:pPr>
              <w:tabs>
                <w:tab w:val="decimal" w:pos="818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3F2FC353" w14:textId="77777777" w:rsidTr="00C45437">
        <w:tc>
          <w:tcPr>
            <w:tcW w:w="4050" w:type="dxa"/>
          </w:tcPr>
          <w:p w14:paraId="56FA5F9C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5E32BF62" w14:textId="1005DCF8" w:rsidR="00EA4615" w:rsidRPr="007A168E" w:rsidRDefault="002E22AF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31,575</w:t>
            </w:r>
          </w:p>
        </w:tc>
        <w:tc>
          <w:tcPr>
            <w:tcW w:w="236" w:type="dxa"/>
            <w:shd w:val="clear" w:color="auto" w:fill="auto"/>
          </w:tcPr>
          <w:p w14:paraId="5BE4F907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A3266FE" w14:textId="39E5E9D1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36,487</w:t>
            </w:r>
          </w:p>
        </w:tc>
        <w:tc>
          <w:tcPr>
            <w:tcW w:w="260" w:type="dxa"/>
            <w:shd w:val="clear" w:color="auto" w:fill="auto"/>
          </w:tcPr>
          <w:p w14:paraId="7AA61C3A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5C3F2" w14:textId="350F05F7" w:rsidR="00EA4615" w:rsidRPr="007A168E" w:rsidRDefault="00C340E0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24,929</w:t>
            </w:r>
          </w:p>
        </w:tc>
        <w:tc>
          <w:tcPr>
            <w:tcW w:w="245" w:type="dxa"/>
          </w:tcPr>
          <w:p w14:paraId="798B03E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52107A9" w14:textId="126B7D84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31,709</w:t>
            </w:r>
          </w:p>
        </w:tc>
      </w:tr>
      <w:tr w:rsidR="00EA4615" w:rsidRPr="007A168E" w14:paraId="1315F7B5" w14:textId="77777777" w:rsidTr="000B13C3">
        <w:tc>
          <w:tcPr>
            <w:tcW w:w="4050" w:type="dxa"/>
          </w:tcPr>
          <w:p w14:paraId="26651455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C9B7CE" w14:textId="734C492E" w:rsidR="00EA4615" w:rsidRPr="007A168E" w:rsidRDefault="002E22AF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2,439</w:t>
            </w:r>
          </w:p>
        </w:tc>
        <w:tc>
          <w:tcPr>
            <w:tcW w:w="236" w:type="dxa"/>
            <w:shd w:val="clear" w:color="auto" w:fill="auto"/>
          </w:tcPr>
          <w:p w14:paraId="6B9D12C7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03E65E4C" w14:textId="40BAEBEC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795</w:t>
            </w:r>
          </w:p>
        </w:tc>
        <w:tc>
          <w:tcPr>
            <w:tcW w:w="260" w:type="dxa"/>
            <w:shd w:val="clear" w:color="auto" w:fill="auto"/>
          </w:tcPr>
          <w:p w14:paraId="37BC42C8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ABCD6" w14:textId="4363D3E6" w:rsidR="00EA4615" w:rsidRPr="007A168E" w:rsidRDefault="002B456A" w:rsidP="00C340E0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2,114</w:t>
            </w:r>
          </w:p>
        </w:tc>
        <w:tc>
          <w:tcPr>
            <w:tcW w:w="245" w:type="dxa"/>
          </w:tcPr>
          <w:p w14:paraId="500B30D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5D6C70" w14:textId="4ACA7A4F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170E24BD" w14:textId="77777777" w:rsidTr="000B13C3">
        <w:tc>
          <w:tcPr>
            <w:tcW w:w="4050" w:type="dxa"/>
          </w:tcPr>
          <w:p w14:paraId="4CCC8743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6DEB22" w14:textId="3373DA1F" w:rsidR="00EA4615" w:rsidRPr="007A168E" w:rsidRDefault="002E22AF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5CE2505D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131F7E4" w14:textId="54C2F606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60" w:type="dxa"/>
            <w:shd w:val="clear" w:color="auto" w:fill="auto"/>
          </w:tcPr>
          <w:p w14:paraId="24FFEC8D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2A77B" w14:textId="09159C67" w:rsidR="00EA4615" w:rsidRPr="007A168E" w:rsidRDefault="002B456A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45" w:type="dxa"/>
          </w:tcPr>
          <w:p w14:paraId="117FCD6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EF70F2D" w14:textId="02D8597D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</w:tr>
      <w:tr w:rsidR="00EA4615" w:rsidRPr="007A168E" w14:paraId="61DBEC22" w14:textId="77777777" w:rsidTr="00C45437">
        <w:tc>
          <w:tcPr>
            <w:tcW w:w="4050" w:type="dxa"/>
          </w:tcPr>
          <w:p w14:paraId="14A43603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B8D246" w14:textId="717A9FA7" w:rsidR="00EA4615" w:rsidRPr="007A168E" w:rsidRDefault="00C340E0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  <w:tc>
          <w:tcPr>
            <w:tcW w:w="236" w:type="dxa"/>
            <w:shd w:val="clear" w:color="auto" w:fill="auto"/>
          </w:tcPr>
          <w:p w14:paraId="1F67C8AF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B8AA1C9" w14:textId="40EDC66F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1,638</w:t>
            </w:r>
          </w:p>
        </w:tc>
        <w:tc>
          <w:tcPr>
            <w:tcW w:w="260" w:type="dxa"/>
            <w:shd w:val="clear" w:color="auto" w:fill="auto"/>
          </w:tcPr>
          <w:p w14:paraId="406D8F6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37E7E" w14:textId="194B6A67" w:rsidR="00EA4615" w:rsidRPr="007A168E" w:rsidRDefault="002B456A" w:rsidP="00EA4615">
            <w:pPr>
              <w:pStyle w:val="Bo-Blankline"/>
              <w:spacing w:line="380" w:lineRule="exact"/>
              <w:ind w:left="0" w:right="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995</w:t>
            </w:r>
          </w:p>
        </w:tc>
        <w:tc>
          <w:tcPr>
            <w:tcW w:w="245" w:type="dxa"/>
          </w:tcPr>
          <w:p w14:paraId="5AB88F53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55F3E0A" w14:textId="14D91865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985</w:t>
            </w:r>
          </w:p>
        </w:tc>
      </w:tr>
      <w:tr w:rsidR="00EA4615" w:rsidRPr="007A168E" w14:paraId="5537471A" w14:textId="77777777" w:rsidTr="00C45437">
        <w:tc>
          <w:tcPr>
            <w:tcW w:w="4050" w:type="dxa"/>
          </w:tcPr>
          <w:p w14:paraId="4CFEC0C6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4363F66" w14:textId="053054FF" w:rsidR="00EA4615" w:rsidRPr="007A168E" w:rsidRDefault="00C340E0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625</w:t>
            </w:r>
          </w:p>
        </w:tc>
        <w:tc>
          <w:tcPr>
            <w:tcW w:w="236" w:type="dxa"/>
            <w:shd w:val="clear" w:color="auto" w:fill="auto"/>
          </w:tcPr>
          <w:p w14:paraId="102B133C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F8D9CD7" w14:textId="6789865F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2,638</w:t>
            </w:r>
          </w:p>
        </w:tc>
        <w:tc>
          <w:tcPr>
            <w:tcW w:w="260" w:type="dxa"/>
            <w:shd w:val="clear" w:color="auto" w:fill="auto"/>
          </w:tcPr>
          <w:p w14:paraId="56C6DF3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E052B" w14:textId="7D3DAE1B" w:rsidR="00EA4615" w:rsidRPr="007A168E" w:rsidRDefault="002B456A" w:rsidP="001B503B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5C90156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B451B5A" w14:textId="4B44E702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25FABB5B" w14:textId="77777777" w:rsidTr="00C45437">
        <w:tc>
          <w:tcPr>
            <w:tcW w:w="4050" w:type="dxa"/>
          </w:tcPr>
          <w:p w14:paraId="44AF9094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ธนาพรชัยวิสาหกิจ จำกัด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A5955" w14:textId="2A397D8D" w:rsidR="00EA4615" w:rsidRPr="007A168E" w:rsidRDefault="00C340E0" w:rsidP="00C340E0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51C402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9480F" w14:textId="2D5F055B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  <w:tc>
          <w:tcPr>
            <w:tcW w:w="260" w:type="dxa"/>
            <w:shd w:val="clear" w:color="auto" w:fill="auto"/>
          </w:tcPr>
          <w:p w14:paraId="46AE3E4B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988ABB" w14:textId="424D46F5" w:rsidR="00EA4615" w:rsidRPr="007A168E" w:rsidRDefault="002B456A" w:rsidP="001B503B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680EE659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EA7C9F0" w14:textId="5ECAF88B" w:rsidR="00EA4615" w:rsidRPr="007A168E" w:rsidRDefault="00EA4615" w:rsidP="00051D1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D15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1191A4DA" w14:textId="77777777" w:rsidTr="001D4706">
        <w:tc>
          <w:tcPr>
            <w:tcW w:w="4050" w:type="dxa"/>
            <w:vAlign w:val="bottom"/>
          </w:tcPr>
          <w:p w14:paraId="1EF24A42" w14:textId="77777777" w:rsidR="00EA4615" w:rsidRPr="007A168E" w:rsidRDefault="00EA4615" w:rsidP="00EA4615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17824B" w14:textId="40CD981E" w:rsidR="00EA4615" w:rsidRPr="007A168E" w:rsidRDefault="00C340E0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40,514</w:t>
            </w:r>
          </w:p>
        </w:tc>
        <w:tc>
          <w:tcPr>
            <w:tcW w:w="236" w:type="dxa"/>
            <w:shd w:val="clear" w:color="auto" w:fill="auto"/>
          </w:tcPr>
          <w:p w14:paraId="30EE598E" w14:textId="77777777" w:rsidR="00EA4615" w:rsidRPr="007A168E" w:rsidRDefault="00EA4615" w:rsidP="00EA4615">
            <w:pPr>
              <w:tabs>
                <w:tab w:val="decimal" w:pos="88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EE5C0D" w14:textId="2BADCA62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49,237</w:t>
            </w:r>
          </w:p>
        </w:tc>
        <w:tc>
          <w:tcPr>
            <w:tcW w:w="260" w:type="dxa"/>
            <w:shd w:val="clear" w:color="auto" w:fill="auto"/>
          </w:tcPr>
          <w:p w14:paraId="4D4E32CB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F67F1" w14:textId="1E4FB7A4" w:rsidR="00EA4615" w:rsidRPr="007A168E" w:rsidRDefault="002B456A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38,954</w:t>
            </w:r>
          </w:p>
        </w:tc>
        <w:tc>
          <w:tcPr>
            <w:tcW w:w="245" w:type="dxa"/>
          </w:tcPr>
          <w:p w14:paraId="20436C5C" w14:textId="77777777" w:rsidR="00EA4615" w:rsidRPr="007A168E" w:rsidRDefault="00EA4615" w:rsidP="00EA4615">
            <w:pPr>
              <w:pStyle w:val="Bo-Blankline"/>
              <w:tabs>
                <w:tab w:val="decimal" w:pos="880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55A0B6CC" w14:textId="57B71A7E" w:rsidR="00EA4615" w:rsidRPr="007A168E" w:rsidRDefault="00EA4615" w:rsidP="00EA4615">
            <w:pPr>
              <w:tabs>
                <w:tab w:val="decimal" w:pos="910"/>
              </w:tabs>
              <w:spacing w:line="380" w:lineRule="exact"/>
              <w:ind w:left="-7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34,598</w:t>
            </w:r>
          </w:p>
        </w:tc>
      </w:tr>
    </w:tbl>
    <w:p w14:paraId="24D5E81F" w14:textId="69369F9D" w:rsidR="00160F81" w:rsidRPr="00855F83" w:rsidRDefault="00160F81" w:rsidP="00855F83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170"/>
        <w:gridCol w:w="236"/>
        <w:gridCol w:w="1115"/>
        <w:gridCol w:w="260"/>
        <w:gridCol w:w="1180"/>
        <w:gridCol w:w="245"/>
        <w:gridCol w:w="1105"/>
      </w:tblGrid>
      <w:tr w:rsidR="00EA4615" w:rsidRPr="007A168E" w14:paraId="6175AF24" w14:textId="77777777" w:rsidTr="00E545FB">
        <w:trPr>
          <w:trHeight w:val="335"/>
        </w:trPr>
        <w:tc>
          <w:tcPr>
            <w:tcW w:w="4049" w:type="dxa"/>
          </w:tcPr>
          <w:p w14:paraId="70EF171E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311" w:type="dxa"/>
            <w:gridSpan w:val="7"/>
          </w:tcPr>
          <w:p w14:paraId="1F56D6A8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A4615" w:rsidRPr="007A168E" w14:paraId="5172DBB8" w14:textId="77777777" w:rsidTr="00621EA6">
        <w:tc>
          <w:tcPr>
            <w:tcW w:w="4049" w:type="dxa"/>
          </w:tcPr>
          <w:p w14:paraId="7ACCD62F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1F41CEAC" w14:textId="77777777" w:rsidR="00EA4615" w:rsidRPr="007A168E" w:rsidRDefault="00EA461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AA2713B" w14:textId="77777777" w:rsidR="00EA4615" w:rsidRPr="007A168E" w:rsidRDefault="00EA4615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04DEA89F" w14:textId="77777777" w:rsidR="00EA4615" w:rsidRPr="007A168E" w:rsidRDefault="00EA4615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6CF79A79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EE156E" w14:textId="77777777" w:rsidR="00EA4615" w:rsidRPr="007A168E" w:rsidRDefault="00EA4615" w:rsidP="00EA4615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5B9185E" w14:textId="77777777" w:rsidR="00EA4615" w:rsidRPr="007A168E" w:rsidRDefault="00EA4615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8E8AE48" w14:textId="77777777" w:rsidR="00EA4615" w:rsidRPr="007A168E" w:rsidRDefault="00EA4615" w:rsidP="00EA4615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855F83" w:rsidRPr="007A168E" w14:paraId="74AD42E2" w14:textId="77777777" w:rsidTr="00621EA6">
        <w:tc>
          <w:tcPr>
            <w:tcW w:w="4049" w:type="dxa"/>
          </w:tcPr>
          <w:p w14:paraId="6E6DC1F1" w14:textId="64E5F23A" w:rsidR="00855F83" w:rsidRPr="00B80B76" w:rsidRDefault="00B80B76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0B76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170" w:type="dxa"/>
            <w:shd w:val="clear" w:color="auto" w:fill="auto"/>
          </w:tcPr>
          <w:p w14:paraId="03B63B35" w14:textId="3DFAE7A0" w:rsidR="00855F83" w:rsidRPr="007A168E" w:rsidRDefault="003A1ECC" w:rsidP="00B80B76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10A1AA1" w14:textId="77777777" w:rsidR="00855F83" w:rsidRPr="007A168E" w:rsidRDefault="00855F83" w:rsidP="00EA4615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BAC32B4" w14:textId="618774C2" w:rsidR="00855F83" w:rsidRPr="007A168E" w:rsidRDefault="00B80B76" w:rsidP="00EA4615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182227A5" w14:textId="77777777" w:rsidR="00855F83" w:rsidRPr="007A168E" w:rsidRDefault="00855F83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1579485" w14:textId="5D80E913" w:rsidR="00855F83" w:rsidRPr="007A168E" w:rsidRDefault="003A1ECC" w:rsidP="00B80B76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7,970</w:t>
            </w:r>
          </w:p>
        </w:tc>
        <w:tc>
          <w:tcPr>
            <w:tcW w:w="245" w:type="dxa"/>
          </w:tcPr>
          <w:p w14:paraId="47E99945" w14:textId="77777777" w:rsidR="00855F83" w:rsidRPr="007A168E" w:rsidRDefault="00855F83" w:rsidP="00EA4615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7A9B5B8" w14:textId="63E8EFA4" w:rsidR="00855F83" w:rsidRPr="007A168E" w:rsidRDefault="00B80B76" w:rsidP="00B80B76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56611578" w14:textId="77777777" w:rsidTr="00621EA6">
        <w:tc>
          <w:tcPr>
            <w:tcW w:w="4049" w:type="dxa"/>
          </w:tcPr>
          <w:p w14:paraId="7BA68290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มอนโดไทย จำกัด</w:t>
            </w:r>
          </w:p>
        </w:tc>
        <w:tc>
          <w:tcPr>
            <w:tcW w:w="1170" w:type="dxa"/>
            <w:shd w:val="clear" w:color="auto" w:fill="auto"/>
          </w:tcPr>
          <w:p w14:paraId="3DEBDB1A" w14:textId="5D94CAA7" w:rsidR="00EA4615" w:rsidRPr="007A168E" w:rsidRDefault="003A1ECC" w:rsidP="00EE26D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4159FA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2258405" w14:textId="551A70EA" w:rsidR="00EA4615" w:rsidRPr="007A168E" w:rsidRDefault="00EA4615" w:rsidP="00051D1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44467022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D48AAA8" w14:textId="1DC6656F" w:rsidR="00EA4615" w:rsidRPr="007A168E" w:rsidRDefault="003A1ECC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14,432</w:t>
            </w:r>
          </w:p>
        </w:tc>
        <w:tc>
          <w:tcPr>
            <w:tcW w:w="245" w:type="dxa"/>
          </w:tcPr>
          <w:p w14:paraId="47C7D4DC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83DCFFE" w14:textId="00E56FF0" w:rsidR="00EA4615" w:rsidRPr="007A168E" w:rsidRDefault="00EA4615" w:rsidP="00EA4615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14,160</w:t>
            </w:r>
          </w:p>
        </w:tc>
      </w:tr>
      <w:tr w:rsidR="00A4249E" w:rsidRPr="007A168E" w14:paraId="5059F9A6" w14:textId="77777777" w:rsidTr="00621EA6">
        <w:tc>
          <w:tcPr>
            <w:tcW w:w="4049" w:type="dxa"/>
          </w:tcPr>
          <w:p w14:paraId="36E68E77" w14:textId="794549A1" w:rsidR="00A4249E" w:rsidRPr="007A168E" w:rsidRDefault="00B1004E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4E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1170" w:type="dxa"/>
            <w:shd w:val="clear" w:color="auto" w:fill="auto"/>
          </w:tcPr>
          <w:p w14:paraId="45F44179" w14:textId="664F03CC" w:rsidR="00A4249E" w:rsidRPr="007A168E" w:rsidRDefault="004E3B01" w:rsidP="00EE26D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809B6B" w14:textId="77777777" w:rsidR="00A4249E" w:rsidRPr="007A168E" w:rsidRDefault="00A4249E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ED73741" w14:textId="0051A7AB" w:rsidR="00A4249E" w:rsidRDefault="004E3B01" w:rsidP="00051D1C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16F9B38" w14:textId="77777777" w:rsidR="00A4249E" w:rsidRPr="007A168E" w:rsidRDefault="00A4249E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1A28EAF" w14:textId="112B7702" w:rsidR="00A4249E" w:rsidRPr="007A168E" w:rsidRDefault="004E3B01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4,974</w:t>
            </w:r>
          </w:p>
        </w:tc>
        <w:tc>
          <w:tcPr>
            <w:tcW w:w="245" w:type="dxa"/>
          </w:tcPr>
          <w:p w14:paraId="74489328" w14:textId="77777777" w:rsidR="00A4249E" w:rsidRPr="007A168E" w:rsidRDefault="00A4249E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F425F97" w14:textId="4B81535E" w:rsidR="00A4249E" w:rsidRDefault="004E3B01" w:rsidP="004E3B01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EA4615" w:rsidRPr="007A168E" w14:paraId="3E71DCCF" w14:textId="77777777" w:rsidTr="00621EA6">
        <w:tc>
          <w:tcPr>
            <w:tcW w:w="4049" w:type="dxa"/>
          </w:tcPr>
          <w:p w14:paraId="65818065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</w:tcPr>
          <w:p w14:paraId="3427A0CC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F50807B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7E5DEEBC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49C8C78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4C5C045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216DE777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10559640" w14:textId="77777777" w:rsidR="00EA4615" w:rsidRPr="007A168E" w:rsidRDefault="00EA4615" w:rsidP="00EA4615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5A73D6E8" w14:textId="77777777" w:rsidTr="00621EA6">
        <w:tc>
          <w:tcPr>
            <w:tcW w:w="4049" w:type="dxa"/>
          </w:tcPr>
          <w:p w14:paraId="3130B696" w14:textId="77777777" w:rsidR="00EA4615" w:rsidRPr="007A168E" w:rsidRDefault="00EA4615" w:rsidP="00EA4615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34D9539D" w14:textId="26817B57" w:rsidR="00EA4615" w:rsidRPr="007A168E" w:rsidRDefault="009C2695" w:rsidP="00EA4615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74,176</w:t>
            </w:r>
          </w:p>
        </w:tc>
        <w:tc>
          <w:tcPr>
            <w:tcW w:w="236" w:type="dxa"/>
            <w:shd w:val="clear" w:color="auto" w:fill="auto"/>
          </w:tcPr>
          <w:p w14:paraId="10696D94" w14:textId="77777777" w:rsidR="00EA4615" w:rsidRPr="007A168E" w:rsidRDefault="00EA4615" w:rsidP="00EA4615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9D7B71" w14:textId="7D03ED7A" w:rsidR="00EA4615" w:rsidRPr="007A168E" w:rsidRDefault="00EA4615" w:rsidP="00EA4615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78,664</w:t>
            </w:r>
          </w:p>
        </w:tc>
        <w:tc>
          <w:tcPr>
            <w:tcW w:w="260" w:type="dxa"/>
            <w:shd w:val="clear" w:color="auto" w:fill="auto"/>
          </w:tcPr>
          <w:p w14:paraId="2F956C21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261EBCF" w14:textId="2E73B68C" w:rsidR="00EA4615" w:rsidRPr="007A168E" w:rsidRDefault="009C2695" w:rsidP="00EA4615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2,259</w:t>
            </w:r>
          </w:p>
        </w:tc>
        <w:tc>
          <w:tcPr>
            <w:tcW w:w="245" w:type="dxa"/>
          </w:tcPr>
          <w:p w14:paraId="51A0120E" w14:textId="77777777" w:rsidR="00EA4615" w:rsidRPr="007A168E" w:rsidRDefault="00EA4615" w:rsidP="00EA4615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</w:tcPr>
          <w:p w14:paraId="04E18339" w14:textId="78A9EC81" w:rsidR="00EA4615" w:rsidRPr="007A168E" w:rsidRDefault="00EA4615" w:rsidP="00EA4615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2,539</w:t>
            </w:r>
          </w:p>
        </w:tc>
      </w:tr>
    </w:tbl>
    <w:p w14:paraId="00315535" w14:textId="77777777" w:rsidR="00175E5A" w:rsidRDefault="00175E5A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170"/>
        <w:gridCol w:w="236"/>
        <w:gridCol w:w="1115"/>
        <w:gridCol w:w="260"/>
        <w:gridCol w:w="1180"/>
        <w:gridCol w:w="245"/>
        <w:gridCol w:w="1105"/>
      </w:tblGrid>
      <w:tr w:rsidR="00E87B98" w:rsidRPr="007A168E" w14:paraId="700163D8" w14:textId="77777777" w:rsidTr="00973138">
        <w:tc>
          <w:tcPr>
            <w:tcW w:w="4049" w:type="dxa"/>
          </w:tcPr>
          <w:p w14:paraId="43BEBB27" w14:textId="517E9545" w:rsidR="00E87B98" w:rsidRPr="007A168E" w:rsidRDefault="00E87B98" w:rsidP="00E87B9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795C02EC" w14:textId="020B5193" w:rsidR="00E87B98" w:rsidRDefault="00E87B98" w:rsidP="00E87B98">
            <w:pPr>
              <w:tabs>
                <w:tab w:val="decimal" w:pos="90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59E90B59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0" w:type="dxa"/>
            <w:gridSpan w:val="3"/>
          </w:tcPr>
          <w:p w14:paraId="716FFB1C" w14:textId="57329094" w:rsidR="00E87B98" w:rsidRDefault="00E87B98" w:rsidP="00E87B98">
            <w:pPr>
              <w:tabs>
                <w:tab w:val="decimal" w:pos="89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B98" w:rsidRPr="007A168E" w14:paraId="3E1FA59F" w14:textId="77777777" w:rsidTr="00D77B18">
        <w:tc>
          <w:tcPr>
            <w:tcW w:w="4049" w:type="dxa"/>
          </w:tcPr>
          <w:p w14:paraId="249C35FE" w14:textId="77777777" w:rsidR="00E87B98" w:rsidRPr="007A168E" w:rsidRDefault="00E87B98" w:rsidP="00E87B9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7D01CCE" w14:textId="66FF0350" w:rsidR="00E87B98" w:rsidRDefault="00E87B98" w:rsidP="00E87B9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5EDC1E9" w14:textId="77777777" w:rsidR="00E87B98" w:rsidRPr="007A168E" w:rsidRDefault="00E87B98" w:rsidP="00E87B9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2D34CE87" w14:textId="602F0EDE" w:rsidR="00E87B98" w:rsidRDefault="00E87B98" w:rsidP="00E87B9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5DE3E470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ABF7CE6" w14:textId="6A6417A2" w:rsidR="00E87B98" w:rsidRDefault="00E87B98" w:rsidP="00E87B98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6F273FB8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FC47093" w14:textId="1CEB9A6A" w:rsidR="00E87B98" w:rsidRDefault="00E87B98" w:rsidP="00E87B98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87B98" w:rsidRPr="007A168E" w14:paraId="27F4A2D8" w14:textId="77777777" w:rsidTr="00D77B18">
        <w:tc>
          <w:tcPr>
            <w:tcW w:w="4049" w:type="dxa"/>
          </w:tcPr>
          <w:p w14:paraId="682CC72F" w14:textId="77777777" w:rsidR="00E87B98" w:rsidRPr="007A168E" w:rsidRDefault="00E87B98" w:rsidP="00E87B9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E251C9" w14:textId="085A4FB1" w:rsidR="00E87B98" w:rsidRDefault="00E87B98" w:rsidP="00E87B98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3D683B3A" w14:textId="77777777" w:rsidR="00E87B98" w:rsidRPr="007A168E" w:rsidRDefault="00E87B98" w:rsidP="00E87B9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62B4E42E" w14:textId="0BAFE224" w:rsidR="00E87B98" w:rsidRDefault="00E87B98" w:rsidP="00085E88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50A296D2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0880D587" w14:textId="158F91F4" w:rsidR="00E87B98" w:rsidRDefault="00E87B98" w:rsidP="00E87B98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518C4A59" w14:textId="77777777" w:rsidR="00E87B98" w:rsidRPr="007A168E" w:rsidRDefault="00E87B98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E0D1BEA" w14:textId="3FDEEF05" w:rsidR="00E87B98" w:rsidRDefault="00E87B98" w:rsidP="00085E88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AC3B4F" w:rsidRPr="007A168E" w14:paraId="76AADE95" w14:textId="77777777" w:rsidTr="000972DE">
        <w:tc>
          <w:tcPr>
            <w:tcW w:w="4049" w:type="dxa"/>
          </w:tcPr>
          <w:p w14:paraId="0D38466F" w14:textId="77777777" w:rsidR="00AC3B4F" w:rsidRPr="007A168E" w:rsidRDefault="00AC3B4F" w:rsidP="00E87B98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11" w:type="dxa"/>
            <w:gridSpan w:val="7"/>
          </w:tcPr>
          <w:p w14:paraId="435D8B04" w14:textId="4B16F78A" w:rsidR="00AC3B4F" w:rsidRDefault="00AC3B4F" w:rsidP="00AC3B4F">
            <w:pPr>
              <w:tabs>
                <w:tab w:val="decimal" w:pos="890"/>
              </w:tabs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02EA3" w:rsidRPr="007A168E" w14:paraId="72A54DBF" w14:textId="77777777" w:rsidTr="00D77B18">
        <w:tc>
          <w:tcPr>
            <w:tcW w:w="4049" w:type="dxa"/>
          </w:tcPr>
          <w:p w14:paraId="25CEAF8E" w14:textId="0D736630" w:rsidR="00602EA3" w:rsidRPr="00712E9A" w:rsidRDefault="00602EA3" w:rsidP="00E87B98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12E9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712E9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712E9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712E9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1170" w:type="dxa"/>
          </w:tcPr>
          <w:p w14:paraId="0531A6CB" w14:textId="77777777" w:rsidR="00602EA3" w:rsidRPr="007A168E" w:rsidRDefault="00602EA3" w:rsidP="00E87B98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862CE" w14:textId="77777777" w:rsidR="00602EA3" w:rsidRPr="007A168E" w:rsidRDefault="00602EA3" w:rsidP="00E87B98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7453675A" w14:textId="77777777" w:rsidR="00602EA3" w:rsidRDefault="00602EA3" w:rsidP="00E87B98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3EB0E4D3" w14:textId="77777777" w:rsidR="00602EA3" w:rsidRPr="007A168E" w:rsidRDefault="00602EA3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234759AE" w14:textId="77777777" w:rsidR="00602EA3" w:rsidRPr="007A168E" w:rsidRDefault="00602EA3" w:rsidP="00E87B98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034838B0" w14:textId="77777777" w:rsidR="00602EA3" w:rsidRPr="007A168E" w:rsidRDefault="00602EA3" w:rsidP="00E87B98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4B36E90" w14:textId="77777777" w:rsidR="00602EA3" w:rsidRDefault="00602EA3" w:rsidP="00E87B98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E1D6C" w:rsidRPr="007A168E" w14:paraId="1D2D5914" w14:textId="77777777" w:rsidTr="00D77B18">
        <w:tc>
          <w:tcPr>
            <w:tcW w:w="4049" w:type="dxa"/>
          </w:tcPr>
          <w:p w14:paraId="3768E58D" w14:textId="1B11705E" w:rsidR="003E1D6C" w:rsidRPr="003E1D6C" w:rsidRDefault="003E1D6C" w:rsidP="003E1D6C">
            <w:pPr>
              <w:spacing w:line="380" w:lineRule="exac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3E1D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4E3B28FD" w14:textId="77777777" w:rsidR="003E1D6C" w:rsidRPr="007A168E" w:rsidRDefault="003E1D6C" w:rsidP="003E1D6C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A058C9" w14:textId="77777777" w:rsidR="003E1D6C" w:rsidRPr="007A168E" w:rsidRDefault="003E1D6C" w:rsidP="003E1D6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</w:tcPr>
          <w:p w14:paraId="787AFFEB" w14:textId="77777777" w:rsidR="003E1D6C" w:rsidRDefault="003E1D6C" w:rsidP="003E1D6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14:paraId="21B8BF9A" w14:textId="77777777" w:rsidR="003E1D6C" w:rsidRPr="007A168E" w:rsidRDefault="003E1D6C" w:rsidP="003E1D6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479B39B5" w14:textId="77777777" w:rsidR="003E1D6C" w:rsidRPr="007A168E" w:rsidRDefault="003E1D6C" w:rsidP="003E1D6C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5" w:type="dxa"/>
          </w:tcPr>
          <w:p w14:paraId="2901A887" w14:textId="77777777" w:rsidR="003E1D6C" w:rsidRPr="007A168E" w:rsidRDefault="003E1D6C" w:rsidP="003E1D6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3FAAF95E" w14:textId="77777777" w:rsidR="003E1D6C" w:rsidRDefault="003E1D6C" w:rsidP="003E1D6C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A4BAF" w:rsidRPr="007A168E" w14:paraId="6567FED3" w14:textId="77777777" w:rsidTr="00C138D7">
        <w:tc>
          <w:tcPr>
            <w:tcW w:w="4049" w:type="dxa"/>
          </w:tcPr>
          <w:p w14:paraId="79F02F5B" w14:textId="0710828B" w:rsidR="00BA4BAF" w:rsidRPr="003E1D6C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55B0CB" w14:textId="52BF386F" w:rsidR="00BA4BAF" w:rsidRPr="00BA4BAF" w:rsidRDefault="00BA4BAF" w:rsidP="00BA4BAF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26,768</w:t>
            </w:r>
          </w:p>
        </w:tc>
        <w:tc>
          <w:tcPr>
            <w:tcW w:w="236" w:type="dxa"/>
            <w:shd w:val="clear" w:color="auto" w:fill="auto"/>
          </w:tcPr>
          <w:p w14:paraId="086C239B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79EAC34" w14:textId="0CE4E51A" w:rsidR="00BA4BAF" w:rsidRDefault="00BA4BAF" w:rsidP="00BA4BA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32,837</w:t>
            </w:r>
          </w:p>
        </w:tc>
        <w:tc>
          <w:tcPr>
            <w:tcW w:w="260" w:type="dxa"/>
            <w:shd w:val="clear" w:color="auto" w:fill="auto"/>
          </w:tcPr>
          <w:p w14:paraId="5D4117E3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E46DE" w14:textId="4435C3B4" w:rsidR="00BA4BAF" w:rsidRPr="00BA4BAF" w:rsidRDefault="00BA4BAF" w:rsidP="00BA4BAF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18,162</w:t>
            </w:r>
          </w:p>
        </w:tc>
        <w:tc>
          <w:tcPr>
            <w:tcW w:w="245" w:type="dxa"/>
          </w:tcPr>
          <w:p w14:paraId="61317F99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2F8FF54" w14:textId="5DA19F24" w:rsidR="00BA4BAF" w:rsidRDefault="00BA4BAF" w:rsidP="00BA4BAF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25,837</w:t>
            </w:r>
          </w:p>
        </w:tc>
      </w:tr>
      <w:tr w:rsidR="00BA4BAF" w:rsidRPr="007A168E" w14:paraId="648F7E89" w14:textId="77777777" w:rsidTr="00C138D7">
        <w:tc>
          <w:tcPr>
            <w:tcW w:w="4049" w:type="dxa"/>
          </w:tcPr>
          <w:p w14:paraId="747F8A08" w14:textId="1F6CD169" w:rsidR="00BA4BAF" w:rsidRPr="003E1D6C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ระยองป่าไม้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DF3902" w14:textId="1C62FE40" w:rsidR="00BA4BAF" w:rsidRPr="00BA4BAF" w:rsidRDefault="00BA4BAF" w:rsidP="00BA4BAF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1,361</w:t>
            </w:r>
          </w:p>
        </w:tc>
        <w:tc>
          <w:tcPr>
            <w:tcW w:w="236" w:type="dxa"/>
            <w:shd w:val="clear" w:color="auto" w:fill="auto"/>
          </w:tcPr>
          <w:p w14:paraId="1D9AF558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CC2EEDC" w14:textId="1CC08C62" w:rsidR="00BA4BAF" w:rsidRDefault="00BA4BAF" w:rsidP="00BA4BA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1,402</w:t>
            </w:r>
          </w:p>
        </w:tc>
        <w:tc>
          <w:tcPr>
            <w:tcW w:w="260" w:type="dxa"/>
            <w:shd w:val="clear" w:color="auto" w:fill="auto"/>
          </w:tcPr>
          <w:p w14:paraId="3D52491C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B9330" w14:textId="21D648BF" w:rsidR="00BA4BAF" w:rsidRPr="00BA4BAF" w:rsidRDefault="00BA4BAF" w:rsidP="00BA4BAF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1,361</w:t>
            </w:r>
          </w:p>
        </w:tc>
        <w:tc>
          <w:tcPr>
            <w:tcW w:w="245" w:type="dxa"/>
          </w:tcPr>
          <w:p w14:paraId="54DA4E03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5EF9E0F" w14:textId="34B18341" w:rsidR="00BA4BAF" w:rsidRDefault="00BA4BAF" w:rsidP="00BA4BAF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1,402</w:t>
            </w:r>
          </w:p>
        </w:tc>
      </w:tr>
      <w:tr w:rsidR="00BA4BAF" w:rsidRPr="007A168E" w14:paraId="7F9058B5" w14:textId="77777777" w:rsidTr="00621EA6">
        <w:tc>
          <w:tcPr>
            <w:tcW w:w="4049" w:type="dxa"/>
          </w:tcPr>
          <w:p w14:paraId="3DEBF628" w14:textId="77777777" w:rsidR="00BA4BAF" w:rsidRPr="007A168E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4F370C" w14:textId="0A41B7F2" w:rsidR="00BA4BAF" w:rsidRPr="007A168E" w:rsidRDefault="00BA4BAF" w:rsidP="00BA4BAF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9FF8B06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7B85197A" w14:textId="68468E10" w:rsidR="00BA4BAF" w:rsidRPr="007A168E" w:rsidRDefault="00BA4BAF" w:rsidP="00BA4BA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260" w:type="dxa"/>
            <w:shd w:val="clear" w:color="auto" w:fill="auto"/>
          </w:tcPr>
          <w:p w14:paraId="3C2F5548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77DA6" w14:textId="0D113616" w:rsidR="00BA4BAF" w:rsidRPr="007A168E" w:rsidRDefault="00BA4BAF" w:rsidP="00BA4BAF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1CC48FC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6518B2CD" w14:textId="1CD7A73D" w:rsidR="00BA4BAF" w:rsidRPr="007A168E" w:rsidRDefault="00BA4BAF" w:rsidP="00BA4BAF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</w:tr>
      <w:tr w:rsidR="00BA4BAF" w:rsidRPr="007A168E" w14:paraId="2042ACD8" w14:textId="77777777" w:rsidTr="00621EA6">
        <w:tc>
          <w:tcPr>
            <w:tcW w:w="4049" w:type="dxa"/>
          </w:tcPr>
          <w:p w14:paraId="5FA809B8" w14:textId="77777777" w:rsidR="00BA4BAF" w:rsidRPr="007A168E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89BC52" w14:textId="0FC70718" w:rsidR="00BA4BAF" w:rsidRPr="007A168E" w:rsidRDefault="00BA4BAF" w:rsidP="00BA4BAF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14:paraId="5B0A85E1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3DBEFEC0" w14:textId="183780D7" w:rsidR="00BA4BAF" w:rsidRPr="007A168E" w:rsidRDefault="00BA4BAF" w:rsidP="00BA4BA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392</w:t>
            </w:r>
          </w:p>
        </w:tc>
        <w:tc>
          <w:tcPr>
            <w:tcW w:w="260" w:type="dxa"/>
            <w:shd w:val="clear" w:color="auto" w:fill="auto"/>
          </w:tcPr>
          <w:p w14:paraId="633FE8CF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33DF8" w14:textId="68548F9B" w:rsidR="00BA4BAF" w:rsidRPr="007A168E" w:rsidRDefault="00BA4BAF" w:rsidP="00BA4BAF">
            <w:pPr>
              <w:spacing w:line="380" w:lineRule="exact"/>
              <w:ind w:left="-10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33FD14BB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0F112846" w14:textId="24DF887B" w:rsidR="00BA4BAF" w:rsidRPr="007A168E" w:rsidRDefault="00BA4BAF" w:rsidP="00BA4BAF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4BAF" w:rsidRPr="007A168E" w14:paraId="0D4FCA80" w14:textId="77777777" w:rsidTr="00E545FB">
        <w:trPr>
          <w:trHeight w:val="272"/>
        </w:trPr>
        <w:tc>
          <w:tcPr>
            <w:tcW w:w="4049" w:type="dxa"/>
          </w:tcPr>
          <w:p w14:paraId="1D1A9A4A" w14:textId="500FFF8D" w:rsidR="00BA4BAF" w:rsidRPr="007A168E" w:rsidRDefault="00BA4BAF" w:rsidP="00BA4BAF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004E">
              <w:rPr>
                <w:rFonts w:asciiTheme="majorBidi" w:hAnsiTheme="majorBidi"/>
                <w:sz w:val="30"/>
                <w:szCs w:val="30"/>
                <w:cs/>
              </w:rPr>
              <w:t>บริษัท ธนาพรชัย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9DCB6C" w14:textId="4A985E51" w:rsidR="00BA4BAF" w:rsidRPr="007A168E" w:rsidRDefault="00BA4BAF" w:rsidP="00BA4BAF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1,707</w:t>
            </w:r>
          </w:p>
        </w:tc>
        <w:tc>
          <w:tcPr>
            <w:tcW w:w="236" w:type="dxa"/>
            <w:shd w:val="clear" w:color="auto" w:fill="auto"/>
          </w:tcPr>
          <w:p w14:paraId="6091AD19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4FAA8122" w14:textId="3916E87A" w:rsidR="00BA4BAF" w:rsidRDefault="00BA4BAF" w:rsidP="00BA4BAF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B28C227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32FA" w14:textId="6E429E68" w:rsidR="00BA4BAF" w:rsidRPr="007A168E" w:rsidRDefault="00BA4BAF" w:rsidP="00BA4BAF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1,609</w:t>
            </w:r>
          </w:p>
        </w:tc>
        <w:tc>
          <w:tcPr>
            <w:tcW w:w="245" w:type="dxa"/>
          </w:tcPr>
          <w:p w14:paraId="20896E60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535C0C46" w14:textId="0CEA528B" w:rsidR="00BA4BAF" w:rsidRDefault="00BA4BAF" w:rsidP="00BA4BAF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A4BAF" w:rsidRPr="007A168E" w14:paraId="04BA32B6" w14:textId="77777777" w:rsidTr="00621EA6">
        <w:tc>
          <w:tcPr>
            <w:tcW w:w="4049" w:type="dxa"/>
            <w:vAlign w:val="bottom"/>
          </w:tcPr>
          <w:p w14:paraId="6E9E173E" w14:textId="77777777" w:rsidR="00BA4BAF" w:rsidRPr="007A168E" w:rsidRDefault="00BA4BAF" w:rsidP="00BA4BAF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E9910" w14:textId="64E00B07" w:rsidR="00BA4BAF" w:rsidRPr="007A168E" w:rsidRDefault="00BA4BAF" w:rsidP="00BA4BAF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104,111</w:t>
            </w:r>
          </w:p>
        </w:tc>
        <w:tc>
          <w:tcPr>
            <w:tcW w:w="236" w:type="dxa"/>
            <w:shd w:val="clear" w:color="auto" w:fill="auto"/>
          </w:tcPr>
          <w:p w14:paraId="7972D83F" w14:textId="77777777" w:rsidR="00BA4BAF" w:rsidRPr="007A168E" w:rsidRDefault="00BA4BAF" w:rsidP="00BA4BAF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ED622" w14:textId="5C203675" w:rsidR="00BA4BAF" w:rsidRPr="007A168E" w:rsidRDefault="00BA4BAF" w:rsidP="00BA4BA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113,795</w:t>
            </w:r>
          </w:p>
        </w:tc>
        <w:tc>
          <w:tcPr>
            <w:tcW w:w="260" w:type="dxa"/>
            <w:shd w:val="clear" w:color="auto" w:fill="auto"/>
          </w:tcPr>
          <w:p w14:paraId="10C9A9E6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87A457" w14:textId="4749BA50" w:rsidR="00BA4BAF" w:rsidRPr="007A168E" w:rsidRDefault="00BA4BAF" w:rsidP="00BA4BAF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50,767</w:t>
            </w:r>
          </w:p>
        </w:tc>
        <w:tc>
          <w:tcPr>
            <w:tcW w:w="245" w:type="dxa"/>
          </w:tcPr>
          <w:p w14:paraId="25B85188" w14:textId="77777777" w:rsidR="00BA4BAF" w:rsidRPr="007A168E" w:rsidRDefault="00BA4BAF" w:rsidP="00BA4BAF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2B1CA387" w14:textId="5E25C9A8" w:rsidR="00BA4BAF" w:rsidRPr="007A168E" w:rsidRDefault="00BA4BAF" w:rsidP="00BA4BAF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44,438</w:t>
            </w:r>
          </w:p>
        </w:tc>
      </w:tr>
    </w:tbl>
    <w:p w14:paraId="7C13C04C" w14:textId="5EC21614" w:rsidR="001A5A35" w:rsidRDefault="001A5A35" w:rsidP="00F91B1B">
      <w:pPr>
        <w:pStyle w:val="Bo-C1Content"/>
        <w:rPr>
          <w:rFonts w:asciiTheme="majorBidi" w:hAnsiTheme="majorBidi" w:cstheme="majorBidi"/>
          <w:b/>
          <w:bCs/>
          <w:i/>
          <w:iCs/>
        </w:rPr>
      </w:pPr>
      <w:bookmarkStart w:id="0" w:name="_Hlk77412452"/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170"/>
        <w:gridCol w:w="236"/>
        <w:gridCol w:w="1115"/>
        <w:gridCol w:w="260"/>
        <w:gridCol w:w="1180"/>
        <w:gridCol w:w="245"/>
        <w:gridCol w:w="1105"/>
      </w:tblGrid>
      <w:tr w:rsidR="003A310C" w:rsidRPr="007A168E" w14:paraId="5DEFB742" w14:textId="77777777" w:rsidTr="00082CAC">
        <w:tc>
          <w:tcPr>
            <w:tcW w:w="4049" w:type="dxa"/>
          </w:tcPr>
          <w:p w14:paraId="6D796F12" w14:textId="77777777" w:rsidR="003A310C" w:rsidRPr="007A168E" w:rsidRDefault="003A310C" w:rsidP="00082CAC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2521" w:type="dxa"/>
            <w:gridSpan w:val="3"/>
          </w:tcPr>
          <w:p w14:paraId="66A6F98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2EBF90C7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30" w:type="dxa"/>
            <w:gridSpan w:val="3"/>
          </w:tcPr>
          <w:p w14:paraId="0621E8E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310C" w:rsidRPr="007A168E" w14:paraId="512F5771" w14:textId="77777777" w:rsidTr="00082CAC">
        <w:tc>
          <w:tcPr>
            <w:tcW w:w="4049" w:type="dxa"/>
          </w:tcPr>
          <w:p w14:paraId="50564FAB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3B3428" w14:textId="261472DE" w:rsidR="003A310C" w:rsidRPr="007A168E" w:rsidRDefault="009806BF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6C4C9E9F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526E2D86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0" w:type="dxa"/>
          </w:tcPr>
          <w:p w14:paraId="67D55FF1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7FCEA0D3" w14:textId="7AF63A05" w:rsidR="003A310C" w:rsidRPr="007A168E" w:rsidRDefault="009806BF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45" w:type="dxa"/>
          </w:tcPr>
          <w:p w14:paraId="34FCBDA8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5F04AB5F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3A310C" w:rsidRPr="007A168E" w14:paraId="2B248B23" w14:textId="77777777" w:rsidTr="00E545FB">
        <w:trPr>
          <w:trHeight w:val="182"/>
        </w:trPr>
        <w:tc>
          <w:tcPr>
            <w:tcW w:w="4049" w:type="dxa"/>
          </w:tcPr>
          <w:p w14:paraId="203A7487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bookmarkStart w:id="1" w:name="_GoBack"/>
            <w:bookmarkEnd w:id="1"/>
          </w:p>
        </w:tc>
        <w:tc>
          <w:tcPr>
            <w:tcW w:w="1170" w:type="dxa"/>
          </w:tcPr>
          <w:p w14:paraId="7D9516C9" w14:textId="77777777" w:rsidR="003A310C" w:rsidRPr="007A168E" w:rsidRDefault="003A310C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5B98229E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5" w:type="dxa"/>
          </w:tcPr>
          <w:p w14:paraId="7674DC24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0" w:type="dxa"/>
          </w:tcPr>
          <w:p w14:paraId="7C2E3B9F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</w:tcPr>
          <w:p w14:paraId="14B24E5B" w14:textId="77777777" w:rsidR="003A310C" w:rsidRPr="007A168E" w:rsidRDefault="003A310C" w:rsidP="00082CAC">
            <w:pPr>
              <w:pStyle w:val="Bo-Blankline"/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45" w:type="dxa"/>
          </w:tcPr>
          <w:p w14:paraId="1774BBD3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4563B0E" w14:textId="77777777" w:rsidR="003A310C" w:rsidRPr="007A168E" w:rsidRDefault="003A310C" w:rsidP="00082CAC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3A310C" w:rsidRPr="007A168E" w14:paraId="70F606A3" w14:textId="77777777" w:rsidTr="00082CAC">
        <w:tc>
          <w:tcPr>
            <w:tcW w:w="4049" w:type="dxa"/>
          </w:tcPr>
          <w:p w14:paraId="33FA8BB7" w14:textId="77777777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1" w:type="dxa"/>
            <w:gridSpan w:val="7"/>
          </w:tcPr>
          <w:p w14:paraId="2DCEC8B1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A310C" w:rsidRPr="007A168E" w14:paraId="6512FFFD" w14:textId="77777777" w:rsidTr="00603EC1">
        <w:trPr>
          <w:trHeight w:val="317"/>
        </w:trPr>
        <w:tc>
          <w:tcPr>
            <w:tcW w:w="4049" w:type="dxa"/>
          </w:tcPr>
          <w:p w14:paraId="2969A157" w14:textId="0D9D659B" w:rsidR="003A310C" w:rsidRPr="007A168E" w:rsidRDefault="003A310C" w:rsidP="00082CAC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</w:t>
            </w:r>
            <w:r w:rsidR="004178F6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ุ้นกู้ที่ถึงกำหนดชำระภายในหนึ่งปี</w:t>
            </w:r>
          </w:p>
        </w:tc>
        <w:tc>
          <w:tcPr>
            <w:tcW w:w="5311" w:type="dxa"/>
            <w:gridSpan w:val="7"/>
          </w:tcPr>
          <w:p w14:paraId="545F3F7A" w14:textId="77777777" w:rsidR="003A310C" w:rsidRPr="007A168E" w:rsidRDefault="003A310C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4F8E" w:rsidRPr="007A168E" w14:paraId="3A911657" w14:textId="77777777" w:rsidTr="00082CAC">
        <w:tc>
          <w:tcPr>
            <w:tcW w:w="4049" w:type="dxa"/>
          </w:tcPr>
          <w:p w14:paraId="1B96AA8D" w14:textId="7B56A010" w:rsidR="00144F8E" w:rsidRPr="007A168E" w:rsidRDefault="001E5FF4" w:rsidP="001E5FF4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E5FF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11" w:type="dxa"/>
            <w:gridSpan w:val="7"/>
          </w:tcPr>
          <w:p w14:paraId="7E19B065" w14:textId="77777777" w:rsidR="00144F8E" w:rsidRPr="007A168E" w:rsidRDefault="00144F8E" w:rsidP="00082CAC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72961" w:rsidRPr="007A168E" w14:paraId="6BFB5916" w14:textId="77777777" w:rsidTr="00082CAC">
        <w:tc>
          <w:tcPr>
            <w:tcW w:w="4049" w:type="dxa"/>
          </w:tcPr>
          <w:p w14:paraId="6FD9828B" w14:textId="6CC52560" w:rsidR="00772961" w:rsidRPr="00772961" w:rsidRDefault="00772961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2961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0672032A" w14:textId="22BB7F82" w:rsidR="00772961" w:rsidRPr="007A168E" w:rsidRDefault="00772961" w:rsidP="00772961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F00EB0" w14:textId="77777777" w:rsidR="00772961" w:rsidRPr="007A168E" w:rsidRDefault="00772961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A706B20" w14:textId="3214B9A9" w:rsidR="00772961" w:rsidRPr="007A168E" w:rsidRDefault="00772961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05CA87C4" w14:textId="77777777" w:rsidR="00772961" w:rsidRPr="007A168E" w:rsidRDefault="00772961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5C71536" w14:textId="01C13EB1" w:rsidR="00772961" w:rsidRPr="007A168E" w:rsidRDefault="0025095B" w:rsidP="0025095B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418,800</w:t>
            </w:r>
          </w:p>
        </w:tc>
        <w:tc>
          <w:tcPr>
            <w:tcW w:w="245" w:type="dxa"/>
          </w:tcPr>
          <w:p w14:paraId="01859C80" w14:textId="77777777" w:rsidR="00772961" w:rsidRPr="007A168E" w:rsidRDefault="00772961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7DD192D8" w14:textId="1C6F1093" w:rsidR="00772961" w:rsidRPr="007A168E" w:rsidRDefault="00E87B98" w:rsidP="00E87B98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A310C" w:rsidRPr="007A168E" w14:paraId="6EFEC3A1" w14:textId="77777777" w:rsidTr="00082CAC">
        <w:tc>
          <w:tcPr>
            <w:tcW w:w="4049" w:type="dxa"/>
          </w:tcPr>
          <w:p w14:paraId="24F3707E" w14:textId="507F6B76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="0051635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2A2F549C" w14:textId="77777777" w:rsidR="003A310C" w:rsidRPr="007A168E" w:rsidRDefault="003A310C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4CDBF68" w14:textId="77777777" w:rsidR="003A310C" w:rsidRPr="007A168E" w:rsidRDefault="003A310C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1434F7B6" w14:textId="77777777" w:rsidR="003A310C" w:rsidRPr="007A168E" w:rsidRDefault="003A310C" w:rsidP="00082CAC">
            <w:pPr>
              <w:spacing w:line="380" w:lineRule="exact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4F0FCF91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2C9ACE56" w14:textId="77777777" w:rsidR="003A310C" w:rsidRPr="007A168E" w:rsidRDefault="003A310C" w:rsidP="00082CAC">
            <w:pPr>
              <w:tabs>
                <w:tab w:val="decimal" w:pos="87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49EA78DB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32B4B91" w14:textId="77777777" w:rsidR="003A310C" w:rsidRPr="007A168E" w:rsidRDefault="003A310C" w:rsidP="00082CAC">
            <w:pPr>
              <w:tabs>
                <w:tab w:val="decimal" w:pos="810"/>
              </w:tabs>
              <w:spacing w:line="380" w:lineRule="exact"/>
              <w:ind w:left="-16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10C" w:rsidRPr="007A168E" w14:paraId="2FE80130" w14:textId="77777777" w:rsidTr="00082CAC">
        <w:tc>
          <w:tcPr>
            <w:tcW w:w="4049" w:type="dxa"/>
          </w:tcPr>
          <w:p w14:paraId="3EA3DC0B" w14:textId="6FC8F587" w:rsidR="003A310C" w:rsidRPr="00B80B76" w:rsidRDefault="0051635C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35C">
              <w:rPr>
                <w:rFonts w:asciiTheme="majorBidi" w:hAnsi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2F3D62D8" w14:textId="11B5336C" w:rsidR="003A310C" w:rsidRPr="007A168E" w:rsidRDefault="0077240F" w:rsidP="007E78E2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114,300</w:t>
            </w:r>
          </w:p>
        </w:tc>
        <w:tc>
          <w:tcPr>
            <w:tcW w:w="236" w:type="dxa"/>
            <w:shd w:val="clear" w:color="auto" w:fill="auto"/>
          </w:tcPr>
          <w:p w14:paraId="6105D1EE" w14:textId="77777777" w:rsidR="003A310C" w:rsidRPr="007A168E" w:rsidRDefault="003A310C" w:rsidP="00082CAC">
            <w:pPr>
              <w:tabs>
                <w:tab w:val="decimal" w:pos="1152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37539305" w14:textId="42B7E8CE" w:rsidR="003A310C" w:rsidRPr="007A168E" w:rsidRDefault="00F25A6A" w:rsidP="0057700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60" w:type="dxa"/>
            <w:shd w:val="clear" w:color="auto" w:fill="auto"/>
          </w:tcPr>
          <w:p w14:paraId="1C3BEE73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42377E21" w14:textId="6F1CB077" w:rsidR="003A310C" w:rsidRPr="007A168E" w:rsidRDefault="009E388C" w:rsidP="00082CA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="00507A6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,300</w:t>
            </w:r>
          </w:p>
        </w:tc>
        <w:tc>
          <w:tcPr>
            <w:tcW w:w="245" w:type="dxa"/>
          </w:tcPr>
          <w:p w14:paraId="65EE9559" w14:textId="77777777" w:rsidR="003A310C" w:rsidRPr="007A168E" w:rsidRDefault="003A310C" w:rsidP="00082CAC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CE45D9D" w14:textId="14F699AF" w:rsidR="003A310C" w:rsidRPr="007A168E" w:rsidRDefault="006F723C" w:rsidP="006F723C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75,000</w:t>
            </w:r>
          </w:p>
        </w:tc>
      </w:tr>
      <w:tr w:rsidR="003A310C" w:rsidRPr="007A168E" w14:paraId="66EA9136" w14:textId="77777777" w:rsidTr="00082CAC">
        <w:tc>
          <w:tcPr>
            <w:tcW w:w="4049" w:type="dxa"/>
          </w:tcPr>
          <w:p w14:paraId="72826E45" w14:textId="6AD8685F" w:rsidR="003A310C" w:rsidRPr="007A168E" w:rsidRDefault="0051635C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1635C">
              <w:rPr>
                <w:rFonts w:asciiTheme="majorBidi" w:hAnsi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70" w:type="dxa"/>
            <w:shd w:val="clear" w:color="auto" w:fill="auto"/>
          </w:tcPr>
          <w:p w14:paraId="10CD331F" w14:textId="51E7D9B5" w:rsidR="003A310C" w:rsidRPr="007A168E" w:rsidRDefault="00144F8E" w:rsidP="00144F8E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2EEF06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42948CF3" w14:textId="6A864D68" w:rsidR="003A310C" w:rsidRPr="007A168E" w:rsidRDefault="00F25A6A" w:rsidP="0057700F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36,000</w:t>
            </w:r>
          </w:p>
        </w:tc>
        <w:tc>
          <w:tcPr>
            <w:tcW w:w="260" w:type="dxa"/>
            <w:shd w:val="clear" w:color="auto" w:fill="auto"/>
          </w:tcPr>
          <w:p w14:paraId="57F022F6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327A2BA8" w14:textId="3AAAB65F" w:rsidR="003A310C" w:rsidRPr="007A168E" w:rsidRDefault="00507A66" w:rsidP="00507A66">
            <w:pPr>
              <w:spacing w:line="380" w:lineRule="exact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13E9A247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50333E5" w14:textId="543AD483" w:rsidR="003A310C" w:rsidRPr="007A168E" w:rsidRDefault="006F723C" w:rsidP="00082CAC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36,000</w:t>
            </w:r>
          </w:p>
        </w:tc>
      </w:tr>
      <w:tr w:rsidR="003A310C" w:rsidRPr="007A168E" w14:paraId="7F0311C3" w14:textId="77777777" w:rsidTr="00082CAC">
        <w:tc>
          <w:tcPr>
            <w:tcW w:w="4049" w:type="dxa"/>
          </w:tcPr>
          <w:p w14:paraId="7FBFA34E" w14:textId="77777777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75E8E297" w14:textId="77777777" w:rsidR="003A310C" w:rsidRPr="007A168E" w:rsidRDefault="003A310C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0249B36B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</w:tcPr>
          <w:p w14:paraId="6074CD63" w14:textId="77777777" w:rsidR="003A310C" w:rsidRPr="007A168E" w:rsidRDefault="003A310C" w:rsidP="00082CA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  <w:shd w:val="clear" w:color="auto" w:fill="auto"/>
          </w:tcPr>
          <w:p w14:paraId="7BF82DAC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7AFD271A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5" w:type="dxa"/>
          </w:tcPr>
          <w:p w14:paraId="5CD207F4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0088110F" w14:textId="77777777" w:rsidR="003A310C" w:rsidRPr="007A168E" w:rsidRDefault="003A310C" w:rsidP="00082CAC">
            <w:pPr>
              <w:tabs>
                <w:tab w:val="decimal" w:pos="821"/>
              </w:tabs>
              <w:spacing w:line="380" w:lineRule="exact"/>
              <w:ind w:left="-90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A310C" w:rsidRPr="007A168E" w14:paraId="1CC060A1" w14:textId="77777777" w:rsidTr="00082CAC">
        <w:tc>
          <w:tcPr>
            <w:tcW w:w="4049" w:type="dxa"/>
          </w:tcPr>
          <w:p w14:paraId="33CD5137" w14:textId="77777777" w:rsidR="003A310C" w:rsidRPr="007A168E" w:rsidRDefault="003A310C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B1753B" w14:textId="5E258990" w:rsidR="003A310C" w:rsidRPr="007A168E" w:rsidRDefault="00507A66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</w:t>
            </w:r>
            <w:r w:rsidR="00A85A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36" w:type="dxa"/>
            <w:shd w:val="clear" w:color="auto" w:fill="auto"/>
          </w:tcPr>
          <w:p w14:paraId="40EB58DC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FBCD680" w14:textId="28B911E6" w:rsidR="003A310C" w:rsidRPr="00ED4A83" w:rsidRDefault="00F25A6A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D4A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2A7DB987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33F65" w14:textId="3EE0DDAE" w:rsidR="003A310C" w:rsidRPr="007A168E" w:rsidRDefault="00603EC1" w:rsidP="00603E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245" w:type="dxa"/>
          </w:tcPr>
          <w:p w14:paraId="12E3C6E2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</w:tcPr>
          <w:p w14:paraId="475180A0" w14:textId="7A7A2665" w:rsidR="003A310C" w:rsidRPr="006F723C" w:rsidRDefault="006F723C" w:rsidP="006F723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F723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10C" w:rsidRPr="007A168E" w14:paraId="60B6C6AB" w14:textId="77777777" w:rsidTr="00082CAC">
        <w:tc>
          <w:tcPr>
            <w:tcW w:w="4049" w:type="dxa"/>
          </w:tcPr>
          <w:p w14:paraId="1829595D" w14:textId="6F62167C" w:rsidR="003A310C" w:rsidRPr="007A168E" w:rsidRDefault="00624F8F" w:rsidP="00082CAC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4F8F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555F1AC" w14:textId="4932C078" w:rsidR="003A310C" w:rsidRPr="007A168E" w:rsidRDefault="00A85A74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13,500</w:t>
            </w:r>
          </w:p>
        </w:tc>
        <w:tc>
          <w:tcPr>
            <w:tcW w:w="236" w:type="dxa"/>
            <w:shd w:val="clear" w:color="auto" w:fill="auto"/>
          </w:tcPr>
          <w:p w14:paraId="4D24FF64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1F668A1A" w14:textId="1BF815E1" w:rsidR="003A310C" w:rsidRPr="007A168E" w:rsidRDefault="00F25A6A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BCCDB11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CE9ED" w14:textId="21BF33F3" w:rsidR="003A310C" w:rsidRPr="007A168E" w:rsidRDefault="00603EC1" w:rsidP="00603E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5,000</w:t>
            </w:r>
          </w:p>
        </w:tc>
        <w:tc>
          <w:tcPr>
            <w:tcW w:w="245" w:type="dxa"/>
          </w:tcPr>
          <w:p w14:paraId="4DA6FF44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1A9BA933" w14:textId="77777777" w:rsidR="003A310C" w:rsidRPr="006F723C" w:rsidRDefault="003A310C" w:rsidP="00082CA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5FB" w:rsidRPr="007A168E" w14:paraId="00254DF0" w14:textId="77777777" w:rsidTr="00082CAC">
        <w:tc>
          <w:tcPr>
            <w:tcW w:w="4049" w:type="dxa"/>
          </w:tcPr>
          <w:p w14:paraId="2507CB48" w14:textId="3886EE0D" w:rsidR="00E545FB" w:rsidRPr="00624F8F" w:rsidRDefault="00A15D04" w:rsidP="00082CA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A15D04">
              <w:rPr>
                <w:rFonts w:asciiTheme="majorBidi" w:hAnsiTheme="majorBidi"/>
                <w:sz w:val="30"/>
                <w:szCs w:val="30"/>
                <w:cs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0E51D6" w14:textId="06811145" w:rsidR="00E545FB" w:rsidRDefault="00A15D04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202,000</w:t>
            </w:r>
          </w:p>
        </w:tc>
        <w:tc>
          <w:tcPr>
            <w:tcW w:w="236" w:type="dxa"/>
            <w:shd w:val="clear" w:color="auto" w:fill="auto"/>
          </w:tcPr>
          <w:p w14:paraId="3B665FED" w14:textId="77777777" w:rsidR="00E545FB" w:rsidRPr="007A168E" w:rsidRDefault="00E545FB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617AD120" w14:textId="208040C3" w:rsidR="00E545FB" w:rsidRDefault="00A15D04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FB5A426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71262" w14:textId="2EA0B65A" w:rsidR="00E545FB" w:rsidRDefault="00A15D04" w:rsidP="00603E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202,000</w:t>
            </w:r>
          </w:p>
        </w:tc>
        <w:tc>
          <w:tcPr>
            <w:tcW w:w="245" w:type="dxa"/>
          </w:tcPr>
          <w:p w14:paraId="2B390581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4594FFC7" w14:textId="668063F9" w:rsidR="00E545FB" w:rsidRDefault="00A15D04" w:rsidP="00082CA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5FB" w:rsidRPr="007A168E" w14:paraId="2FF59629" w14:textId="77777777" w:rsidTr="00082CAC">
        <w:tc>
          <w:tcPr>
            <w:tcW w:w="4049" w:type="dxa"/>
          </w:tcPr>
          <w:p w14:paraId="05D3C19C" w14:textId="562752ED" w:rsidR="00E545FB" w:rsidRPr="00624F8F" w:rsidRDefault="0024592E" w:rsidP="00082CA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 w:rsidRPr="0024592E">
              <w:rPr>
                <w:rFonts w:asciiTheme="majorBidi" w:hAnsiTheme="majorBidi"/>
                <w:sz w:val="30"/>
                <w:szCs w:val="30"/>
                <w:cs/>
              </w:rPr>
              <w:t>บริษัท ไทย ปิโตรเคมีกัล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B72995" w14:textId="1A6B8928" w:rsidR="00E545FB" w:rsidRDefault="007819EE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36" w:type="dxa"/>
            <w:shd w:val="clear" w:color="auto" w:fill="auto"/>
          </w:tcPr>
          <w:p w14:paraId="38C2FD8A" w14:textId="77777777" w:rsidR="00E545FB" w:rsidRPr="007A168E" w:rsidRDefault="00E545FB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2B856AC1" w14:textId="2A798938" w:rsidR="00E545FB" w:rsidRDefault="007819EE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85D3CDD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4C073" w14:textId="7E642260" w:rsidR="00E545FB" w:rsidRDefault="007819EE" w:rsidP="00603EC1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  <w:tc>
          <w:tcPr>
            <w:tcW w:w="245" w:type="dxa"/>
          </w:tcPr>
          <w:p w14:paraId="2787F7A3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633E56F" w14:textId="6287ACD1" w:rsidR="00E545FB" w:rsidRDefault="007819EE" w:rsidP="00082CA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45FB" w:rsidRPr="007A168E" w14:paraId="2E2AF4E5" w14:textId="77777777" w:rsidTr="00082CAC">
        <w:tc>
          <w:tcPr>
            <w:tcW w:w="4049" w:type="dxa"/>
          </w:tcPr>
          <w:p w14:paraId="2668E9BD" w14:textId="098855C6" w:rsidR="00E545FB" w:rsidRPr="00624F8F" w:rsidRDefault="004E4F4A" w:rsidP="00082CAC">
            <w:pPr>
              <w:spacing w:line="380" w:lineRule="exact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บริษัท ทีพีไอ อีโออีจี</w:t>
            </w:r>
            <w:r w:rsidR="005A03A9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1DBAD76" w14:textId="5F4B6F7A" w:rsidR="00E545FB" w:rsidRDefault="005A03A9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36" w:type="dxa"/>
            <w:shd w:val="clear" w:color="auto" w:fill="auto"/>
          </w:tcPr>
          <w:p w14:paraId="039A4B62" w14:textId="77777777" w:rsidR="00E545FB" w:rsidRPr="007A168E" w:rsidRDefault="00E545FB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shd w:val="clear" w:color="auto" w:fill="auto"/>
            <w:vAlign w:val="bottom"/>
          </w:tcPr>
          <w:p w14:paraId="514A94F7" w14:textId="6C0082DE" w:rsidR="00E545FB" w:rsidRDefault="005A03A9" w:rsidP="00ED4A83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3541A192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02FB6" w14:textId="6AA97FE6" w:rsidR="00E545FB" w:rsidRDefault="005A03A9" w:rsidP="005A03A9">
            <w:pPr>
              <w:spacing w:line="380" w:lineRule="exact"/>
              <w:ind w:left="-7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</w:tcPr>
          <w:p w14:paraId="00933283" w14:textId="77777777" w:rsidR="00E545FB" w:rsidRPr="007A168E" w:rsidRDefault="00E545FB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vAlign w:val="bottom"/>
          </w:tcPr>
          <w:p w14:paraId="2A057374" w14:textId="07A66927" w:rsidR="00E545FB" w:rsidRDefault="005A03A9" w:rsidP="00082CAC">
            <w:pPr>
              <w:spacing w:line="380" w:lineRule="exact"/>
              <w:ind w:left="-87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A310C" w:rsidRPr="007A168E" w14:paraId="121E3F7F" w14:textId="77777777" w:rsidTr="00082CAC">
        <w:tc>
          <w:tcPr>
            <w:tcW w:w="4049" w:type="dxa"/>
            <w:vAlign w:val="bottom"/>
          </w:tcPr>
          <w:p w14:paraId="5EF0705A" w14:textId="77777777" w:rsidR="003A310C" w:rsidRPr="007A168E" w:rsidRDefault="003A310C" w:rsidP="00082CAC">
            <w:pPr>
              <w:spacing w:line="380" w:lineRule="exac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130B8E" w14:textId="64CBF23A" w:rsidR="003A310C" w:rsidRPr="007A168E" w:rsidRDefault="00E87B98" w:rsidP="00082CAC">
            <w:pPr>
              <w:tabs>
                <w:tab w:val="decimal" w:pos="95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456,300</w:t>
            </w:r>
          </w:p>
        </w:tc>
        <w:tc>
          <w:tcPr>
            <w:tcW w:w="236" w:type="dxa"/>
            <w:shd w:val="clear" w:color="auto" w:fill="auto"/>
          </w:tcPr>
          <w:p w14:paraId="7AAF1EC6" w14:textId="77777777" w:rsidR="003A310C" w:rsidRPr="007A168E" w:rsidRDefault="003A310C" w:rsidP="00082CAC">
            <w:pPr>
              <w:tabs>
                <w:tab w:val="decimal" w:pos="844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C8A1E" w14:textId="4A6DE033" w:rsidR="003A310C" w:rsidRPr="007A168E" w:rsidRDefault="003A310C" w:rsidP="00082CAC">
            <w:pPr>
              <w:tabs>
                <w:tab w:val="decimal" w:pos="90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ED4A8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11,000</w:t>
            </w:r>
          </w:p>
        </w:tc>
        <w:tc>
          <w:tcPr>
            <w:tcW w:w="260" w:type="dxa"/>
            <w:shd w:val="clear" w:color="auto" w:fill="auto"/>
          </w:tcPr>
          <w:p w14:paraId="4C8B61DC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2145" w14:textId="0896CE25" w:rsidR="003A310C" w:rsidRPr="007A168E" w:rsidRDefault="00E87B98" w:rsidP="00082CAC">
            <w:pPr>
              <w:tabs>
                <w:tab w:val="decimal" w:pos="960"/>
              </w:tabs>
              <w:spacing w:line="38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823,100</w:t>
            </w:r>
          </w:p>
        </w:tc>
        <w:tc>
          <w:tcPr>
            <w:tcW w:w="245" w:type="dxa"/>
          </w:tcPr>
          <w:p w14:paraId="29A72092" w14:textId="77777777" w:rsidR="003A310C" w:rsidRPr="007A168E" w:rsidRDefault="003A310C" w:rsidP="00082CAC">
            <w:pPr>
              <w:pStyle w:val="Bo-Blankline"/>
              <w:tabs>
                <w:tab w:val="decimal" w:pos="844"/>
              </w:tabs>
              <w:spacing w:line="380" w:lineRule="exact"/>
              <w:ind w:left="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B9945FA" w14:textId="5FCFC4AD" w:rsidR="003A310C" w:rsidRPr="007A168E" w:rsidRDefault="006F723C" w:rsidP="00082CAC">
            <w:pPr>
              <w:tabs>
                <w:tab w:val="decimal" w:pos="890"/>
              </w:tabs>
              <w:spacing w:line="380" w:lineRule="exact"/>
              <w:ind w:left="-9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111,000</w:t>
            </w:r>
          </w:p>
        </w:tc>
      </w:tr>
    </w:tbl>
    <w:p w14:paraId="56D5E57D" w14:textId="77777777" w:rsidR="001A5A35" w:rsidRDefault="001A5A35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170"/>
        <w:gridCol w:w="270"/>
        <w:gridCol w:w="1080"/>
        <w:gridCol w:w="270"/>
        <w:gridCol w:w="1170"/>
        <w:gridCol w:w="270"/>
        <w:gridCol w:w="1080"/>
      </w:tblGrid>
      <w:tr w:rsidR="001A5A35" w:rsidRPr="001A5A35" w14:paraId="3A8E682F" w14:textId="77777777" w:rsidTr="00AA3F57">
        <w:tc>
          <w:tcPr>
            <w:tcW w:w="4050" w:type="dxa"/>
          </w:tcPr>
          <w:p w14:paraId="775BCB99" w14:textId="77777777" w:rsidR="001A5A35" w:rsidRPr="001A5A35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highlight w:val="yellow"/>
              </w:rPr>
              <w:lastRenderedPageBreak/>
              <w:br w:type="page"/>
            </w:r>
          </w:p>
        </w:tc>
        <w:tc>
          <w:tcPr>
            <w:tcW w:w="2520" w:type="dxa"/>
            <w:gridSpan w:val="3"/>
          </w:tcPr>
          <w:p w14:paraId="179EB6AD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D2DBB2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A431521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5A35" w:rsidRPr="001A5A35" w14:paraId="156E3C9C" w14:textId="77777777" w:rsidTr="00AA3F57">
        <w:tc>
          <w:tcPr>
            <w:tcW w:w="4050" w:type="dxa"/>
          </w:tcPr>
          <w:p w14:paraId="043F9AB6" w14:textId="77777777" w:rsidR="001A5A35" w:rsidRPr="001A5A35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170" w:type="dxa"/>
          </w:tcPr>
          <w:p w14:paraId="171EDE1C" w14:textId="6D292613" w:rsidR="001A5A35" w:rsidRPr="001A5A35" w:rsidRDefault="009806BF" w:rsidP="001A5A35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63B8F2C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5F04AE7" w14:textId="77777777" w:rsidR="001A5A35" w:rsidRPr="001A5A35" w:rsidRDefault="001A5A35" w:rsidP="001A5A3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6E763112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455F5F" w14:textId="0A7E87A6" w:rsidR="001A5A35" w:rsidRPr="001A5A35" w:rsidRDefault="009806BF" w:rsidP="001A5A35">
            <w:pPr>
              <w:spacing w:line="380" w:lineRule="exact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4B68A5A3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A74E29" w14:textId="77777777" w:rsidR="001A5A35" w:rsidRPr="001A5A35" w:rsidRDefault="001A5A35" w:rsidP="001A5A35">
            <w:pPr>
              <w:spacing w:line="380" w:lineRule="exac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A5A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A5A35" w:rsidRPr="001A5A35" w14:paraId="208DDAA2" w14:textId="77777777" w:rsidTr="00AA3F57">
        <w:tc>
          <w:tcPr>
            <w:tcW w:w="4050" w:type="dxa"/>
          </w:tcPr>
          <w:p w14:paraId="4117EB9D" w14:textId="77777777" w:rsidR="001A5A35" w:rsidRPr="001A5A35" w:rsidRDefault="001A5A35" w:rsidP="001A5A35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6AFB0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x-none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747EE1FA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B03B5E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7DE24F40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73CBD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26B20D7B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BF40A" w14:textId="77777777" w:rsidR="001A5A35" w:rsidRPr="001A5A35" w:rsidRDefault="001A5A35" w:rsidP="001A5A35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1A5A35" w:rsidRPr="001A5A35" w14:paraId="001708AE" w14:textId="77777777" w:rsidTr="00AA3F57">
        <w:tc>
          <w:tcPr>
            <w:tcW w:w="4050" w:type="dxa"/>
          </w:tcPr>
          <w:p w14:paraId="7D0938C3" w14:textId="77777777" w:rsidR="001A5A35" w:rsidRPr="001A5A35" w:rsidRDefault="001A5A35" w:rsidP="001A5A3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65D38EB8" w14:textId="77777777" w:rsidR="001A5A35" w:rsidRPr="001A5A35" w:rsidRDefault="001A5A35" w:rsidP="001A5A3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A5A3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A5A3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A5A35" w:rsidRPr="001A5A35" w14:paraId="7CD3AD94" w14:textId="77777777" w:rsidTr="00AA3F57">
        <w:tc>
          <w:tcPr>
            <w:tcW w:w="4050" w:type="dxa"/>
          </w:tcPr>
          <w:p w14:paraId="0EB4BAE7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170" w:type="dxa"/>
            <w:shd w:val="clear" w:color="auto" w:fill="auto"/>
          </w:tcPr>
          <w:p w14:paraId="4672F288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2CF1EE5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EE11681" w14:textId="77777777" w:rsidR="001A5A35" w:rsidRPr="001A5A35" w:rsidRDefault="001A5A35" w:rsidP="001A5A35">
            <w:pPr>
              <w:spacing w:line="240" w:lineRule="auto"/>
              <w:ind w:left="-9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C290823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0D2A062D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03BAF90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CCAD82B" w14:textId="77777777" w:rsidR="001A5A35" w:rsidRPr="001A5A35" w:rsidRDefault="001A5A35" w:rsidP="001A5A35">
            <w:pPr>
              <w:spacing w:line="240" w:lineRule="auto"/>
              <w:ind w:left="-160" w:right="-115" w:firstLine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1A5A35" w14:paraId="518EF452" w14:textId="77777777" w:rsidTr="00AA3F57">
        <w:tc>
          <w:tcPr>
            <w:tcW w:w="4050" w:type="dxa"/>
          </w:tcPr>
          <w:p w14:paraId="5FB6FD4D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0A205A9A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6408171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3B28812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31AE0F9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29358068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48BE85B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65DA4FB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1A5A35" w14:paraId="0846C2DE" w14:textId="77777777" w:rsidTr="00AA3F57">
        <w:tc>
          <w:tcPr>
            <w:tcW w:w="4050" w:type="dxa"/>
          </w:tcPr>
          <w:p w14:paraId="743FBE09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/>
                <w:sz w:val="30"/>
                <w:szCs w:val="30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1170" w:type="dxa"/>
            <w:shd w:val="clear" w:color="auto" w:fill="auto"/>
          </w:tcPr>
          <w:p w14:paraId="4C6A4DB7" w14:textId="706DC8D7" w:rsidR="001A5A35" w:rsidRPr="001A5A35" w:rsidRDefault="0055183E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34356E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EF28F88" w14:textId="77777777" w:rsidR="001A5A35" w:rsidRPr="001A5A35" w:rsidRDefault="001A5A35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934B1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36E72D70" w14:textId="3EBEC3D6" w:rsidR="001A5A35" w:rsidRPr="001A5A35" w:rsidRDefault="0055183E" w:rsidP="0055183E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DC6F1EF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343C4C45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418,800</w:t>
            </w:r>
          </w:p>
        </w:tc>
      </w:tr>
      <w:tr w:rsidR="001A5A35" w:rsidRPr="001A5A35" w14:paraId="21451A41" w14:textId="77777777" w:rsidTr="00AA3F57">
        <w:tc>
          <w:tcPr>
            <w:tcW w:w="4050" w:type="dxa"/>
          </w:tcPr>
          <w:p w14:paraId="1DAE8349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</w:t>
            </w:r>
            <w:r w:rsidRPr="001A5A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4AEF49AE" w14:textId="77777777" w:rsidR="001A5A35" w:rsidRPr="001A5A35" w:rsidRDefault="001A5A35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8EA80F6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76234A9" w14:textId="77777777" w:rsidR="001A5A35" w:rsidRPr="001A5A35" w:rsidRDefault="001A5A35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8B0253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68E4F634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610BE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37D196B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1A5A35" w14:paraId="54C5FF0A" w14:textId="77777777" w:rsidTr="00AA3F57">
        <w:tc>
          <w:tcPr>
            <w:tcW w:w="4050" w:type="dxa"/>
          </w:tcPr>
          <w:p w14:paraId="730CF72B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อุตสาหกรรมสหธัญญพืช จำกัด</w:t>
            </w:r>
          </w:p>
        </w:tc>
        <w:tc>
          <w:tcPr>
            <w:tcW w:w="1170" w:type="dxa"/>
            <w:shd w:val="clear" w:color="auto" w:fill="auto"/>
          </w:tcPr>
          <w:p w14:paraId="5373185E" w14:textId="2149B138" w:rsidR="001A5A35" w:rsidRPr="001A5A35" w:rsidRDefault="00492270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1,074,400</w:t>
            </w:r>
          </w:p>
        </w:tc>
        <w:tc>
          <w:tcPr>
            <w:tcW w:w="270" w:type="dxa"/>
            <w:shd w:val="clear" w:color="auto" w:fill="auto"/>
          </w:tcPr>
          <w:p w14:paraId="017AAFC9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AB65921" w14:textId="0C1CDEC3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ED5A4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</w:t>
            </w: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,700</w:t>
            </w:r>
          </w:p>
        </w:tc>
        <w:tc>
          <w:tcPr>
            <w:tcW w:w="270" w:type="dxa"/>
            <w:shd w:val="clear" w:color="auto" w:fill="auto"/>
          </w:tcPr>
          <w:p w14:paraId="20864027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5957CC18" w14:textId="17AD25BE" w:rsidR="001A5A35" w:rsidRPr="001A5A35" w:rsidRDefault="00141874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507,700</w:t>
            </w:r>
          </w:p>
        </w:tc>
        <w:tc>
          <w:tcPr>
            <w:tcW w:w="270" w:type="dxa"/>
          </w:tcPr>
          <w:p w14:paraId="183D89D7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0BDDBDC6" w14:textId="627243A9" w:rsidR="001A5A35" w:rsidRPr="001A5A35" w:rsidRDefault="00561EC0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533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1A5A35" w:rsidRPr="001A5A35" w14:paraId="77F637E6" w14:textId="77777777" w:rsidTr="00AA3F57">
        <w:tc>
          <w:tcPr>
            <w:tcW w:w="4050" w:type="dxa"/>
          </w:tcPr>
          <w:p w14:paraId="4AD5FF9E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170" w:type="dxa"/>
            <w:shd w:val="clear" w:color="auto" w:fill="auto"/>
          </w:tcPr>
          <w:p w14:paraId="0EBC3A33" w14:textId="5649FA86" w:rsidR="001A5A35" w:rsidRPr="001A5A35" w:rsidRDefault="00492270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75,000</w:t>
            </w:r>
          </w:p>
        </w:tc>
        <w:tc>
          <w:tcPr>
            <w:tcW w:w="270" w:type="dxa"/>
            <w:shd w:val="clear" w:color="auto" w:fill="auto"/>
          </w:tcPr>
          <w:p w14:paraId="66117C49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7D9DA7B" w14:textId="00E1487A" w:rsidR="001A5A35" w:rsidRPr="001A5A35" w:rsidRDefault="00ED5A49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0B9F71FC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7EE48717" w14:textId="5E95C3CE" w:rsidR="001A5A35" w:rsidRPr="001A5A35" w:rsidRDefault="00141874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35,000</w:t>
            </w:r>
          </w:p>
        </w:tc>
        <w:tc>
          <w:tcPr>
            <w:tcW w:w="270" w:type="dxa"/>
          </w:tcPr>
          <w:p w14:paraId="201F868D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479992D" w14:textId="1D97A236" w:rsidR="001A5A35" w:rsidRPr="001A5A35" w:rsidRDefault="00561EC0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1A5A35"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,000</w:t>
            </w:r>
          </w:p>
        </w:tc>
      </w:tr>
      <w:tr w:rsidR="001A5A35" w:rsidRPr="001A5A35" w14:paraId="333B71EC" w14:textId="77777777" w:rsidTr="00AA3F57">
        <w:tc>
          <w:tcPr>
            <w:tcW w:w="4050" w:type="dxa"/>
          </w:tcPr>
          <w:p w14:paraId="3BCB69C4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ไทยพลาสติกโปรดักส์ จำกัด</w:t>
            </w:r>
          </w:p>
        </w:tc>
        <w:tc>
          <w:tcPr>
            <w:tcW w:w="1170" w:type="dxa"/>
            <w:shd w:val="clear" w:color="auto" w:fill="auto"/>
          </w:tcPr>
          <w:p w14:paraId="05A55DBF" w14:textId="182EEEE5" w:rsidR="001A5A35" w:rsidRPr="001A5A35" w:rsidRDefault="00492270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70" w:type="dxa"/>
            <w:shd w:val="clear" w:color="auto" w:fill="auto"/>
          </w:tcPr>
          <w:p w14:paraId="340A1E30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34DAF4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  <w:tc>
          <w:tcPr>
            <w:tcW w:w="270" w:type="dxa"/>
            <w:shd w:val="clear" w:color="auto" w:fill="auto"/>
          </w:tcPr>
          <w:p w14:paraId="1DC06902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79892534" w14:textId="0C48F29D" w:rsidR="001A5A35" w:rsidRPr="001A5A35" w:rsidRDefault="00141874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45,000</w:t>
            </w:r>
          </w:p>
        </w:tc>
        <w:tc>
          <w:tcPr>
            <w:tcW w:w="270" w:type="dxa"/>
          </w:tcPr>
          <w:p w14:paraId="1D652491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C389F13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10,000</w:t>
            </w:r>
          </w:p>
        </w:tc>
      </w:tr>
      <w:tr w:rsidR="001A5A35" w:rsidRPr="001A5A35" w14:paraId="0A3C3669" w14:textId="77777777" w:rsidTr="00AA3F57">
        <w:tc>
          <w:tcPr>
            <w:tcW w:w="4050" w:type="dxa"/>
          </w:tcPr>
          <w:p w14:paraId="0A8E324B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0C2C2CA2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5B8FDF9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4F3F8FE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EA429AD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0ADFA000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009E4C9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69AC31E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A5A35" w:rsidRPr="001A5A35" w14:paraId="1989352F" w14:textId="77777777" w:rsidTr="00AA3F57">
        <w:tc>
          <w:tcPr>
            <w:tcW w:w="4050" w:type="dxa"/>
          </w:tcPr>
          <w:p w14:paraId="43000BD2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73D26189" w14:textId="6BA92148" w:rsidR="001A5A35" w:rsidRPr="001A5A35" w:rsidRDefault="00492270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353,000</w:t>
            </w:r>
          </w:p>
        </w:tc>
        <w:tc>
          <w:tcPr>
            <w:tcW w:w="270" w:type="dxa"/>
            <w:shd w:val="clear" w:color="auto" w:fill="auto"/>
          </w:tcPr>
          <w:p w14:paraId="68F4B456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B732EB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267,000</w:t>
            </w:r>
          </w:p>
        </w:tc>
        <w:tc>
          <w:tcPr>
            <w:tcW w:w="270" w:type="dxa"/>
            <w:shd w:val="clear" w:color="auto" w:fill="auto"/>
          </w:tcPr>
          <w:p w14:paraId="25291586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342B7957" w14:textId="659F46B6" w:rsidR="001A5A35" w:rsidRPr="001A5A35" w:rsidRDefault="00141874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278,000</w:t>
            </w:r>
          </w:p>
        </w:tc>
        <w:tc>
          <w:tcPr>
            <w:tcW w:w="270" w:type="dxa"/>
          </w:tcPr>
          <w:p w14:paraId="02DAD946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20CDFDAA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175,000</w:t>
            </w:r>
          </w:p>
        </w:tc>
      </w:tr>
      <w:tr w:rsidR="001A5A35" w:rsidRPr="001A5A35" w14:paraId="19D64441" w14:textId="77777777" w:rsidTr="00AA3F57">
        <w:tc>
          <w:tcPr>
            <w:tcW w:w="4050" w:type="dxa"/>
          </w:tcPr>
          <w:p w14:paraId="3FCA0F0F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โฮลดิ้ง จำกัด</w:t>
            </w:r>
          </w:p>
        </w:tc>
        <w:tc>
          <w:tcPr>
            <w:tcW w:w="1170" w:type="dxa"/>
            <w:shd w:val="clear" w:color="auto" w:fill="auto"/>
          </w:tcPr>
          <w:p w14:paraId="45B09B20" w14:textId="46ADC893" w:rsidR="001A5A35" w:rsidRPr="001A5A35" w:rsidRDefault="00492270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102,500</w:t>
            </w:r>
          </w:p>
        </w:tc>
        <w:tc>
          <w:tcPr>
            <w:tcW w:w="270" w:type="dxa"/>
            <w:shd w:val="clear" w:color="auto" w:fill="auto"/>
          </w:tcPr>
          <w:p w14:paraId="233BEAF3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CB13B54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76,000</w:t>
            </w:r>
          </w:p>
        </w:tc>
        <w:tc>
          <w:tcPr>
            <w:tcW w:w="270" w:type="dxa"/>
            <w:shd w:val="clear" w:color="auto" w:fill="auto"/>
          </w:tcPr>
          <w:p w14:paraId="463DD131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4C8F302C" w14:textId="7C7A44A8" w:rsidR="001A5A35" w:rsidRPr="001A5A35" w:rsidRDefault="003A310F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50,000</w:t>
            </w:r>
          </w:p>
        </w:tc>
        <w:tc>
          <w:tcPr>
            <w:tcW w:w="270" w:type="dxa"/>
          </w:tcPr>
          <w:p w14:paraId="2C37ECFD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788B7A0D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15,000</w:t>
            </w:r>
          </w:p>
        </w:tc>
      </w:tr>
      <w:tr w:rsidR="001A5A35" w:rsidRPr="001A5A35" w14:paraId="27FF92A0" w14:textId="77777777" w:rsidTr="00AA3F57">
        <w:tc>
          <w:tcPr>
            <w:tcW w:w="4050" w:type="dxa"/>
          </w:tcPr>
          <w:p w14:paraId="4C052B15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เลียวไพรัตนวิสาหกิจ จำกัด</w:t>
            </w:r>
          </w:p>
        </w:tc>
        <w:tc>
          <w:tcPr>
            <w:tcW w:w="1170" w:type="dxa"/>
            <w:shd w:val="clear" w:color="auto" w:fill="auto"/>
          </w:tcPr>
          <w:p w14:paraId="7D52AAAE" w14:textId="1ED2CB4F" w:rsidR="001A5A35" w:rsidRPr="001A5A35" w:rsidRDefault="00951873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899,000</w:t>
            </w:r>
          </w:p>
        </w:tc>
        <w:tc>
          <w:tcPr>
            <w:tcW w:w="270" w:type="dxa"/>
            <w:shd w:val="clear" w:color="auto" w:fill="auto"/>
          </w:tcPr>
          <w:p w14:paraId="676ABE2F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50EFD59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901,000</w:t>
            </w:r>
          </w:p>
        </w:tc>
        <w:tc>
          <w:tcPr>
            <w:tcW w:w="270" w:type="dxa"/>
            <w:shd w:val="clear" w:color="auto" w:fill="auto"/>
          </w:tcPr>
          <w:p w14:paraId="2B1A04DE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203981B5" w14:textId="65EE3E71" w:rsidR="001A5A35" w:rsidRPr="001A5A35" w:rsidRDefault="003A310F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557,000</w:t>
            </w:r>
          </w:p>
        </w:tc>
        <w:tc>
          <w:tcPr>
            <w:tcW w:w="270" w:type="dxa"/>
          </w:tcPr>
          <w:p w14:paraId="5931B40D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62D53282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559,000</w:t>
            </w:r>
          </w:p>
        </w:tc>
      </w:tr>
      <w:tr w:rsidR="001A5A35" w:rsidRPr="001A5A35" w14:paraId="4C4A32F7" w14:textId="77777777" w:rsidTr="00AA3F57">
        <w:tc>
          <w:tcPr>
            <w:tcW w:w="4050" w:type="dxa"/>
          </w:tcPr>
          <w:p w14:paraId="12A8BF19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 ไทย</w:t>
            </w: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 w:rsidRPr="001A5A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</w:t>
            </w: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</w:t>
            </w:r>
            <w:r w:rsidRPr="001A5A3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เคมีกัล อุตสาหกรรม จำกัด</w:t>
            </w:r>
          </w:p>
        </w:tc>
        <w:tc>
          <w:tcPr>
            <w:tcW w:w="1170" w:type="dxa"/>
            <w:shd w:val="clear" w:color="auto" w:fill="auto"/>
          </w:tcPr>
          <w:p w14:paraId="6EB7D3AF" w14:textId="447AF762" w:rsidR="001A5A35" w:rsidRPr="001A5A35" w:rsidRDefault="00951873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170,000</w:t>
            </w:r>
          </w:p>
        </w:tc>
        <w:tc>
          <w:tcPr>
            <w:tcW w:w="270" w:type="dxa"/>
            <w:shd w:val="clear" w:color="auto" w:fill="auto"/>
          </w:tcPr>
          <w:p w14:paraId="1D40C3DB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8A675F5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120,000</w:t>
            </w:r>
          </w:p>
        </w:tc>
        <w:tc>
          <w:tcPr>
            <w:tcW w:w="270" w:type="dxa"/>
            <w:shd w:val="clear" w:color="auto" w:fill="auto"/>
          </w:tcPr>
          <w:p w14:paraId="05082A33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2547931D" w14:textId="16A9C2BB" w:rsidR="001A5A35" w:rsidRPr="001A5A35" w:rsidRDefault="003A310F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150,000</w:t>
            </w:r>
          </w:p>
        </w:tc>
        <w:tc>
          <w:tcPr>
            <w:tcW w:w="270" w:type="dxa"/>
          </w:tcPr>
          <w:p w14:paraId="45E375EF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423026B8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100,000</w:t>
            </w:r>
          </w:p>
        </w:tc>
      </w:tr>
      <w:tr w:rsidR="001A5A35" w:rsidRPr="001A5A35" w14:paraId="138A9F29" w14:textId="77777777" w:rsidTr="00AA3F57">
        <w:tc>
          <w:tcPr>
            <w:tcW w:w="4050" w:type="dxa"/>
          </w:tcPr>
          <w:p w14:paraId="55920A91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1A5A3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บริษัท ทีพีไอ อีโออีจี จำกัด</w:t>
            </w:r>
          </w:p>
        </w:tc>
        <w:tc>
          <w:tcPr>
            <w:tcW w:w="1170" w:type="dxa"/>
            <w:shd w:val="clear" w:color="auto" w:fill="auto"/>
          </w:tcPr>
          <w:p w14:paraId="5EAC3889" w14:textId="3C713F32" w:rsidR="001A5A35" w:rsidRPr="001A5A35" w:rsidRDefault="00951873" w:rsidP="00951873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01D423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133F990" w14:textId="77777777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31F9E1A7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5A52A36D" w14:textId="09A0343D" w:rsidR="001A5A35" w:rsidRPr="001A5A35" w:rsidRDefault="003A310F" w:rsidP="001A5A35">
            <w:pPr>
              <w:spacing w:line="240" w:lineRule="auto"/>
              <w:ind w:left="-11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F546BAF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</w:tcPr>
          <w:p w14:paraId="54B3DF4E" w14:textId="77777777" w:rsidR="001A5A35" w:rsidRPr="001A5A35" w:rsidRDefault="001A5A35" w:rsidP="001A5A35">
            <w:pPr>
              <w:spacing w:line="240" w:lineRule="auto"/>
              <w:ind w:left="-112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A5A35" w:rsidRPr="001A5A35" w14:paraId="0735B80C" w14:textId="77777777" w:rsidTr="00AA3F57">
        <w:tc>
          <w:tcPr>
            <w:tcW w:w="4050" w:type="dxa"/>
          </w:tcPr>
          <w:p w14:paraId="4808A9FB" w14:textId="77777777" w:rsidR="001A5A35" w:rsidRPr="001A5A35" w:rsidRDefault="001A5A35" w:rsidP="001A5A3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6DE3F8" w14:textId="3C0A55A2" w:rsidR="001A5A35" w:rsidRPr="001A5A35" w:rsidRDefault="00951873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6460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18,900</w:t>
            </w:r>
          </w:p>
        </w:tc>
        <w:tc>
          <w:tcPr>
            <w:tcW w:w="270" w:type="dxa"/>
            <w:shd w:val="clear" w:color="auto" w:fill="auto"/>
          </w:tcPr>
          <w:p w14:paraId="05CF5626" w14:textId="77777777" w:rsidR="001A5A35" w:rsidRPr="001A5A35" w:rsidRDefault="001A5A35" w:rsidP="001A5A35">
            <w:pPr>
              <w:tabs>
                <w:tab w:val="decimal" w:pos="115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893FE" w14:textId="3A255801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</w:t>
            </w:r>
            <w:r w:rsidR="00ED5A4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550</w:t>
            </w: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,200</w:t>
            </w:r>
          </w:p>
        </w:tc>
        <w:tc>
          <w:tcPr>
            <w:tcW w:w="270" w:type="dxa"/>
            <w:shd w:val="clear" w:color="auto" w:fill="auto"/>
          </w:tcPr>
          <w:p w14:paraId="75C26D35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E486DC" w14:textId="2F95700C" w:rsidR="001A5A35" w:rsidRPr="001A5A35" w:rsidRDefault="003A310F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1,622,700</w:t>
            </w:r>
          </w:p>
        </w:tc>
        <w:tc>
          <w:tcPr>
            <w:tcW w:w="270" w:type="dxa"/>
          </w:tcPr>
          <w:p w14:paraId="60168275" w14:textId="77777777" w:rsidR="001A5A35" w:rsidRPr="001A5A35" w:rsidRDefault="001A5A35" w:rsidP="001A5A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2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97A8DB" w14:textId="7F7F36DB" w:rsidR="001A5A35" w:rsidRPr="001A5A35" w:rsidRDefault="001A5A35" w:rsidP="001A5A35">
            <w:pPr>
              <w:tabs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561E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820</w:t>
            </w:r>
            <w:r w:rsidRPr="001A5A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,800</w:t>
            </w:r>
          </w:p>
        </w:tc>
      </w:tr>
    </w:tbl>
    <w:p w14:paraId="6EB6AE60" w14:textId="77777777" w:rsidR="00855F83" w:rsidRDefault="00855F83" w:rsidP="001A5A35">
      <w:pPr>
        <w:pStyle w:val="Bo-C1Content"/>
        <w:ind w:left="0"/>
        <w:rPr>
          <w:rFonts w:asciiTheme="majorBidi" w:hAnsiTheme="majorBidi" w:cstheme="majorBidi"/>
          <w:b/>
          <w:bCs/>
          <w:i/>
          <w:iCs/>
        </w:rPr>
      </w:pPr>
    </w:p>
    <w:p w14:paraId="7197C435" w14:textId="1CC5143B" w:rsidR="00F91B1B" w:rsidRPr="007A168E" w:rsidRDefault="00F91B1B" w:rsidP="00F91B1B">
      <w:pPr>
        <w:pStyle w:val="Bo-C1Content"/>
        <w:rPr>
          <w:rFonts w:asciiTheme="majorBidi" w:hAnsiTheme="majorBidi" w:cstheme="majorBidi"/>
          <w:b/>
          <w:bCs/>
          <w:i/>
          <w:iCs/>
          <w:lang w:val="en-US"/>
        </w:rPr>
      </w:pPr>
      <w:r w:rsidRPr="007A168E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สัญญาสำคัญที่ทำกับบุคคลหรือกิจการที่เกี่ยวข้องกัน</w:t>
      </w:r>
    </w:p>
    <w:bookmarkEnd w:id="0"/>
    <w:p w14:paraId="664F0922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cs/>
        </w:rPr>
      </w:pPr>
    </w:p>
    <w:p w14:paraId="011E3C24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สัญญาเช่าอาคารสำนักงาน</w:t>
      </w:r>
    </w:p>
    <w:p w14:paraId="7FF5DBEF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</w:rPr>
      </w:pPr>
    </w:p>
    <w:p w14:paraId="329B8CA5" w14:textId="541395EF" w:rsidR="00160F81" w:rsidRDefault="00F91B1B" w:rsidP="00B61835">
      <w:pPr>
        <w:pStyle w:val="Bo-C1Content"/>
        <w:ind w:right="18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บริษัทและบริษัทย่อยมีสัญญาเช่าอาคารสำนักงานระยะยาวกับบริษัทที่เกี่ยวข้องกันแห่งหนึ่ง เดิมแต่ละสัญญามีระยะเวลาการเช่า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โดยได้สิทธิต่ออายุสัญญาเช่าใหม่ทุก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ปี ในเดือนกรกฎาคม </w:t>
      </w:r>
      <w:r w:rsidR="00DB0E35" w:rsidRPr="00DB0E35">
        <w:rPr>
          <w:rFonts w:asciiTheme="majorBidi" w:hAnsiTheme="majorBidi" w:cstheme="majorBidi"/>
          <w:lang w:val="en-US"/>
        </w:rPr>
        <w:t>2542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แห่งหนึ่งได้ทำสัญญาเช่าอาคารสำนักงานกับบริษัทที่เกี่ยวข้องกันดังกล่าวแทนสัญญาเช่าเดิมที่หมดอายุลงโดยกำหนด</w:t>
      </w:r>
      <w:r w:rsidRPr="007A168E">
        <w:rPr>
          <w:rFonts w:asciiTheme="majorBidi" w:hAnsiTheme="majorBidi" w:cstheme="majorBidi"/>
          <w:spacing w:val="-2"/>
          <w:cs/>
        </w:rPr>
        <w:t xml:space="preserve">ระยะเวลาเช่าใหม่เป็น </w:t>
      </w:r>
      <w:r w:rsidR="00DB0E35" w:rsidRPr="00DB0E35">
        <w:rPr>
          <w:rFonts w:asciiTheme="majorBidi" w:hAnsiTheme="majorBidi" w:cstheme="majorBidi"/>
          <w:spacing w:val="-2"/>
          <w:lang w:val="en-US"/>
        </w:rPr>
        <w:t>90</w:t>
      </w:r>
      <w:r w:rsidRPr="007A168E">
        <w:rPr>
          <w:rFonts w:asciiTheme="majorBidi" w:hAnsiTheme="majorBidi" w:cstheme="majorBidi"/>
          <w:spacing w:val="-2"/>
        </w:rPr>
        <w:t xml:space="preserve"> </w:t>
      </w:r>
      <w:r w:rsidRPr="007A168E">
        <w:rPr>
          <w:rFonts w:asciiTheme="majorBidi" w:hAnsiTheme="majorBidi" w:cstheme="majorBidi"/>
          <w:spacing w:val="-2"/>
          <w:cs/>
        </w:rPr>
        <w:t xml:space="preserve">ปี บริษัทและบริษัทย่อยได้จ่ายเงินครั้งเดียวสำหรับตลอดช่วงอายุการเช่า </w:t>
      </w:r>
      <w:r w:rsidRPr="007A168E">
        <w:rPr>
          <w:rFonts w:asciiTheme="majorBidi" w:hAnsiTheme="majorBidi" w:cstheme="majorBidi"/>
          <w:i/>
          <w:iCs/>
          <w:spacing w:val="-2"/>
        </w:rPr>
        <w:t>(</w:t>
      </w:r>
      <w:r w:rsidRPr="007A168E">
        <w:rPr>
          <w:rFonts w:asciiTheme="majorBidi" w:hAnsiTheme="majorBidi" w:cstheme="majorBidi"/>
          <w:i/>
          <w:iCs/>
          <w:spacing w:val="-2"/>
          <w:cs/>
        </w:rPr>
        <w:t xml:space="preserve">ค่าเช่าตลอด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90</w:t>
      </w:r>
      <w:r w:rsidRPr="007A168E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spacing w:val="-2"/>
          <w:cs/>
          <w:lang w:val="en-US"/>
        </w:rPr>
        <w:t>ปี</w:t>
      </w:r>
      <w:r w:rsidR="00402D37"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</w:rPr>
        <w:t xml:space="preserve">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40</w:t>
      </w:r>
      <w:r w:rsidRPr="007A168E">
        <w:rPr>
          <w:rFonts w:asciiTheme="majorBidi" w:hAnsiTheme="majorBidi" w:cstheme="majorBidi"/>
          <w:i/>
          <w:iCs/>
          <w:lang w:val="en-US"/>
        </w:rPr>
        <w:t>,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000</w:t>
      </w:r>
      <w:r w:rsidRPr="007A168E">
        <w:rPr>
          <w:rFonts w:asciiTheme="majorBidi" w:hAnsiTheme="majorBidi" w:cstheme="majorBidi"/>
          <w:i/>
          <w:iCs/>
          <w:lang w:val="en-US"/>
        </w:rPr>
        <w:t xml:space="preserve"> 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บาทต่อตารางเมตร หรือเทียบเท่ากับค่าเช่ารายเดือนก่อนส่วนลดกระแสเงินสดเป็นเงิน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37</w:t>
      </w:r>
      <w:r w:rsidRPr="007A168E">
        <w:rPr>
          <w:rFonts w:asciiTheme="majorBidi" w:hAnsiTheme="majorBidi" w:cstheme="majorBidi"/>
          <w:i/>
          <w:iCs/>
          <w:cs/>
          <w:lang w:val="en-US"/>
        </w:rPr>
        <w:t xml:space="preserve"> บาทต่อตารางเมตร</w:t>
      </w:r>
      <w:r w:rsidRPr="007A168E">
        <w:rPr>
          <w:rFonts w:asciiTheme="majorBidi" w:hAnsiTheme="majorBidi" w:cstheme="majorBidi"/>
          <w:i/>
          <w:iCs/>
          <w:lang w:val="en-US"/>
        </w:rPr>
        <w:t>)</w:t>
      </w:r>
      <w:r w:rsidRPr="007A168E">
        <w:rPr>
          <w:rFonts w:asciiTheme="majorBidi" w:hAnsiTheme="majorBidi" w:cstheme="majorBidi"/>
          <w:cs/>
        </w:rPr>
        <w:t xml:space="preserve"> โดยค่าเช่าประจำปีคิดหักจากเงินค่าเช่าจ่ายล่วงหน้าดังกล่าว ต่อมาเมื่อวันที่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24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กรกฎาคม </w:t>
      </w:r>
      <w:r w:rsidR="00DB0E35" w:rsidRPr="00DB0E35">
        <w:rPr>
          <w:rFonts w:asciiTheme="majorBidi" w:hAnsiTheme="majorBidi" w:cstheme="majorBidi"/>
          <w:lang w:val="en-US"/>
        </w:rPr>
        <w:t>2544</w:t>
      </w:r>
      <w:r w:rsidRPr="007A168E">
        <w:rPr>
          <w:rFonts w:asciiTheme="majorBidi" w:hAnsiTheme="majorBidi" w:cstheme="majorBidi"/>
        </w:rPr>
        <w:t xml:space="preserve">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 xml:space="preserve">บริษัทและบริษัทย่อยได้ทำสัญญาแก้ไขเพิ่มเติมสัญญาเช่าอาคารสำนักงานกับบริษัทที่เกี่ยวข้องกันดังกล่าว </w:t>
      </w:r>
      <w:r w:rsidR="00084DB1" w:rsidRPr="007A168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มีกำหนดระยะเวลาการเช่าครั้งละ</w:t>
      </w:r>
      <w:r w:rsidRPr="007A168E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นับจากวันที่ได้มีการวางเงินค่าเช่าล่วงหน้าตามสัญญาดังกล่าวแต่เริ่มแรก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 xml:space="preserve">โดยบริษัทที่เกี่ยวข้องกันซึ่งเป็นผู้ให้เช่าให้คำมั่นในการต่อระยะเวลาการเช่าออกไปอีกครั้งละ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ปี เป็นจำนวน</w:t>
      </w:r>
      <w:r w:rsidR="00826E4B" w:rsidRPr="007A168E">
        <w:rPr>
          <w:rFonts w:asciiTheme="majorBidi" w:hAnsiTheme="majorBidi" w:cstheme="majorBidi"/>
        </w:rPr>
        <w:br/>
      </w:r>
      <w:r w:rsidR="00DB0E35" w:rsidRPr="00DB0E35">
        <w:rPr>
          <w:rFonts w:asciiTheme="majorBidi" w:hAnsiTheme="majorBidi" w:cstheme="majorBidi"/>
          <w:lang w:val="en-US"/>
        </w:rPr>
        <w:t>2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ครั้ง โดยให้อยู่ภายใต้เงื่อนไขและอัตราเช่าเดิม</w:t>
      </w:r>
    </w:p>
    <w:p w14:paraId="00092704" w14:textId="204EAE81" w:rsidR="00F91B1B" w:rsidRPr="007A168E" w:rsidRDefault="00F91B1B" w:rsidP="00D21AFE">
      <w:pPr>
        <w:pStyle w:val="Bo-C1Content"/>
        <w:ind w:right="-115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="00DB0E35" w:rsidRPr="00DB0E35">
        <w:rPr>
          <w:rFonts w:asciiTheme="majorBidi" w:hAnsiTheme="majorBidi" w:cstheme="majorBidi"/>
          <w:lang w:val="en-US"/>
        </w:rPr>
        <w:t>25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สิงหาคม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2549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</w:rPr>
        <w:t>บริษัทและบริษัทย่อยได้ดำเนินการจดทะเบียนการเช่าต่อสำนักงานที่ดินแล้ว</w:t>
      </w:r>
    </w:p>
    <w:p w14:paraId="7A2A663E" w14:textId="3E8E1BEB" w:rsidR="00C74FA0" w:rsidRPr="007A168E" w:rsidRDefault="00C74FA0" w:rsidP="00732CFB">
      <w:pPr>
        <w:pStyle w:val="Bo-Blanklin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1220ABF2" w14:textId="112A20F3" w:rsidR="004F7299" w:rsidRPr="007A168E" w:rsidRDefault="00F91B1B" w:rsidP="00EC5ABA">
      <w:pPr>
        <w:pStyle w:val="Ang15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หากมีการบอกเลิกสัญญาเช่าโดยฝ่ายใดฝ่ายหนึ่ง บริษัทมีสิทธิเรียกคืนเงินค่าเช่าจ่ายล่วงหน้าที่เหลือ โดยคู่สัญญา</w:t>
      </w:r>
      <w:r w:rsidR="009936EE">
        <w:rPr>
          <w:rFonts w:asciiTheme="majorBidi" w:hAnsiTheme="majorBidi" w:cstheme="majorBidi"/>
          <w:cs/>
        </w:rPr>
        <w:br/>
      </w:r>
      <w:r w:rsidRPr="007A168E">
        <w:rPr>
          <w:rFonts w:asciiTheme="majorBidi" w:hAnsiTheme="majorBidi" w:cstheme="majorBidi"/>
          <w:cs/>
        </w:rPr>
        <w:t>ได้ตกลงกันในหลักการให้มีการจดจำนองสำหรับอาคารสำนักงานดังกล่าวเพื่อเป็นหลักประกันสำหรับเงินค่าเช่าจ่าย</w:t>
      </w:r>
      <w:r w:rsidRPr="007A168E">
        <w:rPr>
          <w:rFonts w:asciiTheme="majorBidi" w:hAnsiTheme="majorBidi" w:cstheme="majorBidi"/>
          <w:spacing w:val="4"/>
          <w:cs/>
        </w:rPr>
        <w:t xml:space="preserve">ล่วงหน้า ซึ่ง ณ วันที่ </w:t>
      </w:r>
      <w:r w:rsidR="009806BF">
        <w:rPr>
          <w:rFonts w:asciiTheme="majorBidi" w:hAnsiTheme="majorBidi" w:cstheme="majorBidi"/>
          <w:spacing w:val="2"/>
        </w:rPr>
        <w:t xml:space="preserve">30 </w:t>
      </w:r>
      <w:r w:rsidR="009806BF">
        <w:rPr>
          <w:rFonts w:asciiTheme="majorBidi" w:hAnsiTheme="majorBidi" w:cstheme="majorBidi" w:hint="cs"/>
          <w:spacing w:val="2"/>
          <w:cs/>
        </w:rPr>
        <w:t>มิถุนายน</w:t>
      </w:r>
      <w:r w:rsidR="00FA644B">
        <w:rPr>
          <w:rFonts w:asciiTheme="majorBidi" w:hAnsiTheme="majorBidi" w:cstheme="majorBidi"/>
          <w:spacing w:val="2"/>
          <w:cs/>
        </w:rPr>
        <w:t xml:space="preserve"> </w:t>
      </w:r>
      <w:r w:rsidR="00FA644B">
        <w:rPr>
          <w:rFonts w:asciiTheme="majorBidi" w:hAnsiTheme="majorBidi" w:cstheme="majorBidi"/>
          <w:spacing w:val="2"/>
        </w:rPr>
        <w:t>2568</w:t>
      </w:r>
      <w:r w:rsidR="00231569" w:rsidRPr="007A168E">
        <w:rPr>
          <w:rFonts w:asciiTheme="majorBidi" w:hAnsiTheme="majorBidi" w:cstheme="majorBidi"/>
          <w:lang w:val="en-US"/>
        </w:rPr>
        <w:t xml:space="preserve"> </w:t>
      </w:r>
      <w:r w:rsidRPr="00A62940">
        <w:rPr>
          <w:rFonts w:asciiTheme="majorBidi" w:hAnsiTheme="majorBidi" w:cstheme="majorBidi"/>
          <w:spacing w:val="4"/>
          <w:cs/>
        </w:rPr>
        <w:t>ยังไม่มีการ</w:t>
      </w:r>
      <w:r w:rsidRPr="00A62940">
        <w:rPr>
          <w:rFonts w:asciiTheme="majorBidi" w:hAnsiTheme="majorBidi" w:cstheme="majorBidi"/>
          <w:spacing w:val="2"/>
          <w:cs/>
        </w:rPr>
        <w:t>ทำสัญญาจดจำนองเพื่อเป็นหลักประกันสำหรับ</w:t>
      </w:r>
      <w:r w:rsidRPr="00A62940">
        <w:rPr>
          <w:rFonts w:asciiTheme="majorBidi" w:hAnsiTheme="majorBidi" w:cstheme="majorBidi"/>
          <w:cs/>
        </w:rPr>
        <w:t>เงินค่าเช่าจ่ายล่วงหน้า ซึ่งมูลค่าที่คาดว่าจะได้รับคืนของเงินค่าเช่าจ่ายล่วงหน้าดังกล่าว ขึ้นอยู่กับความสามารถของบริษัทดังกล่าวที่จะจ่ายชำระคืน</w:t>
      </w:r>
    </w:p>
    <w:p w14:paraId="2F49ADF1" w14:textId="05DD7EBB" w:rsidR="00A3057C" w:rsidRPr="007A168E" w:rsidRDefault="00A3057C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35FDC56" w14:textId="77777777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สัญญาซื้อขายไฟฟ้า</w:t>
      </w:r>
    </w:p>
    <w:p w14:paraId="5F947B99" w14:textId="77777777" w:rsidR="00F91B1B" w:rsidRPr="007A168E" w:rsidRDefault="00F91B1B" w:rsidP="006C732A">
      <w:pPr>
        <w:pStyle w:val="Bo-Blankline"/>
        <w:ind w:left="1350" w:hanging="810"/>
        <w:rPr>
          <w:rFonts w:asciiTheme="majorBidi" w:hAnsiTheme="majorBidi" w:cstheme="majorBidi"/>
          <w:sz w:val="30"/>
          <w:szCs w:val="30"/>
        </w:rPr>
      </w:pPr>
    </w:p>
    <w:p w14:paraId="5E568ACD" w14:textId="08D30963" w:rsidR="00F91B1B" w:rsidRPr="00D02EBA" w:rsidRDefault="00F91B1B" w:rsidP="00BC54C2">
      <w:pPr>
        <w:pStyle w:val="Bo-C1Content"/>
        <w:numPr>
          <w:ilvl w:val="0"/>
          <w:numId w:val="12"/>
        </w:numPr>
        <w:ind w:left="1350" w:hanging="45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</w:rPr>
        <w:t>บริษัทได้ทำสัญญาซื้อขายไฟฟ้าและบริการกับบริษัทย่อยแห่งหนึ่ง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โดยบริษัทจะขายก๊าซร้อนเพื่อให้บริษัทย่อยนำไปใช้ผลิตไฟฟ้า และบริษัทย่อยจะขายไฟฟ้าให้แก่บริษัทในอัตราตามที่ระบุในสัญญา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14:paraId="6C6A0E24" w14:textId="77777777" w:rsidR="00D02EBA" w:rsidRPr="003E5F5A" w:rsidRDefault="00D02EBA" w:rsidP="00D02EBA">
      <w:pPr>
        <w:pStyle w:val="Bo-C1Content"/>
        <w:ind w:left="900"/>
        <w:rPr>
          <w:rFonts w:asciiTheme="majorBidi" w:hAnsiTheme="majorBidi" w:cstheme="majorBidi"/>
          <w:lang w:val="en-US"/>
        </w:rPr>
      </w:pPr>
    </w:p>
    <w:p w14:paraId="7E3EF937" w14:textId="6DBAFA74" w:rsidR="003E5F5A" w:rsidRPr="00704B6A" w:rsidRDefault="00C54D79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 w:cs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>
        <w:rPr>
          <w:rFonts w:asciiTheme="majorBidi" w:hAnsiTheme="majorBidi"/>
          <w:lang w:val="en-US"/>
        </w:rPr>
        <w:t>2567</w:t>
      </w:r>
      <w:r w:rsidR="006B3127" w:rsidRPr="006B3127">
        <w:rPr>
          <w:rFonts w:asciiTheme="majorBidi" w:hAnsiTheme="majorBidi"/>
          <w:cs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ได้ทำสัญญาซื้อขายไฟฟ้าและบริการโครงการพลังงานแสงอาทิตย์เป็นระยะเวลา </w:t>
      </w:r>
      <w:r w:rsidR="003E5F5A" w:rsidRPr="00DB735F">
        <w:rPr>
          <w:rFonts w:asciiTheme="majorBidi" w:hAnsiTheme="majorBidi" w:cstheme="majorBidi"/>
          <w:lang w:val="en-US"/>
        </w:rPr>
        <w:t>30</w:t>
      </w:r>
      <w:r w:rsidR="003E5F5A" w:rsidRPr="003E5F5A">
        <w:rPr>
          <w:rFonts w:asciiTheme="majorBidi" w:hAnsiTheme="majorBidi" w:cs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นับตั้งแต่วันที่เริ่มต้นซื้อขายไฟฟ้าต่อกัน (</w:t>
      </w:r>
      <w:r w:rsidR="003E5F5A" w:rsidRPr="003E5F5A">
        <w:rPr>
          <w:rFonts w:asciiTheme="majorBidi" w:hAnsiTheme="majorBidi" w:cs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โดยอัตราค่าไฟฟ้าที่ซื้อขายกันเป็นอัตราที่</w:t>
      </w:r>
      <w:r w:rsidR="003E5F5A" w:rsidRPr="0084593A">
        <w:rPr>
          <w:rFonts w:asciiTheme="majorBidi" w:hAnsiTheme="majorBidi"/>
          <w:cs/>
          <w:lang w:val="en-US"/>
        </w:rPr>
        <w:t>บริษัท</w:t>
      </w:r>
      <w:r w:rsidR="003E5F5A" w:rsidRPr="003E5F5A">
        <w:rPr>
          <w:rFonts w:asciiTheme="majorBidi" w:hAnsiTheme="majorBidi"/>
          <w:cs/>
          <w:lang w:val="en-US"/>
        </w:rPr>
        <w:t>ซื้อจากการไฟฟ้าส่วนภูมิภาคต่อหน่วยพลังงานไฟฟ้าในรอบเดือนนั้น ๆ ส่วนอัตราค่าบริการเป็นไปตามที่ทั้งสองฝ่ายตกลงกัน</w:t>
      </w:r>
    </w:p>
    <w:p w14:paraId="42C5DE27" w14:textId="77777777" w:rsidR="00704B6A" w:rsidRPr="003E5F5A" w:rsidRDefault="00704B6A" w:rsidP="00704B6A">
      <w:pPr>
        <w:pStyle w:val="Bo-C1Content"/>
        <w:tabs>
          <w:tab w:val="left" w:pos="1440"/>
        </w:tabs>
        <w:ind w:left="1350"/>
        <w:rPr>
          <w:rFonts w:asciiTheme="majorBidi" w:hAnsiTheme="majorBidi" w:cstheme="majorBidi"/>
          <w:lang w:val="en-US"/>
        </w:rPr>
      </w:pPr>
    </w:p>
    <w:p w14:paraId="5DF496A7" w14:textId="298C3FD8" w:rsidR="003E5F5A" w:rsidRPr="00703A38" w:rsidRDefault="00071D6F" w:rsidP="00BC54C2">
      <w:pPr>
        <w:pStyle w:val="Bo-C1Content"/>
        <w:numPr>
          <w:ilvl w:val="0"/>
          <w:numId w:val="12"/>
        </w:numPr>
        <w:tabs>
          <w:tab w:val="left" w:pos="1440"/>
        </w:tabs>
        <w:ind w:left="1350" w:hanging="450"/>
        <w:rPr>
          <w:rFonts w:asciiTheme="majorBidi" w:hAnsiTheme="majorBidi"/>
          <w:lang w:val="en-US"/>
        </w:rPr>
      </w:pPr>
      <w:r>
        <w:rPr>
          <w:rFonts w:asciiTheme="majorBidi" w:hAnsiTheme="majorBidi" w:hint="cs"/>
          <w:cs/>
          <w:lang w:val="en-US"/>
        </w:rPr>
        <w:t xml:space="preserve">ในระหว่างปี </w:t>
      </w:r>
      <w:r>
        <w:rPr>
          <w:rFonts w:asciiTheme="majorBidi" w:hAnsiTheme="majorBidi"/>
          <w:lang w:val="en-US"/>
        </w:rPr>
        <w:t xml:space="preserve">2567 </w:t>
      </w:r>
      <w:r w:rsidR="003E5F5A" w:rsidRPr="003E5F5A">
        <w:rPr>
          <w:rFonts w:asciiTheme="majorBidi" w:hAnsiTheme="majorBidi"/>
          <w:cs/>
          <w:lang w:val="en-US"/>
        </w:rPr>
        <w:t xml:space="preserve">บริษัทกับบริษัทย่อยแห่งหนึ่งทำสัญญาซื้อขายไฟฟ้าและบริการโครงการพลังงานแสงอาทิตย์บนหลังคาโรงงาน สัญญามีกำหนดระยะเวลา </w:t>
      </w:r>
      <w:r w:rsidR="00583EBF">
        <w:rPr>
          <w:rFonts w:asciiTheme="majorBidi" w:hAnsiTheme="majorBidi" w:cstheme="majorBidi"/>
          <w:lang w:val="en-US"/>
        </w:rPr>
        <w:t>30</w:t>
      </w:r>
      <w:r w:rsidR="003E5F5A" w:rsidRPr="00703A38">
        <w:rPr>
          <w:rFonts w:asciiTheme="majorBidi" w:hAnsiTheme="majorBidi"/>
          <w:lang w:val="en-US"/>
        </w:rPr>
        <w:t xml:space="preserve"> </w:t>
      </w:r>
      <w:r w:rsidR="003E5F5A" w:rsidRPr="003E5F5A">
        <w:rPr>
          <w:rFonts w:asciiTheme="majorBidi" w:hAnsiTheme="majorBidi"/>
          <w:cs/>
          <w:lang w:val="en-US"/>
        </w:rPr>
        <w:t>ปี นับตั้งแต่วันเริ่มต้นซื้อขายไฟฟ้า (</w:t>
      </w:r>
      <w:r w:rsidR="003E5F5A" w:rsidRPr="00703A38">
        <w:rPr>
          <w:rFonts w:asciiTheme="majorBidi" w:hAnsiTheme="majorBidi"/>
          <w:lang w:val="en-US"/>
        </w:rPr>
        <w:t xml:space="preserve">COD) </w:t>
      </w:r>
      <w:r w:rsidR="003E5F5A" w:rsidRPr="003E5F5A">
        <w:rPr>
          <w:rFonts w:asciiTheme="majorBidi" w:hAnsiTheme="majorBidi"/>
          <w:cs/>
          <w:lang w:val="en-US"/>
        </w:rPr>
        <w:t>โดยอัตราค่าไฟฟ้าเป็นราคาที่ซื้อจากการไฟฟ้าส่วนภูมิภาค</w:t>
      </w:r>
      <w:r w:rsidR="00A41581">
        <w:rPr>
          <w:rFonts w:asciiTheme="majorBidi" w:hAnsiTheme="majorBidi" w:hint="cs"/>
          <w:cs/>
          <w:lang w:val="en-US"/>
        </w:rPr>
        <w:t>ต่อหน่วยพลังงานไฟฟ้า</w:t>
      </w:r>
      <w:r w:rsidR="006C1449">
        <w:rPr>
          <w:rFonts w:asciiTheme="majorBidi" w:hAnsiTheme="majorBidi" w:hint="cs"/>
          <w:cs/>
          <w:lang w:val="en-US"/>
        </w:rPr>
        <w:t>ในรอบเดือนนั้น ๆ</w:t>
      </w:r>
      <w:r w:rsidR="003E5F5A" w:rsidRPr="003E5F5A">
        <w:rPr>
          <w:rFonts w:asciiTheme="majorBidi" w:hAnsiTheme="majorBidi"/>
          <w:cs/>
          <w:lang w:val="en-US"/>
        </w:rPr>
        <w:t xml:space="preserve"> ส่วนอัตราค่าบริการเป็นไปตามที่ทั้งสองฝ่ายตกลงกัน</w:t>
      </w:r>
    </w:p>
    <w:p w14:paraId="576AFC86" w14:textId="6C66B8C1" w:rsidR="00941FFC" w:rsidRDefault="00941FFC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E89C5EE" w14:textId="1303074F" w:rsidR="00F91B1B" w:rsidRPr="007A168E" w:rsidRDefault="00F91B1B" w:rsidP="00E57498">
      <w:pPr>
        <w:pStyle w:val="Heading2"/>
        <w:keepLines w:val="0"/>
        <w:numPr>
          <w:ilvl w:val="1"/>
          <w:numId w:val="4"/>
        </w:numPr>
        <w:tabs>
          <w:tab w:val="left" w:pos="540"/>
          <w:tab w:val="left" w:pos="680"/>
          <w:tab w:val="left" w:pos="907"/>
        </w:tabs>
        <w:spacing w:after="0" w:line="240" w:lineRule="auto"/>
        <w:ind w:firstLine="36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สัญ</w:t>
      </w:r>
      <w:r w:rsidR="006409D6" w:rsidRPr="007A168E">
        <w:rPr>
          <w:rFonts w:asciiTheme="majorBidi" w:hAnsiTheme="majorBidi" w:cstheme="majorBidi"/>
          <w:sz w:val="30"/>
          <w:szCs w:val="30"/>
          <w:cs/>
        </w:rPr>
        <w:t>ญา</w:t>
      </w:r>
      <w:r w:rsidR="008E70F1" w:rsidRPr="007A168E">
        <w:rPr>
          <w:rFonts w:asciiTheme="majorBidi" w:hAnsiTheme="majorBidi" w:cstheme="majorBidi"/>
          <w:sz w:val="30"/>
          <w:szCs w:val="30"/>
          <w:cs/>
        </w:rPr>
        <w:t>สำคัญที่ทำกับกิจการที่เกี่ยวข้องกัน</w:t>
      </w:r>
    </w:p>
    <w:p w14:paraId="667B22DC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1CF5453D" w14:textId="67ED82CB" w:rsidR="00F91B1B" w:rsidRPr="00813137" w:rsidRDefault="00F91B1B" w:rsidP="0036153E">
      <w:pPr>
        <w:pStyle w:val="Bo-C1Content"/>
        <w:numPr>
          <w:ilvl w:val="0"/>
          <w:numId w:val="13"/>
        </w:numPr>
        <w:tabs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813137">
        <w:rPr>
          <w:rFonts w:asciiTheme="majorBidi" w:hAnsiTheme="majorBidi"/>
          <w:cs/>
          <w:lang w:val="en-US"/>
        </w:rPr>
        <w:t>บริษัทและบริษัทย่อยทำสัญญา</w:t>
      </w:r>
      <w:r w:rsidR="006409D6" w:rsidRPr="00813137">
        <w:rPr>
          <w:rFonts w:asciiTheme="majorBidi" w:hAnsiTheme="majorBidi"/>
          <w:cs/>
          <w:lang w:val="en-US"/>
        </w:rPr>
        <w:t>บริการที่เกี่ยวข้องกับการใช้พื้นที่อาคารสำนักงานกับกิจการ</w:t>
      </w:r>
      <w:r w:rsidRPr="00813137">
        <w:rPr>
          <w:rFonts w:asciiTheme="majorBidi" w:hAnsiTheme="majorBidi"/>
          <w:cs/>
          <w:lang w:val="en-US"/>
        </w:rPr>
        <w:t xml:space="preserve">ที่เกี่ยวข้องกันกำหนดระยะเวลา </w:t>
      </w:r>
      <w:r w:rsidR="00DB0E35" w:rsidRPr="00813137">
        <w:rPr>
          <w:rFonts w:asciiTheme="majorBidi" w:hAnsiTheme="majorBidi"/>
          <w:lang w:val="en-US"/>
        </w:rPr>
        <w:t>3</w:t>
      </w:r>
      <w:r w:rsidRPr="00813137">
        <w:rPr>
          <w:rFonts w:asciiTheme="majorBidi" w:hAnsiTheme="majorBidi"/>
          <w:cs/>
          <w:lang w:val="en-US"/>
        </w:rPr>
        <w:t xml:space="preserve"> ปี </w:t>
      </w:r>
      <w:r w:rsidR="006409D6" w:rsidRPr="00813137">
        <w:rPr>
          <w:rFonts w:asciiTheme="majorBidi" w:hAnsiTheme="majorBidi"/>
          <w:cs/>
          <w:lang w:val="en-US"/>
        </w:rPr>
        <w:t>มี</w:t>
      </w:r>
      <w:r w:rsidRPr="00813137">
        <w:rPr>
          <w:rFonts w:asciiTheme="majorBidi" w:hAnsiTheme="majorBidi"/>
          <w:cs/>
          <w:lang w:val="en-US"/>
        </w:rPr>
        <w:t>รายละเอียดดังนี้</w:t>
      </w:r>
    </w:p>
    <w:p w14:paraId="3B740F24" w14:textId="6867D574" w:rsidR="008627CA" w:rsidRDefault="008627CA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</w:rPr>
        <w:br w:type="page"/>
      </w:r>
    </w:p>
    <w:p w14:paraId="7274AB10" w14:textId="77777777" w:rsidR="00941FFC" w:rsidRPr="007A168E" w:rsidRDefault="00941FFC" w:rsidP="00F91B1B">
      <w:pPr>
        <w:pStyle w:val="Bo-C1Content"/>
        <w:rPr>
          <w:rFonts w:asciiTheme="majorBidi" w:hAnsiTheme="majorBidi" w:cstheme="majorBidi"/>
        </w:rPr>
      </w:pPr>
    </w:p>
    <w:tbl>
      <w:tblPr>
        <w:tblW w:w="8246" w:type="dxa"/>
        <w:tblInd w:w="1350" w:type="dxa"/>
        <w:tblLayout w:type="fixed"/>
        <w:tblLook w:val="04A0" w:firstRow="1" w:lastRow="0" w:firstColumn="1" w:lastColumn="0" w:noHBand="0" w:noVBand="1"/>
      </w:tblPr>
      <w:tblGrid>
        <w:gridCol w:w="4950"/>
        <w:gridCol w:w="1530"/>
        <w:gridCol w:w="270"/>
        <w:gridCol w:w="1496"/>
      </w:tblGrid>
      <w:tr w:rsidR="00696747" w:rsidRPr="007A168E" w14:paraId="2FDF9B42" w14:textId="77777777" w:rsidTr="00714DA5">
        <w:tc>
          <w:tcPr>
            <w:tcW w:w="4950" w:type="dxa"/>
            <w:vAlign w:val="bottom"/>
          </w:tcPr>
          <w:p w14:paraId="7EA482CD" w14:textId="13874FF9" w:rsidR="00696747" w:rsidRPr="002748AF" w:rsidRDefault="00CB3A4E" w:rsidP="002D075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806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806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30" w:type="dxa"/>
            <w:vAlign w:val="bottom"/>
          </w:tcPr>
          <w:p w14:paraId="5896875B" w14:textId="77777777" w:rsidR="00696747" w:rsidRPr="007A168E" w:rsidRDefault="00696747" w:rsidP="002D075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1D388B9" w14:textId="77777777" w:rsidR="00696747" w:rsidRPr="007A168E" w:rsidRDefault="00696747" w:rsidP="00986EAE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4B30F2CE" w14:textId="77777777" w:rsidR="00696747" w:rsidRPr="007A168E" w:rsidRDefault="00696747" w:rsidP="003539F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96747" w:rsidRPr="007A168E" w14:paraId="04486F69" w14:textId="77777777" w:rsidTr="00714DA5">
        <w:tc>
          <w:tcPr>
            <w:tcW w:w="4950" w:type="dxa"/>
          </w:tcPr>
          <w:p w14:paraId="30540553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296" w:type="dxa"/>
            <w:gridSpan w:val="3"/>
          </w:tcPr>
          <w:p w14:paraId="66B68CE7" w14:textId="77777777" w:rsidR="00696747" w:rsidRPr="007A168E" w:rsidRDefault="00696747" w:rsidP="008E294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96747" w:rsidRPr="007A168E" w14:paraId="5FA3CF2F" w14:textId="77777777" w:rsidTr="00714DA5">
        <w:tc>
          <w:tcPr>
            <w:tcW w:w="4950" w:type="dxa"/>
          </w:tcPr>
          <w:p w14:paraId="69E6BB6D" w14:textId="77777777" w:rsidR="00696747" w:rsidRPr="007A168E" w:rsidRDefault="00696747" w:rsidP="003539FF">
            <w:pPr>
              <w:spacing w:line="240" w:lineRule="atLeast"/>
              <w:ind w:left="270" w:right="-126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ภาระผูกพันตามสัญญาบริการที่ยกเลิกไม่ได้</w:t>
            </w:r>
          </w:p>
        </w:tc>
        <w:tc>
          <w:tcPr>
            <w:tcW w:w="1530" w:type="dxa"/>
          </w:tcPr>
          <w:p w14:paraId="4EEC0936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2A2D3D" w14:textId="77777777" w:rsidR="00696747" w:rsidRPr="007A168E" w:rsidRDefault="00696747" w:rsidP="003539F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</w:tcPr>
          <w:p w14:paraId="7D166814" w14:textId="77777777" w:rsidR="00696747" w:rsidRPr="007A168E" w:rsidRDefault="00696747" w:rsidP="003539FF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6747" w:rsidRPr="007A168E" w14:paraId="6C60D8AF" w14:textId="77777777" w:rsidTr="00714DA5">
        <w:tc>
          <w:tcPr>
            <w:tcW w:w="4950" w:type="dxa"/>
          </w:tcPr>
          <w:p w14:paraId="2A502B19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530" w:type="dxa"/>
            <w:shd w:val="clear" w:color="auto" w:fill="auto"/>
          </w:tcPr>
          <w:p w14:paraId="605EF99C" w14:textId="26FBC5D2" w:rsidR="00696747" w:rsidRPr="007A168E" w:rsidRDefault="000308EF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30,287</w:t>
            </w:r>
          </w:p>
        </w:tc>
        <w:tc>
          <w:tcPr>
            <w:tcW w:w="270" w:type="dxa"/>
            <w:shd w:val="clear" w:color="auto" w:fill="auto"/>
          </w:tcPr>
          <w:p w14:paraId="369AB714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86E5933" w14:textId="36A0B2AE" w:rsidR="00696747" w:rsidRPr="007A168E" w:rsidRDefault="008D79CB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20,924</w:t>
            </w:r>
          </w:p>
        </w:tc>
      </w:tr>
      <w:tr w:rsidR="00696747" w:rsidRPr="007A168E" w14:paraId="4E3C2EC3" w14:textId="77777777" w:rsidTr="00714DA5">
        <w:tc>
          <w:tcPr>
            <w:tcW w:w="4950" w:type="dxa"/>
          </w:tcPr>
          <w:p w14:paraId="5A65A5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1530" w:type="dxa"/>
            <w:shd w:val="clear" w:color="auto" w:fill="auto"/>
          </w:tcPr>
          <w:p w14:paraId="21D9EAB5" w14:textId="338BA0B1" w:rsidR="00696747" w:rsidRPr="007A168E" w:rsidRDefault="000308EF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29,291</w:t>
            </w:r>
          </w:p>
        </w:tc>
        <w:tc>
          <w:tcPr>
            <w:tcW w:w="270" w:type="dxa"/>
            <w:shd w:val="clear" w:color="auto" w:fill="auto"/>
          </w:tcPr>
          <w:p w14:paraId="400DD588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6" w:type="dxa"/>
            <w:shd w:val="clear" w:color="auto" w:fill="auto"/>
          </w:tcPr>
          <w:p w14:paraId="6DC58996" w14:textId="3B61007F" w:rsidR="00696747" w:rsidRPr="007A168E" w:rsidRDefault="008D79CB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18,788</w:t>
            </w:r>
          </w:p>
        </w:tc>
      </w:tr>
      <w:tr w:rsidR="00696747" w:rsidRPr="007A168E" w14:paraId="530480A0" w14:textId="77777777" w:rsidTr="00714DA5">
        <w:tc>
          <w:tcPr>
            <w:tcW w:w="4950" w:type="dxa"/>
          </w:tcPr>
          <w:p w14:paraId="75DABEA3" w14:textId="77777777" w:rsidR="00696747" w:rsidRPr="007A168E" w:rsidRDefault="00696747" w:rsidP="004678A1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B2624" w14:textId="3E7B75D2" w:rsidR="00696747" w:rsidRPr="007A168E" w:rsidRDefault="008D79CB" w:rsidP="00194BB6">
            <w:pPr>
              <w:tabs>
                <w:tab w:val="decimal" w:pos="1321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59,578</w:t>
            </w:r>
          </w:p>
        </w:tc>
        <w:tc>
          <w:tcPr>
            <w:tcW w:w="270" w:type="dxa"/>
            <w:shd w:val="clear" w:color="auto" w:fill="auto"/>
          </w:tcPr>
          <w:p w14:paraId="65B31BD3" w14:textId="77777777" w:rsidR="00696747" w:rsidRPr="007A168E" w:rsidRDefault="00696747" w:rsidP="004678A1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3F6B4F" w14:textId="420D1F7B" w:rsidR="00696747" w:rsidRPr="007A168E" w:rsidRDefault="008D79CB" w:rsidP="00194BB6">
            <w:pPr>
              <w:tabs>
                <w:tab w:val="decimal" w:pos="128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39,712</w:t>
            </w:r>
          </w:p>
        </w:tc>
      </w:tr>
    </w:tbl>
    <w:p w14:paraId="6EC76C8A" w14:textId="77777777" w:rsidR="00F91B1B" w:rsidRPr="007A168E" w:rsidRDefault="00F91B1B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B2F2FA4" w14:textId="6316F3D5" w:rsidR="009A7D0C" w:rsidRPr="00F969AE" w:rsidRDefault="00F91B1B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F969AE">
        <w:rPr>
          <w:rFonts w:asciiTheme="majorBidi" w:hAnsiTheme="majorBidi"/>
          <w:cs/>
          <w:lang w:val="en-US"/>
        </w:rPr>
        <w:t>บริษัทย่อยแห่ง</w:t>
      </w:r>
      <w:r w:rsidR="009A7D0C" w:rsidRPr="00F969AE">
        <w:rPr>
          <w:rFonts w:asciiTheme="majorBidi" w:hAnsiTheme="majorBidi"/>
          <w:cs/>
          <w:lang w:val="en-US"/>
        </w:rPr>
        <w:t>หนึ่ง</w:t>
      </w:r>
      <w:r w:rsidRPr="00F969AE">
        <w:rPr>
          <w:rFonts w:asciiTheme="majorBidi" w:hAnsiTheme="majorBidi"/>
          <w:cs/>
          <w:lang w:val="en-US"/>
        </w:rPr>
        <w:t>ได้ทำสัญญาเช่าที่ดินหลายฉบับกับบริษัทที่เกี่ยวข้องกันโดยระบุว่า</w:t>
      </w:r>
      <w:bookmarkStart w:id="2" w:name="_Hlk118991006"/>
      <w:r w:rsidRPr="00F969AE">
        <w:rPr>
          <w:rFonts w:asciiTheme="majorBidi" w:hAnsiTheme="majorBidi"/>
          <w:cs/>
          <w:lang w:val="en-US"/>
        </w:rPr>
        <w:t>ผู้เช่า</w:t>
      </w:r>
      <w:bookmarkEnd w:id="2"/>
      <w:r w:rsidRPr="00F969AE">
        <w:rPr>
          <w:rFonts w:asciiTheme="majorBidi" w:hAnsiTheme="majorBidi"/>
          <w:cs/>
          <w:lang w:val="en-US"/>
        </w:rPr>
        <w:t xml:space="preserve">ต้องรื้อถอนสิ่งปลูกสร้างทั้งหมดออกจากพื้นที่เช่าเมื่อสิ้นสุดสัญญา ทำให้ผู้เช่ามียอดประมาณการหนี้สินค่ารื้อถอนที่คาดว่าจะเกิดขึ้นในอนาคต </w:t>
      </w:r>
      <w:r w:rsidR="00CB3A4E" w:rsidRPr="00F969AE">
        <w:rPr>
          <w:rFonts w:asciiTheme="majorBidi" w:hAnsiTheme="majorBidi"/>
          <w:cs/>
          <w:lang w:val="en-US"/>
        </w:rPr>
        <w:t xml:space="preserve">ณ วันที่ </w:t>
      </w:r>
      <w:r w:rsidR="009806BF">
        <w:rPr>
          <w:rFonts w:asciiTheme="majorBidi" w:hAnsiTheme="majorBidi"/>
          <w:lang w:val="en-US"/>
        </w:rPr>
        <w:t xml:space="preserve">30 </w:t>
      </w:r>
      <w:r w:rsidR="009806BF">
        <w:rPr>
          <w:rFonts w:asciiTheme="majorBidi" w:hAnsiTheme="majorBidi" w:hint="cs"/>
          <w:cs/>
          <w:lang w:val="en-US"/>
        </w:rPr>
        <w:t>มิถุนายน</w:t>
      </w:r>
      <w:r w:rsidR="00FA644B">
        <w:rPr>
          <w:rFonts w:asciiTheme="majorBidi" w:hAnsiTheme="majorBidi"/>
          <w:cs/>
          <w:lang w:val="en-US"/>
        </w:rPr>
        <w:t xml:space="preserve"> </w:t>
      </w:r>
      <w:r w:rsidR="00FA644B">
        <w:rPr>
          <w:rFonts w:asciiTheme="majorBidi" w:hAnsiTheme="majorBidi"/>
          <w:lang w:val="en-US"/>
        </w:rPr>
        <w:t>2568</w:t>
      </w:r>
      <w:r w:rsidR="00782C32" w:rsidRPr="00F969AE">
        <w:rPr>
          <w:rFonts w:asciiTheme="majorBidi" w:hAnsiTheme="majorBidi"/>
          <w:cs/>
          <w:lang w:val="en-US"/>
        </w:rPr>
        <w:t xml:space="preserve"> เป็น</w:t>
      </w:r>
      <w:r w:rsidR="00782C32" w:rsidRPr="00071562">
        <w:rPr>
          <w:rFonts w:asciiTheme="majorBidi" w:hAnsiTheme="majorBidi"/>
          <w:cs/>
          <w:lang w:val="en-US"/>
        </w:rPr>
        <w:t>จำนวน</w:t>
      </w:r>
      <w:r w:rsidR="00685327" w:rsidRPr="00071562">
        <w:rPr>
          <w:rFonts w:asciiTheme="majorBidi" w:hAnsiTheme="majorBidi"/>
          <w:lang w:val="en-US"/>
        </w:rPr>
        <w:t xml:space="preserve"> </w:t>
      </w:r>
      <w:r w:rsidR="008D79CB">
        <w:rPr>
          <w:rFonts w:asciiTheme="majorBidi" w:hAnsiTheme="majorBidi"/>
          <w:lang w:val="en-US"/>
        </w:rPr>
        <w:t>1.8</w:t>
      </w:r>
      <w:r w:rsidR="007150D1" w:rsidRPr="00071562">
        <w:rPr>
          <w:rFonts w:asciiTheme="majorBidi" w:hAnsiTheme="majorBidi"/>
          <w:lang w:val="en-US"/>
        </w:rPr>
        <w:t xml:space="preserve"> </w:t>
      </w:r>
      <w:r w:rsidR="00782C32" w:rsidRPr="00071562">
        <w:rPr>
          <w:rFonts w:asciiTheme="majorBidi" w:hAnsiTheme="majorBidi"/>
          <w:cs/>
          <w:lang w:val="en-US"/>
        </w:rPr>
        <w:t>ล้</w:t>
      </w:r>
      <w:r w:rsidR="00782C32" w:rsidRPr="00F969AE">
        <w:rPr>
          <w:rFonts w:asciiTheme="majorBidi" w:hAnsiTheme="majorBidi"/>
          <w:cs/>
          <w:lang w:val="en-US"/>
        </w:rPr>
        <w:t xml:space="preserve">านบาท </w:t>
      </w:r>
      <w:r w:rsidRPr="00FC0C95">
        <w:rPr>
          <w:rFonts w:asciiTheme="majorBidi" w:hAnsiTheme="majorBidi"/>
          <w:i/>
          <w:iCs/>
          <w:lang w:val="en-US"/>
        </w:rPr>
        <w:t>(</w:t>
      </w:r>
      <w:r w:rsidR="00DB0E35" w:rsidRPr="00FC0C95">
        <w:rPr>
          <w:rFonts w:asciiTheme="majorBidi" w:hAnsiTheme="majorBidi"/>
          <w:i/>
          <w:iCs/>
          <w:lang w:val="en-US"/>
        </w:rPr>
        <w:t>31</w:t>
      </w:r>
      <w:r w:rsidR="00782C32" w:rsidRPr="00FC0C95">
        <w:rPr>
          <w:rFonts w:asciiTheme="majorBidi" w:hAnsiTheme="majorBidi"/>
          <w:i/>
          <w:iCs/>
          <w:lang w:val="en-US"/>
        </w:rPr>
        <w:t xml:space="preserve"> </w:t>
      </w:r>
      <w:r w:rsidR="00782C32" w:rsidRPr="00FC0C95">
        <w:rPr>
          <w:rFonts w:asciiTheme="majorBidi" w:hAnsiTheme="majorBidi"/>
          <w:i/>
          <w:iCs/>
          <w:cs/>
          <w:lang w:val="en-US"/>
        </w:rPr>
        <w:t xml:space="preserve">ธันวาคม </w:t>
      </w:r>
      <w:r w:rsidR="00DB0E35" w:rsidRPr="00FC0C95">
        <w:rPr>
          <w:rFonts w:asciiTheme="majorBidi" w:hAnsiTheme="majorBidi"/>
          <w:i/>
          <w:iCs/>
          <w:lang w:val="en-US"/>
        </w:rPr>
        <w:t>256</w:t>
      </w:r>
      <w:r w:rsidR="009B0100">
        <w:rPr>
          <w:rFonts w:asciiTheme="majorBidi" w:hAnsiTheme="majorBidi"/>
          <w:i/>
          <w:iCs/>
          <w:lang w:val="en-US"/>
        </w:rPr>
        <w:t>7</w:t>
      </w:r>
      <w:r w:rsidRPr="00FC0C95">
        <w:rPr>
          <w:rFonts w:asciiTheme="majorBidi" w:hAnsiTheme="majorBidi"/>
          <w:i/>
          <w:iCs/>
          <w:lang w:val="en-US"/>
        </w:rPr>
        <w:t>:</w:t>
      </w:r>
      <w:r w:rsidR="00FC0A5B" w:rsidRPr="00FC0C95">
        <w:rPr>
          <w:rFonts w:asciiTheme="majorBidi" w:hAnsiTheme="majorBidi"/>
          <w:i/>
          <w:iCs/>
          <w:lang w:val="en-US"/>
        </w:rPr>
        <w:t xml:space="preserve"> </w:t>
      </w:r>
      <w:r w:rsidR="00DB0E35" w:rsidRPr="00FC0C95">
        <w:rPr>
          <w:rFonts w:asciiTheme="majorBidi" w:hAnsiTheme="majorBidi"/>
          <w:i/>
          <w:iCs/>
          <w:lang w:val="en-US"/>
        </w:rPr>
        <w:t>1</w:t>
      </w:r>
      <w:r w:rsidR="00F65602" w:rsidRPr="00FC0C95">
        <w:rPr>
          <w:rFonts w:asciiTheme="majorBidi" w:hAnsiTheme="majorBidi"/>
          <w:i/>
          <w:iCs/>
          <w:lang w:val="en-US"/>
        </w:rPr>
        <w:t>.</w:t>
      </w:r>
      <w:r w:rsidR="00DB0E35" w:rsidRPr="00FC0C95">
        <w:rPr>
          <w:rFonts w:asciiTheme="majorBidi" w:hAnsiTheme="majorBidi"/>
          <w:i/>
          <w:iCs/>
          <w:lang w:val="en-US"/>
        </w:rPr>
        <w:t>8</w:t>
      </w:r>
      <w:r w:rsidR="004B4843" w:rsidRPr="00FC0C95">
        <w:rPr>
          <w:rFonts w:asciiTheme="majorBidi" w:hAnsiTheme="majorBidi"/>
          <w:i/>
          <w:iCs/>
          <w:lang w:val="en-US"/>
        </w:rPr>
        <w:t xml:space="preserve"> </w:t>
      </w:r>
      <w:r w:rsidRPr="00FC0C95">
        <w:rPr>
          <w:rFonts w:asciiTheme="majorBidi" w:hAnsiTheme="majorBidi"/>
          <w:i/>
          <w:iCs/>
          <w:cs/>
          <w:lang w:val="en-US"/>
        </w:rPr>
        <w:t>ล้านบาท)</w:t>
      </w:r>
      <w:r w:rsidR="009348BD" w:rsidRPr="00FC0C95">
        <w:rPr>
          <w:rFonts w:asciiTheme="majorBidi" w:hAnsiTheme="majorBidi"/>
          <w:i/>
          <w:iCs/>
          <w:cs/>
          <w:lang w:val="en-US"/>
        </w:rPr>
        <w:t xml:space="preserve"> </w:t>
      </w:r>
    </w:p>
    <w:p w14:paraId="76457BE3" w14:textId="62AEBADC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4AA3D47" w14:textId="19095E41" w:rsidR="00ED11C5" w:rsidRPr="00F969AE" w:rsidRDefault="00ED11C5" w:rsidP="0036153E">
      <w:pPr>
        <w:pStyle w:val="Bo-C1Content"/>
        <w:numPr>
          <w:ilvl w:val="0"/>
          <w:numId w:val="13"/>
        </w:numPr>
        <w:tabs>
          <w:tab w:val="left" w:pos="1260"/>
          <w:tab w:val="left" w:pos="1350"/>
        </w:tabs>
        <w:ind w:left="1350" w:hanging="450"/>
        <w:rPr>
          <w:rFonts w:asciiTheme="majorBidi" w:hAnsiTheme="majorBidi"/>
          <w:lang w:val="en-US"/>
        </w:rPr>
      </w:pPr>
      <w:r w:rsidRPr="00F969AE">
        <w:rPr>
          <w:rFonts w:asciiTheme="majorBidi" w:hAnsiTheme="majorBidi"/>
          <w:cs/>
          <w:lang w:val="en-US"/>
        </w:rPr>
        <w:t xml:space="preserve">บริษัทได้ทำสัญญาให้เช่าที่ดินกับบริษัทย่อยแห่งหนึ่งสำหรับประกอบกิจการ “โครงการผลิตไฟฟ้าจากพลังงานแสงอาทิตย์ อำเภอแก่งคอย ทีพีไอ โพลีน เพาเวอร์” กำหนดระยะเวลา </w:t>
      </w:r>
      <w:r w:rsidR="00DB0E35" w:rsidRPr="00F969AE">
        <w:rPr>
          <w:rFonts w:asciiTheme="majorBidi" w:hAnsiTheme="majorBidi"/>
          <w:lang w:val="en-US"/>
        </w:rPr>
        <w:t>30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ปี นับตั้งแต่วันที่ </w:t>
      </w:r>
      <w:r w:rsidR="00DB0E35" w:rsidRPr="00F969AE">
        <w:rPr>
          <w:rFonts w:asciiTheme="majorBidi" w:hAnsiTheme="majorBidi"/>
          <w:lang w:val="en-US"/>
        </w:rPr>
        <w:t>1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ตุลาคม </w:t>
      </w:r>
      <w:r w:rsidR="00DB0E35" w:rsidRPr="00F969AE">
        <w:rPr>
          <w:rFonts w:asciiTheme="majorBidi" w:hAnsiTheme="majorBidi"/>
          <w:lang w:val="en-US"/>
        </w:rPr>
        <w:t>2566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ถึงวันที่ </w:t>
      </w:r>
      <w:r w:rsidR="00DB0E35" w:rsidRPr="00F969AE">
        <w:rPr>
          <w:rFonts w:asciiTheme="majorBidi" w:hAnsiTheme="majorBidi"/>
          <w:lang w:val="en-US"/>
        </w:rPr>
        <w:t>30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 xml:space="preserve">กันยายน </w:t>
      </w:r>
      <w:r w:rsidR="00DB0E35" w:rsidRPr="00F969AE">
        <w:rPr>
          <w:rFonts w:asciiTheme="majorBidi" w:hAnsiTheme="majorBidi"/>
          <w:lang w:val="en-US"/>
        </w:rPr>
        <w:t>2596</w:t>
      </w:r>
      <w:r w:rsidRPr="00F969AE">
        <w:rPr>
          <w:rFonts w:asciiTheme="majorBidi" w:hAnsiTheme="majorBidi"/>
          <w:lang w:val="en-US"/>
        </w:rPr>
        <w:t xml:space="preserve"> </w:t>
      </w:r>
      <w:r w:rsidRPr="00F969AE">
        <w:rPr>
          <w:rFonts w:asciiTheme="majorBidi" w:hAnsiTheme="majorBidi"/>
          <w:cs/>
          <w:lang w:val="en-US"/>
        </w:rPr>
        <w:t>ค่าเช่ากำหนดชำระเป็นรายปีตามอัตราที่ระบุไว้ในสัญญา</w:t>
      </w:r>
    </w:p>
    <w:p w14:paraId="64436C73" w14:textId="77777777" w:rsidR="00ED11C5" w:rsidRPr="00ED11C5" w:rsidRDefault="00ED11C5" w:rsidP="00F91B1B">
      <w:pPr>
        <w:pStyle w:val="Bo-Blankline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D209775" w14:textId="03678421" w:rsidR="00A36E86" w:rsidRDefault="00A36E86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>
        <w:rPr>
          <w:rFonts w:asciiTheme="majorBidi" w:hAnsiTheme="majorBidi" w:cstheme="majorBidi"/>
          <w:i/>
          <w:iCs/>
          <w:sz w:val="30"/>
          <w:szCs w:val="30"/>
          <w:lang w:val="en-US"/>
        </w:rPr>
        <w:br w:type="page"/>
      </w:r>
    </w:p>
    <w:p w14:paraId="3C0C59C0" w14:textId="52C0CD76" w:rsidR="00204756" w:rsidRPr="007A168E" w:rsidRDefault="002A3A8C" w:rsidP="004B4843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ลูกหนี้การค้า</w:t>
      </w:r>
    </w:p>
    <w:p w14:paraId="40DBE108" w14:textId="70F926D6" w:rsidR="00FA7ADF" w:rsidRPr="007A168E" w:rsidRDefault="00FA7ADF" w:rsidP="007A168E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2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00"/>
        <w:gridCol w:w="1080"/>
        <w:gridCol w:w="1170"/>
        <w:gridCol w:w="180"/>
        <w:gridCol w:w="1174"/>
        <w:gridCol w:w="270"/>
        <w:gridCol w:w="1170"/>
        <w:gridCol w:w="270"/>
        <w:gridCol w:w="1206"/>
      </w:tblGrid>
      <w:tr w:rsidR="00C77DF6" w:rsidRPr="007A168E" w14:paraId="33ABA647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32D0357" w14:textId="77777777" w:rsidR="00C77DF6" w:rsidRPr="007A168E" w:rsidRDefault="00C77DF6" w:rsidP="007A168E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E5DCB2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vAlign w:val="bottom"/>
          </w:tcPr>
          <w:p w14:paraId="6D508C6D" w14:textId="77777777" w:rsidR="00C77DF6" w:rsidRPr="007A168E" w:rsidRDefault="00C77DF6" w:rsidP="007A168E">
            <w:pPr>
              <w:pStyle w:val="acctmergecolhdg"/>
              <w:spacing w:line="360" w:lineRule="exac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62823CA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0CF1CF55" w14:textId="77777777" w:rsidR="00C77DF6" w:rsidRPr="007A168E" w:rsidRDefault="00C77DF6" w:rsidP="007A168E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4615" w:rsidRPr="007A168E" w14:paraId="768F2A6C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5B16C6AF" w14:textId="77777777" w:rsidR="00EA4615" w:rsidRPr="007A168E" w:rsidRDefault="00EA4615" w:rsidP="00EA4615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14:paraId="13D12010" w14:textId="77777777" w:rsidR="00EA4615" w:rsidRPr="007A168E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58C7BC49" w14:textId="05368CD3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9806BF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9806BF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80" w:type="dxa"/>
          </w:tcPr>
          <w:p w14:paraId="018F1863" w14:textId="77777777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9A7359A" w14:textId="6F9005D6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14:paraId="4EC03228" w14:textId="77777777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E510C56" w14:textId="4FD09A8C" w:rsidR="00EA4615" w:rsidRPr="00373036" w:rsidRDefault="009806BF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65316FC" w14:textId="77777777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7CA58FEB" w14:textId="2B119169" w:rsidR="00EA4615" w:rsidRPr="00373036" w:rsidRDefault="00EA4615" w:rsidP="00EA4615">
            <w:pPr>
              <w:spacing w:line="360" w:lineRule="exact"/>
              <w:ind w:left="-79" w:right="-8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7E8797B7" w14:textId="77777777" w:rsidTr="009E29BB">
        <w:trPr>
          <w:cantSplit/>
          <w:tblHeader/>
        </w:trPr>
        <w:tc>
          <w:tcPr>
            <w:tcW w:w="2700" w:type="dxa"/>
            <w:vAlign w:val="bottom"/>
          </w:tcPr>
          <w:p w14:paraId="6D5B5B68" w14:textId="77777777" w:rsidR="00EA4615" w:rsidRPr="007A168E" w:rsidRDefault="00EA4615" w:rsidP="00EA4615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64CE8D74" w14:textId="77777777" w:rsidR="00EA4615" w:rsidRPr="007A168E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170" w:type="dxa"/>
          </w:tcPr>
          <w:p w14:paraId="631591E6" w14:textId="5930CC4F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80" w:type="dxa"/>
          </w:tcPr>
          <w:p w14:paraId="4D8B20EF" w14:textId="77777777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4" w:type="dxa"/>
          </w:tcPr>
          <w:p w14:paraId="6D7B5EBE" w14:textId="61C63D8A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30EE8AC6" w14:textId="77777777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A4E8933" w14:textId="260CC2F3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1F23701" w14:textId="77777777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06" w:type="dxa"/>
          </w:tcPr>
          <w:p w14:paraId="0434F42A" w14:textId="550E196A" w:rsidR="00EA4615" w:rsidRPr="00373036" w:rsidRDefault="00EA4615" w:rsidP="00EA4615">
            <w:pPr>
              <w:spacing w:line="360" w:lineRule="exact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4615" w:rsidRPr="007A168E" w14:paraId="74F48CD4" w14:textId="77777777" w:rsidTr="00C77DF6">
        <w:trPr>
          <w:cantSplit/>
          <w:tblHeader/>
        </w:trPr>
        <w:tc>
          <w:tcPr>
            <w:tcW w:w="2700" w:type="dxa"/>
            <w:vAlign w:val="bottom"/>
            <w:hideMark/>
          </w:tcPr>
          <w:p w14:paraId="32D44AFB" w14:textId="77777777" w:rsidR="00EA4615" w:rsidRPr="007A168E" w:rsidRDefault="00EA4615" w:rsidP="00EA4615">
            <w:pPr>
              <w:pStyle w:val="acctfourfigures"/>
              <w:tabs>
                <w:tab w:val="left" w:pos="720"/>
              </w:tabs>
              <w:spacing w:line="360" w:lineRule="exac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4D50A2" w14:textId="77777777" w:rsidR="00EA4615" w:rsidRPr="007A168E" w:rsidRDefault="00EA4615" w:rsidP="00EA461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0" w:type="dxa"/>
            <w:gridSpan w:val="7"/>
            <w:vAlign w:val="bottom"/>
            <w:hideMark/>
          </w:tcPr>
          <w:p w14:paraId="521B1B56" w14:textId="77777777" w:rsidR="00EA4615" w:rsidRPr="007A168E" w:rsidRDefault="00EA4615" w:rsidP="00EA4615">
            <w:pPr>
              <w:pStyle w:val="acctmergecolhdg"/>
              <w:spacing w:line="360" w:lineRule="exact"/>
              <w:ind w:left="-83" w:right="-79" w:firstLine="4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A4615" w:rsidRPr="007A168E" w14:paraId="238BA8D2" w14:textId="77777777" w:rsidTr="00093F2E">
        <w:trPr>
          <w:cantSplit/>
        </w:trPr>
        <w:tc>
          <w:tcPr>
            <w:tcW w:w="2700" w:type="dxa"/>
          </w:tcPr>
          <w:p w14:paraId="64CB9201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80" w:type="dxa"/>
          </w:tcPr>
          <w:p w14:paraId="70AD2D44" w14:textId="3A62790C" w:rsidR="00EA4615" w:rsidRPr="007A168E" w:rsidRDefault="00EA4615" w:rsidP="00EA4615">
            <w:pPr>
              <w:pStyle w:val="acctfourfigures"/>
              <w:tabs>
                <w:tab w:val="clear" w:pos="765"/>
              </w:tabs>
              <w:spacing w:line="360" w:lineRule="exact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3EAE820A" w14:textId="60D8BA41" w:rsidR="00EA4615" w:rsidRPr="007A168E" w:rsidRDefault="00900F38" w:rsidP="00EA4615">
            <w:pPr>
              <w:tabs>
                <w:tab w:val="decimal" w:pos="999"/>
              </w:tabs>
              <w:spacing w:line="360" w:lineRule="exact"/>
              <w:ind w:left="-115" w:right="-7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B351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,498</w:t>
            </w:r>
          </w:p>
        </w:tc>
        <w:tc>
          <w:tcPr>
            <w:tcW w:w="180" w:type="dxa"/>
          </w:tcPr>
          <w:p w14:paraId="47BF88A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</w:tcPr>
          <w:p w14:paraId="19EB6D41" w14:textId="3EE0B1A7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15,149</w:t>
            </w:r>
          </w:p>
        </w:tc>
        <w:tc>
          <w:tcPr>
            <w:tcW w:w="270" w:type="dxa"/>
          </w:tcPr>
          <w:p w14:paraId="77CB1B9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EF87C4" w14:textId="5A124849" w:rsidR="00EA4615" w:rsidRPr="007A168E" w:rsidRDefault="007C0085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2,129,959</w:t>
            </w:r>
          </w:p>
        </w:tc>
        <w:tc>
          <w:tcPr>
            <w:tcW w:w="270" w:type="dxa"/>
          </w:tcPr>
          <w:p w14:paraId="11383E5A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35BCB57F" w14:textId="64A583A4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1,375,353</w:t>
            </w:r>
          </w:p>
        </w:tc>
      </w:tr>
      <w:tr w:rsidR="00EA4615" w:rsidRPr="007A168E" w14:paraId="453E63C9" w14:textId="77777777" w:rsidTr="00093F2E">
        <w:trPr>
          <w:cantSplit/>
        </w:trPr>
        <w:tc>
          <w:tcPr>
            <w:tcW w:w="2700" w:type="dxa"/>
          </w:tcPr>
          <w:p w14:paraId="3FD85868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69C458A2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892A4D" w14:textId="2509501F" w:rsidR="00EA4615" w:rsidRPr="007A168E" w:rsidRDefault="00B351B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4,725,672</w:t>
            </w:r>
          </w:p>
        </w:tc>
        <w:tc>
          <w:tcPr>
            <w:tcW w:w="180" w:type="dxa"/>
          </w:tcPr>
          <w:p w14:paraId="25289195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065D128" w14:textId="3CB81F18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5,226,820</w:t>
            </w:r>
          </w:p>
        </w:tc>
        <w:tc>
          <w:tcPr>
            <w:tcW w:w="270" w:type="dxa"/>
          </w:tcPr>
          <w:p w14:paraId="7D159EB4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7661EA" w14:textId="54793D0C" w:rsidR="00EA4615" w:rsidRPr="007A168E" w:rsidRDefault="007C0085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1,754,072</w:t>
            </w:r>
          </w:p>
        </w:tc>
        <w:tc>
          <w:tcPr>
            <w:tcW w:w="270" w:type="dxa"/>
          </w:tcPr>
          <w:p w14:paraId="75973807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454D6592" w14:textId="1A5344F7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1,616,778</w:t>
            </w:r>
          </w:p>
        </w:tc>
      </w:tr>
      <w:tr w:rsidR="00EA4615" w:rsidRPr="007A168E" w14:paraId="6BD43F32" w14:textId="77777777" w:rsidTr="00093F2E">
        <w:trPr>
          <w:cantSplit/>
        </w:trPr>
        <w:tc>
          <w:tcPr>
            <w:tcW w:w="2700" w:type="dxa"/>
          </w:tcPr>
          <w:p w14:paraId="0586F662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5A6B158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6EE491A" w14:textId="257E27FB" w:rsidR="00EA4615" w:rsidRPr="00212D82" w:rsidRDefault="00B351B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4,746,170</w:t>
            </w:r>
          </w:p>
        </w:tc>
        <w:tc>
          <w:tcPr>
            <w:tcW w:w="180" w:type="dxa"/>
          </w:tcPr>
          <w:p w14:paraId="7E770C89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3828D669" w14:textId="078971F4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5,241,969</w:t>
            </w:r>
          </w:p>
        </w:tc>
        <w:tc>
          <w:tcPr>
            <w:tcW w:w="270" w:type="dxa"/>
          </w:tcPr>
          <w:p w14:paraId="11B650B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A4241E9" w14:textId="44E389BD" w:rsidR="00EA4615" w:rsidRPr="007A168E" w:rsidRDefault="008E1875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3,884,031</w:t>
            </w:r>
          </w:p>
        </w:tc>
        <w:tc>
          <w:tcPr>
            <w:tcW w:w="270" w:type="dxa"/>
          </w:tcPr>
          <w:p w14:paraId="7AE7568A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7EFF69A" w14:textId="7F2C14A5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2,992,131</w:t>
            </w:r>
          </w:p>
        </w:tc>
      </w:tr>
      <w:tr w:rsidR="00EA4615" w:rsidRPr="007A168E" w14:paraId="40058DD8" w14:textId="77777777" w:rsidTr="00093F2E">
        <w:trPr>
          <w:cantSplit/>
        </w:trPr>
        <w:tc>
          <w:tcPr>
            <w:tcW w:w="2700" w:type="dxa"/>
          </w:tcPr>
          <w:p w14:paraId="4889456B" w14:textId="77777777" w:rsidR="00EA4615" w:rsidRPr="007A168E" w:rsidRDefault="00EA4615" w:rsidP="00EA4615">
            <w:pPr>
              <w:tabs>
                <w:tab w:val="left" w:pos="450"/>
              </w:tabs>
              <w:spacing w:line="360" w:lineRule="exact"/>
              <w:ind w:left="284" w:right="65" w:hanging="3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080" w:type="dxa"/>
          </w:tcPr>
          <w:p w14:paraId="5538F535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3DC35" w14:textId="7EF83DF7" w:rsidR="00EA4615" w:rsidRPr="007A168E" w:rsidRDefault="00B351B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(1,327)</w:t>
            </w:r>
          </w:p>
        </w:tc>
        <w:tc>
          <w:tcPr>
            <w:tcW w:w="180" w:type="dxa"/>
          </w:tcPr>
          <w:p w14:paraId="4BC38A9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vAlign w:val="bottom"/>
          </w:tcPr>
          <w:p w14:paraId="27A87236" w14:textId="5920EDE2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(10,234)</w:t>
            </w:r>
          </w:p>
        </w:tc>
        <w:tc>
          <w:tcPr>
            <w:tcW w:w="270" w:type="dxa"/>
          </w:tcPr>
          <w:p w14:paraId="043253AB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076A1" w14:textId="6827F1A6" w:rsidR="00EA4615" w:rsidRPr="007A168E" w:rsidRDefault="008E1875" w:rsidP="00A154C8">
            <w:pPr>
              <w:spacing w:line="360" w:lineRule="exact"/>
              <w:ind w:left="-81" w:right="-7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793B81D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490AD7CC" w14:textId="094E6665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(9,052)</w:t>
            </w:r>
          </w:p>
        </w:tc>
      </w:tr>
      <w:tr w:rsidR="00EA4615" w:rsidRPr="007A168E" w14:paraId="49BC4A38" w14:textId="77777777" w:rsidTr="00093F2E">
        <w:trPr>
          <w:cantSplit/>
        </w:trPr>
        <w:tc>
          <w:tcPr>
            <w:tcW w:w="2700" w:type="dxa"/>
          </w:tcPr>
          <w:p w14:paraId="301F5E0D" w14:textId="77777777" w:rsidR="00EA4615" w:rsidRPr="007A168E" w:rsidRDefault="00EA4615" w:rsidP="00EA461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</w:tcPr>
          <w:p w14:paraId="3E67F69C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360" w:lineRule="exac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C8900" w14:textId="1BD345BA" w:rsidR="00EA4615" w:rsidRPr="007A168E" w:rsidRDefault="007C008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4,744,843</w:t>
            </w:r>
          </w:p>
        </w:tc>
        <w:tc>
          <w:tcPr>
            <w:tcW w:w="180" w:type="dxa"/>
          </w:tcPr>
          <w:p w14:paraId="1FD0A609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227E635D" w14:textId="1FBAF21B" w:rsidR="00EA4615" w:rsidRPr="007A168E" w:rsidRDefault="00EA4615" w:rsidP="00EA4615">
            <w:pPr>
              <w:tabs>
                <w:tab w:val="decimal" w:pos="999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5,231,735</w:t>
            </w:r>
          </w:p>
        </w:tc>
        <w:tc>
          <w:tcPr>
            <w:tcW w:w="270" w:type="dxa"/>
          </w:tcPr>
          <w:p w14:paraId="65B6B42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360" w:lineRule="exac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B6144" w14:textId="093AD921" w:rsidR="00EA4615" w:rsidRPr="007A168E" w:rsidRDefault="008E1875" w:rsidP="00EA4615">
            <w:pPr>
              <w:tabs>
                <w:tab w:val="decimal" w:pos="999"/>
              </w:tabs>
              <w:spacing w:line="360" w:lineRule="exact"/>
              <w:ind w:left="-115" w:right="-7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3,884,031</w:t>
            </w:r>
          </w:p>
        </w:tc>
        <w:tc>
          <w:tcPr>
            <w:tcW w:w="270" w:type="dxa"/>
          </w:tcPr>
          <w:p w14:paraId="743F40A5" w14:textId="77777777" w:rsidR="00EA4615" w:rsidRPr="007A168E" w:rsidRDefault="00EA4615" w:rsidP="00EA4615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99FFD11" w14:textId="6C43614C" w:rsidR="00EA4615" w:rsidRPr="007A168E" w:rsidRDefault="00EA4615" w:rsidP="00EA4615">
            <w:pPr>
              <w:tabs>
                <w:tab w:val="decimal" w:pos="991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2,983,079</w:t>
            </w:r>
          </w:p>
        </w:tc>
      </w:tr>
    </w:tbl>
    <w:p w14:paraId="3C44E90E" w14:textId="36C1AB1C" w:rsidR="00A36E86" w:rsidRDefault="00A36E86" w:rsidP="007A168E">
      <w:pPr>
        <w:pStyle w:val="Bo-Blankline"/>
        <w:rPr>
          <w:rFonts w:asciiTheme="majorBidi" w:hAnsiTheme="majorBidi" w:cstheme="majorBidi"/>
        </w:rPr>
      </w:pPr>
    </w:p>
    <w:p w14:paraId="54A94ADB" w14:textId="4FF93E4E" w:rsidR="00147E88" w:rsidRPr="007A168E" w:rsidRDefault="00147E88" w:rsidP="007A168E">
      <w:pPr>
        <w:pStyle w:val="Bo-C1Content"/>
        <w:tabs>
          <w:tab w:val="left" w:pos="547"/>
        </w:tabs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การวิเคราะห์อายุของลูกหนี้การค้า</w:t>
      </w:r>
      <w:r w:rsidRPr="007A168E">
        <w:rPr>
          <w:rFonts w:asciiTheme="majorBidi" w:hAnsiTheme="majorBidi" w:cstheme="majorBidi"/>
        </w:rPr>
        <w:t xml:space="preserve"> </w:t>
      </w:r>
      <w:r w:rsidRPr="007A168E">
        <w:rPr>
          <w:rFonts w:asciiTheme="majorBidi" w:hAnsiTheme="majorBidi" w:cstheme="majorBidi"/>
          <w:cs/>
        </w:rPr>
        <w:t>มีดังนี้</w:t>
      </w:r>
    </w:p>
    <w:p w14:paraId="5CA8587C" w14:textId="4FD110F4" w:rsidR="00147E88" w:rsidRPr="007A168E" w:rsidRDefault="00147E88" w:rsidP="007A168E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9"/>
        <w:gridCol w:w="1170"/>
        <w:gridCol w:w="238"/>
        <w:gridCol w:w="1112"/>
        <w:gridCol w:w="269"/>
        <w:gridCol w:w="1172"/>
        <w:gridCol w:w="270"/>
        <w:gridCol w:w="1170"/>
      </w:tblGrid>
      <w:tr w:rsidR="000072E6" w:rsidRPr="007A168E" w14:paraId="4101A859" w14:textId="77777777" w:rsidTr="00B72D17">
        <w:trPr>
          <w:tblHeader/>
        </w:trPr>
        <w:tc>
          <w:tcPr>
            <w:tcW w:w="3779" w:type="dxa"/>
          </w:tcPr>
          <w:p w14:paraId="50ECF80A" w14:textId="77777777" w:rsidR="000072E6" w:rsidRPr="007A168E" w:rsidRDefault="000072E6" w:rsidP="007A168E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DF4766B" w14:textId="77777777" w:rsidR="000072E6" w:rsidRPr="007A168E" w:rsidRDefault="000072E6" w:rsidP="007A168E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66FB819" w14:textId="77777777" w:rsidR="000072E6" w:rsidRPr="007A168E" w:rsidRDefault="000072E6" w:rsidP="007A168E">
            <w:pPr>
              <w:spacing w:line="38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3"/>
          </w:tcPr>
          <w:p w14:paraId="56F646A9" w14:textId="77777777" w:rsidR="000072E6" w:rsidRPr="007A168E" w:rsidRDefault="000072E6" w:rsidP="007A168E">
            <w:pPr>
              <w:spacing w:line="380" w:lineRule="exact"/>
              <w:ind w:left="-564" w:right="-115" w:firstLine="4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4615" w:rsidRPr="007A168E" w14:paraId="0E9434F8" w14:textId="77777777" w:rsidTr="00B72D17">
        <w:trPr>
          <w:tblHeader/>
        </w:trPr>
        <w:tc>
          <w:tcPr>
            <w:tcW w:w="3779" w:type="dxa"/>
          </w:tcPr>
          <w:p w14:paraId="77A427D5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91DD9" w14:textId="2B536D1A" w:rsidR="00EA4615" w:rsidRPr="002748AF" w:rsidRDefault="009806BF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14:paraId="601AF741" w14:textId="77777777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58C6856" w14:textId="59133082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</w:tcPr>
          <w:p w14:paraId="768B580C" w14:textId="77777777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ABDB606" w14:textId="13D89359" w:rsidR="00EA4615" w:rsidRPr="002748AF" w:rsidRDefault="009806BF" w:rsidP="00EA4615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3AFCF326" w14:textId="77777777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8D305" w14:textId="21BC48ED" w:rsidR="00EA4615" w:rsidRPr="002748AF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EA4615" w:rsidRPr="007A168E" w14:paraId="262D0C8C" w14:textId="77777777" w:rsidTr="00B72D17">
        <w:trPr>
          <w:tblHeader/>
        </w:trPr>
        <w:tc>
          <w:tcPr>
            <w:tcW w:w="3779" w:type="dxa"/>
          </w:tcPr>
          <w:p w14:paraId="66C0D2E0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66D1D7" w14:textId="2D20AC85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198CDF41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4C5D724A" w14:textId="359F0095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37F66B22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0378C08F" w14:textId="5DEC4C9C" w:rsidR="00EA4615" w:rsidRPr="007A168E" w:rsidRDefault="00EA4615" w:rsidP="00EA4615">
            <w:pPr>
              <w:spacing w:line="380" w:lineRule="exact"/>
              <w:ind w:left="-204" w:right="-115" w:firstLine="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4A7FF32F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1259F" w14:textId="41C7EBE3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EA4615" w:rsidRPr="007A168E" w14:paraId="2B0DA3BE" w14:textId="77777777" w:rsidTr="00B72D17">
        <w:trPr>
          <w:tblHeader/>
        </w:trPr>
        <w:tc>
          <w:tcPr>
            <w:tcW w:w="3779" w:type="dxa"/>
          </w:tcPr>
          <w:p w14:paraId="29470AC9" w14:textId="77777777" w:rsidR="00EA4615" w:rsidRPr="007A168E" w:rsidRDefault="00EA4615" w:rsidP="00EA4615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1" w:type="dxa"/>
            <w:gridSpan w:val="7"/>
          </w:tcPr>
          <w:p w14:paraId="25759624" w14:textId="77777777" w:rsidR="00EA4615" w:rsidRPr="007A168E" w:rsidRDefault="00EA4615" w:rsidP="00EA4615">
            <w:pPr>
              <w:spacing w:line="3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A4615" w:rsidRPr="007A168E" w14:paraId="6CDBBBAE" w14:textId="77777777" w:rsidTr="00B72D17">
        <w:tc>
          <w:tcPr>
            <w:tcW w:w="3779" w:type="dxa"/>
          </w:tcPr>
          <w:p w14:paraId="454F807F" w14:textId="77777777" w:rsidR="00EA4615" w:rsidRPr="007A168E" w:rsidRDefault="00EA4615" w:rsidP="00EA4615">
            <w:pPr>
              <w:spacing w:line="240" w:lineRule="auto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16016520" w14:textId="77777777" w:rsidR="00EA4615" w:rsidRPr="007A168E" w:rsidRDefault="00EA4615" w:rsidP="00EA4615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E91400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5536B92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258" w:right="-115" w:firstLine="14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C529DFF" w14:textId="77777777" w:rsidR="00EA4615" w:rsidRPr="007A168E" w:rsidRDefault="00EA4615" w:rsidP="00EA4615">
            <w:pPr>
              <w:pStyle w:val="acctfourfigures"/>
              <w:tabs>
                <w:tab w:val="decimal" w:pos="731"/>
                <w:tab w:val="decimal" w:pos="1086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6884374C" w14:textId="77777777" w:rsidR="00EA4615" w:rsidRPr="007A168E" w:rsidRDefault="00EA4615" w:rsidP="00EA4615">
            <w:pPr>
              <w:tabs>
                <w:tab w:val="decimal" w:pos="108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4A3B86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DA4026" w14:textId="77777777" w:rsidR="00EA4615" w:rsidRPr="007A168E" w:rsidRDefault="00EA4615" w:rsidP="00EA4615">
            <w:pPr>
              <w:tabs>
                <w:tab w:val="decimal" w:pos="86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615" w:rsidRPr="007A168E" w14:paraId="046047E8" w14:textId="77777777" w:rsidTr="00093F2E">
        <w:tc>
          <w:tcPr>
            <w:tcW w:w="3779" w:type="dxa"/>
          </w:tcPr>
          <w:p w14:paraId="44BC0629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7C4527C9" w14:textId="78D62156" w:rsidR="00EA4615" w:rsidRPr="007A168E" w:rsidRDefault="008E187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10,346</w:t>
            </w:r>
          </w:p>
        </w:tc>
        <w:tc>
          <w:tcPr>
            <w:tcW w:w="238" w:type="dxa"/>
          </w:tcPr>
          <w:p w14:paraId="04144282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18482BB4" w14:textId="52D4C2B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14,142</w:t>
            </w:r>
          </w:p>
        </w:tc>
        <w:tc>
          <w:tcPr>
            <w:tcW w:w="269" w:type="dxa"/>
          </w:tcPr>
          <w:p w14:paraId="23C14DE4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49D5F1D4" w14:textId="7775F18C" w:rsidR="00EA4615" w:rsidRPr="007A168E" w:rsidRDefault="008E1875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E6E35">
              <w:rPr>
                <w:rFonts w:asciiTheme="majorBidi" w:hAnsiTheme="majorBidi" w:cstheme="majorBidi"/>
                <w:sz w:val="30"/>
                <w:szCs w:val="30"/>
              </w:rPr>
              <w:t>119,074</w:t>
            </w:r>
          </w:p>
        </w:tc>
        <w:tc>
          <w:tcPr>
            <w:tcW w:w="270" w:type="dxa"/>
          </w:tcPr>
          <w:p w14:paraId="2FAB2F3A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3F9C69" w14:textId="4C1A4A55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1,374,448</w:t>
            </w:r>
          </w:p>
        </w:tc>
      </w:tr>
      <w:tr w:rsidR="00EA4615" w:rsidRPr="007A168E" w14:paraId="77F4466D" w14:textId="77777777" w:rsidTr="00093F2E">
        <w:tc>
          <w:tcPr>
            <w:tcW w:w="3779" w:type="dxa"/>
          </w:tcPr>
          <w:p w14:paraId="7CB34800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04DE1519" w14:textId="7906650B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DC258A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6990795" w14:textId="77777777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7C4C0E9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229860E" w14:textId="77777777" w:rsidR="00EA4615" w:rsidRPr="007A168E" w:rsidRDefault="00EA4615" w:rsidP="00EA4615">
            <w:pPr>
              <w:tabs>
                <w:tab w:val="decimal" w:pos="109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08B800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7CDEF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A4615" w:rsidRPr="007A168E" w14:paraId="66E56546" w14:textId="77777777" w:rsidTr="00093F2E">
        <w:tc>
          <w:tcPr>
            <w:tcW w:w="3779" w:type="dxa"/>
          </w:tcPr>
          <w:p w14:paraId="713EC66B" w14:textId="065BEFCF" w:rsidR="00EA4615" w:rsidRPr="007A168E" w:rsidRDefault="00EA4615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04EFCC5" w14:textId="26630C24" w:rsidR="00EA4615" w:rsidRPr="007A168E" w:rsidRDefault="00ED268E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5,300</w:t>
            </w:r>
          </w:p>
        </w:tc>
        <w:tc>
          <w:tcPr>
            <w:tcW w:w="238" w:type="dxa"/>
          </w:tcPr>
          <w:p w14:paraId="4143DBD2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354E15A" w14:textId="27A285D5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69" w:type="dxa"/>
          </w:tcPr>
          <w:p w14:paraId="4A56204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520EA74" w14:textId="404295F8" w:rsidR="00EA4615" w:rsidRPr="007A168E" w:rsidRDefault="00DE6E35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E6E35">
              <w:rPr>
                <w:rFonts w:asciiTheme="majorBidi" w:hAnsiTheme="majorBidi" w:cstheme="majorBidi"/>
                <w:sz w:val="30"/>
                <w:szCs w:val="30"/>
              </w:rPr>
              <w:t>6,038</w:t>
            </w:r>
          </w:p>
        </w:tc>
        <w:tc>
          <w:tcPr>
            <w:tcW w:w="270" w:type="dxa"/>
          </w:tcPr>
          <w:p w14:paraId="3ACF59D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6E7BF" w14:textId="72EF9035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A4615" w:rsidRPr="007A168E" w14:paraId="0A726978" w14:textId="77777777" w:rsidTr="00093F2E">
        <w:tc>
          <w:tcPr>
            <w:tcW w:w="3779" w:type="dxa"/>
          </w:tcPr>
          <w:p w14:paraId="096B14EF" w14:textId="2619DC19" w:rsidR="00EA4615" w:rsidRPr="007A168E" w:rsidRDefault="00EA4615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6C0EDAE1" w14:textId="5555F66D" w:rsidR="00EA4615" w:rsidRPr="007A168E" w:rsidRDefault="00ED268E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2,262</w:t>
            </w:r>
          </w:p>
        </w:tc>
        <w:tc>
          <w:tcPr>
            <w:tcW w:w="238" w:type="dxa"/>
          </w:tcPr>
          <w:p w14:paraId="10EFE393" w14:textId="77777777" w:rsidR="00EA4615" w:rsidRPr="007A168E" w:rsidRDefault="00EA4615" w:rsidP="00EA4615">
            <w:pPr>
              <w:tabs>
                <w:tab w:val="decimal" w:pos="918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5DFA3F5D" w14:textId="6B7C2AAD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69" w:type="dxa"/>
          </w:tcPr>
          <w:p w14:paraId="645DBF2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B7A47DA" w14:textId="277D8B0F" w:rsidR="00EA4615" w:rsidRPr="007A168E" w:rsidRDefault="00AE70CF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2,260</w:t>
            </w:r>
          </w:p>
        </w:tc>
        <w:tc>
          <w:tcPr>
            <w:tcW w:w="270" w:type="dxa"/>
          </w:tcPr>
          <w:p w14:paraId="1D23617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5FFCCE" w14:textId="226773EC" w:rsidR="00EA4615" w:rsidRPr="007A168E" w:rsidRDefault="00EA4615" w:rsidP="00EA4615">
            <w:pPr>
              <w:spacing w:line="380" w:lineRule="exact"/>
              <w:ind w:left="-83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615" w:rsidRPr="007A168E" w14:paraId="3EE1F47F" w14:textId="77777777" w:rsidTr="00093F2E">
        <w:tc>
          <w:tcPr>
            <w:tcW w:w="3779" w:type="dxa"/>
            <w:vAlign w:val="center"/>
          </w:tcPr>
          <w:p w14:paraId="6244D32B" w14:textId="0B649037" w:rsidR="00EA4615" w:rsidRPr="007A168E" w:rsidRDefault="00EA4615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61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056609C4" w14:textId="4FB42C24" w:rsidR="00EA4615" w:rsidRPr="007A168E" w:rsidRDefault="00ED268E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1,274</w:t>
            </w:r>
          </w:p>
        </w:tc>
        <w:tc>
          <w:tcPr>
            <w:tcW w:w="238" w:type="dxa"/>
          </w:tcPr>
          <w:p w14:paraId="36916252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275AD86" w14:textId="75D6F701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69" w:type="dxa"/>
          </w:tcPr>
          <w:p w14:paraId="778E96F6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4425ECB" w14:textId="191701B0" w:rsidR="00EA4615" w:rsidRPr="007A168E" w:rsidRDefault="00AE70CF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1,271</w:t>
            </w:r>
          </w:p>
        </w:tc>
        <w:tc>
          <w:tcPr>
            <w:tcW w:w="270" w:type="dxa"/>
          </w:tcPr>
          <w:p w14:paraId="713B733A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C05DFA" w14:textId="627A2E68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</w:tr>
      <w:tr w:rsidR="00EA4615" w:rsidRPr="007A168E" w14:paraId="6568CB31" w14:textId="77777777" w:rsidTr="00093F2E">
        <w:tc>
          <w:tcPr>
            <w:tcW w:w="3779" w:type="dxa"/>
            <w:vAlign w:val="center"/>
          </w:tcPr>
          <w:p w14:paraId="7D6D7A35" w14:textId="2B9A3023" w:rsidR="00EA4615" w:rsidRPr="007A168E" w:rsidRDefault="00EA4615" w:rsidP="00EA4615">
            <w:pPr>
              <w:spacing w:line="240" w:lineRule="auto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DB0E3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90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BF64DCB" w14:textId="389EA3CC" w:rsidR="00EA4615" w:rsidRPr="007A168E" w:rsidRDefault="00ED268E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38" w:type="dxa"/>
          </w:tcPr>
          <w:p w14:paraId="63135F67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793FD997" w14:textId="045347DE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69" w:type="dxa"/>
          </w:tcPr>
          <w:p w14:paraId="218B7AA1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7EEC473B" w14:textId="5B4D9F40" w:rsidR="00EA4615" w:rsidRPr="007A168E" w:rsidRDefault="00AE70CF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270" w:type="dxa"/>
          </w:tcPr>
          <w:p w14:paraId="49758CF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DAE5E6A" w14:textId="263781C0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A4615" w:rsidRPr="007A168E" w14:paraId="3A284950" w14:textId="77777777" w:rsidTr="00093F2E">
        <w:tc>
          <w:tcPr>
            <w:tcW w:w="3779" w:type="dxa"/>
          </w:tcPr>
          <w:p w14:paraId="77E2DC9A" w14:textId="00ECB008" w:rsidR="00EA4615" w:rsidRPr="007A168E" w:rsidRDefault="00EA4615" w:rsidP="00EA4615">
            <w:pPr>
              <w:spacing w:line="240" w:lineRule="auto"/>
              <w:ind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535EFD0" w14:textId="2675AC5F" w:rsidR="00EA4615" w:rsidRPr="00ED7907" w:rsidRDefault="00ED268E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20,498</w:t>
            </w:r>
          </w:p>
        </w:tc>
        <w:tc>
          <w:tcPr>
            <w:tcW w:w="238" w:type="dxa"/>
          </w:tcPr>
          <w:p w14:paraId="113DDFBF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0DBD6C6B" w14:textId="3A795C5F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69" w:type="dxa"/>
          </w:tcPr>
          <w:p w14:paraId="36F50A08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718EA17B" w14:textId="031ACB6F" w:rsidR="00EA4615" w:rsidRPr="00ED7907" w:rsidRDefault="00AE70CF" w:rsidP="00F3205D">
            <w:pPr>
              <w:pStyle w:val="acctfourfigures"/>
              <w:tabs>
                <w:tab w:val="decimal" w:pos="73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2,129,959</w:t>
            </w:r>
          </w:p>
        </w:tc>
        <w:tc>
          <w:tcPr>
            <w:tcW w:w="270" w:type="dxa"/>
          </w:tcPr>
          <w:p w14:paraId="07D5DDF4" w14:textId="136302F3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B08D44" w14:textId="1D95FD73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</w:tr>
      <w:tr w:rsidR="00EA4615" w:rsidRPr="007A168E" w14:paraId="4625DBBC" w14:textId="77777777" w:rsidTr="00093F2E">
        <w:tc>
          <w:tcPr>
            <w:tcW w:w="3779" w:type="dxa"/>
            <w:vAlign w:val="center"/>
          </w:tcPr>
          <w:p w14:paraId="555F654F" w14:textId="77777777" w:rsidR="00EA4615" w:rsidRPr="007A168E" w:rsidRDefault="00EA4615" w:rsidP="00EA4615">
            <w:pPr>
              <w:tabs>
                <w:tab w:val="left" w:pos="450"/>
              </w:tabs>
              <w:spacing w:line="240" w:lineRule="auto"/>
              <w:ind w:left="250" w:right="65" w:hanging="274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</w:t>
            </w:r>
            <w:r w:rsidRPr="007A168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br/>
              <w:t xml:space="preserve"> 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BE7BD7" w14:textId="35FB1879" w:rsidR="00EA4615" w:rsidRPr="008656F9" w:rsidRDefault="00AE70CF" w:rsidP="00EA46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1A1AF69" w14:textId="77777777" w:rsidR="00EA4615" w:rsidRPr="008656F9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2D333D9" w14:textId="1E28EB5D" w:rsidR="00EA4615" w:rsidRPr="0031182D" w:rsidRDefault="00EA4615" w:rsidP="0031182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5B78EA77" w14:textId="77777777" w:rsidR="00EA4615" w:rsidRPr="008656F9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7C0E1" w14:textId="7CE6A7CE" w:rsidR="00EA4615" w:rsidRPr="0031182D" w:rsidRDefault="00AE70CF" w:rsidP="0031182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3F55ED" w14:textId="77777777" w:rsidR="00EA4615" w:rsidRPr="008656F9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D024F0" w14:textId="2130CF08" w:rsidR="00EA4615" w:rsidRPr="0031182D" w:rsidRDefault="00EA4615" w:rsidP="0031182D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18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615" w:rsidRPr="007A168E" w14:paraId="3F23BE71" w14:textId="77777777" w:rsidTr="00093F2E">
        <w:tc>
          <w:tcPr>
            <w:tcW w:w="3779" w:type="dxa"/>
          </w:tcPr>
          <w:p w14:paraId="356B9F41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C93FED" w14:textId="64F64E8E" w:rsidR="00EA4615" w:rsidRPr="007A168E" w:rsidRDefault="00AE70CF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</w:t>
            </w:r>
            <w:r w:rsidR="00046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238" w:type="dxa"/>
          </w:tcPr>
          <w:p w14:paraId="4FA65398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14:paraId="3AE1C8A8" w14:textId="68832093" w:rsidR="00EA4615" w:rsidRPr="007A168E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69" w:type="dxa"/>
          </w:tcPr>
          <w:p w14:paraId="02DBB817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202C7" w14:textId="6E875BF3" w:rsidR="00EA4615" w:rsidRPr="00160F81" w:rsidRDefault="00046A5D" w:rsidP="00F3205D">
            <w:pPr>
              <w:pStyle w:val="acctfourfigures"/>
              <w:tabs>
                <w:tab w:val="decimal" w:pos="731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2,129,959</w:t>
            </w:r>
          </w:p>
        </w:tc>
        <w:tc>
          <w:tcPr>
            <w:tcW w:w="270" w:type="dxa"/>
          </w:tcPr>
          <w:p w14:paraId="13A15D85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D7DE6" w14:textId="63068A52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1,375,353</w:t>
            </w:r>
          </w:p>
        </w:tc>
      </w:tr>
      <w:tr w:rsidR="00EA4615" w:rsidRPr="007A168E" w14:paraId="2FA0436D" w14:textId="77777777" w:rsidTr="00B72D17">
        <w:tc>
          <w:tcPr>
            <w:tcW w:w="3779" w:type="dxa"/>
          </w:tcPr>
          <w:p w14:paraId="7994A58B" w14:textId="77777777" w:rsidR="00EA4615" w:rsidRPr="007A168E" w:rsidRDefault="00EA4615" w:rsidP="00EA4615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69FCE3D" w14:textId="77777777" w:rsidR="00EA4615" w:rsidRDefault="00EA4615" w:rsidP="00EA4615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BB7E708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double" w:sz="4" w:space="0" w:color="auto"/>
            </w:tcBorders>
          </w:tcPr>
          <w:p w14:paraId="6926F4D2" w14:textId="77777777" w:rsidR="00EA4615" w:rsidRPr="007A168E" w:rsidRDefault="00EA4615" w:rsidP="00EA4615">
            <w:pPr>
              <w:tabs>
                <w:tab w:val="decimal" w:pos="99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68B111B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</w:tcPr>
          <w:p w14:paraId="701BF31A" w14:textId="77777777" w:rsidR="00EA4615" w:rsidRDefault="00EA4615" w:rsidP="00EA4615">
            <w:pPr>
              <w:tabs>
                <w:tab w:val="decimal" w:pos="96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B4A126B" w14:textId="77777777" w:rsidR="00EA4615" w:rsidRPr="007A168E" w:rsidRDefault="00EA4615" w:rsidP="00EA46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B19B50" w14:textId="77777777" w:rsidR="00EA4615" w:rsidRPr="007A168E" w:rsidRDefault="00EA4615" w:rsidP="00EA461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3B35051C" w14:textId="1D1A98AE" w:rsidR="00AC559A" w:rsidRDefault="00AC559A">
      <w:r>
        <w:br w:type="page"/>
      </w:r>
    </w:p>
    <w:tbl>
      <w:tblPr>
        <w:tblW w:w="921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38"/>
        <w:gridCol w:w="1112"/>
        <w:gridCol w:w="269"/>
        <w:gridCol w:w="1171"/>
        <w:gridCol w:w="270"/>
        <w:gridCol w:w="1204"/>
      </w:tblGrid>
      <w:tr w:rsidR="00527CA1" w:rsidRPr="007A168E" w14:paraId="5D7D502D" w14:textId="77777777" w:rsidTr="00422EA2">
        <w:tc>
          <w:tcPr>
            <w:tcW w:w="3780" w:type="dxa"/>
            <w:vAlign w:val="center"/>
          </w:tcPr>
          <w:p w14:paraId="20CAF1CC" w14:textId="77777777" w:rsidR="00527CA1" w:rsidRPr="004B4843" w:rsidRDefault="00527CA1" w:rsidP="004B4843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3333B2E0" w14:textId="5AE5F2A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1621C08" w14:textId="77777777" w:rsidR="00527CA1" w:rsidRPr="004B4843" w:rsidRDefault="00527CA1" w:rsidP="004B484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5" w:type="dxa"/>
            <w:gridSpan w:val="3"/>
            <w:shd w:val="clear" w:color="auto" w:fill="auto"/>
          </w:tcPr>
          <w:p w14:paraId="1A202021" w14:textId="3B627149" w:rsidR="00527CA1" w:rsidRPr="004B4843" w:rsidRDefault="00527CA1" w:rsidP="004B484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06BF" w:rsidRPr="007A168E" w14:paraId="1A1262AD" w14:textId="77777777" w:rsidTr="009806BF">
        <w:tc>
          <w:tcPr>
            <w:tcW w:w="3780" w:type="dxa"/>
            <w:vAlign w:val="center"/>
          </w:tcPr>
          <w:p w14:paraId="2B79C569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9718AB" w14:textId="0FC4A9E3" w:rsidR="009806BF" w:rsidRPr="002748AF" w:rsidRDefault="009806BF" w:rsidP="00980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38" w:type="dxa"/>
          </w:tcPr>
          <w:p w14:paraId="349A5BEC" w14:textId="77777777" w:rsidR="009806BF" w:rsidRPr="002748AF" w:rsidRDefault="009806BF" w:rsidP="009806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2" w:type="dxa"/>
          </w:tcPr>
          <w:p w14:paraId="20C533B2" w14:textId="03D1E880" w:rsidR="009806BF" w:rsidRPr="002748AF" w:rsidRDefault="009806BF" w:rsidP="00980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9" w:type="dxa"/>
          </w:tcPr>
          <w:p w14:paraId="485CE7AA" w14:textId="77777777" w:rsidR="009806BF" w:rsidRPr="002748AF" w:rsidRDefault="009806BF" w:rsidP="009806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F3040D9" w14:textId="7BFF0379" w:rsidR="009806BF" w:rsidRPr="002748AF" w:rsidRDefault="009806BF" w:rsidP="00980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6934815F" w14:textId="77777777" w:rsidR="009806BF" w:rsidRPr="002748AF" w:rsidRDefault="009806BF" w:rsidP="009806BF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E5410BA" w14:textId="626EB5D5" w:rsidR="009806BF" w:rsidRPr="002748AF" w:rsidRDefault="009806BF" w:rsidP="009806B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37303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806BF" w:rsidRPr="007A168E" w14:paraId="5BBCB2CE" w14:textId="77777777" w:rsidTr="009806BF">
        <w:tc>
          <w:tcPr>
            <w:tcW w:w="3780" w:type="dxa"/>
            <w:vAlign w:val="center"/>
          </w:tcPr>
          <w:p w14:paraId="45D6A17D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FE0669" w14:textId="313D6BD5" w:rsidR="009806BF" w:rsidRPr="004B4843" w:rsidRDefault="009806B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8" w:type="dxa"/>
          </w:tcPr>
          <w:p w14:paraId="0D48C75C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3C14C666" w14:textId="753C309C" w:rsidR="009806BF" w:rsidRPr="004B4843" w:rsidRDefault="009806B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69" w:type="dxa"/>
          </w:tcPr>
          <w:p w14:paraId="040C16D1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5ED408A5" w14:textId="26463681" w:rsidR="009806BF" w:rsidRPr="004B4843" w:rsidRDefault="009806B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75C8F0A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4E83818" w14:textId="67D09C66" w:rsidR="009806BF" w:rsidRPr="004B4843" w:rsidRDefault="009806B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7303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806BF" w:rsidRPr="007A168E" w14:paraId="2A0BAB95" w14:textId="77777777" w:rsidTr="00422EA2">
        <w:tc>
          <w:tcPr>
            <w:tcW w:w="3780" w:type="dxa"/>
            <w:vAlign w:val="center"/>
          </w:tcPr>
          <w:p w14:paraId="303086DF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434" w:type="dxa"/>
            <w:gridSpan w:val="7"/>
          </w:tcPr>
          <w:p w14:paraId="144EB1E7" w14:textId="58F5BB54" w:rsidR="009806BF" w:rsidRPr="004B4843" w:rsidRDefault="009806BF" w:rsidP="009806BF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B4843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806BF" w:rsidRPr="007A168E" w14:paraId="04A99ED7" w14:textId="77777777" w:rsidTr="009806BF">
        <w:tc>
          <w:tcPr>
            <w:tcW w:w="3780" w:type="dxa"/>
            <w:vAlign w:val="center"/>
          </w:tcPr>
          <w:p w14:paraId="50056398" w14:textId="77777777" w:rsidR="009806BF" w:rsidRPr="004B4843" w:rsidRDefault="009806BF" w:rsidP="009806BF">
            <w:pPr>
              <w:spacing w:line="240" w:lineRule="atLeas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1170" w:type="dxa"/>
          </w:tcPr>
          <w:p w14:paraId="79CA9A14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C85E5A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</w:tcPr>
          <w:p w14:paraId="67C72EC6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F5A415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24887CAC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3238776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5107D74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06BF" w:rsidRPr="007A168E" w14:paraId="639F2C67" w14:textId="77777777" w:rsidTr="009806BF">
        <w:tc>
          <w:tcPr>
            <w:tcW w:w="3780" w:type="dxa"/>
            <w:vAlign w:val="center"/>
          </w:tcPr>
          <w:p w14:paraId="7A3F4D75" w14:textId="77777777" w:rsidR="009806BF" w:rsidRPr="004B4843" w:rsidRDefault="009806BF" w:rsidP="009806B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170" w:type="dxa"/>
            <w:shd w:val="clear" w:color="auto" w:fill="auto"/>
          </w:tcPr>
          <w:p w14:paraId="698B79E9" w14:textId="69209697" w:rsidR="009806BF" w:rsidRPr="004B4843" w:rsidRDefault="00046A5D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3,864,324</w:t>
            </w:r>
          </w:p>
        </w:tc>
        <w:tc>
          <w:tcPr>
            <w:tcW w:w="238" w:type="dxa"/>
          </w:tcPr>
          <w:p w14:paraId="26D0DBF4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592E03B" w14:textId="107DCF78" w:rsidR="009806BF" w:rsidRPr="004B4843" w:rsidRDefault="009806BF" w:rsidP="009806BF">
            <w:pPr>
              <w:pStyle w:val="acctfourfigures"/>
              <w:tabs>
                <w:tab w:val="clear" w:pos="765"/>
                <w:tab w:val="decimal" w:pos="465"/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Pr="002760C4">
              <w:rPr>
                <w:rFonts w:asciiTheme="majorBidi" w:hAnsiTheme="majorBidi" w:cstheme="majorBidi"/>
                <w:sz w:val="30"/>
                <w:szCs w:val="30"/>
              </w:rPr>
              <w:t>405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,372</w:t>
            </w:r>
          </w:p>
        </w:tc>
        <w:tc>
          <w:tcPr>
            <w:tcW w:w="269" w:type="dxa"/>
          </w:tcPr>
          <w:p w14:paraId="5EB100F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77DD84B" w14:textId="5BD67892" w:rsidR="009806BF" w:rsidRPr="004B4843" w:rsidRDefault="000735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1,540,478</w:t>
            </w:r>
          </w:p>
        </w:tc>
        <w:tc>
          <w:tcPr>
            <w:tcW w:w="270" w:type="dxa"/>
          </w:tcPr>
          <w:p w14:paraId="41DF9EAC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AD6F5C4" w14:textId="4B2B02CB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1,415,852</w:t>
            </w:r>
          </w:p>
        </w:tc>
      </w:tr>
      <w:tr w:rsidR="009806BF" w:rsidRPr="007A168E" w14:paraId="53DE95AD" w14:textId="77777777" w:rsidTr="009806BF">
        <w:tc>
          <w:tcPr>
            <w:tcW w:w="3780" w:type="dxa"/>
            <w:vAlign w:val="center"/>
          </w:tcPr>
          <w:p w14:paraId="6C776134" w14:textId="77777777" w:rsidR="009806BF" w:rsidRPr="004B4843" w:rsidRDefault="009806BF" w:rsidP="009806BF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  <w:shd w:val="clear" w:color="auto" w:fill="auto"/>
          </w:tcPr>
          <w:p w14:paraId="3AD8F669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071F0F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1E36E165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719E1B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33CB576A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AE53CA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755710B" w14:textId="77777777" w:rsidR="009806BF" w:rsidRPr="004B4843" w:rsidRDefault="009806BF" w:rsidP="009806BF">
            <w:pPr>
              <w:tabs>
                <w:tab w:val="decimal" w:pos="970"/>
                <w:tab w:val="decimal" w:pos="102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06BF" w:rsidRPr="007A168E" w14:paraId="270B40A3" w14:textId="77777777" w:rsidTr="009806BF">
        <w:tc>
          <w:tcPr>
            <w:tcW w:w="3780" w:type="dxa"/>
          </w:tcPr>
          <w:p w14:paraId="1D20F028" w14:textId="1F0A9E45" w:rsidR="009806BF" w:rsidRPr="004B4843" w:rsidRDefault="009806BF" w:rsidP="009806B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-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13A9EE00" w14:textId="3CAA7FA4" w:rsidR="009806BF" w:rsidRPr="004B4843" w:rsidRDefault="00046A5D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227,173</w:t>
            </w:r>
          </w:p>
        </w:tc>
        <w:tc>
          <w:tcPr>
            <w:tcW w:w="238" w:type="dxa"/>
            <w:vAlign w:val="center"/>
          </w:tcPr>
          <w:p w14:paraId="791C23B4" w14:textId="77777777" w:rsidR="009806BF" w:rsidRPr="004B4843" w:rsidRDefault="009806BF" w:rsidP="009806BF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792A8F3" w14:textId="4C1707D4" w:rsidR="009806BF" w:rsidRPr="002760C4" w:rsidRDefault="009806BF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0C4">
              <w:rPr>
                <w:rFonts w:asciiTheme="majorBidi" w:hAnsiTheme="majorBidi" w:cstheme="majorBidi"/>
                <w:sz w:val="30"/>
                <w:szCs w:val="30"/>
              </w:rPr>
              <w:t>232,587</w:t>
            </w:r>
          </w:p>
        </w:tc>
        <w:tc>
          <w:tcPr>
            <w:tcW w:w="269" w:type="dxa"/>
            <w:vAlign w:val="center"/>
          </w:tcPr>
          <w:p w14:paraId="60685628" w14:textId="77777777" w:rsidR="009806BF" w:rsidRPr="004B4843" w:rsidRDefault="009806BF" w:rsidP="009806BF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DBE1B3E" w14:textId="061E047A" w:rsidR="009806BF" w:rsidRPr="004B4843" w:rsidRDefault="000735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79,659</w:t>
            </w:r>
          </w:p>
        </w:tc>
        <w:tc>
          <w:tcPr>
            <w:tcW w:w="270" w:type="dxa"/>
            <w:vAlign w:val="center"/>
          </w:tcPr>
          <w:p w14:paraId="2127E3C8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25A235C" w14:textId="0FC077A0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71,851</w:t>
            </w:r>
          </w:p>
        </w:tc>
      </w:tr>
      <w:tr w:rsidR="009806BF" w:rsidRPr="007A168E" w14:paraId="0DD3C4F5" w14:textId="77777777" w:rsidTr="009806BF">
        <w:tc>
          <w:tcPr>
            <w:tcW w:w="3780" w:type="dxa"/>
          </w:tcPr>
          <w:p w14:paraId="75BB7A3D" w14:textId="18EA417E" w:rsidR="009806BF" w:rsidRPr="004B4843" w:rsidRDefault="009806BF" w:rsidP="009806B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31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344D6BE0" w14:textId="34496135" w:rsidR="009806BF" w:rsidRPr="004B4843" w:rsidRDefault="002D2E00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66,851</w:t>
            </w:r>
          </w:p>
        </w:tc>
        <w:tc>
          <w:tcPr>
            <w:tcW w:w="238" w:type="dxa"/>
            <w:vAlign w:val="center"/>
          </w:tcPr>
          <w:p w14:paraId="193031A4" w14:textId="77777777" w:rsidR="009806BF" w:rsidRPr="004B4843" w:rsidRDefault="009806BF" w:rsidP="009806BF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68ED1C12" w14:textId="65B9DFD5" w:rsidR="009806BF" w:rsidRPr="002760C4" w:rsidRDefault="009806BF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0C4">
              <w:rPr>
                <w:rFonts w:asciiTheme="majorBidi" w:hAnsiTheme="majorBidi" w:cstheme="majorBidi"/>
                <w:sz w:val="30"/>
                <w:szCs w:val="30"/>
              </w:rPr>
              <w:t>66,268</w:t>
            </w:r>
          </w:p>
        </w:tc>
        <w:tc>
          <w:tcPr>
            <w:tcW w:w="269" w:type="dxa"/>
            <w:vAlign w:val="center"/>
          </w:tcPr>
          <w:p w14:paraId="6B5AC0EB" w14:textId="77777777" w:rsidR="009806BF" w:rsidRPr="004B4843" w:rsidRDefault="009806BF" w:rsidP="009806BF">
            <w:pPr>
              <w:spacing w:line="240" w:lineRule="atLeas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3A7E42C" w14:textId="0CF1A5AD" w:rsidR="009806BF" w:rsidRPr="004B4843" w:rsidRDefault="000735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30,331</w:t>
            </w:r>
          </w:p>
        </w:tc>
        <w:tc>
          <w:tcPr>
            <w:tcW w:w="270" w:type="dxa"/>
            <w:vAlign w:val="center"/>
          </w:tcPr>
          <w:p w14:paraId="2AE91592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AED549C" w14:textId="1C3D7A95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7,266</w:t>
            </w:r>
          </w:p>
        </w:tc>
      </w:tr>
      <w:tr w:rsidR="009806BF" w:rsidRPr="007A168E" w14:paraId="7057D386" w14:textId="77777777" w:rsidTr="009806BF">
        <w:tc>
          <w:tcPr>
            <w:tcW w:w="3780" w:type="dxa"/>
            <w:vAlign w:val="center"/>
          </w:tcPr>
          <w:p w14:paraId="1037AE25" w14:textId="3B7F64AD" w:rsidR="009806BF" w:rsidRPr="004B4843" w:rsidRDefault="009806BF" w:rsidP="009806B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61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-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shd w:val="clear" w:color="auto" w:fill="auto"/>
          </w:tcPr>
          <w:p w14:paraId="43206B54" w14:textId="76FA137D" w:rsidR="009806BF" w:rsidRPr="004B4843" w:rsidRDefault="002D2E00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30,379</w:t>
            </w:r>
          </w:p>
        </w:tc>
        <w:tc>
          <w:tcPr>
            <w:tcW w:w="238" w:type="dxa"/>
          </w:tcPr>
          <w:p w14:paraId="4DC23D99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2FC1E662" w14:textId="7D946EE1" w:rsidR="009806BF" w:rsidRPr="002760C4" w:rsidRDefault="009806BF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0C4">
              <w:rPr>
                <w:rFonts w:asciiTheme="majorBidi" w:hAnsiTheme="majorBidi" w:cstheme="majorBidi"/>
                <w:sz w:val="30"/>
                <w:szCs w:val="30"/>
              </w:rPr>
              <w:t>41,944</w:t>
            </w:r>
          </w:p>
        </w:tc>
        <w:tc>
          <w:tcPr>
            <w:tcW w:w="269" w:type="dxa"/>
          </w:tcPr>
          <w:p w14:paraId="3CB0023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4752A052" w14:textId="41573CE7" w:rsidR="009806BF" w:rsidRPr="004B4843" w:rsidRDefault="008443C0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270" w:type="dxa"/>
          </w:tcPr>
          <w:p w14:paraId="47DD528A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10B44F6D" w14:textId="2D38CFAC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</w:tr>
      <w:tr w:rsidR="009806BF" w:rsidRPr="007A168E" w14:paraId="2C1FCBF2" w14:textId="77777777" w:rsidTr="009806BF">
        <w:tc>
          <w:tcPr>
            <w:tcW w:w="3780" w:type="dxa"/>
            <w:vAlign w:val="center"/>
          </w:tcPr>
          <w:p w14:paraId="745AAE18" w14:textId="2A302EFC" w:rsidR="009806BF" w:rsidRPr="004B4843" w:rsidRDefault="009806BF" w:rsidP="009806BF">
            <w:pPr>
              <w:spacing w:line="240" w:lineRule="atLeast"/>
              <w:ind w:left="270" w:right="-25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DB0E35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>90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lang w:val="en-US"/>
              </w:rPr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วัน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D5B6A5" w14:textId="2DAA3E79" w:rsidR="009806BF" w:rsidRPr="004B4843" w:rsidRDefault="00782832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536,945</w:t>
            </w:r>
          </w:p>
        </w:tc>
        <w:tc>
          <w:tcPr>
            <w:tcW w:w="238" w:type="dxa"/>
          </w:tcPr>
          <w:p w14:paraId="02CCAF63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01711B78" w14:textId="7783CCF4" w:rsidR="009806BF" w:rsidRPr="002760C4" w:rsidRDefault="009806BF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0C4">
              <w:rPr>
                <w:rFonts w:asciiTheme="majorBidi" w:hAnsiTheme="majorBidi" w:cstheme="majorBidi"/>
                <w:sz w:val="30"/>
                <w:szCs w:val="30"/>
              </w:rPr>
              <w:t>480,649</w:t>
            </w:r>
          </w:p>
        </w:tc>
        <w:tc>
          <w:tcPr>
            <w:tcW w:w="269" w:type="dxa"/>
          </w:tcPr>
          <w:p w14:paraId="6B378E67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4D5F0504" w14:textId="7D8BE6C8" w:rsidR="009806BF" w:rsidRPr="004B4843" w:rsidRDefault="008443C0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103,508</w:t>
            </w:r>
          </w:p>
        </w:tc>
        <w:tc>
          <w:tcPr>
            <w:tcW w:w="270" w:type="dxa"/>
          </w:tcPr>
          <w:p w14:paraId="51503DFF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E674DC9" w14:textId="2BE59769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118,309</w:t>
            </w:r>
          </w:p>
        </w:tc>
      </w:tr>
      <w:tr w:rsidR="009806BF" w:rsidRPr="007A168E" w14:paraId="1653E48B" w14:textId="77777777" w:rsidTr="009806BF">
        <w:tc>
          <w:tcPr>
            <w:tcW w:w="3780" w:type="dxa"/>
            <w:vAlign w:val="center"/>
          </w:tcPr>
          <w:p w14:paraId="5ADFD808" w14:textId="77777777" w:rsidR="009806BF" w:rsidRPr="004B4843" w:rsidRDefault="009806BF" w:rsidP="009806BF">
            <w:pPr>
              <w:tabs>
                <w:tab w:val="left" w:pos="28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86F91EE" w14:textId="6B8A289F" w:rsidR="009806BF" w:rsidRPr="002760C4" w:rsidRDefault="000735BF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4,725,672</w:t>
            </w:r>
          </w:p>
        </w:tc>
        <w:tc>
          <w:tcPr>
            <w:tcW w:w="238" w:type="dxa"/>
          </w:tcPr>
          <w:p w14:paraId="4B3E4E4C" w14:textId="77777777" w:rsidR="009806BF" w:rsidRPr="004B4843" w:rsidRDefault="009806BF" w:rsidP="009806BF">
            <w:pPr>
              <w:spacing w:line="240" w:lineRule="atLeast"/>
              <w:ind w:left="-123" w:right="-115" w:firstLine="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304E9699" w14:textId="21EE72DC" w:rsidR="009806BF" w:rsidRPr="004B4843" w:rsidRDefault="009806BF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5,226,820</w:t>
            </w:r>
          </w:p>
        </w:tc>
        <w:tc>
          <w:tcPr>
            <w:tcW w:w="269" w:type="dxa"/>
          </w:tcPr>
          <w:p w14:paraId="51F42F04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FBC9894" w14:textId="17CF14A0" w:rsidR="009806BF" w:rsidRPr="004B4843" w:rsidRDefault="008443C0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1,754,072</w:t>
            </w:r>
          </w:p>
        </w:tc>
        <w:tc>
          <w:tcPr>
            <w:tcW w:w="270" w:type="dxa"/>
          </w:tcPr>
          <w:p w14:paraId="21361D5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4114A15" w14:textId="0059A601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1,616,778</w:t>
            </w:r>
          </w:p>
        </w:tc>
      </w:tr>
      <w:tr w:rsidR="009806BF" w:rsidRPr="007A168E" w14:paraId="7FDE1F69" w14:textId="77777777" w:rsidTr="009806BF">
        <w:tc>
          <w:tcPr>
            <w:tcW w:w="3780" w:type="dxa"/>
            <w:vAlign w:val="center"/>
          </w:tcPr>
          <w:p w14:paraId="2B7364F7" w14:textId="77777777" w:rsidR="009806BF" w:rsidRPr="004B4843" w:rsidRDefault="009806BF" w:rsidP="009806BF">
            <w:pPr>
              <w:tabs>
                <w:tab w:val="left" w:pos="450"/>
              </w:tabs>
              <w:spacing w:line="240" w:lineRule="atLeast"/>
              <w:ind w:left="250" w:right="65" w:hanging="274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</w:rPr>
              <w:br/>
              <w:t xml:space="preserve"> </w:t>
            </w:r>
            <w:r w:rsidRPr="004B484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จะเกิดขึ้น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F5219D" w14:textId="16F3E654" w:rsidR="009806BF" w:rsidRPr="004B4843" w:rsidRDefault="008443C0" w:rsidP="00BF64F8">
            <w:pPr>
              <w:pStyle w:val="acctfourfigures"/>
              <w:tabs>
                <w:tab w:val="clear" w:pos="765"/>
              </w:tabs>
              <w:spacing w:line="240" w:lineRule="auto"/>
              <w:ind w:left="-86"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(1,327)</w:t>
            </w:r>
          </w:p>
        </w:tc>
        <w:tc>
          <w:tcPr>
            <w:tcW w:w="238" w:type="dxa"/>
          </w:tcPr>
          <w:p w14:paraId="4B173B42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  <w:vAlign w:val="bottom"/>
          </w:tcPr>
          <w:p w14:paraId="554927CB" w14:textId="0A422598" w:rsidR="009806BF" w:rsidRPr="004B4843" w:rsidRDefault="009806BF" w:rsidP="00BF64F8">
            <w:pPr>
              <w:pStyle w:val="acctfourfigures"/>
              <w:tabs>
                <w:tab w:val="clear" w:pos="765"/>
              </w:tabs>
              <w:spacing w:line="240" w:lineRule="auto"/>
              <w:ind w:left="-86"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(10,234)</w:t>
            </w:r>
          </w:p>
        </w:tc>
        <w:tc>
          <w:tcPr>
            <w:tcW w:w="269" w:type="dxa"/>
          </w:tcPr>
          <w:p w14:paraId="72888842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AE0534B" w14:textId="6C5088E5" w:rsidR="009806BF" w:rsidRPr="004B4843" w:rsidRDefault="00895560" w:rsidP="009806BF">
            <w:pPr>
              <w:spacing w:line="240" w:lineRule="atLeast"/>
              <w:ind w:left="-103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E8664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10A75E6C" w14:textId="3B583557" w:rsidR="009806BF" w:rsidRPr="004B4843" w:rsidRDefault="009806BF" w:rsidP="00BF64F8">
            <w:pPr>
              <w:pStyle w:val="acctfourfigures"/>
              <w:tabs>
                <w:tab w:val="clear" w:pos="765"/>
              </w:tabs>
              <w:spacing w:line="240" w:lineRule="auto"/>
              <w:ind w:left="-86" w:right="-5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(9,052)</w:t>
            </w:r>
          </w:p>
        </w:tc>
      </w:tr>
      <w:tr w:rsidR="009806BF" w:rsidRPr="007A168E" w14:paraId="1D3D5698" w14:textId="77777777" w:rsidTr="009806BF">
        <w:tc>
          <w:tcPr>
            <w:tcW w:w="3780" w:type="dxa"/>
            <w:vAlign w:val="center"/>
          </w:tcPr>
          <w:p w14:paraId="0767F89B" w14:textId="77777777" w:rsidR="009806BF" w:rsidRPr="004B4843" w:rsidRDefault="009806BF" w:rsidP="009806BF">
            <w:pPr>
              <w:spacing w:line="240" w:lineRule="atLeast"/>
              <w:ind w:right="65"/>
              <w:rPr>
                <w:rFonts w:ascii="Angsana New" w:hAnsi="Angsana New"/>
                <w:sz w:val="30"/>
                <w:szCs w:val="30"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916B8" w14:textId="56DDFDEF" w:rsidR="009806BF" w:rsidRPr="004B4843" w:rsidRDefault="008443C0" w:rsidP="00F319E2">
            <w:pPr>
              <w:pStyle w:val="acctfourfigures"/>
              <w:tabs>
                <w:tab w:val="decimal" w:pos="465"/>
                <w:tab w:val="left" w:pos="610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4,724,345</w:t>
            </w:r>
          </w:p>
        </w:tc>
        <w:tc>
          <w:tcPr>
            <w:tcW w:w="238" w:type="dxa"/>
          </w:tcPr>
          <w:p w14:paraId="69A96476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FF7FB" w14:textId="42031FE9" w:rsidR="009806BF" w:rsidRPr="004B4843" w:rsidRDefault="009806BF" w:rsidP="00F319E2">
            <w:pPr>
              <w:pStyle w:val="acctfourfigures"/>
              <w:tabs>
                <w:tab w:val="left" w:pos="553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5,216,586</w:t>
            </w:r>
          </w:p>
        </w:tc>
        <w:tc>
          <w:tcPr>
            <w:tcW w:w="269" w:type="dxa"/>
          </w:tcPr>
          <w:p w14:paraId="22592E5A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40830" w14:textId="431DC7D0" w:rsidR="009806BF" w:rsidRPr="004B4843" w:rsidRDefault="00895560" w:rsidP="009806BF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1,754,072</w:t>
            </w:r>
          </w:p>
        </w:tc>
        <w:tc>
          <w:tcPr>
            <w:tcW w:w="270" w:type="dxa"/>
          </w:tcPr>
          <w:p w14:paraId="7CCAFCF0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2568BC9" w14:textId="579FBDEE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1,607,726</w:t>
            </w:r>
          </w:p>
        </w:tc>
      </w:tr>
      <w:tr w:rsidR="009806BF" w:rsidRPr="007A168E" w14:paraId="4A89D804" w14:textId="77777777" w:rsidTr="009806BF">
        <w:tc>
          <w:tcPr>
            <w:tcW w:w="3780" w:type="dxa"/>
            <w:vAlign w:val="center"/>
          </w:tcPr>
          <w:p w14:paraId="552FBE03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996D28" w14:textId="77777777" w:rsidR="009806BF" w:rsidRPr="004B4843" w:rsidRDefault="009806BF" w:rsidP="009806BF">
            <w:pPr>
              <w:tabs>
                <w:tab w:val="decimal" w:pos="966"/>
              </w:tabs>
              <w:spacing w:line="240" w:lineRule="atLeast"/>
              <w:ind w:left="-110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</w:tcPr>
          <w:p w14:paraId="4FFD58DE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shd w:val="clear" w:color="auto" w:fill="auto"/>
          </w:tcPr>
          <w:p w14:paraId="45472579" w14:textId="77777777" w:rsidR="009806BF" w:rsidRPr="004B4843" w:rsidRDefault="009806BF" w:rsidP="009806BF">
            <w:pPr>
              <w:tabs>
                <w:tab w:val="decimal" w:pos="996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55757137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</w:tcPr>
          <w:p w14:paraId="15853827" w14:textId="77777777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2C7FC99" w14:textId="77777777" w:rsidR="009806BF" w:rsidRPr="004B4843" w:rsidRDefault="009806BF" w:rsidP="009806BF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</w:tcPr>
          <w:p w14:paraId="3D32378C" w14:textId="77777777" w:rsidR="009806BF" w:rsidRPr="004B4843" w:rsidRDefault="009806BF" w:rsidP="009806BF">
            <w:pPr>
              <w:tabs>
                <w:tab w:val="decimal" w:pos="970"/>
                <w:tab w:val="decimal" w:pos="114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806BF" w:rsidRPr="007A168E" w14:paraId="0E3B5E97" w14:textId="77777777" w:rsidTr="009806BF">
        <w:tc>
          <w:tcPr>
            <w:tcW w:w="3780" w:type="dxa"/>
            <w:vAlign w:val="center"/>
          </w:tcPr>
          <w:p w14:paraId="2530E959" w14:textId="77777777" w:rsidR="009806BF" w:rsidRPr="004B4843" w:rsidRDefault="009806BF" w:rsidP="009806BF">
            <w:pPr>
              <w:spacing w:line="240" w:lineRule="atLeast"/>
              <w:ind w:right="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B48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074B147" w14:textId="6FEE368B" w:rsidR="009806BF" w:rsidRPr="004B4843" w:rsidRDefault="008443C0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4,7</w:t>
            </w:r>
            <w:r w:rsidR="00941B5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8955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3107B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,843</w:t>
            </w:r>
          </w:p>
        </w:tc>
        <w:tc>
          <w:tcPr>
            <w:tcW w:w="238" w:type="dxa"/>
          </w:tcPr>
          <w:p w14:paraId="77C1E89A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  <w:shd w:val="clear" w:color="auto" w:fill="auto"/>
          </w:tcPr>
          <w:p w14:paraId="650546CB" w14:textId="26464282" w:rsidR="009806BF" w:rsidRPr="004B4843" w:rsidRDefault="009806BF" w:rsidP="009806B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5,231,735</w:t>
            </w:r>
          </w:p>
        </w:tc>
        <w:tc>
          <w:tcPr>
            <w:tcW w:w="269" w:type="dxa"/>
          </w:tcPr>
          <w:p w14:paraId="1679B47D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14:paraId="560DD19C" w14:textId="62D32AE3" w:rsidR="009806BF" w:rsidRPr="004B4843" w:rsidRDefault="00895560" w:rsidP="009806BF">
            <w:pPr>
              <w:tabs>
                <w:tab w:val="decimal" w:pos="975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3,884,</w:t>
            </w:r>
            <w:r w:rsidR="00CC10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031</w:t>
            </w:r>
          </w:p>
        </w:tc>
        <w:tc>
          <w:tcPr>
            <w:tcW w:w="270" w:type="dxa"/>
          </w:tcPr>
          <w:p w14:paraId="6B2F4255" w14:textId="77777777" w:rsidR="009806BF" w:rsidRPr="004B4843" w:rsidRDefault="009806BF" w:rsidP="009806BF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0F10AFF7" w14:textId="67AA0663" w:rsidR="009806BF" w:rsidRPr="004B4843" w:rsidRDefault="009806BF" w:rsidP="009806BF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2,983,079</w:t>
            </w:r>
          </w:p>
        </w:tc>
      </w:tr>
    </w:tbl>
    <w:p w14:paraId="68C835AC" w14:textId="63BFF028" w:rsidR="00147E88" w:rsidRPr="007A168E" w:rsidRDefault="00147E88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170"/>
      </w:tblGrid>
      <w:tr w:rsidR="002A3A8C" w:rsidRPr="007A168E" w14:paraId="47E1A14F" w14:textId="77777777" w:rsidTr="00343A69">
        <w:trPr>
          <w:cantSplit/>
          <w:tblHeader/>
        </w:trPr>
        <w:tc>
          <w:tcPr>
            <w:tcW w:w="3780" w:type="dxa"/>
            <w:vAlign w:val="bottom"/>
            <w:hideMark/>
          </w:tcPr>
          <w:p w14:paraId="12757BC3" w14:textId="2BC6FECE" w:rsidR="002A3A8C" w:rsidRPr="007A168E" w:rsidRDefault="00B078AC" w:rsidP="00584806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4019AEF2" w14:textId="3E66CC53" w:rsidR="002A3A8C" w:rsidRPr="007A168E" w:rsidRDefault="002A3A8C" w:rsidP="00603480">
            <w:pPr>
              <w:pStyle w:val="acctmergecolhdg"/>
              <w:spacing w:line="240" w:lineRule="auto"/>
              <w:ind w:left="366" w:hanging="445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4596237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419ABD3" w14:textId="161C22A0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A3A8C" w:rsidRPr="007A168E" w14:paraId="5229BE6B" w14:textId="77777777" w:rsidTr="00343A69">
        <w:trPr>
          <w:cantSplit/>
          <w:tblHeader/>
        </w:trPr>
        <w:tc>
          <w:tcPr>
            <w:tcW w:w="3780" w:type="dxa"/>
            <w:vAlign w:val="bottom"/>
          </w:tcPr>
          <w:p w14:paraId="35F61D81" w14:textId="346D8FC4" w:rsidR="002A3A8C" w:rsidRPr="002748AF" w:rsidRDefault="001F7899" w:rsidP="00584806">
            <w:pPr>
              <w:pStyle w:val="acctfourfigures"/>
              <w:tabs>
                <w:tab w:val="left" w:pos="720"/>
              </w:tabs>
              <w:spacing w:line="240" w:lineRule="auto"/>
              <w:ind w:left="280" w:firstLine="2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806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2748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9806B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9806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DD6B47B" w14:textId="25499FDE" w:rsidR="002A3A8C" w:rsidRPr="007A168E" w:rsidRDefault="00DB0E35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70D6AB9F" w14:textId="77777777" w:rsidR="002A3A8C" w:rsidRPr="007A168E" w:rsidRDefault="002A3A8C" w:rsidP="00584806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682E3E7" w14:textId="10F35EB9" w:rsidR="002A3A8C" w:rsidRPr="007A168E" w:rsidRDefault="00DB0E35" w:rsidP="00584806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270" w:type="dxa"/>
          </w:tcPr>
          <w:p w14:paraId="166DF98D" w14:textId="77777777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B479A" w14:textId="14ACC885" w:rsidR="002A3A8C" w:rsidRPr="007A168E" w:rsidRDefault="00DB0E35" w:rsidP="00584806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0FC6AD53" w14:textId="77777777" w:rsidR="002A3A8C" w:rsidRPr="007A168E" w:rsidRDefault="002A3A8C" w:rsidP="00584806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3F3FC7A" w14:textId="17C2AD65" w:rsidR="002A3A8C" w:rsidRPr="007A168E" w:rsidRDefault="00DB0E35" w:rsidP="0058480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US"/>
              </w:rPr>
              <w:t>256</w:t>
            </w:r>
            <w:r w:rsidR="00EA461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  <w:lang w:val="en-US"/>
              </w:rPr>
              <w:t>7</w:t>
            </w:r>
          </w:p>
        </w:tc>
      </w:tr>
      <w:tr w:rsidR="002A3A8C" w:rsidRPr="007A168E" w14:paraId="4488A667" w14:textId="77777777" w:rsidTr="00343A69">
        <w:trPr>
          <w:cantSplit/>
          <w:tblHeader/>
        </w:trPr>
        <w:tc>
          <w:tcPr>
            <w:tcW w:w="3780" w:type="dxa"/>
            <w:vAlign w:val="bottom"/>
            <w:hideMark/>
          </w:tcPr>
          <w:p w14:paraId="267AF081" w14:textId="4CEDF65C" w:rsidR="002A3A8C" w:rsidRPr="007A168E" w:rsidRDefault="002A3A8C" w:rsidP="0058480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vAlign w:val="bottom"/>
            <w:hideMark/>
          </w:tcPr>
          <w:p w14:paraId="55695257" w14:textId="2DC9BBFE" w:rsidR="002A3A8C" w:rsidRPr="007A168E" w:rsidRDefault="002A3A8C" w:rsidP="0058480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  <w:r w:rsidRPr="007A168E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06BF" w:rsidRPr="007A168E" w14:paraId="39C7E557" w14:textId="77777777" w:rsidTr="00343A69">
        <w:trPr>
          <w:cantSplit/>
        </w:trPr>
        <w:tc>
          <w:tcPr>
            <w:tcW w:w="3780" w:type="dxa"/>
          </w:tcPr>
          <w:p w14:paraId="7FDFCFB8" w14:textId="4D11B11A" w:rsidR="009806BF" w:rsidRPr="007A168E" w:rsidRDefault="009806BF" w:rsidP="009806B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กลับรายการ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A168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4830CCF0" w14:textId="1582292C" w:rsidR="009806BF" w:rsidRPr="007A168E" w:rsidRDefault="00CC1003" w:rsidP="00BF64F8">
            <w:pPr>
              <w:pStyle w:val="acctfourfigures"/>
              <w:tabs>
                <w:tab w:val="clear" w:pos="765"/>
                <w:tab w:val="left" w:pos="999"/>
              </w:tabs>
              <w:spacing w:line="240" w:lineRule="auto"/>
              <w:ind w:left="-86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(8,90</w:t>
            </w:r>
            <w:r w:rsidR="00E82EF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330036" w14:textId="77777777" w:rsidR="009806BF" w:rsidRPr="007A168E" w:rsidRDefault="009806BF" w:rsidP="009806B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9BD61C" w14:textId="41BCE584" w:rsidR="009806BF" w:rsidRPr="007A168E" w:rsidRDefault="009806BF" w:rsidP="00BF64F8">
            <w:pPr>
              <w:pStyle w:val="acctfourfigures"/>
              <w:tabs>
                <w:tab w:val="clear" w:pos="765"/>
                <w:tab w:val="left" w:pos="909"/>
              </w:tabs>
              <w:spacing w:line="240" w:lineRule="auto"/>
              <w:ind w:left="-86" w:right="-2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(24,280)</w:t>
            </w:r>
          </w:p>
        </w:tc>
        <w:tc>
          <w:tcPr>
            <w:tcW w:w="270" w:type="dxa"/>
            <w:shd w:val="clear" w:color="auto" w:fill="auto"/>
          </w:tcPr>
          <w:p w14:paraId="4371B661" w14:textId="77777777" w:rsidR="009806BF" w:rsidRPr="007A168E" w:rsidRDefault="009806BF" w:rsidP="009806B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6E88A4" w14:textId="69CB891A" w:rsidR="009806BF" w:rsidRPr="00990833" w:rsidRDefault="00CC1003" w:rsidP="00BF64F8">
            <w:pPr>
              <w:pStyle w:val="acctfourfigures"/>
              <w:tabs>
                <w:tab w:val="clear" w:pos="765"/>
                <w:tab w:val="left" w:pos="1000"/>
              </w:tabs>
              <w:spacing w:line="240" w:lineRule="auto"/>
              <w:ind w:left="-86"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(9,052)</w:t>
            </w:r>
          </w:p>
        </w:tc>
        <w:tc>
          <w:tcPr>
            <w:tcW w:w="270" w:type="dxa"/>
            <w:shd w:val="clear" w:color="auto" w:fill="auto"/>
          </w:tcPr>
          <w:p w14:paraId="377D00E0" w14:textId="77777777" w:rsidR="009806BF" w:rsidRPr="007A168E" w:rsidRDefault="009806BF" w:rsidP="009806B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97709C" w14:textId="503DB36A" w:rsidR="009806BF" w:rsidRPr="00BF64F8" w:rsidRDefault="009806BF" w:rsidP="00BF64F8">
            <w:pPr>
              <w:pStyle w:val="acctfourfigures"/>
              <w:tabs>
                <w:tab w:val="clear" w:pos="765"/>
                <w:tab w:val="left" w:pos="1008"/>
              </w:tabs>
              <w:spacing w:line="240" w:lineRule="auto"/>
              <w:ind w:left="-86"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F64F8">
              <w:rPr>
                <w:rFonts w:asciiTheme="majorBidi" w:hAnsiTheme="majorBidi" w:cstheme="majorBidi"/>
                <w:sz w:val="30"/>
                <w:szCs w:val="30"/>
              </w:rPr>
              <w:t>(24,323)</w:t>
            </w:r>
          </w:p>
        </w:tc>
      </w:tr>
    </w:tbl>
    <w:p w14:paraId="6E140E4C" w14:textId="57F93196" w:rsidR="002A3A8C" w:rsidRPr="007A168E" w:rsidRDefault="002A3A8C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4F3E96EE" w14:textId="594A5508" w:rsidR="004E6664" w:rsidRPr="007A168E" w:rsidRDefault="004E6664" w:rsidP="00584806">
      <w:pPr>
        <w:pStyle w:val="Bo-C1Content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กลุ่มบริษัทกำหนดให้ลูกค้าหลายรายนำเงินสดหรือหนังสือค้ำประกันโดยธนาคาร มาใช้เป็นหลักประกันหรือใช้บุคคลค้ำประกัน</w:t>
      </w:r>
    </w:p>
    <w:p w14:paraId="2F31133C" w14:textId="77777777" w:rsidR="004E6664" w:rsidRPr="007A168E" w:rsidRDefault="004E6664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BBB86C" w14:textId="62F6438E" w:rsidR="004E6664" w:rsidRDefault="004E6664" w:rsidP="00584806">
      <w:pPr>
        <w:pStyle w:val="Bo-C1Content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DB0E35" w:rsidRPr="00DB0E35">
        <w:rPr>
          <w:rFonts w:asciiTheme="majorBidi" w:hAnsiTheme="majorBidi" w:cstheme="majorBidi"/>
          <w:lang w:val="en-US"/>
        </w:rPr>
        <w:t>30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 ถึง</w:t>
      </w:r>
      <w:r w:rsidRPr="00383B29">
        <w:rPr>
          <w:rFonts w:asciiTheme="majorBidi" w:hAnsiTheme="majorBidi" w:cstheme="majorBidi"/>
        </w:rPr>
        <w:t xml:space="preserve"> </w:t>
      </w:r>
      <w:r w:rsidR="00DB0E35" w:rsidRPr="00DB0E35">
        <w:rPr>
          <w:rFonts w:asciiTheme="majorBidi" w:hAnsiTheme="majorBidi" w:cstheme="majorBidi"/>
          <w:lang w:val="en-US"/>
        </w:rPr>
        <w:t>120</w:t>
      </w:r>
      <w:r w:rsidRPr="00383B29">
        <w:rPr>
          <w:rFonts w:asciiTheme="majorBidi" w:hAnsiTheme="majorBidi" w:cstheme="majorBidi"/>
        </w:rPr>
        <w:t xml:space="preserve"> </w:t>
      </w:r>
      <w:r w:rsidRPr="00383B29">
        <w:rPr>
          <w:rFonts w:asciiTheme="majorBidi" w:hAnsiTheme="majorBidi" w:cstheme="majorBidi"/>
          <w:cs/>
        </w:rPr>
        <w:t>วัน</w:t>
      </w:r>
    </w:p>
    <w:p w14:paraId="385E7FDC" w14:textId="77C1369B" w:rsidR="00AC559A" w:rsidRDefault="00AC559A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DE76B9" w14:textId="77777777" w:rsidR="006F2CCC" w:rsidRPr="007A168E" w:rsidRDefault="006F2CCC" w:rsidP="006F2CC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3476202" w14:textId="7112189C" w:rsidR="007B2482" w:rsidRPr="007A168E" w:rsidRDefault="007B2482" w:rsidP="00437086">
      <w:pPr>
        <w:pStyle w:val="Caption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t>เงินลงทุน</w:t>
      </w:r>
      <w:r w:rsidR="008D1AAA" w:rsidRPr="007A168E">
        <w:rPr>
          <w:rFonts w:asciiTheme="majorBidi" w:hAnsiTheme="majorBidi" w:cstheme="majorBidi"/>
          <w:cs/>
        </w:rPr>
        <w:t>ในบริษัทย่อ</w:t>
      </w:r>
      <w:r w:rsidR="00785EA4">
        <w:rPr>
          <w:rFonts w:asciiTheme="majorBidi" w:hAnsiTheme="majorBidi" w:cstheme="majorBidi" w:hint="cs"/>
          <w:cs/>
        </w:rPr>
        <w:t xml:space="preserve">ย </w:t>
      </w:r>
      <w:r w:rsidR="002407EE" w:rsidRPr="007A168E">
        <w:rPr>
          <w:rFonts w:asciiTheme="majorBidi" w:hAnsiTheme="majorBidi" w:cstheme="majorBidi"/>
          <w:cs/>
        </w:rPr>
        <w:t>บริษัทร่วม</w:t>
      </w:r>
      <w:r w:rsidR="00785EA4">
        <w:rPr>
          <w:rFonts w:asciiTheme="majorBidi" w:hAnsiTheme="majorBidi" w:cstheme="majorBidi" w:hint="cs"/>
          <w:cs/>
        </w:rPr>
        <w:t>และการร่วมค้า</w:t>
      </w:r>
    </w:p>
    <w:p w14:paraId="329AFE3A" w14:textId="59EE62BC" w:rsidR="00745748" w:rsidRPr="00C249D5" w:rsidRDefault="00745748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94EB51E" w14:textId="19BEAF98" w:rsidR="00916005" w:rsidRPr="007A168E" w:rsidRDefault="00916005" w:rsidP="00916005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7A168E">
        <w:rPr>
          <w:rFonts w:asciiTheme="majorBidi" w:hAnsiTheme="majorBidi" w:cstheme="majorBidi"/>
          <w:b/>
          <w:bCs/>
          <w:sz w:val="30"/>
          <w:szCs w:val="30"/>
          <w:cs/>
        </w:rPr>
        <w:t>เงินลงทุนในบริษัทย่อย</w:t>
      </w:r>
    </w:p>
    <w:p w14:paraId="45313339" w14:textId="77777777" w:rsidR="00967DDE" w:rsidRDefault="00967DDE" w:rsidP="00967DDE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05" w:type="dxa"/>
        <w:tblInd w:w="423" w:type="dxa"/>
        <w:tblLook w:val="04A0" w:firstRow="1" w:lastRow="0" w:firstColumn="1" w:lastColumn="0" w:noHBand="0" w:noVBand="1"/>
      </w:tblPr>
      <w:tblGrid>
        <w:gridCol w:w="5607"/>
        <w:gridCol w:w="810"/>
        <w:gridCol w:w="1258"/>
        <w:gridCol w:w="236"/>
        <w:gridCol w:w="1294"/>
      </w:tblGrid>
      <w:tr w:rsidR="00C249D5" w:rsidRPr="007A168E" w14:paraId="34457CF9" w14:textId="77777777" w:rsidTr="00EB3088">
        <w:tc>
          <w:tcPr>
            <w:tcW w:w="5607" w:type="dxa"/>
            <w:shd w:val="clear" w:color="auto" w:fill="auto"/>
          </w:tcPr>
          <w:p w14:paraId="0EABDC14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7226B2AB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51A14E4B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49D5" w:rsidRPr="007A168E" w14:paraId="50D9B04A" w14:textId="77777777" w:rsidTr="00EB3088">
        <w:tc>
          <w:tcPr>
            <w:tcW w:w="5607" w:type="dxa"/>
            <w:shd w:val="clear" w:color="auto" w:fill="auto"/>
          </w:tcPr>
          <w:p w14:paraId="68D81B3F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14:paraId="459A21F8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258" w:type="dxa"/>
            <w:shd w:val="clear" w:color="auto" w:fill="auto"/>
          </w:tcPr>
          <w:p w14:paraId="4515F804" w14:textId="60127F53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76D891E2" w14:textId="77777777" w:rsidR="00C249D5" w:rsidRPr="007A168E" w:rsidRDefault="00C249D5" w:rsidP="004F64CA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D618289" w14:textId="0EE25706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249D5" w:rsidRPr="007A168E" w14:paraId="39CC9F1B" w14:textId="77777777" w:rsidTr="00EB3088">
        <w:tc>
          <w:tcPr>
            <w:tcW w:w="5607" w:type="dxa"/>
            <w:shd w:val="clear" w:color="auto" w:fill="auto"/>
          </w:tcPr>
          <w:p w14:paraId="4A4CDDB9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14:paraId="01E2F00E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7A20077F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A168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249D5" w:rsidRPr="007A168E" w14:paraId="667AECD9" w14:textId="77777777" w:rsidTr="00EB3088">
        <w:tc>
          <w:tcPr>
            <w:tcW w:w="5607" w:type="dxa"/>
            <w:shd w:val="clear" w:color="auto" w:fill="auto"/>
          </w:tcPr>
          <w:p w14:paraId="7A00A50C" w14:textId="77777777" w:rsidR="00C249D5" w:rsidRPr="007A168E" w:rsidRDefault="00C249D5" w:rsidP="004F64CA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5C8C030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88" w:type="dxa"/>
            <w:gridSpan w:val="3"/>
            <w:shd w:val="clear" w:color="auto" w:fill="auto"/>
          </w:tcPr>
          <w:p w14:paraId="0181AA9D" w14:textId="77777777" w:rsidR="00C249D5" w:rsidRPr="007A168E" w:rsidRDefault="00C249D5" w:rsidP="004F64C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249D5" w:rsidRPr="007A168E" w14:paraId="293F069A" w14:textId="77777777" w:rsidTr="00EB3088">
        <w:tc>
          <w:tcPr>
            <w:tcW w:w="5607" w:type="dxa"/>
            <w:shd w:val="clear" w:color="auto" w:fill="auto"/>
          </w:tcPr>
          <w:p w14:paraId="14DD3A4B" w14:textId="77777777" w:rsidR="00C249D5" w:rsidRPr="007A168E" w:rsidRDefault="00C249D5" w:rsidP="00C249D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10" w:type="dxa"/>
          </w:tcPr>
          <w:p w14:paraId="06121F0C" w14:textId="77777777" w:rsidR="00C249D5" w:rsidRPr="007A168E" w:rsidRDefault="00C249D5" w:rsidP="00C249D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03DD3FF" w14:textId="6D5FBA8E" w:rsidR="00C249D5" w:rsidRPr="007A168E" w:rsidRDefault="00D60330" w:rsidP="00C249D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32,197,</w:t>
            </w:r>
            <w:r w:rsidR="000C64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664</w:t>
            </w:r>
          </w:p>
        </w:tc>
        <w:tc>
          <w:tcPr>
            <w:tcW w:w="236" w:type="dxa"/>
            <w:shd w:val="clear" w:color="auto" w:fill="auto"/>
          </w:tcPr>
          <w:p w14:paraId="5EFA9FCC" w14:textId="77777777" w:rsidR="00C249D5" w:rsidRPr="007A168E" w:rsidRDefault="00C249D5" w:rsidP="00C249D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FD13DDC" w14:textId="238696F0" w:rsidR="00C249D5" w:rsidRPr="007A168E" w:rsidRDefault="00C249D5" w:rsidP="00C249D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826</w:t>
            </w:r>
          </w:p>
        </w:tc>
      </w:tr>
      <w:tr w:rsidR="00C249D5" w:rsidRPr="007A168E" w14:paraId="14BB7570" w14:textId="77777777" w:rsidTr="00EB3088">
        <w:tc>
          <w:tcPr>
            <w:tcW w:w="5607" w:type="dxa"/>
            <w:shd w:val="clear" w:color="auto" w:fill="auto"/>
          </w:tcPr>
          <w:p w14:paraId="329DFED7" w14:textId="77777777" w:rsidR="00C249D5" w:rsidRPr="007A168E" w:rsidRDefault="00C249D5" w:rsidP="00C249D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ส่วนแบ่งกำไรสุทธิจากเงินลงทุนในบริษัทย่อย</w:t>
            </w:r>
          </w:p>
        </w:tc>
        <w:tc>
          <w:tcPr>
            <w:tcW w:w="810" w:type="dxa"/>
          </w:tcPr>
          <w:p w14:paraId="72465325" w14:textId="77777777" w:rsidR="00C249D5" w:rsidRPr="007A168E" w:rsidRDefault="00C249D5" w:rsidP="00C249D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0EF0B8DE" w14:textId="4151A132" w:rsidR="00C249D5" w:rsidRPr="007A168E" w:rsidRDefault="000C64B5" w:rsidP="00C249D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1,145,725</w:t>
            </w:r>
          </w:p>
        </w:tc>
        <w:tc>
          <w:tcPr>
            <w:tcW w:w="236" w:type="dxa"/>
            <w:shd w:val="clear" w:color="auto" w:fill="auto"/>
          </w:tcPr>
          <w:p w14:paraId="43F0CB07" w14:textId="77777777" w:rsidR="00C249D5" w:rsidRPr="007A168E" w:rsidRDefault="00C249D5" w:rsidP="00C249D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7A9B618" w14:textId="778D253C" w:rsidR="00C249D5" w:rsidRPr="00967DDE" w:rsidRDefault="00C249D5" w:rsidP="00C249D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1,387,056</w:t>
            </w:r>
          </w:p>
        </w:tc>
      </w:tr>
      <w:tr w:rsidR="00C249D5" w:rsidRPr="007A168E" w14:paraId="1DDDAE3E" w14:textId="77777777" w:rsidTr="00EB3088">
        <w:tc>
          <w:tcPr>
            <w:tcW w:w="5607" w:type="dxa"/>
            <w:shd w:val="clear" w:color="auto" w:fill="auto"/>
          </w:tcPr>
          <w:p w14:paraId="7694FE6F" w14:textId="77777777" w:rsidR="00C249D5" w:rsidRPr="007A168E" w:rsidRDefault="00C249D5" w:rsidP="00C249D5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4CF1E3BB" w14:textId="77777777" w:rsidR="00C249D5" w:rsidRPr="00ED7907" w:rsidRDefault="00C249D5" w:rsidP="00C249D5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76BA5D10" w14:textId="0B3464FF" w:rsidR="00C249D5" w:rsidRDefault="000C64B5" w:rsidP="00C249D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2D075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928,624)</w:t>
            </w:r>
          </w:p>
        </w:tc>
        <w:tc>
          <w:tcPr>
            <w:tcW w:w="236" w:type="dxa"/>
            <w:shd w:val="clear" w:color="auto" w:fill="auto"/>
          </w:tcPr>
          <w:p w14:paraId="669130BC" w14:textId="77777777" w:rsidR="00C249D5" w:rsidRPr="007A168E" w:rsidRDefault="00C249D5" w:rsidP="00C249D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079B4C" w14:textId="613D77A0" w:rsidR="00C249D5" w:rsidRPr="00967DDE" w:rsidRDefault="00C249D5" w:rsidP="00343A69">
            <w:pPr>
              <w:tabs>
                <w:tab w:val="decimal" w:pos="100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(1,223,624)</w:t>
            </w:r>
          </w:p>
        </w:tc>
      </w:tr>
      <w:tr w:rsidR="00C249D5" w:rsidRPr="007A168E" w14:paraId="1AAD3AF4" w14:textId="77777777" w:rsidTr="00EB3088">
        <w:tc>
          <w:tcPr>
            <w:tcW w:w="5607" w:type="dxa"/>
            <w:shd w:val="clear" w:color="auto" w:fill="auto"/>
          </w:tcPr>
          <w:p w14:paraId="5C724F46" w14:textId="57834BD9" w:rsidR="00C249D5" w:rsidRPr="007A168E" w:rsidRDefault="00C249D5" w:rsidP="00C249D5">
            <w:pPr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ที่รับรู้ตามวิธีส่วนได้เสียที่เกินกว่าเงินลงทุน</w:t>
            </w:r>
            <w:r w:rsidR="002D07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0755">
              <w:rPr>
                <w:rFonts w:asciiTheme="majorBidi" w:hAnsiTheme="majorBidi" w:cstheme="majorBidi" w:hint="cs"/>
                <w:sz w:val="30"/>
                <w:szCs w:val="30"/>
                <w:cs/>
              </w:rPr>
              <w:t>(ลดลง) เพิ่มขึ้น</w:t>
            </w:r>
          </w:p>
        </w:tc>
        <w:tc>
          <w:tcPr>
            <w:tcW w:w="810" w:type="dxa"/>
            <w:shd w:val="clear" w:color="auto" w:fill="auto"/>
          </w:tcPr>
          <w:p w14:paraId="28580699" w14:textId="77777777" w:rsidR="00C249D5" w:rsidRPr="007A168E" w:rsidRDefault="00C249D5" w:rsidP="00C249D5">
            <w:pPr>
              <w:spacing w:line="240" w:lineRule="atLeast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258" w:type="dxa"/>
            <w:shd w:val="clear" w:color="auto" w:fill="auto"/>
          </w:tcPr>
          <w:p w14:paraId="5401F113" w14:textId="59682DEB" w:rsidR="00C249D5" w:rsidRPr="007A168E" w:rsidRDefault="002D0755" w:rsidP="00C249D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698A4968" w14:textId="77777777" w:rsidR="00C249D5" w:rsidRPr="007A168E" w:rsidRDefault="00C249D5" w:rsidP="00C249D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92EFD02" w14:textId="76ECF2C1" w:rsidR="00C249D5" w:rsidRPr="007A168E" w:rsidRDefault="00C249D5" w:rsidP="00C249D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</w:tr>
      <w:tr w:rsidR="00C249D5" w:rsidRPr="007A168E" w14:paraId="5C8D541C" w14:textId="77777777" w:rsidTr="00456B3C">
        <w:tc>
          <w:tcPr>
            <w:tcW w:w="6417" w:type="dxa"/>
            <w:gridSpan w:val="2"/>
            <w:shd w:val="clear" w:color="auto" w:fill="auto"/>
          </w:tcPr>
          <w:p w14:paraId="02BB549F" w14:textId="64AF9506" w:rsidR="00C249D5" w:rsidRPr="007A168E" w:rsidRDefault="00C249D5" w:rsidP="00863042">
            <w:pPr>
              <w:spacing w:line="240" w:lineRule="atLeast"/>
              <w:ind w:left="278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="007906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="0079062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เบ็ดเสร็จอื่นสุทธิจากเงินลงทุนในบริษัทย่อย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67AA1128" w14:textId="3AEFC773" w:rsidR="00C249D5" w:rsidRPr="007A168E" w:rsidRDefault="0007049B" w:rsidP="00915981">
            <w:pPr>
              <w:tabs>
                <w:tab w:val="decimal" w:pos="9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</w:t>
            </w:r>
            <w:r w:rsidR="002335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2610A9F" w14:textId="77777777" w:rsidR="00C249D5" w:rsidRPr="007A168E" w:rsidRDefault="00C249D5" w:rsidP="00C249D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FE12D22" w14:textId="3F8E3F4A" w:rsidR="00C249D5" w:rsidRPr="007A168E" w:rsidRDefault="006813E8" w:rsidP="00456B3C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</w:tr>
      <w:tr w:rsidR="00C249D5" w:rsidRPr="007A168E" w14:paraId="2873BEB1" w14:textId="77777777" w:rsidTr="00EB3088">
        <w:tc>
          <w:tcPr>
            <w:tcW w:w="5607" w:type="dxa"/>
            <w:shd w:val="clear" w:color="auto" w:fill="auto"/>
          </w:tcPr>
          <w:p w14:paraId="34E09016" w14:textId="77777777" w:rsidR="00C249D5" w:rsidRPr="007A168E" w:rsidRDefault="00C249D5" w:rsidP="00C249D5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810" w:type="dxa"/>
          </w:tcPr>
          <w:p w14:paraId="260474A2" w14:textId="77777777" w:rsidR="00C249D5" w:rsidRPr="007A168E" w:rsidRDefault="00C249D5" w:rsidP="00C249D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FB401F" w14:textId="3AD41123" w:rsidR="00C249D5" w:rsidRPr="007A168E" w:rsidRDefault="0007049B" w:rsidP="00C249D5">
            <w:pPr>
              <w:tabs>
                <w:tab w:val="decimal" w:pos="97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32,414,5</w:t>
            </w:r>
            <w:r w:rsidR="002335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55</w:t>
            </w:r>
          </w:p>
        </w:tc>
        <w:tc>
          <w:tcPr>
            <w:tcW w:w="236" w:type="dxa"/>
            <w:shd w:val="clear" w:color="auto" w:fill="auto"/>
          </w:tcPr>
          <w:p w14:paraId="28D7B3DD" w14:textId="77777777" w:rsidR="00C249D5" w:rsidRPr="007A168E" w:rsidRDefault="00C249D5" w:rsidP="00C249D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1BED83" w14:textId="0EB3B750" w:rsidR="00C249D5" w:rsidRPr="007A168E" w:rsidRDefault="00C249D5" w:rsidP="00C249D5">
            <w:pPr>
              <w:tabs>
                <w:tab w:val="decimal" w:pos="101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31,424,319</w:t>
            </w:r>
          </w:p>
        </w:tc>
      </w:tr>
    </w:tbl>
    <w:p w14:paraId="7251CD06" w14:textId="77777777" w:rsidR="00916005" w:rsidRPr="007A168E" w:rsidRDefault="00916005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BE62677" w14:textId="4AD5A760" w:rsidR="00284E33" w:rsidRPr="00AC559A" w:rsidRDefault="00916005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  <w:r w:rsidRPr="007A168E">
        <w:rPr>
          <w:rFonts w:asciiTheme="majorBidi" w:hAnsiTheme="majorBidi" w:cstheme="majorBidi"/>
          <w:b w:val="0"/>
          <w:bCs w:val="0"/>
          <w:cs/>
        </w:rPr>
        <w:t xml:space="preserve">บริษัทไม่มีเงินลงทุนในบริษัทย่อย ซึ่งจดทะเบียนในตลาดหลักทรัพย์ ดังนั้นจึงไม่มีราคาที่เปิดเผยต่อสาธารณชน ยกเว้น บริษัท ทีพีไอ โพลีน เพาเวอร์ จำกัด (มหาชน) ซึ่งเป็นบริษัทจดทะเบียนในตลาดหลักทรัพย์แห่งประเทศไทย </w:t>
      </w:r>
      <w:r w:rsidR="005A3F4E">
        <w:rPr>
          <w:rFonts w:asciiTheme="majorBidi" w:hAnsiTheme="majorBidi" w:hint="cs"/>
          <w:b w:val="0"/>
          <w:bCs w:val="0"/>
          <w:cs/>
        </w:rPr>
        <w:t xml:space="preserve">ณ </w:t>
      </w:r>
      <w:r w:rsidR="00B76755" w:rsidRPr="002748AF">
        <w:rPr>
          <w:rFonts w:asciiTheme="majorBidi" w:hAnsiTheme="majorBidi" w:cstheme="majorBidi"/>
          <w:b w:val="0"/>
          <w:bCs w:val="0"/>
          <w:cs/>
        </w:rPr>
        <w:t xml:space="preserve">วันที่ </w:t>
      </w:r>
      <w:r w:rsidR="007F655A">
        <w:rPr>
          <w:rFonts w:asciiTheme="majorBidi" w:hAnsiTheme="majorBidi" w:cstheme="majorBidi"/>
          <w:b w:val="0"/>
          <w:bCs w:val="0"/>
        </w:rPr>
        <w:t xml:space="preserve">30 </w:t>
      </w:r>
      <w:r w:rsidR="007F655A">
        <w:rPr>
          <w:rFonts w:asciiTheme="majorBidi" w:hAnsiTheme="majorBidi" w:cstheme="majorBidi" w:hint="cs"/>
          <w:b w:val="0"/>
          <w:bCs w:val="0"/>
          <w:cs/>
        </w:rPr>
        <w:t>มิถุนายน</w:t>
      </w:r>
      <w:r w:rsidR="00FA644B">
        <w:rPr>
          <w:rFonts w:asciiTheme="majorBidi" w:hAnsiTheme="majorBidi" w:cstheme="majorBidi"/>
          <w:b w:val="0"/>
          <w:bCs w:val="0"/>
          <w:cs/>
        </w:rPr>
        <w:t xml:space="preserve"> </w:t>
      </w:r>
      <w:r w:rsidR="00FA644B">
        <w:rPr>
          <w:rFonts w:asciiTheme="majorBidi" w:hAnsiTheme="majorBidi" w:cstheme="majorBidi"/>
          <w:b w:val="0"/>
          <w:bCs w:val="0"/>
        </w:rPr>
        <w:t>2568</w:t>
      </w:r>
      <w:r w:rsidR="008B6329">
        <w:rPr>
          <w:rFonts w:asciiTheme="majorBidi" w:hAnsiTheme="majorBidi" w:cstheme="majorBidi"/>
          <w:b w:val="0"/>
          <w:bCs w:val="0"/>
        </w:rPr>
        <w:t xml:space="preserve"> </w:t>
      </w:r>
      <w:r w:rsidRPr="002748AF">
        <w:rPr>
          <w:rFonts w:asciiTheme="majorBidi" w:hAnsiTheme="majorBidi" w:cstheme="majorBidi"/>
          <w:b w:val="0"/>
          <w:bCs w:val="0"/>
          <w:cs/>
        </w:rPr>
        <w:t>มีราคา</w:t>
      </w:r>
      <w:r w:rsidRPr="007A168E">
        <w:rPr>
          <w:rFonts w:asciiTheme="majorBidi" w:hAnsiTheme="majorBidi" w:cstheme="majorBidi"/>
          <w:b w:val="0"/>
          <w:bCs w:val="0"/>
          <w:cs/>
        </w:rPr>
        <w:t>ปิดอยู่ที่</w:t>
      </w:r>
      <w:r w:rsidR="00F30903">
        <w:rPr>
          <w:rFonts w:asciiTheme="majorBidi" w:hAnsiTheme="majorBidi" w:cstheme="majorBidi"/>
          <w:b w:val="0"/>
          <w:bCs w:val="0"/>
        </w:rPr>
        <w:t xml:space="preserve"> </w:t>
      </w:r>
      <w:r w:rsidR="00456B3C">
        <w:rPr>
          <w:rFonts w:asciiTheme="majorBidi" w:hAnsiTheme="majorBidi" w:cstheme="majorBidi"/>
          <w:b w:val="0"/>
          <w:bCs w:val="0"/>
        </w:rPr>
        <w:t>2.14</w:t>
      </w:r>
      <w:r w:rsidR="00A14791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บาท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7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: 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2</w:t>
      </w:r>
      <w:r w:rsidR="00A14791" w:rsidRPr="001B09FB">
        <w:rPr>
          <w:rFonts w:asciiTheme="majorBidi" w:hAnsiTheme="majorBidi" w:cstheme="majorBidi"/>
          <w:b w:val="0"/>
          <w:bCs w:val="0"/>
          <w:i/>
          <w:iCs/>
        </w:rPr>
        <w:t>.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96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บาท)</w:t>
      </w:r>
      <w:r w:rsidRPr="007A168E">
        <w:rPr>
          <w:rFonts w:asciiTheme="majorBidi" w:hAnsiTheme="majorBidi" w:cstheme="majorBidi"/>
          <w:b w:val="0"/>
          <w:bCs w:val="0"/>
          <w:cs/>
        </w:rPr>
        <w:t xml:space="preserve"> มูลค่ายุติธรรมของเงินลงทุนในบริษัท ทีพีไอ โพลีน เพาเวอร์ จำกัด (มหาชน) เท่ากับ</w:t>
      </w:r>
      <w:r w:rsidR="00F25250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="00456B3C">
        <w:rPr>
          <w:rFonts w:asciiTheme="majorBidi" w:hAnsiTheme="majorBidi" w:cstheme="majorBidi"/>
          <w:b w:val="0"/>
          <w:bCs w:val="0"/>
        </w:rPr>
        <w:t>12,626</w:t>
      </w:r>
      <w:r w:rsidR="008C75BA"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7A168E">
        <w:rPr>
          <w:rFonts w:asciiTheme="majorBidi" w:hAnsiTheme="majorBidi" w:cstheme="majorBidi"/>
          <w:b w:val="0"/>
          <w:bCs w:val="0"/>
          <w:cs/>
        </w:rPr>
        <w:t>ล้านบาท</w:t>
      </w:r>
      <w:r w:rsidRPr="007A168E">
        <w:rPr>
          <w:rFonts w:asciiTheme="majorBidi" w:hAnsiTheme="majorBidi" w:cstheme="majorBidi"/>
          <w:b w:val="0"/>
          <w:bCs w:val="0"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(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31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ธันวาคม 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256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7</w:t>
      </w:r>
      <w:r w:rsidRPr="001B09FB">
        <w:rPr>
          <w:rFonts w:asciiTheme="majorBidi" w:hAnsiTheme="majorBidi" w:cstheme="majorBidi"/>
          <w:b w:val="0"/>
          <w:bCs w:val="0"/>
          <w:i/>
          <w:iCs/>
        </w:rPr>
        <w:t>: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 xml:space="preserve"> 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17</w:t>
      </w:r>
      <w:r w:rsidR="00A14791" w:rsidRPr="001B09FB">
        <w:rPr>
          <w:rFonts w:asciiTheme="majorBidi" w:hAnsiTheme="majorBidi" w:cstheme="majorBidi"/>
          <w:b w:val="0"/>
          <w:bCs w:val="0"/>
          <w:i/>
          <w:iCs/>
        </w:rPr>
        <w:t>,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4</w:t>
      </w:r>
      <w:r w:rsidR="00DB0E35" w:rsidRPr="001B09FB">
        <w:rPr>
          <w:rFonts w:asciiTheme="majorBidi" w:hAnsiTheme="majorBidi" w:cstheme="majorBidi"/>
          <w:b w:val="0"/>
          <w:bCs w:val="0"/>
          <w:i/>
          <w:iCs/>
        </w:rPr>
        <w:t>6</w:t>
      </w:r>
      <w:r w:rsidR="00231EAE" w:rsidRPr="001B09FB">
        <w:rPr>
          <w:rFonts w:asciiTheme="majorBidi" w:hAnsiTheme="majorBidi" w:cstheme="majorBidi"/>
          <w:b w:val="0"/>
          <w:bCs w:val="0"/>
          <w:i/>
          <w:iCs/>
        </w:rPr>
        <w:t>4</w:t>
      </w:r>
      <w:r w:rsidR="00BC2C75" w:rsidRPr="001B09FB">
        <w:rPr>
          <w:rFonts w:asciiTheme="majorBidi" w:hAnsiTheme="majorBidi" w:cstheme="majorBidi"/>
          <w:b w:val="0"/>
          <w:bCs w:val="0"/>
          <w:i/>
          <w:iCs/>
        </w:rPr>
        <w:t xml:space="preserve"> </w:t>
      </w:r>
      <w:r w:rsidRPr="001B09FB">
        <w:rPr>
          <w:rFonts w:asciiTheme="majorBidi" w:hAnsiTheme="majorBidi" w:cstheme="majorBidi"/>
          <w:b w:val="0"/>
          <w:bCs w:val="0"/>
          <w:i/>
          <w:iCs/>
          <w:cs/>
        </w:rPr>
        <w:t>ล้านบาท)</w:t>
      </w:r>
      <w:r w:rsidR="0024700C" w:rsidRPr="00AC559A">
        <w:rPr>
          <w:rFonts w:asciiTheme="majorBidi" w:hAnsiTheme="majorBidi" w:cstheme="majorBidi"/>
          <w:b w:val="0"/>
          <w:bCs w:val="0"/>
        </w:rPr>
        <w:t xml:space="preserve"> </w:t>
      </w:r>
    </w:p>
    <w:p w14:paraId="687FF0EC" w14:textId="77777777" w:rsidR="00E87BDB" w:rsidRPr="00AC559A" w:rsidRDefault="00E87BDB" w:rsidP="00AC559A">
      <w:pPr>
        <w:pStyle w:val="Caption"/>
        <w:numPr>
          <w:ilvl w:val="0"/>
          <w:numId w:val="0"/>
        </w:numPr>
        <w:tabs>
          <w:tab w:val="clear" w:pos="540"/>
          <w:tab w:val="left" w:pos="630"/>
        </w:tabs>
        <w:ind w:left="540" w:right="-25"/>
        <w:jc w:val="thaiDistribute"/>
        <w:rPr>
          <w:rFonts w:asciiTheme="majorBidi" w:hAnsiTheme="majorBidi" w:cstheme="majorBidi"/>
          <w:b w:val="0"/>
          <w:bCs w:val="0"/>
        </w:rPr>
      </w:pPr>
    </w:p>
    <w:p w14:paraId="1679A73B" w14:textId="77777777" w:rsidR="00BC2C75" w:rsidRPr="007A168E" w:rsidRDefault="00B71F07">
      <w:pPr>
        <w:spacing w:line="240" w:lineRule="auto"/>
        <w:rPr>
          <w:rFonts w:asciiTheme="majorBidi" w:hAnsiTheme="majorBidi" w:cstheme="majorBidi"/>
          <w:sz w:val="30"/>
          <w:szCs w:val="30"/>
        </w:rPr>
        <w:sectPr w:rsidR="00BC2C75" w:rsidRPr="007A168E" w:rsidSect="00CF0722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aperSrc w:first="7" w:other="7"/>
          <w:pgNumType w:start="18"/>
          <w:cols w:space="737"/>
          <w:docGrid w:linePitch="360"/>
        </w:sectPr>
      </w:pPr>
      <w:r w:rsidRPr="007A168E">
        <w:rPr>
          <w:rFonts w:asciiTheme="majorBidi" w:hAnsiTheme="majorBidi" w:cstheme="majorBidi"/>
          <w:sz w:val="30"/>
          <w:szCs w:val="30"/>
        </w:rPr>
        <w:br w:type="page"/>
      </w:r>
    </w:p>
    <w:p w14:paraId="071F0D2E" w14:textId="7FBB5EB4" w:rsidR="007F11EA" w:rsidRPr="00080602" w:rsidRDefault="007F11EA" w:rsidP="007F11EA">
      <w:pPr>
        <w:pStyle w:val="Bo-C1Content"/>
        <w:ind w:left="360" w:hanging="360"/>
        <w:rPr>
          <w:rFonts w:asciiTheme="majorBidi" w:hAnsiTheme="majorBidi" w:cstheme="majorBidi"/>
        </w:rPr>
      </w:pPr>
      <w:r w:rsidRPr="00080602">
        <w:rPr>
          <w:rFonts w:asciiTheme="majorBidi" w:hAnsiTheme="majorBidi" w:cstheme="majorBidi"/>
          <w:cs/>
        </w:rPr>
        <w:lastRenderedPageBreak/>
        <w:t>เงิน</w:t>
      </w:r>
      <w:r w:rsidRPr="002748AF">
        <w:rPr>
          <w:rFonts w:asciiTheme="majorBidi" w:hAnsiTheme="majorBidi" w:cstheme="majorBidi"/>
          <w:cs/>
        </w:rPr>
        <w:t>ลงทุน</w:t>
      </w:r>
      <w:r w:rsidRPr="00373036">
        <w:rPr>
          <w:rFonts w:asciiTheme="majorBidi" w:hAnsiTheme="majorBidi" w:cstheme="majorBidi"/>
          <w:cs/>
        </w:rPr>
        <w:t xml:space="preserve">ในบริษัทย่อย </w:t>
      </w:r>
      <w:r w:rsidR="00373036" w:rsidRPr="00373036">
        <w:rPr>
          <w:rFonts w:asciiTheme="majorBidi" w:hAnsiTheme="majorBidi" w:cstheme="majorBidi"/>
          <w:cs/>
        </w:rPr>
        <w:t>ณ วันที่</w:t>
      </w:r>
      <w:r w:rsidR="00804042">
        <w:rPr>
          <w:rFonts w:asciiTheme="majorBidi" w:hAnsiTheme="majorBidi" w:cstheme="majorBidi"/>
        </w:rPr>
        <w:t xml:space="preserve"> </w:t>
      </w:r>
      <w:r w:rsidR="00FA644B">
        <w:rPr>
          <w:rFonts w:asciiTheme="majorBidi" w:hAnsiTheme="majorBidi" w:cstheme="majorBidi"/>
        </w:rPr>
        <w:t>3</w:t>
      </w:r>
      <w:r w:rsidR="007F655A">
        <w:rPr>
          <w:rFonts w:asciiTheme="majorBidi" w:hAnsiTheme="majorBidi" w:cstheme="majorBidi"/>
        </w:rPr>
        <w:t xml:space="preserve">0 </w:t>
      </w:r>
      <w:r w:rsidR="007F655A">
        <w:rPr>
          <w:rFonts w:asciiTheme="majorBidi" w:hAnsiTheme="majorBidi" w:cstheme="majorBidi" w:hint="cs"/>
          <w:cs/>
        </w:rPr>
        <w:t>มิถุนายน</w:t>
      </w:r>
      <w:r w:rsidR="00FA644B">
        <w:rPr>
          <w:rFonts w:asciiTheme="majorBidi" w:hAnsiTheme="majorBidi" w:cstheme="majorBidi"/>
          <w:cs/>
        </w:rPr>
        <w:t xml:space="preserve"> </w:t>
      </w:r>
      <w:r w:rsidR="00FA644B">
        <w:rPr>
          <w:rFonts w:asciiTheme="majorBidi" w:hAnsiTheme="majorBidi" w:cstheme="majorBidi"/>
        </w:rPr>
        <w:t>2568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 xml:space="preserve">และ </w:t>
      </w:r>
      <w:r w:rsidR="00DB0E35" w:rsidRPr="00373036">
        <w:rPr>
          <w:rFonts w:asciiTheme="majorBidi" w:hAnsiTheme="majorBidi" w:cstheme="majorBidi"/>
          <w:lang w:val="en-US"/>
        </w:rPr>
        <w:t>31</w:t>
      </w:r>
      <w:r w:rsidRPr="00373036">
        <w:rPr>
          <w:rFonts w:asciiTheme="majorBidi" w:hAnsiTheme="majorBidi" w:cstheme="majorBidi"/>
          <w:cs/>
        </w:rPr>
        <w:t xml:space="preserve"> ธันวาคม </w:t>
      </w:r>
      <w:r w:rsidR="00DB0E35" w:rsidRPr="00373036">
        <w:rPr>
          <w:rFonts w:asciiTheme="majorBidi" w:hAnsiTheme="majorBidi" w:cstheme="majorBidi"/>
          <w:lang w:val="en-US"/>
        </w:rPr>
        <w:t>256</w:t>
      </w:r>
      <w:r w:rsidR="000E0D52">
        <w:rPr>
          <w:rFonts w:asciiTheme="majorBidi" w:hAnsiTheme="majorBidi" w:cstheme="majorBidi"/>
          <w:lang w:val="en-US"/>
        </w:rPr>
        <w:t>7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และเงินปันผลรับจากเงินลงทุนสำหรับแต่ละ</w:t>
      </w:r>
      <w:r w:rsidR="00373036" w:rsidRPr="00373036">
        <w:rPr>
          <w:rFonts w:asciiTheme="majorBidi" w:hAnsiTheme="majorBidi" w:cstheme="majorBidi"/>
          <w:cs/>
        </w:rPr>
        <w:t>งวด</w:t>
      </w:r>
      <w:r w:rsidR="00336B74">
        <w:rPr>
          <w:rFonts w:asciiTheme="majorBidi" w:hAnsiTheme="majorBidi" w:cstheme="majorBidi" w:hint="cs"/>
          <w:cs/>
        </w:rPr>
        <w:t>หก</w:t>
      </w:r>
      <w:r w:rsidR="00373036" w:rsidRPr="00373036">
        <w:rPr>
          <w:rFonts w:asciiTheme="majorBidi" w:hAnsiTheme="majorBidi" w:cstheme="majorBidi"/>
          <w:cs/>
        </w:rPr>
        <w:t xml:space="preserve">เดือนสิ้นสุดวันที่ </w:t>
      </w:r>
      <w:r w:rsidR="00FA644B">
        <w:rPr>
          <w:rFonts w:asciiTheme="majorBidi" w:hAnsiTheme="majorBidi" w:cstheme="majorBidi"/>
        </w:rPr>
        <w:t>3</w:t>
      </w:r>
      <w:r w:rsidR="009870E3">
        <w:rPr>
          <w:rFonts w:asciiTheme="majorBidi" w:hAnsiTheme="majorBidi" w:cstheme="majorBidi"/>
        </w:rPr>
        <w:t>0</w:t>
      </w:r>
      <w:r w:rsidR="00FA644B">
        <w:rPr>
          <w:rFonts w:asciiTheme="majorBidi" w:hAnsiTheme="majorBidi" w:cstheme="majorBidi"/>
        </w:rPr>
        <w:t xml:space="preserve"> </w:t>
      </w:r>
      <w:r w:rsidR="00FA644B">
        <w:rPr>
          <w:rFonts w:asciiTheme="majorBidi" w:hAnsiTheme="majorBidi" w:cstheme="majorBidi"/>
          <w:cs/>
        </w:rPr>
        <w:t>ม</w:t>
      </w:r>
      <w:r w:rsidR="00336B74">
        <w:rPr>
          <w:rFonts w:asciiTheme="majorBidi" w:hAnsiTheme="majorBidi" w:cstheme="majorBidi" w:hint="cs"/>
          <w:cs/>
        </w:rPr>
        <w:t>ิถุนายน</w:t>
      </w:r>
      <w:r w:rsidR="00FA644B">
        <w:rPr>
          <w:rFonts w:asciiTheme="majorBidi" w:hAnsiTheme="majorBidi" w:cstheme="majorBidi"/>
          <w:cs/>
        </w:rPr>
        <w:t xml:space="preserve"> </w:t>
      </w:r>
      <w:r w:rsidR="00FA644B">
        <w:rPr>
          <w:rFonts w:asciiTheme="majorBidi" w:hAnsiTheme="majorBidi" w:cstheme="majorBidi"/>
        </w:rPr>
        <w:t>2568</w:t>
      </w:r>
      <w:r w:rsidR="004B4843" w:rsidRPr="00373036">
        <w:rPr>
          <w:rFonts w:asciiTheme="majorBidi" w:hAnsiTheme="majorBidi" w:cstheme="majorBidi"/>
        </w:rPr>
        <w:t xml:space="preserve"> </w:t>
      </w:r>
      <w:r w:rsidR="004B4843" w:rsidRPr="00373036">
        <w:rPr>
          <w:rFonts w:asciiTheme="majorBidi" w:hAnsiTheme="majorBidi" w:cstheme="majorBidi"/>
          <w:cs/>
        </w:rPr>
        <w:t xml:space="preserve">และ </w:t>
      </w:r>
      <w:r w:rsidR="00DB0E35" w:rsidRPr="00373036">
        <w:rPr>
          <w:rFonts w:asciiTheme="majorBidi" w:hAnsiTheme="majorBidi" w:cstheme="majorBidi"/>
          <w:lang w:val="en-US"/>
        </w:rPr>
        <w:t>256</w:t>
      </w:r>
      <w:r w:rsidR="00231EAE">
        <w:rPr>
          <w:rFonts w:asciiTheme="majorBidi" w:hAnsiTheme="majorBidi" w:cstheme="majorBidi"/>
          <w:lang w:val="en-US"/>
        </w:rPr>
        <w:t>7</w:t>
      </w:r>
      <w:r w:rsidRPr="00373036">
        <w:rPr>
          <w:rFonts w:asciiTheme="majorBidi" w:hAnsiTheme="majorBidi" w:cstheme="majorBidi"/>
        </w:rPr>
        <w:t xml:space="preserve"> </w:t>
      </w:r>
      <w:r w:rsidRPr="00373036">
        <w:rPr>
          <w:rFonts w:asciiTheme="majorBidi" w:hAnsiTheme="majorBidi" w:cstheme="majorBidi"/>
          <w:cs/>
        </w:rPr>
        <w:t>มีดังนี้</w:t>
      </w:r>
    </w:p>
    <w:p w14:paraId="4D494ECA" w14:textId="04322868" w:rsidR="007F11EA" w:rsidRPr="00080602" w:rsidRDefault="007F11EA" w:rsidP="00BB2EFF">
      <w:pPr>
        <w:pStyle w:val="Bo-Blankline"/>
        <w:rPr>
          <w:cs/>
        </w:rPr>
      </w:pPr>
    </w:p>
    <w:tbl>
      <w:tblPr>
        <w:tblW w:w="15570" w:type="dxa"/>
        <w:tblInd w:w="-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9"/>
        <w:gridCol w:w="86"/>
        <w:gridCol w:w="2435"/>
        <w:gridCol w:w="90"/>
        <w:gridCol w:w="810"/>
        <w:gridCol w:w="90"/>
        <w:gridCol w:w="900"/>
        <w:gridCol w:w="90"/>
        <w:gridCol w:w="900"/>
        <w:gridCol w:w="90"/>
        <w:gridCol w:w="90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  <w:gridCol w:w="90"/>
        <w:gridCol w:w="990"/>
      </w:tblGrid>
      <w:tr w:rsidR="00C2566B" w:rsidRPr="00080602" w14:paraId="0A8131A7" w14:textId="77777777" w:rsidTr="00C2566B">
        <w:trPr>
          <w:tblHeader/>
        </w:trPr>
        <w:tc>
          <w:tcPr>
            <w:tcW w:w="2699" w:type="dxa"/>
            <w:vAlign w:val="bottom"/>
          </w:tcPr>
          <w:p w14:paraId="351E4498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653A42E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726516C" w14:textId="77777777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40E4F1C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260" w:type="dxa"/>
            <w:gridSpan w:val="19"/>
          </w:tcPr>
          <w:p w14:paraId="13FDCBD4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2566B" w:rsidRPr="00080602" w14:paraId="562ED9C8" w14:textId="77777777" w:rsidTr="00C2566B">
        <w:trPr>
          <w:tblHeader/>
        </w:trPr>
        <w:tc>
          <w:tcPr>
            <w:tcW w:w="2699" w:type="dxa"/>
            <w:vAlign w:val="bottom"/>
          </w:tcPr>
          <w:p w14:paraId="195A7889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3ECEE155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1A7513F" w14:textId="49F849E9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2AE4AFC9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23879F4" w14:textId="79E7BAD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BAB4780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24E2ECBE" w14:textId="35758E7A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0A0F696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2A20AFDC" w14:textId="312A0E5B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43075CD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C80AC39" w14:textId="327E4501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F5BC892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3F2A55EA" w14:textId="1493076B" w:rsidR="00C2566B" w:rsidRPr="00080602" w:rsidRDefault="00C2566B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เงินปันผลรับสำหรับงวด</w:t>
            </w:r>
          </w:p>
        </w:tc>
      </w:tr>
      <w:tr w:rsidR="00C2566B" w:rsidRPr="00080602" w14:paraId="698357A0" w14:textId="77777777" w:rsidTr="00C2566B">
        <w:trPr>
          <w:tblHeader/>
        </w:trPr>
        <w:tc>
          <w:tcPr>
            <w:tcW w:w="2699" w:type="dxa"/>
            <w:vAlign w:val="bottom"/>
          </w:tcPr>
          <w:p w14:paraId="14490365" w14:textId="77777777" w:rsidR="00C2566B" w:rsidRPr="00080602" w:rsidRDefault="00C2566B" w:rsidP="006F4102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5013F449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  <w:vAlign w:val="bottom"/>
          </w:tcPr>
          <w:p w14:paraId="288F7002" w14:textId="0E91E86C" w:rsidR="00C2566B" w:rsidRPr="00080602" w:rsidRDefault="00C2566B" w:rsidP="006F4102">
            <w:pPr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ลักษณะธุรกิจ</w:t>
            </w:r>
          </w:p>
        </w:tc>
        <w:tc>
          <w:tcPr>
            <w:tcW w:w="90" w:type="dxa"/>
          </w:tcPr>
          <w:p w14:paraId="21C8CE40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F9D38B4" w14:textId="0E8E30B5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90" w:type="dxa"/>
          </w:tcPr>
          <w:p w14:paraId="3D9527DC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1E26EDED" w14:textId="7FEF4F70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ทุนชำระแล้ว</w:t>
            </w:r>
          </w:p>
        </w:tc>
        <w:tc>
          <w:tcPr>
            <w:tcW w:w="90" w:type="dxa"/>
          </w:tcPr>
          <w:p w14:paraId="5682701E" w14:textId="77777777" w:rsidR="00C2566B" w:rsidRPr="00080602" w:rsidRDefault="00C2566B" w:rsidP="006F4102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51412A0" w14:textId="1AC78B0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ราคาทุน</w:t>
            </w:r>
          </w:p>
        </w:tc>
        <w:tc>
          <w:tcPr>
            <w:tcW w:w="90" w:type="dxa"/>
          </w:tcPr>
          <w:p w14:paraId="4E1B7B43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0F548BD7" w14:textId="742D5173" w:rsidR="00C2566B" w:rsidRPr="00080602" w:rsidRDefault="00C2566B" w:rsidP="006F4102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มูลค่าตามวิธีส่วนได้เสีย</w:t>
            </w:r>
          </w:p>
        </w:tc>
        <w:tc>
          <w:tcPr>
            <w:tcW w:w="90" w:type="dxa"/>
          </w:tcPr>
          <w:p w14:paraId="39856A0F" w14:textId="77777777" w:rsidR="00C2566B" w:rsidRPr="00080602" w:rsidRDefault="00C2566B" w:rsidP="006F4102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E4288B5" w14:textId="54D6ACAE" w:rsidR="00C2566B" w:rsidRPr="00080602" w:rsidRDefault="007F655A" w:rsidP="006F4102">
            <w:pPr>
              <w:spacing w:line="280" w:lineRule="exact"/>
              <w:ind w:left="40" w:right="30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หกเ</w:t>
            </w:r>
            <w:r w:rsidR="0011315F" w:rsidRPr="00080602">
              <w:rPr>
                <w:rFonts w:asciiTheme="majorBidi" w:hAnsiTheme="majorBidi" w:cstheme="majorBidi" w:hint="cs"/>
                <w:cs/>
                <w:lang w:val="en-US"/>
              </w:rPr>
              <w:t>ดือน</w:t>
            </w:r>
            <w:r w:rsidR="00C2566B" w:rsidRPr="00080602">
              <w:rPr>
                <w:rFonts w:asciiTheme="majorBidi" w:hAnsiTheme="majorBidi" w:cstheme="majorBidi"/>
                <w:cs/>
                <w:lang w:val="en-US"/>
              </w:rPr>
              <w:t xml:space="preserve">สิ้นสุดวันที่ </w:t>
            </w:r>
          </w:p>
        </w:tc>
      </w:tr>
      <w:tr w:rsidR="007F655A" w:rsidRPr="00080602" w14:paraId="0E35548D" w14:textId="77777777" w:rsidTr="00C2566B">
        <w:trPr>
          <w:tblHeader/>
        </w:trPr>
        <w:tc>
          <w:tcPr>
            <w:tcW w:w="2699" w:type="dxa"/>
            <w:vAlign w:val="bottom"/>
          </w:tcPr>
          <w:p w14:paraId="7A972C64" w14:textId="77777777" w:rsidR="007F655A" w:rsidRPr="00080602" w:rsidRDefault="007F655A" w:rsidP="007F655A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148EECB2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A1B1F96" w14:textId="77777777" w:rsidR="007F655A" w:rsidRPr="00080602" w:rsidRDefault="007F655A" w:rsidP="007F655A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D979CCE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0C67401D" w14:textId="246C25B1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01351A1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02F7710" w14:textId="4DA7C5E8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27F7781B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BC76EBC" w14:textId="116E6B68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CF014B7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15771F7" w14:textId="1F00D213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42BC077E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27842DE" w14:textId="2E7E3936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1AAA0D2D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C8389D" w14:textId="22731FEB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04309A88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7A50F6C" w14:textId="373039C0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724D8F07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474F5DB" w14:textId="6BE7E821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7A168E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7A168E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</w:p>
        </w:tc>
        <w:tc>
          <w:tcPr>
            <w:tcW w:w="90" w:type="dxa"/>
          </w:tcPr>
          <w:p w14:paraId="3608A535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4B6A325" w14:textId="3A3D3A14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D9D8174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E7C3620" w14:textId="51213C40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มิถุนายน</w:t>
            </w:r>
          </w:p>
        </w:tc>
      </w:tr>
      <w:tr w:rsidR="007F655A" w:rsidRPr="00080602" w14:paraId="657F8493" w14:textId="77777777" w:rsidTr="00C2566B">
        <w:trPr>
          <w:tblHeader/>
        </w:trPr>
        <w:tc>
          <w:tcPr>
            <w:tcW w:w="2699" w:type="dxa"/>
            <w:vAlign w:val="bottom"/>
          </w:tcPr>
          <w:p w14:paraId="5E65BD73" w14:textId="77777777" w:rsidR="007F655A" w:rsidRPr="00080602" w:rsidRDefault="007F655A" w:rsidP="007F655A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0021BEEC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9A6048E" w14:textId="77777777" w:rsidR="007F655A" w:rsidRPr="00080602" w:rsidRDefault="007F655A" w:rsidP="007F655A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6109847E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10" w:type="dxa"/>
          </w:tcPr>
          <w:p w14:paraId="452CB3E2" w14:textId="44B5FC11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5EFDC455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4861EBE9" w14:textId="0B732CB9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6FA42D39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0867CCE9" w14:textId="632ECB42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112CBB06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7C0F8761" w14:textId="3380AAF1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7AC988E6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95D8B7" w14:textId="46DC29DF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2FA7B362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F997458" w14:textId="1BA5D3D9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4D112138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534459A" w14:textId="216980FB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8</w:t>
            </w:r>
          </w:p>
        </w:tc>
        <w:tc>
          <w:tcPr>
            <w:tcW w:w="90" w:type="dxa"/>
          </w:tcPr>
          <w:p w14:paraId="615ED9C5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ED53695" w14:textId="178DE7EF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7</w:t>
            </w:r>
          </w:p>
        </w:tc>
        <w:tc>
          <w:tcPr>
            <w:tcW w:w="90" w:type="dxa"/>
          </w:tcPr>
          <w:p w14:paraId="249BA7B4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90" w:type="dxa"/>
          </w:tcPr>
          <w:p w14:paraId="027D795D" w14:textId="2695BFF1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90" w:type="dxa"/>
          </w:tcPr>
          <w:p w14:paraId="22A59784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5B2554F" w14:textId="6DAF3876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  <w:r w:rsidRPr="00DB0E35">
              <w:rPr>
                <w:rFonts w:asciiTheme="majorBidi" w:hAnsiTheme="majorBidi" w:cstheme="majorBidi"/>
                <w:lang w:val="en-US"/>
              </w:rPr>
              <w:t>256</w:t>
            </w:r>
            <w:r>
              <w:rPr>
                <w:rFonts w:asciiTheme="majorBidi" w:hAnsiTheme="majorBidi" w:cstheme="majorBidi"/>
                <w:lang w:val="en-US"/>
              </w:rPr>
              <w:t>7</w:t>
            </w:r>
          </w:p>
        </w:tc>
      </w:tr>
      <w:tr w:rsidR="007F655A" w:rsidRPr="00080602" w14:paraId="44E5488F" w14:textId="77777777" w:rsidTr="00C2566B">
        <w:trPr>
          <w:tblHeader/>
        </w:trPr>
        <w:tc>
          <w:tcPr>
            <w:tcW w:w="2699" w:type="dxa"/>
            <w:vAlign w:val="bottom"/>
          </w:tcPr>
          <w:p w14:paraId="680DE32D" w14:textId="77777777" w:rsidR="007F655A" w:rsidRPr="00080602" w:rsidRDefault="007F655A" w:rsidP="007F655A">
            <w:pPr>
              <w:spacing w:line="280" w:lineRule="exact"/>
              <w:ind w:left="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86" w:type="dxa"/>
          </w:tcPr>
          <w:p w14:paraId="77D12523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right="206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D8AB038" w14:textId="77777777" w:rsidR="007F655A" w:rsidRPr="00080602" w:rsidRDefault="007F655A" w:rsidP="007F655A">
            <w:pPr>
              <w:spacing w:line="280" w:lineRule="exact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3C971B9A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800" w:type="dxa"/>
            <w:gridSpan w:val="3"/>
          </w:tcPr>
          <w:p w14:paraId="0C0AB2D3" w14:textId="77777777" w:rsidR="007F655A" w:rsidRPr="00080602" w:rsidRDefault="007F655A" w:rsidP="007F655A">
            <w:pPr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ร้อยละ)</w:t>
            </w:r>
          </w:p>
        </w:tc>
        <w:tc>
          <w:tcPr>
            <w:tcW w:w="90" w:type="dxa"/>
          </w:tcPr>
          <w:p w14:paraId="117AEDE5" w14:textId="77777777" w:rsidR="007F655A" w:rsidRPr="00080602" w:rsidRDefault="007F655A" w:rsidP="007F655A">
            <w:pPr>
              <w:tabs>
                <w:tab w:val="left" w:pos="540"/>
              </w:tabs>
              <w:spacing w:line="280" w:lineRule="exact"/>
              <w:ind w:left="-115" w:right="-115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370" w:type="dxa"/>
            <w:gridSpan w:val="15"/>
          </w:tcPr>
          <w:p w14:paraId="3405283C" w14:textId="77777777" w:rsidR="007F655A" w:rsidRPr="00080602" w:rsidRDefault="007F655A" w:rsidP="007F655A">
            <w:pPr>
              <w:spacing w:line="280" w:lineRule="exact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080602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พันบาท)</w:t>
            </w:r>
          </w:p>
        </w:tc>
      </w:tr>
      <w:tr w:rsidR="007F655A" w:rsidRPr="00080602" w14:paraId="2B1136BA" w14:textId="77777777" w:rsidTr="00C2566B">
        <w:tc>
          <w:tcPr>
            <w:tcW w:w="2699" w:type="dxa"/>
          </w:tcPr>
          <w:p w14:paraId="2B1D69B8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บริษัทย่อยทางตรง</w:t>
            </w:r>
          </w:p>
        </w:tc>
        <w:tc>
          <w:tcPr>
            <w:tcW w:w="86" w:type="dxa"/>
          </w:tcPr>
          <w:p w14:paraId="226D9488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0E7F354" w14:textId="77777777" w:rsidR="007F655A" w:rsidRPr="00080602" w:rsidRDefault="007F655A" w:rsidP="007F655A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D6EDA1F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60B2B3B9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2A59F9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6E84676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7E3F834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FB5CCD6" w14:textId="77777777" w:rsidR="007F655A" w:rsidRPr="00080602" w:rsidRDefault="007F655A" w:rsidP="007F6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7C8027F2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B897901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3F41293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5796AD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E059BD8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8387519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8F132CD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8369979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1AA76D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39F2088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AAFBAE0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2A1096E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16F38393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70B643D" w14:textId="77777777" w:rsidR="007F655A" w:rsidRPr="00080602" w:rsidRDefault="007F655A" w:rsidP="007F655A">
            <w:pPr>
              <w:spacing w:line="240" w:lineRule="auto"/>
              <w:ind w:left="-128" w:right="94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F655A" w:rsidRPr="00080602" w14:paraId="37903760" w14:textId="77777777" w:rsidTr="00954B94">
        <w:trPr>
          <w:trHeight w:val="254"/>
        </w:trPr>
        <w:tc>
          <w:tcPr>
            <w:tcW w:w="2699" w:type="dxa"/>
          </w:tcPr>
          <w:p w14:paraId="4E6D4ABF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คอนกรีต จำกัด</w:t>
            </w:r>
          </w:p>
        </w:tc>
        <w:tc>
          <w:tcPr>
            <w:tcW w:w="86" w:type="dxa"/>
          </w:tcPr>
          <w:p w14:paraId="51D95EAC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B11CBCC" w14:textId="77777777" w:rsidR="007F655A" w:rsidRPr="00080602" w:rsidRDefault="007F655A" w:rsidP="007F655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ผลิตและจำหน่ายคอนกรีต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ผสมเสร็จ</w:t>
            </w:r>
          </w:p>
        </w:tc>
        <w:tc>
          <w:tcPr>
            <w:tcW w:w="90" w:type="dxa"/>
          </w:tcPr>
          <w:p w14:paraId="14C40663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F35BD10" w14:textId="38009F84" w:rsidR="007F655A" w:rsidRPr="00080602" w:rsidRDefault="00E66FCD" w:rsidP="00E66FCD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BA2D20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0600767" w14:textId="7A40FF96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F089803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BCA1A2" w14:textId="03223FC0" w:rsidR="007F655A" w:rsidRPr="00080602" w:rsidRDefault="00F57F4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6A916CFC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80EF508" w14:textId="1480C6B0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3,700,000</w:t>
            </w:r>
          </w:p>
        </w:tc>
        <w:tc>
          <w:tcPr>
            <w:tcW w:w="90" w:type="dxa"/>
            <w:shd w:val="clear" w:color="auto" w:fill="auto"/>
          </w:tcPr>
          <w:p w14:paraId="20DB2CEB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56F443" w14:textId="67CEB556" w:rsidR="007F655A" w:rsidRPr="00480785" w:rsidRDefault="00AA5854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09E56D5C" w14:textId="77777777" w:rsidR="007F655A" w:rsidRPr="00080602" w:rsidRDefault="007F655A" w:rsidP="007F655A">
            <w:pPr>
              <w:tabs>
                <w:tab w:val="center" w:pos="435"/>
                <w:tab w:val="left" w:pos="540"/>
                <w:tab w:val="right" w:pos="916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A10CAF" w14:textId="392BC28B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3,699,999</w:t>
            </w:r>
          </w:p>
        </w:tc>
        <w:tc>
          <w:tcPr>
            <w:tcW w:w="90" w:type="dxa"/>
            <w:shd w:val="clear" w:color="auto" w:fill="auto"/>
          </w:tcPr>
          <w:p w14:paraId="5A705A22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3EABE9" w14:textId="155937F1" w:rsidR="007F655A" w:rsidRPr="00080602" w:rsidRDefault="002A3D01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2,860,</w:t>
            </w:r>
            <w:r w:rsidR="00424097">
              <w:rPr>
                <w:rFonts w:asciiTheme="majorBidi" w:hAnsiTheme="majorBidi" w:cstheme="majorBidi"/>
                <w:lang w:val="en-US"/>
              </w:rPr>
              <w:t>513</w:t>
            </w:r>
          </w:p>
        </w:tc>
        <w:tc>
          <w:tcPr>
            <w:tcW w:w="90" w:type="dxa"/>
            <w:shd w:val="clear" w:color="auto" w:fill="auto"/>
          </w:tcPr>
          <w:p w14:paraId="3655D027" w14:textId="77777777" w:rsidR="007F655A" w:rsidRPr="00080602" w:rsidRDefault="007F655A" w:rsidP="007F6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51F3F16" w14:textId="13C51816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2,943,803</w:t>
            </w:r>
          </w:p>
        </w:tc>
        <w:tc>
          <w:tcPr>
            <w:tcW w:w="90" w:type="dxa"/>
            <w:shd w:val="clear" w:color="auto" w:fill="auto"/>
          </w:tcPr>
          <w:p w14:paraId="6AC3FD71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BDEB8B4" w14:textId="0561918F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A60DDBC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1273103" w14:textId="0E890C96" w:rsidR="007F655A" w:rsidRPr="00080602" w:rsidRDefault="007F655A" w:rsidP="007F655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655A" w:rsidRPr="00080602" w14:paraId="450CCA57" w14:textId="77777777" w:rsidTr="00954B94">
        <w:tc>
          <w:tcPr>
            <w:tcW w:w="2699" w:type="dxa"/>
          </w:tcPr>
          <w:p w14:paraId="32A93E4F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เพาเวอร์ จำกัด (มหาชน)</w:t>
            </w:r>
          </w:p>
        </w:tc>
        <w:tc>
          <w:tcPr>
            <w:tcW w:w="86" w:type="dxa"/>
          </w:tcPr>
          <w:p w14:paraId="21C82DC6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790CCF0" w14:textId="77777777" w:rsidR="007F655A" w:rsidRPr="00080602" w:rsidRDefault="007F655A" w:rsidP="007F655A">
            <w:pPr>
              <w:spacing w:line="240" w:lineRule="auto"/>
              <w:ind w:left="6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จำหน่ายก๊าซโซลีน น้ำมันดีเซลและก๊าซธรรมชาติ / ผลิตและจำหน่ายไฟฟ้าและเชื้อเพลิงจากขยะรวมทั้งเศษหรือขยะหรือของเสีย</w:t>
            </w:r>
          </w:p>
        </w:tc>
        <w:tc>
          <w:tcPr>
            <w:tcW w:w="90" w:type="dxa"/>
          </w:tcPr>
          <w:p w14:paraId="2912DC05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38F7492" w14:textId="735971CD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4177ED31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D336B6" w14:textId="3F65D218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70.24</w:t>
            </w:r>
          </w:p>
        </w:tc>
        <w:tc>
          <w:tcPr>
            <w:tcW w:w="90" w:type="dxa"/>
            <w:shd w:val="clear" w:color="auto" w:fill="auto"/>
          </w:tcPr>
          <w:p w14:paraId="31E6A9A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90734B8" w14:textId="023C1CD6" w:rsidR="007F655A" w:rsidRPr="00080602" w:rsidRDefault="00F57F4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247E7ADF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33C7296" w14:textId="51BB1236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8,400,000</w:t>
            </w:r>
          </w:p>
        </w:tc>
        <w:tc>
          <w:tcPr>
            <w:tcW w:w="90" w:type="dxa"/>
            <w:shd w:val="clear" w:color="auto" w:fill="auto"/>
          </w:tcPr>
          <w:p w14:paraId="6104B976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D4BBCF6" w14:textId="2276059E" w:rsidR="007F655A" w:rsidRPr="00080602" w:rsidRDefault="00AA5854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2D9CDBB8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A5FE14" w14:textId="74F3F496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5,899,999</w:t>
            </w:r>
          </w:p>
        </w:tc>
        <w:tc>
          <w:tcPr>
            <w:tcW w:w="90" w:type="dxa"/>
            <w:shd w:val="clear" w:color="auto" w:fill="auto"/>
          </w:tcPr>
          <w:p w14:paraId="7C11361B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B5598EE" w14:textId="038C7CF0" w:rsidR="007F655A" w:rsidRPr="00080602" w:rsidRDefault="00D929FB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24,421,473</w:t>
            </w:r>
          </w:p>
        </w:tc>
        <w:tc>
          <w:tcPr>
            <w:tcW w:w="90" w:type="dxa"/>
            <w:shd w:val="clear" w:color="auto" w:fill="auto"/>
          </w:tcPr>
          <w:p w14:paraId="5DD8A452" w14:textId="77777777" w:rsidR="007F655A" w:rsidRPr="00080602" w:rsidRDefault="007F655A" w:rsidP="007F6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B24D107" w14:textId="19B41E61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23,855,516</w:t>
            </w:r>
          </w:p>
        </w:tc>
        <w:tc>
          <w:tcPr>
            <w:tcW w:w="90" w:type="dxa"/>
            <w:shd w:val="clear" w:color="auto" w:fill="auto"/>
          </w:tcPr>
          <w:p w14:paraId="2E73E152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97D038" w14:textId="582EF0AC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413,000</w:t>
            </w:r>
          </w:p>
        </w:tc>
        <w:tc>
          <w:tcPr>
            <w:tcW w:w="90" w:type="dxa"/>
          </w:tcPr>
          <w:p w14:paraId="111BCE7C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2CD323A" w14:textId="3A5A498F" w:rsidR="007F655A" w:rsidRPr="00080602" w:rsidRDefault="007F655A" w:rsidP="008D3423">
            <w:pPr>
              <w:tabs>
                <w:tab w:val="decimal" w:pos="900"/>
              </w:tabs>
              <w:spacing w:line="240" w:lineRule="auto"/>
              <w:ind w:right="-18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708,000</w:t>
            </w:r>
          </w:p>
        </w:tc>
      </w:tr>
      <w:tr w:rsidR="007F655A" w:rsidRPr="00080602" w14:paraId="69987A07" w14:textId="77777777" w:rsidTr="00954B94">
        <w:tc>
          <w:tcPr>
            <w:tcW w:w="2699" w:type="dxa"/>
          </w:tcPr>
          <w:p w14:paraId="16BB3B68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ออล ซีซั่นส์ จำกัด</w:t>
            </w:r>
          </w:p>
        </w:tc>
        <w:tc>
          <w:tcPr>
            <w:tcW w:w="86" w:type="dxa"/>
          </w:tcPr>
          <w:p w14:paraId="27E2C96B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255D008" w14:textId="77777777" w:rsidR="007F655A" w:rsidRPr="00080602" w:rsidRDefault="007F655A" w:rsidP="007F655A">
            <w:pPr>
              <w:spacing w:line="240" w:lineRule="auto"/>
              <w:ind w:left="6" w:right="38" w:hanging="3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แ</w:t>
            </w:r>
            <w:r w:rsidRPr="00080602">
              <w:rPr>
                <w:rFonts w:asciiTheme="majorBidi" w:hAnsiTheme="majorBidi" w:cstheme="majorBidi"/>
                <w:cs/>
              </w:rPr>
              <w:t>ผ่นฟิล์มสำหรับ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โซลาร์เซลล์</w:t>
            </w:r>
          </w:p>
        </w:tc>
        <w:tc>
          <w:tcPr>
            <w:tcW w:w="90" w:type="dxa"/>
          </w:tcPr>
          <w:p w14:paraId="711AABA7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7382353" w14:textId="45F58B32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FAFF228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E9BB8E" w14:textId="0D5ACC0E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CCF3F4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1B7A869" w14:textId="05FD806D" w:rsidR="007F655A" w:rsidRPr="00080602" w:rsidRDefault="00F57F4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2DC4BD01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F93A8C0" w14:textId="12BC7B65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0EBDC25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D54F5C" w14:textId="700A6A2A" w:rsidR="007F655A" w:rsidRPr="00080602" w:rsidRDefault="00AA5854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32524866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B051F1" w14:textId="5A1C910D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770,000</w:t>
            </w:r>
          </w:p>
        </w:tc>
        <w:tc>
          <w:tcPr>
            <w:tcW w:w="90" w:type="dxa"/>
            <w:shd w:val="clear" w:color="auto" w:fill="auto"/>
          </w:tcPr>
          <w:p w14:paraId="1C4438B6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0404D67" w14:textId="5D321E64" w:rsidR="007F655A" w:rsidRPr="00080602" w:rsidRDefault="00D929FB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618,091</w:t>
            </w:r>
          </w:p>
        </w:tc>
        <w:tc>
          <w:tcPr>
            <w:tcW w:w="90" w:type="dxa"/>
            <w:shd w:val="clear" w:color="auto" w:fill="auto"/>
          </w:tcPr>
          <w:p w14:paraId="3DE60D22" w14:textId="77777777" w:rsidR="007F655A" w:rsidRPr="00080602" w:rsidRDefault="007F655A" w:rsidP="007F655A">
            <w:pPr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92AB58" w14:textId="298ECDB3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648,467</w:t>
            </w:r>
          </w:p>
        </w:tc>
        <w:tc>
          <w:tcPr>
            <w:tcW w:w="90" w:type="dxa"/>
            <w:shd w:val="clear" w:color="auto" w:fill="auto"/>
          </w:tcPr>
          <w:p w14:paraId="3EC4169A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A3DE4D" w14:textId="1BD3D26D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093E6F8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5109E60" w14:textId="7EA05FA7" w:rsidR="007F655A" w:rsidRPr="00080602" w:rsidRDefault="007F655A" w:rsidP="007F655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655A" w:rsidRPr="00080602" w14:paraId="4C29DC2A" w14:textId="77777777" w:rsidTr="00954B94">
        <w:tc>
          <w:tcPr>
            <w:tcW w:w="2699" w:type="dxa"/>
          </w:tcPr>
          <w:p w14:paraId="198E3E61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โพลีน ชีวะอินทรีย์ จำกัด</w:t>
            </w:r>
          </w:p>
        </w:tc>
        <w:tc>
          <w:tcPr>
            <w:tcW w:w="86" w:type="dxa"/>
          </w:tcPr>
          <w:p w14:paraId="00FBCEEE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left="315" w:right="206" w:hanging="31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73E4312" w14:textId="77777777" w:rsidR="007F655A" w:rsidRPr="00080602" w:rsidRDefault="007F655A" w:rsidP="007F655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ผลิตและจำหน่ายปุ๋ยอินทรีย์ชีวภาพ</w:t>
            </w:r>
          </w:p>
        </w:tc>
        <w:tc>
          <w:tcPr>
            <w:tcW w:w="90" w:type="dxa"/>
          </w:tcPr>
          <w:p w14:paraId="0A9FF5BE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5A31DB1" w14:textId="7A0CB80D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DB6D476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A017F71" w14:textId="5CD4101D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6830451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49716B" w14:textId="12353FB6" w:rsidR="007F655A" w:rsidRPr="00080602" w:rsidRDefault="00F57F4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3,500,000</w:t>
            </w:r>
          </w:p>
        </w:tc>
        <w:tc>
          <w:tcPr>
            <w:tcW w:w="90" w:type="dxa"/>
            <w:shd w:val="clear" w:color="auto" w:fill="auto"/>
          </w:tcPr>
          <w:p w14:paraId="1B90CF1E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66830C" w14:textId="5C4645E4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3,500,000</w:t>
            </w:r>
          </w:p>
        </w:tc>
        <w:tc>
          <w:tcPr>
            <w:tcW w:w="90" w:type="dxa"/>
            <w:shd w:val="clear" w:color="auto" w:fill="auto"/>
          </w:tcPr>
          <w:p w14:paraId="00BE325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B9DD1F4" w14:textId="034B5479" w:rsidR="007F655A" w:rsidRPr="00080602" w:rsidRDefault="00AA5854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  <w:shd w:val="clear" w:color="auto" w:fill="auto"/>
          </w:tcPr>
          <w:p w14:paraId="108C46C6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83E3B2" w14:textId="4AF251BF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2,854,400</w:t>
            </w:r>
          </w:p>
        </w:tc>
        <w:tc>
          <w:tcPr>
            <w:tcW w:w="90" w:type="dxa"/>
            <w:shd w:val="clear" w:color="auto" w:fill="auto"/>
          </w:tcPr>
          <w:p w14:paraId="0EC309FB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B62AA0A" w14:textId="07DAB86C" w:rsidR="007F655A" w:rsidRPr="00080602" w:rsidRDefault="00D929FB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1,664,244</w:t>
            </w:r>
          </w:p>
        </w:tc>
        <w:tc>
          <w:tcPr>
            <w:tcW w:w="90" w:type="dxa"/>
            <w:shd w:val="clear" w:color="auto" w:fill="auto"/>
          </w:tcPr>
          <w:p w14:paraId="432222E4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A155FB" w14:textId="18DC70D2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1,688,450</w:t>
            </w:r>
          </w:p>
        </w:tc>
        <w:tc>
          <w:tcPr>
            <w:tcW w:w="90" w:type="dxa"/>
            <w:shd w:val="clear" w:color="auto" w:fill="auto"/>
          </w:tcPr>
          <w:p w14:paraId="3B6C26CC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F1924D2" w14:textId="283C4E34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2A6556B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227CE81" w14:textId="4F380A09" w:rsidR="007F655A" w:rsidRPr="00080602" w:rsidRDefault="007F655A" w:rsidP="007F655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655A" w:rsidRPr="00080602" w14:paraId="6546924C" w14:textId="77777777" w:rsidTr="00954B94">
        <w:tc>
          <w:tcPr>
            <w:tcW w:w="2699" w:type="dxa"/>
          </w:tcPr>
          <w:p w14:paraId="7CF02507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โพรพ็อกไซด์ไทย จำกัด</w:t>
            </w:r>
          </w:p>
        </w:tc>
        <w:tc>
          <w:tcPr>
            <w:tcW w:w="86" w:type="dxa"/>
          </w:tcPr>
          <w:p w14:paraId="23C9725C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234EDCC" w14:textId="77777777" w:rsidR="007F655A" w:rsidRPr="00080602" w:rsidRDefault="007F655A" w:rsidP="007F655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ผลิตไฟฟ้า (ยังไม่ได้ดำเนินงาน)</w:t>
            </w:r>
          </w:p>
        </w:tc>
        <w:tc>
          <w:tcPr>
            <w:tcW w:w="90" w:type="dxa"/>
          </w:tcPr>
          <w:p w14:paraId="43934B54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4BDB368" w14:textId="7A373506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C9857BF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B6B38B6" w14:textId="5BA987E4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5B6BA7E9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C1570FB" w14:textId="12183BBF" w:rsidR="007F655A" w:rsidRPr="00080602" w:rsidRDefault="00F57F4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D9C3721" w14:textId="77777777" w:rsidR="007F655A" w:rsidRPr="00080602" w:rsidRDefault="007F655A" w:rsidP="007F655A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FBE70D" w14:textId="285F2543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06DB8D28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FC2EA2F" w14:textId="2F03CF29" w:rsidR="007F655A" w:rsidRPr="00080602" w:rsidRDefault="00AA5854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639EDED2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6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D6FEA5" w14:textId="46967DE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250</w:t>
            </w:r>
          </w:p>
        </w:tc>
        <w:tc>
          <w:tcPr>
            <w:tcW w:w="90" w:type="dxa"/>
            <w:shd w:val="clear" w:color="auto" w:fill="auto"/>
          </w:tcPr>
          <w:p w14:paraId="32F3F069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5AB845" w14:textId="6CE1CBDE" w:rsidR="007F655A" w:rsidRPr="00080602" w:rsidRDefault="00D929FB" w:rsidP="007F655A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A5C1DE2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AF359BF" w14:textId="75D58D65" w:rsidR="007F655A" w:rsidRPr="00080602" w:rsidRDefault="007F655A" w:rsidP="007F655A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C6A46B" w14:textId="77777777" w:rsidR="007F655A" w:rsidRPr="00080602" w:rsidRDefault="007F655A" w:rsidP="007F655A">
            <w:pPr>
              <w:tabs>
                <w:tab w:val="decimal" w:pos="769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39E60E8" w14:textId="2C90F9FB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DF87B6B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0A3C197" w14:textId="136F81DF" w:rsidR="007F655A" w:rsidRPr="00080602" w:rsidRDefault="007F655A" w:rsidP="007F655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655A" w:rsidRPr="00080602" w14:paraId="73D9DF2D" w14:textId="77777777" w:rsidTr="00954B94">
        <w:tc>
          <w:tcPr>
            <w:tcW w:w="2699" w:type="dxa"/>
          </w:tcPr>
          <w:p w14:paraId="5F6762A5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ไนเตรทไทย จำกัด</w:t>
            </w:r>
          </w:p>
        </w:tc>
        <w:tc>
          <w:tcPr>
            <w:tcW w:w="86" w:type="dxa"/>
          </w:tcPr>
          <w:p w14:paraId="1C404982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950B37A" w14:textId="77777777" w:rsidR="007F655A" w:rsidRPr="00080602" w:rsidRDefault="007F655A" w:rsidP="007F655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ผลิตและจำหน่ายกรดไนตริกและแอมโมเนียมไนเตรท</w:t>
            </w:r>
          </w:p>
        </w:tc>
        <w:tc>
          <w:tcPr>
            <w:tcW w:w="90" w:type="dxa"/>
          </w:tcPr>
          <w:p w14:paraId="58023273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7564B87" w14:textId="082C88EB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749C6D81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1EA8C" w14:textId="027D2ED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202FB9EE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FC945C" w14:textId="7491D918" w:rsidR="007F655A" w:rsidRPr="00080602" w:rsidRDefault="00EB046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31D47067" w14:textId="77777777" w:rsidR="007F655A" w:rsidRPr="00080602" w:rsidRDefault="007F655A" w:rsidP="007F655A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DE8F73C" w14:textId="15C2C96F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468,750</w:t>
            </w:r>
          </w:p>
        </w:tc>
        <w:tc>
          <w:tcPr>
            <w:tcW w:w="90" w:type="dxa"/>
            <w:shd w:val="clear" w:color="auto" w:fill="auto"/>
          </w:tcPr>
          <w:p w14:paraId="2D618E24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96D0A6" w14:textId="57343CCA" w:rsidR="007F655A" w:rsidRPr="00080602" w:rsidRDefault="00082F56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3ECF346A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left="-1548" w:right="65" w:firstLine="154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E1AA49F" w14:textId="513278FA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784,409</w:t>
            </w:r>
          </w:p>
        </w:tc>
        <w:tc>
          <w:tcPr>
            <w:tcW w:w="90" w:type="dxa"/>
            <w:shd w:val="clear" w:color="auto" w:fill="auto"/>
          </w:tcPr>
          <w:p w14:paraId="4F2A20A2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32BB86" w14:textId="5E72592F" w:rsidR="007F655A" w:rsidRPr="00080602" w:rsidRDefault="00D929FB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2,397</w:t>
            </w:r>
            <w:r w:rsidR="002B70B7">
              <w:rPr>
                <w:rFonts w:asciiTheme="majorBidi" w:hAnsiTheme="majorBidi" w:cstheme="majorBidi"/>
                <w:lang w:val="en-US"/>
              </w:rPr>
              <w:t>,888</w:t>
            </w:r>
          </w:p>
        </w:tc>
        <w:tc>
          <w:tcPr>
            <w:tcW w:w="90" w:type="dxa"/>
            <w:shd w:val="clear" w:color="auto" w:fill="auto"/>
          </w:tcPr>
          <w:p w14:paraId="1B50C0E6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04FA65" w14:textId="3B657F88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2,572,388</w:t>
            </w:r>
          </w:p>
        </w:tc>
        <w:tc>
          <w:tcPr>
            <w:tcW w:w="90" w:type="dxa"/>
            <w:shd w:val="clear" w:color="auto" w:fill="auto"/>
          </w:tcPr>
          <w:p w14:paraId="4E06A911" w14:textId="77777777" w:rsidR="007F655A" w:rsidRPr="00080602" w:rsidRDefault="007F655A" w:rsidP="007F655A">
            <w:pPr>
              <w:tabs>
                <w:tab w:val="decimal" w:pos="770"/>
              </w:tabs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090C9BD" w14:textId="2117B284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515,624</w:t>
            </w:r>
          </w:p>
        </w:tc>
        <w:tc>
          <w:tcPr>
            <w:tcW w:w="90" w:type="dxa"/>
          </w:tcPr>
          <w:p w14:paraId="7D984C52" w14:textId="77777777" w:rsidR="007F655A" w:rsidRPr="00080602" w:rsidRDefault="007F655A" w:rsidP="007F655A">
            <w:pPr>
              <w:tabs>
                <w:tab w:val="decimal" w:pos="864"/>
                <w:tab w:val="decimal" w:pos="900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6B4DEF2" w14:textId="2A1779D0" w:rsidR="007F655A" w:rsidRPr="00080602" w:rsidRDefault="007F655A" w:rsidP="008D3423">
            <w:pPr>
              <w:tabs>
                <w:tab w:val="decimal" w:pos="900"/>
              </w:tabs>
              <w:spacing w:line="240" w:lineRule="auto"/>
              <w:ind w:right="-18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515,624</w:t>
            </w:r>
          </w:p>
        </w:tc>
      </w:tr>
      <w:tr w:rsidR="007F655A" w:rsidRPr="00080602" w14:paraId="218127EA" w14:textId="77777777" w:rsidTr="00954B94">
        <w:tc>
          <w:tcPr>
            <w:tcW w:w="2699" w:type="dxa"/>
          </w:tcPr>
          <w:p w14:paraId="0853A575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รักษ์สุขภาพ จำกัด</w:t>
            </w:r>
          </w:p>
        </w:tc>
        <w:tc>
          <w:tcPr>
            <w:tcW w:w="86" w:type="dxa"/>
          </w:tcPr>
          <w:p w14:paraId="0BFF2065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58A8095" w14:textId="77777777" w:rsidR="007F655A" w:rsidRPr="00080602" w:rsidRDefault="007F655A" w:rsidP="007F655A">
            <w:pPr>
              <w:spacing w:line="240" w:lineRule="auto"/>
              <w:ind w:left="6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ผลิตและจำหน่ายผลิตภัณฑ์เกี่ยวกับคน </w:t>
            </w:r>
          </w:p>
        </w:tc>
        <w:tc>
          <w:tcPr>
            <w:tcW w:w="90" w:type="dxa"/>
          </w:tcPr>
          <w:p w14:paraId="3D73AF51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1A199271" w14:textId="7A998D63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213AE9F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1F0518" w14:textId="33F31FFA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91342CF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2F6D7EB" w14:textId="699731C8" w:rsidR="007F655A" w:rsidRPr="00080602" w:rsidRDefault="00EB046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52C6083E" w14:textId="77777777" w:rsidR="007F655A" w:rsidRPr="00080602" w:rsidRDefault="007F655A" w:rsidP="007F655A">
            <w:pPr>
              <w:tabs>
                <w:tab w:val="left" w:pos="540"/>
                <w:tab w:val="decimal" w:pos="727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237235F" w14:textId="4B3B5000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60,000</w:t>
            </w:r>
          </w:p>
        </w:tc>
        <w:tc>
          <w:tcPr>
            <w:tcW w:w="90" w:type="dxa"/>
            <w:shd w:val="clear" w:color="auto" w:fill="auto"/>
          </w:tcPr>
          <w:p w14:paraId="6854ACC1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745FA0" w14:textId="7CE12B70" w:rsidR="007F655A" w:rsidRPr="00080602" w:rsidRDefault="00082F56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  <w:shd w:val="clear" w:color="auto" w:fill="auto"/>
          </w:tcPr>
          <w:p w14:paraId="72854C19" w14:textId="77777777" w:rsidR="007F655A" w:rsidRPr="00080602" w:rsidRDefault="007F655A" w:rsidP="007F655A">
            <w:pPr>
              <w:tabs>
                <w:tab w:val="decimal" w:pos="864"/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C54627" w14:textId="6BE67D92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59,900</w:t>
            </w:r>
          </w:p>
        </w:tc>
        <w:tc>
          <w:tcPr>
            <w:tcW w:w="90" w:type="dxa"/>
          </w:tcPr>
          <w:p w14:paraId="712135BC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21758F9" w14:textId="6C9D1265" w:rsidR="007F655A" w:rsidRPr="00080602" w:rsidRDefault="002B70B7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64,916</w:t>
            </w:r>
          </w:p>
        </w:tc>
        <w:tc>
          <w:tcPr>
            <w:tcW w:w="90" w:type="dxa"/>
          </w:tcPr>
          <w:p w14:paraId="74BCFCAE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1369035" w14:textId="16F04168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62,676</w:t>
            </w:r>
          </w:p>
        </w:tc>
        <w:tc>
          <w:tcPr>
            <w:tcW w:w="90" w:type="dxa"/>
          </w:tcPr>
          <w:p w14:paraId="7546F16E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A9014C" w14:textId="2528420E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7A38FA9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8CB1212" w14:textId="27DAD2C7" w:rsidR="007F655A" w:rsidRPr="00080602" w:rsidRDefault="007F655A" w:rsidP="007F655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655A" w:rsidRPr="00080602" w14:paraId="7CD44757" w14:textId="77777777" w:rsidTr="00954B94">
        <w:tc>
          <w:tcPr>
            <w:tcW w:w="2699" w:type="dxa"/>
          </w:tcPr>
          <w:p w14:paraId="72E4FAB8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พาณิชย์ จำกัด</w:t>
            </w:r>
          </w:p>
        </w:tc>
        <w:tc>
          <w:tcPr>
            <w:tcW w:w="86" w:type="dxa"/>
          </w:tcPr>
          <w:p w14:paraId="55736652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7292CD5" w14:textId="77777777" w:rsidR="007F655A" w:rsidRPr="00080602" w:rsidRDefault="007F655A" w:rsidP="007F655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ธุรกิจค้าปลีก</w:t>
            </w:r>
          </w:p>
        </w:tc>
        <w:tc>
          <w:tcPr>
            <w:tcW w:w="90" w:type="dxa"/>
          </w:tcPr>
          <w:p w14:paraId="11A9C771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54E848" w14:textId="2F954929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95FEEC5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057C286" w14:textId="0885A725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1CE690C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6A0A715" w14:textId="15F753C0" w:rsidR="007F655A" w:rsidRPr="00080602" w:rsidRDefault="00EB046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C36B38A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992769F" w14:textId="5DB189A1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22DD8229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734EA" w14:textId="19B2C14C" w:rsidR="007F655A" w:rsidRPr="00080602" w:rsidRDefault="00082F56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  <w:shd w:val="clear" w:color="auto" w:fill="auto"/>
          </w:tcPr>
          <w:p w14:paraId="2915BC91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EFCC0F" w14:textId="45D541F0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99,900</w:t>
            </w:r>
          </w:p>
        </w:tc>
        <w:tc>
          <w:tcPr>
            <w:tcW w:w="90" w:type="dxa"/>
            <w:shd w:val="clear" w:color="auto" w:fill="auto"/>
          </w:tcPr>
          <w:p w14:paraId="27743CEF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1525C5D" w14:textId="2291137C" w:rsidR="007F655A" w:rsidRPr="00080602" w:rsidRDefault="002B70B7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13,817</w:t>
            </w:r>
          </w:p>
        </w:tc>
        <w:tc>
          <w:tcPr>
            <w:tcW w:w="90" w:type="dxa"/>
            <w:shd w:val="clear" w:color="auto" w:fill="auto"/>
          </w:tcPr>
          <w:p w14:paraId="3FAE36D3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7A0ABB" w14:textId="20FE4B3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37,970</w:t>
            </w:r>
          </w:p>
        </w:tc>
        <w:tc>
          <w:tcPr>
            <w:tcW w:w="90" w:type="dxa"/>
            <w:shd w:val="clear" w:color="auto" w:fill="auto"/>
          </w:tcPr>
          <w:p w14:paraId="79FA65B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1E4AF9" w14:textId="147ACD3C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32EEC3B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5A2948A2" w14:textId="50F6D5EF" w:rsidR="007F655A" w:rsidRPr="00080602" w:rsidRDefault="007F655A" w:rsidP="007F655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655A" w:rsidRPr="00080602" w14:paraId="610385A2" w14:textId="77777777" w:rsidTr="00954B94">
        <w:tc>
          <w:tcPr>
            <w:tcW w:w="2699" w:type="dxa"/>
          </w:tcPr>
          <w:p w14:paraId="76C1C24C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บริการ จำกัด</w:t>
            </w:r>
          </w:p>
        </w:tc>
        <w:tc>
          <w:tcPr>
            <w:tcW w:w="86" w:type="dxa"/>
          </w:tcPr>
          <w:p w14:paraId="0247DAD2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9A24B7C" w14:textId="77777777" w:rsidR="007F655A" w:rsidRPr="00080602" w:rsidRDefault="007F655A" w:rsidP="007F655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รับจ้างเหมาก่อสร้าง</w:t>
            </w:r>
          </w:p>
        </w:tc>
        <w:tc>
          <w:tcPr>
            <w:tcW w:w="90" w:type="dxa"/>
          </w:tcPr>
          <w:p w14:paraId="02369970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3A90973" w14:textId="11B7562A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</w:t>
            </w:r>
            <w:r w:rsidR="00F57F44">
              <w:rPr>
                <w:rFonts w:asciiTheme="majorBidi" w:hAnsiTheme="majorBidi" w:cstheme="majorBidi"/>
                <w:lang w:val="en-US"/>
              </w:rPr>
              <w:t>5.10</w:t>
            </w:r>
          </w:p>
        </w:tc>
        <w:tc>
          <w:tcPr>
            <w:tcW w:w="90" w:type="dxa"/>
            <w:shd w:val="clear" w:color="auto" w:fill="auto"/>
          </w:tcPr>
          <w:p w14:paraId="06DC3742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940851B" w14:textId="29F78E1D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95.10</w:t>
            </w:r>
          </w:p>
        </w:tc>
        <w:tc>
          <w:tcPr>
            <w:tcW w:w="90" w:type="dxa"/>
            <w:shd w:val="clear" w:color="auto" w:fill="auto"/>
          </w:tcPr>
          <w:p w14:paraId="4B3F38D9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374C030" w14:textId="19580BD8" w:rsidR="007F655A" w:rsidRPr="00080602" w:rsidRDefault="00EB046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40FDC5BB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2977E08" w14:textId="4F0B7405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4,600</w:t>
            </w:r>
          </w:p>
        </w:tc>
        <w:tc>
          <w:tcPr>
            <w:tcW w:w="90" w:type="dxa"/>
            <w:shd w:val="clear" w:color="auto" w:fill="auto"/>
          </w:tcPr>
          <w:p w14:paraId="68CAF6B5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D677CFB" w14:textId="7B97DCB6" w:rsidR="007F655A" w:rsidRPr="00080602" w:rsidRDefault="00082F56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1632935C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4BF2A9" w14:textId="3597192D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4,457</w:t>
            </w:r>
          </w:p>
        </w:tc>
        <w:tc>
          <w:tcPr>
            <w:tcW w:w="90" w:type="dxa"/>
            <w:shd w:val="clear" w:color="auto" w:fill="auto"/>
          </w:tcPr>
          <w:p w14:paraId="55A906C0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074C6EB" w14:textId="110A94D2" w:rsidR="007F655A" w:rsidRPr="00080602" w:rsidRDefault="007C2E66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16,967</w:t>
            </w:r>
          </w:p>
        </w:tc>
        <w:tc>
          <w:tcPr>
            <w:tcW w:w="90" w:type="dxa"/>
            <w:shd w:val="clear" w:color="auto" w:fill="auto"/>
          </w:tcPr>
          <w:p w14:paraId="2B00170A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D80A32A" w14:textId="5235268D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17,014</w:t>
            </w:r>
          </w:p>
        </w:tc>
        <w:tc>
          <w:tcPr>
            <w:tcW w:w="90" w:type="dxa"/>
            <w:shd w:val="clear" w:color="auto" w:fill="auto"/>
          </w:tcPr>
          <w:p w14:paraId="0B005582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DD0823" w14:textId="46202879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88DEB21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781FE3F" w14:textId="6DD36248" w:rsidR="007F655A" w:rsidRPr="00080602" w:rsidRDefault="007F655A" w:rsidP="007F655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655A" w:rsidRPr="00080602" w14:paraId="546DF78E" w14:textId="77777777" w:rsidTr="00954B94">
        <w:tc>
          <w:tcPr>
            <w:tcW w:w="2699" w:type="dxa"/>
          </w:tcPr>
          <w:p w14:paraId="5F2A9461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มาสเตอร์ อาชีพ </w:t>
            </w:r>
            <w:r w:rsidRPr="00080602">
              <w:rPr>
                <w:rFonts w:asciiTheme="majorBidi" w:hAnsiTheme="majorBidi" w:cstheme="majorBidi"/>
              </w:rPr>
              <w:t>(</w:t>
            </w:r>
            <w:r w:rsidRPr="00080602">
              <w:rPr>
                <w:rFonts w:asciiTheme="majorBidi" w:hAnsiTheme="majorBidi" w:cstheme="majorBidi"/>
                <w:cs/>
              </w:rPr>
              <w:t>ประเทศไทย</w:t>
            </w:r>
            <w:r w:rsidRPr="00080602">
              <w:rPr>
                <w:rFonts w:asciiTheme="majorBidi" w:hAnsiTheme="majorBidi" w:cstheme="majorBidi"/>
              </w:rPr>
              <w:t xml:space="preserve">) </w:t>
            </w:r>
            <w:r w:rsidRPr="00080602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86" w:type="dxa"/>
          </w:tcPr>
          <w:p w14:paraId="7F8B4917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1D80013A" w14:textId="77777777" w:rsidR="007F655A" w:rsidRPr="00080602" w:rsidRDefault="007F655A" w:rsidP="007F655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ผลิตและจำหน่ายอุปกรณ์โรงงาน</w:t>
            </w:r>
          </w:p>
        </w:tc>
        <w:tc>
          <w:tcPr>
            <w:tcW w:w="90" w:type="dxa"/>
          </w:tcPr>
          <w:p w14:paraId="52BBC9F0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93EDB0D" w14:textId="40FFAD2C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4B66338D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AD47A0C" w14:textId="23BA44C3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345ADF53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D363923" w14:textId="03804EA6" w:rsidR="007F655A" w:rsidRPr="00080602" w:rsidRDefault="00EB046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90" w:type="dxa"/>
            <w:shd w:val="clear" w:color="auto" w:fill="auto"/>
          </w:tcPr>
          <w:p w14:paraId="443AC03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CE948" w14:textId="7F911ECD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180,000</w:t>
            </w:r>
          </w:p>
        </w:tc>
        <w:tc>
          <w:tcPr>
            <w:tcW w:w="90" w:type="dxa"/>
            <w:shd w:val="clear" w:color="auto" w:fill="auto"/>
          </w:tcPr>
          <w:p w14:paraId="47BE26D4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E46B47" w14:textId="4E033462" w:rsidR="007F655A" w:rsidRPr="00080602" w:rsidRDefault="00A412F0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  <w:shd w:val="clear" w:color="auto" w:fill="auto"/>
          </w:tcPr>
          <w:p w14:paraId="29F481F3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2A041F" w14:textId="72AC2CD2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179,931</w:t>
            </w:r>
          </w:p>
        </w:tc>
        <w:tc>
          <w:tcPr>
            <w:tcW w:w="90" w:type="dxa"/>
            <w:shd w:val="clear" w:color="auto" w:fill="auto"/>
          </w:tcPr>
          <w:p w14:paraId="7AECDF9E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C4B9FBD" w14:textId="5D382621" w:rsidR="007F655A" w:rsidRPr="00080602" w:rsidRDefault="007C2E66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148,138</w:t>
            </w:r>
          </w:p>
        </w:tc>
        <w:tc>
          <w:tcPr>
            <w:tcW w:w="90" w:type="dxa"/>
            <w:shd w:val="clear" w:color="auto" w:fill="auto"/>
          </w:tcPr>
          <w:p w14:paraId="2C3C12DE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AC9635" w14:textId="352F453E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158,258</w:t>
            </w:r>
          </w:p>
        </w:tc>
        <w:tc>
          <w:tcPr>
            <w:tcW w:w="90" w:type="dxa"/>
            <w:shd w:val="clear" w:color="auto" w:fill="auto"/>
          </w:tcPr>
          <w:p w14:paraId="530B34A3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EF32B2" w14:textId="5ABD9434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78BC91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0E6E1B7" w14:textId="5E9202B1" w:rsidR="007F655A" w:rsidRPr="00080602" w:rsidRDefault="007F655A" w:rsidP="007F655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655A" w:rsidRPr="00080602" w14:paraId="69FE3899" w14:textId="77777777" w:rsidTr="00954B94">
        <w:tc>
          <w:tcPr>
            <w:tcW w:w="2699" w:type="dxa"/>
          </w:tcPr>
          <w:p w14:paraId="19BEE6C5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cs/>
              </w:rPr>
              <w:t xml:space="preserve">บริษัท ทีพีไอ ไบโอ ฟาร์มาซูติคอลส์ จำกัด </w:t>
            </w:r>
          </w:p>
        </w:tc>
        <w:tc>
          <w:tcPr>
            <w:tcW w:w="86" w:type="dxa"/>
          </w:tcPr>
          <w:p w14:paraId="4BA7C16C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DB42C5D" w14:textId="77777777" w:rsidR="007F655A" w:rsidRPr="00080602" w:rsidRDefault="007F655A" w:rsidP="007F655A">
            <w:pPr>
              <w:spacing w:line="240" w:lineRule="auto"/>
              <w:ind w:left="3" w:right="38"/>
              <w:jc w:val="both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ผลิตและจำหน่ายผลิตภัณฑ์เกี่ยวกับสัตว์</w:t>
            </w:r>
          </w:p>
        </w:tc>
        <w:tc>
          <w:tcPr>
            <w:tcW w:w="90" w:type="dxa"/>
          </w:tcPr>
          <w:p w14:paraId="0416EDB7" w14:textId="77777777" w:rsidR="007F655A" w:rsidRPr="00080602" w:rsidRDefault="007F655A" w:rsidP="007F655A">
            <w:pPr>
              <w:spacing w:line="32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EAA37C1" w14:textId="767DA332" w:rsidR="007F655A" w:rsidRPr="00080602" w:rsidRDefault="004B402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6329E2BE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8EC8823" w14:textId="5E1BE780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99.99</w:t>
            </w:r>
          </w:p>
        </w:tc>
        <w:tc>
          <w:tcPr>
            <w:tcW w:w="90" w:type="dxa"/>
            <w:shd w:val="clear" w:color="auto" w:fill="auto"/>
          </w:tcPr>
          <w:p w14:paraId="052F7CE3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9D6BF99" w14:textId="74389C6F" w:rsidR="007F655A" w:rsidRPr="00080602" w:rsidRDefault="00AA5854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210,000</w:t>
            </w:r>
          </w:p>
        </w:tc>
        <w:tc>
          <w:tcPr>
            <w:tcW w:w="90" w:type="dxa"/>
            <w:shd w:val="clear" w:color="auto" w:fill="auto"/>
          </w:tcPr>
          <w:p w14:paraId="0E810DBA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7F85471" w14:textId="763186B1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210,000</w:t>
            </w:r>
          </w:p>
        </w:tc>
        <w:tc>
          <w:tcPr>
            <w:tcW w:w="90" w:type="dxa"/>
            <w:shd w:val="clear" w:color="auto" w:fill="auto"/>
          </w:tcPr>
          <w:p w14:paraId="5CCC2B8C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FAF720D" w14:textId="59E149F7" w:rsidR="007F655A" w:rsidRPr="00080602" w:rsidRDefault="00A412F0" w:rsidP="007F655A">
            <w:pPr>
              <w:tabs>
                <w:tab w:val="decimal" w:pos="898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  <w:shd w:val="clear" w:color="auto" w:fill="auto"/>
          </w:tcPr>
          <w:p w14:paraId="28B72E8C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68171D3" w14:textId="12CD112D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210,147</w:t>
            </w:r>
          </w:p>
        </w:tc>
        <w:tc>
          <w:tcPr>
            <w:tcW w:w="90" w:type="dxa"/>
            <w:shd w:val="clear" w:color="auto" w:fill="auto"/>
          </w:tcPr>
          <w:p w14:paraId="7EF871A2" w14:textId="77777777" w:rsidR="007F655A" w:rsidRPr="00080602" w:rsidRDefault="007F655A" w:rsidP="007F655A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C2C46B8" w14:textId="3F2B90DF" w:rsidR="007F655A" w:rsidRPr="00080602" w:rsidRDefault="00954B94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198,645</w:t>
            </w:r>
          </w:p>
        </w:tc>
        <w:tc>
          <w:tcPr>
            <w:tcW w:w="90" w:type="dxa"/>
            <w:shd w:val="clear" w:color="auto" w:fill="auto"/>
          </w:tcPr>
          <w:p w14:paraId="69A1C5DA" w14:textId="77777777" w:rsidR="007F655A" w:rsidRPr="00080602" w:rsidRDefault="007F655A" w:rsidP="007F655A">
            <w:pPr>
              <w:tabs>
                <w:tab w:val="decimal" w:pos="864"/>
              </w:tabs>
              <w:spacing w:line="32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302132" w14:textId="449E9638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203,295</w:t>
            </w:r>
          </w:p>
        </w:tc>
        <w:tc>
          <w:tcPr>
            <w:tcW w:w="90" w:type="dxa"/>
            <w:shd w:val="clear" w:color="auto" w:fill="auto"/>
          </w:tcPr>
          <w:p w14:paraId="177675AD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68D20BA" w14:textId="35EB7E76" w:rsidR="007F655A" w:rsidRPr="00080602" w:rsidRDefault="00954B94" w:rsidP="007F655A">
            <w:pPr>
              <w:spacing w:line="240" w:lineRule="auto"/>
              <w:ind w:right="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5F2D3FDB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tLeas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5F7AEEA" w14:textId="5FA0107E" w:rsidR="007F655A" w:rsidRPr="00080602" w:rsidRDefault="007F655A" w:rsidP="007F655A">
            <w:pPr>
              <w:spacing w:line="240" w:lineRule="auto"/>
              <w:ind w:right="-3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7F655A" w:rsidRPr="00080602" w14:paraId="438F26B2" w14:textId="77777777" w:rsidTr="00C2566B">
        <w:tc>
          <w:tcPr>
            <w:tcW w:w="2699" w:type="dxa"/>
          </w:tcPr>
          <w:p w14:paraId="58CE2D82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86" w:type="dxa"/>
          </w:tcPr>
          <w:p w14:paraId="78B4AB9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4627B81E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</w:p>
        </w:tc>
        <w:tc>
          <w:tcPr>
            <w:tcW w:w="90" w:type="dxa"/>
          </w:tcPr>
          <w:p w14:paraId="7CCF1EE7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0E1731D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409E84A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B214709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6AEEA2D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F5AAC3E" w14:textId="77777777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48EB5F1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1E6BC36" w14:textId="77777777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BCF3F6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8C03FD1" w14:textId="7777777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25CEFE5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6BFC28" w14:textId="7777777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B56DD0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4291E4" w14:textId="7777777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EE39CB0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CFEE301" w14:textId="77777777" w:rsidR="007F655A" w:rsidRPr="00080602" w:rsidRDefault="007F655A" w:rsidP="007F655A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95779C1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E6932A" w14:textId="77777777" w:rsidR="007F655A" w:rsidRPr="00080602" w:rsidRDefault="007F655A" w:rsidP="007F6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67A898FB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A01D682" w14:textId="3AC469D6" w:rsidR="007F655A" w:rsidRPr="00080602" w:rsidRDefault="007F655A" w:rsidP="007F6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F655A" w:rsidRPr="00080602" w14:paraId="343AF664" w14:textId="77777777" w:rsidTr="00C2566B">
        <w:tc>
          <w:tcPr>
            <w:tcW w:w="2699" w:type="dxa"/>
          </w:tcPr>
          <w:p w14:paraId="31FD8C85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6" w:type="dxa"/>
          </w:tcPr>
          <w:p w14:paraId="6704989D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5FB81F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1127451F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937128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568DC8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2E10E71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EF3F85E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08BF688" w14:textId="77777777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47D84B7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E593AFF" w14:textId="77777777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00390C4D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27999A46" w14:textId="7777777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AC0410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C8B8A5A" w14:textId="7777777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476C40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1086A6" w14:textId="7777777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80A7F5F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C53D18" w14:textId="77777777" w:rsidR="007F655A" w:rsidRPr="00080602" w:rsidRDefault="007F655A" w:rsidP="007F655A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AC5BCE7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EECB511" w14:textId="77777777" w:rsidR="007F655A" w:rsidRPr="00080602" w:rsidRDefault="007F655A" w:rsidP="007F6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59EB547F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41567C6" w14:textId="77777777" w:rsidR="007F655A" w:rsidRPr="00080602" w:rsidRDefault="007F655A" w:rsidP="007F6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7F655A" w:rsidRPr="00080602" w14:paraId="1C55E7DF" w14:textId="77777777" w:rsidTr="00C2566B">
        <w:tc>
          <w:tcPr>
            <w:tcW w:w="2699" w:type="dxa"/>
          </w:tcPr>
          <w:p w14:paraId="03564695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  <w:r w:rsidRPr="0008060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86" w:type="dxa"/>
          </w:tcPr>
          <w:p w14:paraId="1FDE85B7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36BC912D" w14:textId="77777777" w:rsidR="007F655A" w:rsidRPr="00080602" w:rsidRDefault="007F655A" w:rsidP="007F655A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" w:type="dxa"/>
          </w:tcPr>
          <w:p w14:paraId="7B1A4110" w14:textId="77777777" w:rsidR="007F655A" w:rsidRPr="00080602" w:rsidRDefault="007F655A" w:rsidP="007F655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3EFB39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40388FA6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4EBBA41" w14:textId="77777777" w:rsidR="007F655A" w:rsidRPr="00080602" w:rsidRDefault="007F655A" w:rsidP="007F655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2553F7A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B7132CA" w14:textId="77777777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0B658CE" w14:textId="77777777" w:rsidR="007F655A" w:rsidRPr="00080602" w:rsidRDefault="007F655A" w:rsidP="007F655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E79C67A" w14:textId="77777777" w:rsidR="007F655A" w:rsidRPr="00080602" w:rsidRDefault="007F655A" w:rsidP="007F655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0C028E3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6ED5BF8" w14:textId="7777777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AEDE1DA" w14:textId="77777777" w:rsidR="007F655A" w:rsidRPr="00080602" w:rsidRDefault="007F655A" w:rsidP="007F655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2FE6134" w14:textId="7777777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3E3EF25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5A1D9A" w14:textId="77777777" w:rsidR="007F655A" w:rsidRPr="00080602" w:rsidRDefault="007F655A" w:rsidP="007F655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E2EA1DE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04A47B" w14:textId="77777777" w:rsidR="007F655A" w:rsidRPr="00080602" w:rsidRDefault="007F655A" w:rsidP="007F655A">
            <w:pPr>
              <w:tabs>
                <w:tab w:val="decimal" w:pos="812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326CCA3" w14:textId="77777777" w:rsidR="007F655A" w:rsidRPr="00080602" w:rsidRDefault="007F655A" w:rsidP="007F655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2856DC4" w14:textId="77777777" w:rsidR="007F655A" w:rsidRPr="00080602" w:rsidRDefault="007F655A" w:rsidP="007F6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</w:tcPr>
          <w:p w14:paraId="33D0EF44" w14:textId="77777777" w:rsidR="007F655A" w:rsidRPr="00080602" w:rsidRDefault="007F655A" w:rsidP="007F655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177CF3A" w14:textId="77777777" w:rsidR="007F655A" w:rsidRPr="00080602" w:rsidRDefault="007F655A" w:rsidP="007F655A">
            <w:pPr>
              <w:spacing w:line="240" w:lineRule="auto"/>
              <w:ind w:lef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657AA" w:rsidRPr="00080602" w14:paraId="69260205" w14:textId="77777777" w:rsidTr="007D4E64">
        <w:tc>
          <w:tcPr>
            <w:tcW w:w="2699" w:type="dxa"/>
          </w:tcPr>
          <w:p w14:paraId="26AD1CF8" w14:textId="77777777" w:rsidR="00F657AA" w:rsidRPr="00080602" w:rsidRDefault="00F657AA" w:rsidP="00F657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มอนโดไทย จำกัด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6" w:type="dxa"/>
          </w:tcPr>
          <w:p w14:paraId="5A3D3075" w14:textId="77777777" w:rsidR="00F657AA" w:rsidRPr="00080602" w:rsidRDefault="00F657AA" w:rsidP="00F657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878D496" w14:textId="77777777" w:rsidR="00F657AA" w:rsidRPr="00080602" w:rsidRDefault="00F657AA" w:rsidP="00F657AA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พัฒนาอสังหาริมทรัพย์</w:t>
            </w:r>
          </w:p>
        </w:tc>
        <w:tc>
          <w:tcPr>
            <w:tcW w:w="90" w:type="dxa"/>
          </w:tcPr>
          <w:p w14:paraId="4E8087C3" w14:textId="77777777" w:rsidR="00F657AA" w:rsidRPr="00080602" w:rsidRDefault="00F657AA" w:rsidP="00F657AA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E514B0" w14:textId="46CCC949" w:rsidR="00F657AA" w:rsidRPr="00080602" w:rsidRDefault="00F657AA" w:rsidP="00F657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76577D66" w14:textId="77777777" w:rsidR="00F657AA" w:rsidRPr="00080602" w:rsidRDefault="00F657AA" w:rsidP="00F657AA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72AD9D" w14:textId="1DB2628B" w:rsidR="00F657AA" w:rsidRPr="00080602" w:rsidRDefault="00F657AA" w:rsidP="00F657AA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83.27</w:t>
            </w:r>
          </w:p>
        </w:tc>
        <w:tc>
          <w:tcPr>
            <w:tcW w:w="90" w:type="dxa"/>
            <w:shd w:val="clear" w:color="auto" w:fill="auto"/>
          </w:tcPr>
          <w:p w14:paraId="6B7B27BD" w14:textId="77777777" w:rsidR="00F657AA" w:rsidRPr="00080602" w:rsidRDefault="00F657AA" w:rsidP="00F657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EB07757" w14:textId="456C6BA0" w:rsidR="00F657AA" w:rsidRPr="00080602" w:rsidRDefault="00F657AA" w:rsidP="00F657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02DF4436" w14:textId="77777777" w:rsidR="00F657AA" w:rsidRPr="00080602" w:rsidRDefault="00F657AA" w:rsidP="00F657AA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A488BFB" w14:textId="12405A38" w:rsidR="00F657AA" w:rsidRPr="00080602" w:rsidRDefault="00F657AA" w:rsidP="00F657AA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36,000</w:t>
            </w:r>
          </w:p>
        </w:tc>
        <w:tc>
          <w:tcPr>
            <w:tcW w:w="90" w:type="dxa"/>
            <w:shd w:val="clear" w:color="auto" w:fill="auto"/>
          </w:tcPr>
          <w:p w14:paraId="5C2EF726" w14:textId="77777777" w:rsidR="00F657AA" w:rsidRPr="00080602" w:rsidRDefault="00F657AA" w:rsidP="00F657AA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0CC4AEB" w14:textId="55FF3DCF" w:rsidR="00F657AA" w:rsidRPr="00080602" w:rsidRDefault="00F657AA" w:rsidP="00F657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0862D23F" w14:textId="77777777" w:rsidR="00F657AA" w:rsidRPr="00080602" w:rsidRDefault="00F657AA" w:rsidP="00F657AA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2286931" w14:textId="76FF2A58" w:rsidR="00F657AA" w:rsidRPr="00080602" w:rsidRDefault="00F657AA" w:rsidP="00F657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10,350</w:t>
            </w:r>
          </w:p>
        </w:tc>
        <w:tc>
          <w:tcPr>
            <w:tcW w:w="90" w:type="dxa"/>
            <w:shd w:val="clear" w:color="auto" w:fill="auto"/>
          </w:tcPr>
          <w:p w14:paraId="73586061" w14:textId="77777777" w:rsidR="00F657AA" w:rsidRPr="00080602" w:rsidRDefault="00F657AA" w:rsidP="00F657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0765271" w14:textId="53709723" w:rsidR="00F657AA" w:rsidRPr="00080602" w:rsidRDefault="008D6F22" w:rsidP="00F657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</w:t>
            </w:r>
            <w:r w:rsidR="00623F2C">
              <w:rPr>
                <w:rFonts w:asciiTheme="majorBidi" w:hAnsiTheme="majorBidi" w:cstheme="majorBidi"/>
                <w:lang w:val="en-US"/>
              </w:rPr>
              <w:t>86</w:t>
            </w:r>
            <w:r w:rsidR="00233539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90" w:type="dxa"/>
            <w:shd w:val="clear" w:color="auto" w:fill="auto"/>
          </w:tcPr>
          <w:p w14:paraId="76456D6C" w14:textId="77777777" w:rsidR="00F657AA" w:rsidRPr="00080602" w:rsidRDefault="00F657AA" w:rsidP="00F657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83C729" w14:textId="7C309DD1" w:rsidR="00F657AA" w:rsidRPr="00080602" w:rsidRDefault="00F657AA" w:rsidP="00F657AA">
            <w:pPr>
              <w:tabs>
                <w:tab w:val="decimal" w:pos="90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9,827</w:t>
            </w:r>
          </w:p>
        </w:tc>
        <w:tc>
          <w:tcPr>
            <w:tcW w:w="90" w:type="dxa"/>
            <w:shd w:val="clear" w:color="auto" w:fill="auto"/>
          </w:tcPr>
          <w:p w14:paraId="3A7C64B5" w14:textId="77777777" w:rsidR="00F657AA" w:rsidRPr="00080602" w:rsidRDefault="00F657AA" w:rsidP="00F657AA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305469" w14:textId="6091B080" w:rsidR="00F657AA" w:rsidRPr="00080602" w:rsidRDefault="00F657AA" w:rsidP="00F657AA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23261F" w14:textId="77777777" w:rsidR="00F657AA" w:rsidRPr="00080602" w:rsidRDefault="00F657AA" w:rsidP="00F657AA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7A5544" w14:textId="569380CF" w:rsidR="00F657AA" w:rsidRPr="00080602" w:rsidRDefault="00F657AA" w:rsidP="00F657AA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6F22" w:rsidRPr="00080602" w14:paraId="371AE5CB" w14:textId="77777777" w:rsidTr="007D4E64">
        <w:tc>
          <w:tcPr>
            <w:tcW w:w="2699" w:type="dxa"/>
          </w:tcPr>
          <w:p w14:paraId="72285E5E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ซิลิกอน โพลีน จำกัด</w:t>
            </w:r>
          </w:p>
        </w:tc>
        <w:tc>
          <w:tcPr>
            <w:tcW w:w="86" w:type="dxa"/>
          </w:tcPr>
          <w:p w14:paraId="11B93336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EE6A39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ธุรกิจส่งออกและนำเข้า</w:t>
            </w:r>
          </w:p>
        </w:tc>
        <w:tc>
          <w:tcPr>
            <w:tcW w:w="90" w:type="dxa"/>
          </w:tcPr>
          <w:p w14:paraId="3D6DCAC0" w14:textId="77777777" w:rsidR="008D6F22" w:rsidRPr="00080602" w:rsidRDefault="008D6F22" w:rsidP="008D6F2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807EA83" w14:textId="3952D667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90" w:type="dxa"/>
            <w:shd w:val="clear" w:color="auto" w:fill="auto"/>
          </w:tcPr>
          <w:p w14:paraId="22BC775D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33BE11C" w14:textId="49D1C639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99.98</w:t>
            </w:r>
          </w:p>
        </w:tc>
        <w:tc>
          <w:tcPr>
            <w:tcW w:w="90" w:type="dxa"/>
            <w:shd w:val="clear" w:color="auto" w:fill="auto"/>
          </w:tcPr>
          <w:p w14:paraId="1B37BD1A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45E3E53" w14:textId="6B69A254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6E89D29D" w14:textId="77777777" w:rsidR="008D6F22" w:rsidRPr="00080602" w:rsidRDefault="008D6F22" w:rsidP="008D6F2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861B06B" w14:textId="2E063202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10,000</w:t>
            </w:r>
          </w:p>
        </w:tc>
        <w:tc>
          <w:tcPr>
            <w:tcW w:w="90" w:type="dxa"/>
            <w:shd w:val="clear" w:color="auto" w:fill="auto"/>
          </w:tcPr>
          <w:p w14:paraId="16B9DB8E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3289287" w14:textId="3BF308A4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68A2ADE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D9B8128" w14:textId="1CF3EA1E" w:rsidR="008D6F22" w:rsidRPr="00080602" w:rsidRDefault="008D6F22" w:rsidP="008D6F22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6B4C5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941D039" w14:textId="7F3FB967" w:rsidR="008D6F22" w:rsidRPr="00080602" w:rsidRDefault="008D6F22" w:rsidP="008D6F22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DDC858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35B7CD6" w14:textId="66A00F4A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D0DF4E" w14:textId="77777777" w:rsidR="008D6F22" w:rsidRPr="00080602" w:rsidRDefault="008D6F22" w:rsidP="008D6F2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3138AB5" w14:textId="502D0E5E" w:rsidR="008D6F22" w:rsidRPr="00080602" w:rsidRDefault="008D6F22" w:rsidP="008D6F22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FBCED4A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2DE7F7D1" w14:textId="604787B0" w:rsidR="008D6F22" w:rsidRPr="00080602" w:rsidRDefault="008D6F22" w:rsidP="008D6F22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6F22" w:rsidRPr="00080602" w14:paraId="11050D70" w14:textId="77777777" w:rsidTr="007D4E64">
        <w:tc>
          <w:tcPr>
            <w:tcW w:w="2699" w:type="dxa"/>
          </w:tcPr>
          <w:p w14:paraId="018EAE5F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บริษัท ทีพีไอ พลังชีวมวล จำกัด</w:t>
            </w:r>
          </w:p>
        </w:tc>
        <w:tc>
          <w:tcPr>
            <w:tcW w:w="86" w:type="dxa"/>
          </w:tcPr>
          <w:p w14:paraId="59C42217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5CB34F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</w:rPr>
              <w:t>ดำเนินธุรกิจเกี่ยวกับผลิตกระแสไฟฟ้าจากขยะและชีวมวล</w:t>
            </w:r>
            <w:r w:rsidRPr="00080602">
              <w:rPr>
                <w:rFonts w:asciiTheme="majorBidi" w:hAnsiTheme="majorBidi" w:cstheme="majorBidi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0357B2AC" w14:textId="77777777" w:rsidR="008D6F22" w:rsidRPr="00080602" w:rsidRDefault="008D6F22" w:rsidP="008D6F2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566E2336" w14:textId="39F801F0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A49A755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6A5441D" w14:textId="3EB932F8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D32FD61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82F3AD8" w14:textId="4E855C1D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56F14AAE" w14:textId="77777777" w:rsidR="008D6F22" w:rsidRPr="00080602" w:rsidRDefault="008D6F22" w:rsidP="008D6F2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1CAE9BB" w14:textId="305978E9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187,500</w:t>
            </w:r>
          </w:p>
        </w:tc>
        <w:tc>
          <w:tcPr>
            <w:tcW w:w="90" w:type="dxa"/>
            <w:shd w:val="clear" w:color="auto" w:fill="auto"/>
          </w:tcPr>
          <w:p w14:paraId="6075495A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0E8BF82A" w14:textId="759F43BB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BC0E0B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B738AF9" w14:textId="5CB70FC8" w:rsidR="008D6F22" w:rsidRPr="00080602" w:rsidRDefault="008D6F22" w:rsidP="008D6F22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A7372A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BFC35C1" w14:textId="4AB8ABE3" w:rsidR="008D6F22" w:rsidRPr="00080602" w:rsidRDefault="008D6F22" w:rsidP="008D6F22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5A6EB62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FA0BFE7" w14:textId="796856A1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EEEEB1" w14:textId="77777777" w:rsidR="008D6F22" w:rsidRPr="00080602" w:rsidRDefault="008D6F22" w:rsidP="008D6F2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D47B3D2" w14:textId="6B8D0D41" w:rsidR="008D6F22" w:rsidRPr="00080602" w:rsidRDefault="008D6F22" w:rsidP="008D6F22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22CA6FFC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B36D137" w14:textId="6A4CDC9E" w:rsidR="008D6F22" w:rsidRPr="00080602" w:rsidRDefault="008D6F22" w:rsidP="008D6F22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6F22" w:rsidRPr="00080602" w14:paraId="6ADD9339" w14:textId="77777777" w:rsidTr="007D4E64">
        <w:tc>
          <w:tcPr>
            <w:tcW w:w="2699" w:type="dxa"/>
          </w:tcPr>
          <w:p w14:paraId="09E14F18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22614A">
              <w:rPr>
                <w:rFonts w:asciiTheme="majorBidi" w:hAnsiTheme="majorBidi" w:cstheme="majorBidi"/>
                <w:cs/>
              </w:rPr>
              <w:t>บริษัท</w:t>
            </w:r>
            <w:r w:rsidRPr="0022614A">
              <w:rPr>
                <w:rFonts w:asciiTheme="majorBidi" w:hAnsiTheme="majorBidi" w:cstheme="majorBidi"/>
              </w:rPr>
              <w:t xml:space="preserve"> </w:t>
            </w:r>
            <w:r w:rsidRPr="0022614A">
              <w:rPr>
                <w:rFonts w:asciiTheme="majorBidi" w:hAnsiTheme="majorBidi" w:cstheme="majorBidi"/>
                <w:cs/>
              </w:rPr>
              <w:t>ทีพีไอ โพลีน เพาเวอร์</w:t>
            </w:r>
            <w:r w:rsidRPr="0008060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br/>
              <w:t xml:space="preserve">    </w:t>
            </w:r>
            <w:r w:rsidRPr="0022614A">
              <w:rPr>
                <w:rFonts w:asciiTheme="majorBidi" w:hAnsiTheme="majorBidi" w:cstheme="majorBidi"/>
                <w:cs/>
              </w:rPr>
              <w:t>(อินเตอร์เนชั่นแนล) จำกัด</w:t>
            </w:r>
            <w:r w:rsidRPr="00080602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86" w:type="dxa"/>
          </w:tcPr>
          <w:p w14:paraId="23A3F12F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3686B05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</w:rPr>
              <w:t>ลงทุนในธุรกิจพลังงานทางเลือก</w:t>
            </w:r>
            <w:r w:rsidRPr="00080602">
              <w:rPr>
                <w:rFonts w:asciiTheme="majorBidi" w:hAnsiTheme="majorBidi" w:cstheme="majorBidi"/>
              </w:rPr>
              <w:br/>
            </w:r>
            <w:r w:rsidRPr="00080602">
              <w:rPr>
                <w:rFonts w:asciiTheme="majorBidi" w:hAnsiTheme="majorBidi" w:cstheme="majorBidi"/>
                <w:cs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37DE7B94" w14:textId="77777777" w:rsidR="008D6F22" w:rsidRPr="00080602" w:rsidRDefault="008D6F22" w:rsidP="008D6F2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6D37B1A8" w14:textId="7A6F29D4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A77285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EE10ECB" w14:textId="73805656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6B01373E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8B139E4" w14:textId="6D2B9814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20696C0" w14:textId="77777777" w:rsidR="008D6F22" w:rsidRPr="00080602" w:rsidRDefault="008D6F22" w:rsidP="008D6F2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D2230F" w14:textId="63DACB32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3597D216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1C637574" w14:textId="79F65A10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E9DA65A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103A1E9" w14:textId="5D6B1598" w:rsidR="008D6F22" w:rsidRPr="00080602" w:rsidRDefault="008D6F22" w:rsidP="008D6F22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36751F8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DC06758" w14:textId="29A70CE4" w:rsidR="008D6F22" w:rsidRPr="00080602" w:rsidRDefault="008D6F22" w:rsidP="008D6F22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49630C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F69B986" w14:textId="57DC2712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FF0E63" w14:textId="77777777" w:rsidR="008D6F22" w:rsidRPr="00080602" w:rsidRDefault="008D6F22" w:rsidP="008D6F2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4D7DB76" w14:textId="1D42600A" w:rsidR="008D6F22" w:rsidRPr="00080602" w:rsidRDefault="008D6F22" w:rsidP="008D6F22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680AFC21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08777C05" w14:textId="4114C430" w:rsidR="008D6F22" w:rsidRPr="00080602" w:rsidRDefault="008D6F22" w:rsidP="008D6F22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6F22" w:rsidRPr="00080602" w14:paraId="34D7589B" w14:textId="77777777" w:rsidTr="007D4E64">
        <w:tc>
          <w:tcPr>
            <w:tcW w:w="2699" w:type="dxa"/>
          </w:tcPr>
          <w:p w14:paraId="5165CF84" w14:textId="77777777" w:rsidR="008D6F22" w:rsidRPr="00080602" w:rsidRDefault="008D6F22" w:rsidP="008D6F22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ท่าเรือน้ำลึก ทีพีไอ จำกัด</w:t>
            </w:r>
          </w:p>
        </w:tc>
        <w:tc>
          <w:tcPr>
            <w:tcW w:w="86" w:type="dxa"/>
          </w:tcPr>
          <w:p w14:paraId="49D6E4AD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40FA600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 xml:space="preserve">ประกอบกิจการท่าเทียบเรือ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br/>
              <w:t>(ยังไม่ได้ดำเนินงาน)</w:t>
            </w:r>
          </w:p>
        </w:tc>
        <w:tc>
          <w:tcPr>
            <w:tcW w:w="90" w:type="dxa"/>
          </w:tcPr>
          <w:p w14:paraId="77603014" w14:textId="77777777" w:rsidR="008D6F22" w:rsidRPr="00080602" w:rsidRDefault="008D6F22" w:rsidP="008D6F2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4021668D" w14:textId="15A49B76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5C680FA7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F2D711B" w14:textId="5BB23965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2D58E0D1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5B57AC2" w14:textId="3C762569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5E332D3B" w14:textId="77777777" w:rsidR="008D6F22" w:rsidRPr="00080602" w:rsidRDefault="008D6F22" w:rsidP="008D6F2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6C5B1895" w14:textId="36A33579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25,000</w:t>
            </w:r>
          </w:p>
        </w:tc>
        <w:tc>
          <w:tcPr>
            <w:tcW w:w="90" w:type="dxa"/>
            <w:shd w:val="clear" w:color="auto" w:fill="auto"/>
          </w:tcPr>
          <w:p w14:paraId="7DCAF866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EA84D06" w14:textId="7AE9FED6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99FD5A4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3D3D52A" w14:textId="276A86C9" w:rsidR="008D6F22" w:rsidRPr="00080602" w:rsidRDefault="008D6F22" w:rsidP="008D6F22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A564E7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41CD80C" w14:textId="08A6501D" w:rsidR="008D6F22" w:rsidRPr="00080602" w:rsidRDefault="008D6F22" w:rsidP="008D6F22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990DF1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7B89843" w14:textId="698795FC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B627A5" w14:textId="77777777" w:rsidR="008D6F22" w:rsidRPr="00080602" w:rsidRDefault="008D6F22" w:rsidP="008D6F2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A1BBA0F" w14:textId="166B28FE" w:rsidR="008D6F22" w:rsidRPr="00080602" w:rsidRDefault="008D6F22" w:rsidP="008D6F22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14BDB87B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4D5AF0DE" w14:textId="14A75C9B" w:rsidR="008D6F22" w:rsidRPr="00080602" w:rsidRDefault="008D6F22" w:rsidP="008D6F22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6F22" w:rsidRPr="00080602" w14:paraId="286B1A78" w14:textId="77777777" w:rsidTr="007D4E64">
        <w:tc>
          <w:tcPr>
            <w:tcW w:w="2699" w:type="dxa"/>
          </w:tcPr>
          <w:p w14:paraId="446EF1A0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ศูนย์กระจายสินค้า ทีพีไอ จำกัด</w:t>
            </w:r>
          </w:p>
        </w:tc>
        <w:tc>
          <w:tcPr>
            <w:tcW w:w="86" w:type="dxa"/>
          </w:tcPr>
          <w:p w14:paraId="6F384D41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5DF8B76A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ดำเนินธุรกิจเกี่ยวกับรวบรวมจัดเก็บและกระจายสินค้าสู่ผู้บริโภค (ยังไม่ได้ดำเนินงาน)</w:t>
            </w:r>
          </w:p>
        </w:tc>
        <w:tc>
          <w:tcPr>
            <w:tcW w:w="90" w:type="dxa"/>
          </w:tcPr>
          <w:p w14:paraId="29A140A4" w14:textId="77777777" w:rsidR="008D6F22" w:rsidRPr="00080602" w:rsidRDefault="008D6F22" w:rsidP="008D6F2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A3992F8" w14:textId="66ECB1A4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7DC80131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CE2B17A" w14:textId="2E4743B1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1FBF9F1E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547F6E0" w14:textId="1B860796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04D6B2F7" w14:textId="77777777" w:rsidR="008D6F22" w:rsidRPr="00080602" w:rsidRDefault="008D6F22" w:rsidP="008D6F2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B9C5B10" w14:textId="3D27F2FD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85E4A87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545E1574" w14:textId="7DE24EA6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869D916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B9E194" w14:textId="786A5897" w:rsidR="008D6F22" w:rsidRPr="00080602" w:rsidRDefault="008D6F22" w:rsidP="008D6F22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90FDAA3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04359F5" w14:textId="6F5C0E5F" w:rsidR="008D6F22" w:rsidRPr="00080602" w:rsidRDefault="008D6F22" w:rsidP="008D6F22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DEF56E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7A463F" w14:textId="768EAF81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E584BB" w14:textId="77777777" w:rsidR="008D6F22" w:rsidRPr="00080602" w:rsidRDefault="008D6F22" w:rsidP="008D6F2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721A2FF" w14:textId="28104515" w:rsidR="008D6F22" w:rsidRPr="00080602" w:rsidRDefault="008D6F22" w:rsidP="008D6F22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0076D8CC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6A67BA83" w14:textId="392BE980" w:rsidR="008D6F22" w:rsidRPr="00080602" w:rsidRDefault="008D6F22" w:rsidP="008D6F22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6F22" w:rsidRPr="00080602" w14:paraId="3022AB94" w14:textId="77777777" w:rsidTr="007D4E64">
        <w:tc>
          <w:tcPr>
            <w:tcW w:w="2699" w:type="dxa"/>
          </w:tcPr>
          <w:p w14:paraId="2FE33B98" w14:textId="64871161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เมืองอัจฉริยะ ทีพีไอ จำกัด</w:t>
            </w:r>
          </w:p>
        </w:tc>
        <w:tc>
          <w:tcPr>
            <w:tcW w:w="86" w:type="dxa"/>
          </w:tcPr>
          <w:p w14:paraId="3B72136E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22603B4E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ดำเนินธุรกิจเกี่ยวกับชุมชนและนิคมอุตสาหกรรมทุกประเภท</w:t>
            </w:r>
            <w:r w:rsidRPr="00080602">
              <w:rPr>
                <w:rFonts w:asciiTheme="majorBidi" w:hAnsiTheme="majorBidi" w:cstheme="majorBidi"/>
                <w:lang w:val="en-US"/>
              </w:rPr>
              <w:br/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60CFD8BB" w14:textId="77777777" w:rsidR="008D6F22" w:rsidRPr="00080602" w:rsidRDefault="008D6F22" w:rsidP="008D6F2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20BA5D05" w14:textId="2167CE20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88F4F8D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CEB99AF" w14:textId="40A19E50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157390AA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D81852E" w14:textId="7FDDC22E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3CDEEAC3" w14:textId="77777777" w:rsidR="008D6F22" w:rsidRPr="00080602" w:rsidRDefault="008D6F22" w:rsidP="008D6F2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EE10565" w14:textId="17A38326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2998C344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6487DDCB" w14:textId="6DF040B2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54A9A2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9FC937B" w14:textId="38C0CA52" w:rsidR="008D6F22" w:rsidRPr="00080602" w:rsidRDefault="008D6F22" w:rsidP="008D6F22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9B2912D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2784DBB" w14:textId="39A0484D" w:rsidR="008D6F22" w:rsidRPr="00080602" w:rsidRDefault="008D6F22" w:rsidP="008D6F22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4AC55E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B827719" w14:textId="48FF02E7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1FCCA7" w14:textId="77777777" w:rsidR="008D6F22" w:rsidRPr="00080602" w:rsidRDefault="008D6F22" w:rsidP="008D6F2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9FB02F3" w14:textId="133701EF" w:rsidR="008D6F22" w:rsidRPr="00080602" w:rsidRDefault="008D6F22" w:rsidP="008D6F22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3DAD0DC7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32F65B8B" w14:textId="59F350BA" w:rsidR="008D6F22" w:rsidRPr="00080602" w:rsidRDefault="008D6F22" w:rsidP="008D6F22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6F22" w:rsidRPr="00080602" w14:paraId="1B1AB52C" w14:textId="77777777" w:rsidTr="007D4E64">
        <w:tc>
          <w:tcPr>
            <w:tcW w:w="2699" w:type="dxa"/>
          </w:tcPr>
          <w:p w14:paraId="3D1D1C91" w14:textId="77777777" w:rsidR="008D6F22" w:rsidRPr="00080602" w:rsidRDefault="008D6F22" w:rsidP="008D6F22">
            <w:pPr>
              <w:spacing w:line="240" w:lineRule="auto"/>
              <w:ind w:left="180" w:right="38" w:hanging="180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พลังแสงอาทิตย์ จำกัด</w:t>
            </w:r>
          </w:p>
        </w:tc>
        <w:tc>
          <w:tcPr>
            <w:tcW w:w="86" w:type="dxa"/>
          </w:tcPr>
          <w:p w14:paraId="20DDAB50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7301DE39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</w:t>
            </w:r>
            <w:r w:rsidRPr="00080602">
              <w:rPr>
                <w:rFonts w:asciiTheme="majorBidi" w:hAnsiTheme="majorBidi" w:cstheme="majorBidi"/>
                <w:spacing w:val="-4"/>
                <w:cs/>
                <w:lang w:val="en-US"/>
              </w:rPr>
              <w:t>ผลิต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ไฟฟ้าจากพลังงานแสงอาทิตย์ (ยังไม่ได้ดำเนินงาน)</w:t>
            </w:r>
          </w:p>
        </w:tc>
        <w:tc>
          <w:tcPr>
            <w:tcW w:w="90" w:type="dxa"/>
          </w:tcPr>
          <w:p w14:paraId="29B71975" w14:textId="77777777" w:rsidR="008D6F22" w:rsidRPr="00080602" w:rsidRDefault="008D6F22" w:rsidP="008D6F2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705874F1" w14:textId="265B6A88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0C8B40C8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540FC9E" w14:textId="76EB1694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70.23</w:t>
            </w:r>
          </w:p>
        </w:tc>
        <w:tc>
          <w:tcPr>
            <w:tcW w:w="90" w:type="dxa"/>
            <w:shd w:val="clear" w:color="auto" w:fill="auto"/>
          </w:tcPr>
          <w:p w14:paraId="39280993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040D84" w14:textId="796F63DB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468754DF" w14:textId="77777777" w:rsidR="008D6F22" w:rsidRPr="00080602" w:rsidRDefault="008D6F22" w:rsidP="008D6F2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CFD9A2" w14:textId="04D8F91B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100,000</w:t>
            </w:r>
          </w:p>
        </w:tc>
        <w:tc>
          <w:tcPr>
            <w:tcW w:w="90" w:type="dxa"/>
            <w:shd w:val="clear" w:color="auto" w:fill="auto"/>
          </w:tcPr>
          <w:p w14:paraId="50DD07E6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4A84D98C" w14:textId="34EED963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9AA547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C37154" w14:textId="31E4DD07" w:rsidR="008D6F22" w:rsidRPr="00080602" w:rsidRDefault="008D6F22" w:rsidP="008D6F22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CDF89DD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6B8E849" w14:textId="55027A21" w:rsidR="008D6F22" w:rsidRPr="00080602" w:rsidRDefault="008D6F22" w:rsidP="008D6F22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B3FBE2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9D2CBE3" w14:textId="05BC3910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6E4CBE9" w14:textId="77777777" w:rsidR="008D6F22" w:rsidRPr="00080602" w:rsidRDefault="008D6F22" w:rsidP="008D6F2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6F7AA5" w14:textId="4051F65B" w:rsidR="008D6F22" w:rsidRPr="00080602" w:rsidRDefault="008D6F22" w:rsidP="008D6F22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79C0CCFA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</w:tcPr>
          <w:p w14:paraId="74848622" w14:textId="7A09A9B0" w:rsidR="008D6F22" w:rsidRPr="00080602" w:rsidRDefault="008D6F22" w:rsidP="008D6F22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6F22" w:rsidRPr="00080602" w14:paraId="5F7CB20C" w14:textId="77777777" w:rsidTr="007D4E64">
        <w:tc>
          <w:tcPr>
            <w:tcW w:w="2699" w:type="dxa"/>
          </w:tcPr>
          <w:p w14:paraId="6AA52556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บริษัท ทีพีไอ พลังลม จำกัด</w:t>
            </w:r>
          </w:p>
        </w:tc>
        <w:tc>
          <w:tcPr>
            <w:tcW w:w="86" w:type="dxa"/>
          </w:tcPr>
          <w:p w14:paraId="5C96319A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08F9C73A" w14:textId="77777777" w:rsidR="008D6F22" w:rsidRPr="00080602" w:rsidRDefault="008D6F22" w:rsidP="008D6F22">
            <w:pPr>
              <w:spacing w:line="240" w:lineRule="auto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cs/>
                <w:lang w:val="en-US"/>
              </w:rPr>
              <w:t>ประกอบกิจการผลิตไฟฟ้าจากพลังงานลม</w:t>
            </w:r>
            <w:r w:rsidRPr="00080602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080602">
              <w:rPr>
                <w:rFonts w:asciiTheme="majorBidi" w:hAnsiTheme="majorBidi" w:cstheme="majorBidi"/>
                <w:cs/>
                <w:lang w:val="en-US"/>
              </w:rPr>
              <w:t>(ยังไม่ได้ดำเนินงาน)</w:t>
            </w:r>
          </w:p>
        </w:tc>
        <w:tc>
          <w:tcPr>
            <w:tcW w:w="90" w:type="dxa"/>
          </w:tcPr>
          <w:p w14:paraId="715CAD38" w14:textId="77777777" w:rsidR="008D6F22" w:rsidRPr="00080602" w:rsidRDefault="008D6F22" w:rsidP="008D6F22">
            <w:pPr>
              <w:spacing w:line="240" w:lineRule="auto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0B6E438B" w14:textId="1C12B322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2021EB43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04B32EB" w14:textId="12D9400D" w:rsidR="008D6F22" w:rsidRPr="00080602" w:rsidRDefault="008D6F22" w:rsidP="008D6F22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70.22</w:t>
            </w:r>
          </w:p>
        </w:tc>
        <w:tc>
          <w:tcPr>
            <w:tcW w:w="90" w:type="dxa"/>
            <w:shd w:val="clear" w:color="auto" w:fill="auto"/>
          </w:tcPr>
          <w:p w14:paraId="6FED4972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7D277FB7" w14:textId="4156C038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6F5B7F7F" w14:textId="77777777" w:rsidR="008D6F22" w:rsidRPr="00080602" w:rsidRDefault="008D6F22" w:rsidP="008D6F22">
            <w:pPr>
              <w:tabs>
                <w:tab w:val="left" w:pos="540"/>
              </w:tabs>
              <w:spacing w:line="32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4371A42" w14:textId="0E9E7007" w:rsidR="008D6F22" w:rsidRPr="00080602" w:rsidRDefault="008D6F22" w:rsidP="008D6F22">
            <w:pPr>
              <w:tabs>
                <w:tab w:val="decimal" w:pos="810"/>
              </w:tabs>
              <w:spacing w:line="240" w:lineRule="auto"/>
              <w:ind w:right="-2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1,000</w:t>
            </w:r>
          </w:p>
        </w:tc>
        <w:tc>
          <w:tcPr>
            <w:tcW w:w="90" w:type="dxa"/>
            <w:shd w:val="clear" w:color="auto" w:fill="auto"/>
          </w:tcPr>
          <w:p w14:paraId="70F717D6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25A5FFB" w14:textId="4A167405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021081B" w14:textId="77777777" w:rsidR="008D6F22" w:rsidRPr="00080602" w:rsidRDefault="008D6F22" w:rsidP="008D6F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E40F18A" w14:textId="7F8C4B0D" w:rsidR="008D6F22" w:rsidRPr="00080602" w:rsidRDefault="008D6F22" w:rsidP="008D6F22">
            <w:pPr>
              <w:spacing w:line="240" w:lineRule="auto"/>
              <w:ind w:left="-2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C7F0D2E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297395" w14:textId="5B141AC1" w:rsidR="008D6F22" w:rsidRPr="00080602" w:rsidRDefault="008D6F22" w:rsidP="008D6F22">
            <w:pPr>
              <w:spacing w:line="240" w:lineRule="auto"/>
              <w:ind w:right="-1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E43D4BF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459761" w14:textId="5241832D" w:rsidR="008D6F22" w:rsidRPr="00080602" w:rsidRDefault="008D6F22" w:rsidP="008D6F22">
            <w:pPr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7CD1E9C" w14:textId="77777777" w:rsidR="008D6F22" w:rsidRPr="00080602" w:rsidRDefault="008D6F22" w:rsidP="008D6F22">
            <w:pPr>
              <w:tabs>
                <w:tab w:val="decimal" w:pos="929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1C0D41" w14:textId="2364D44E" w:rsidR="008D6F22" w:rsidRPr="00080602" w:rsidRDefault="008D6F22" w:rsidP="008D6F22">
            <w:pPr>
              <w:spacing w:line="240" w:lineRule="auto"/>
              <w:ind w:left="2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0" w:type="dxa"/>
          </w:tcPr>
          <w:p w14:paraId="46355480" w14:textId="77777777" w:rsidR="008D6F22" w:rsidRPr="00080602" w:rsidRDefault="008D6F22" w:rsidP="008D6F22">
            <w:pPr>
              <w:tabs>
                <w:tab w:val="decimal" w:pos="864"/>
              </w:tabs>
              <w:spacing w:line="240" w:lineRule="auto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77CD5" w14:textId="59FDD334" w:rsidR="008D6F22" w:rsidRPr="00080602" w:rsidRDefault="008D6F22" w:rsidP="008D6F22">
            <w:pPr>
              <w:spacing w:line="240" w:lineRule="auto"/>
              <w:ind w:left="-2" w:right="3"/>
              <w:jc w:val="center"/>
              <w:rPr>
                <w:rFonts w:asciiTheme="majorBidi" w:hAnsiTheme="majorBidi" w:cstheme="majorBidi"/>
                <w:lang w:val="en-US"/>
              </w:rPr>
            </w:pPr>
            <w:r w:rsidRPr="00080602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8D6F22" w:rsidRPr="007A168E" w14:paraId="2CAD0D12" w14:textId="77777777" w:rsidTr="007D4E64">
        <w:tc>
          <w:tcPr>
            <w:tcW w:w="2699" w:type="dxa"/>
          </w:tcPr>
          <w:p w14:paraId="4DC758D1" w14:textId="77777777" w:rsidR="008D6F22" w:rsidRPr="00080602" w:rsidRDefault="008D6F22" w:rsidP="008D6F22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  <w:r w:rsidRPr="00080602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86" w:type="dxa"/>
          </w:tcPr>
          <w:p w14:paraId="73A71753" w14:textId="77777777" w:rsidR="008D6F22" w:rsidRPr="00080602" w:rsidRDefault="008D6F22" w:rsidP="008D6F22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35" w:type="dxa"/>
          </w:tcPr>
          <w:p w14:paraId="6C36BD57" w14:textId="77777777" w:rsidR="008D6F22" w:rsidRPr="00080602" w:rsidRDefault="008D6F22" w:rsidP="008D6F22">
            <w:pPr>
              <w:spacing w:line="300" w:lineRule="exact"/>
              <w:ind w:left="3" w:right="3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0" w:type="dxa"/>
          </w:tcPr>
          <w:p w14:paraId="0B0AABEB" w14:textId="77777777" w:rsidR="008D6F22" w:rsidRPr="00080602" w:rsidRDefault="008D6F22" w:rsidP="008D6F22">
            <w:pPr>
              <w:spacing w:line="300" w:lineRule="exact"/>
              <w:ind w:left="-128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3720CD8" w14:textId="77777777" w:rsidR="008D6F22" w:rsidRPr="00080602" w:rsidRDefault="008D6F22" w:rsidP="008D6F22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9639655" w14:textId="77777777" w:rsidR="008D6F22" w:rsidRPr="00080602" w:rsidRDefault="008D6F22" w:rsidP="008D6F22">
            <w:pPr>
              <w:tabs>
                <w:tab w:val="left" w:pos="540"/>
              </w:tabs>
              <w:spacing w:line="300" w:lineRule="exact"/>
              <w:ind w:right="206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C8B08E1" w14:textId="77777777" w:rsidR="008D6F22" w:rsidRPr="00080602" w:rsidRDefault="008D6F22" w:rsidP="008D6F22">
            <w:pPr>
              <w:spacing w:line="300" w:lineRule="exact"/>
              <w:ind w:left="-128" w:right="-134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CE07CF3" w14:textId="77777777" w:rsidR="008D6F22" w:rsidRPr="00080602" w:rsidRDefault="008D6F22" w:rsidP="008D6F22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B264E9F" w14:textId="77777777" w:rsidR="008D6F22" w:rsidRPr="00080602" w:rsidRDefault="008D6F22" w:rsidP="008D6F22">
            <w:pPr>
              <w:tabs>
                <w:tab w:val="decimal" w:pos="81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57A2E328" w14:textId="77777777" w:rsidR="008D6F22" w:rsidRPr="00080602" w:rsidRDefault="008D6F22" w:rsidP="008D6F22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1EF1549E" w14:textId="77777777" w:rsidR="008D6F22" w:rsidRPr="00080602" w:rsidRDefault="008D6F22" w:rsidP="008D6F22">
            <w:pPr>
              <w:tabs>
                <w:tab w:val="decimal" w:pos="810"/>
              </w:tabs>
              <w:spacing w:line="300" w:lineRule="exact"/>
              <w:ind w:right="-2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2B47F822" w14:textId="77777777" w:rsidR="008D6F22" w:rsidRPr="00080602" w:rsidRDefault="008D6F22" w:rsidP="008D6F22">
            <w:pPr>
              <w:tabs>
                <w:tab w:val="left" w:pos="540"/>
              </w:tabs>
              <w:spacing w:line="300" w:lineRule="exact"/>
              <w:ind w:left="-1548" w:right="206" w:firstLine="1548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06F5D0" w14:textId="28090670" w:rsidR="008D6F22" w:rsidRPr="00080602" w:rsidRDefault="008D6F22" w:rsidP="008D6F2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  <w:shd w:val="clear" w:color="auto" w:fill="auto"/>
          </w:tcPr>
          <w:p w14:paraId="3D10EEA6" w14:textId="77777777" w:rsidR="008D6F22" w:rsidRPr="00080602" w:rsidRDefault="008D6F22" w:rsidP="008D6F22">
            <w:pPr>
              <w:tabs>
                <w:tab w:val="left" w:pos="540"/>
              </w:tabs>
              <w:spacing w:line="300" w:lineRule="exact"/>
              <w:ind w:right="2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A03817" w14:textId="67956A23" w:rsidR="008D6F22" w:rsidRPr="00080602" w:rsidRDefault="008D6F22" w:rsidP="008D6F2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14,573,742</w:t>
            </w:r>
          </w:p>
        </w:tc>
        <w:tc>
          <w:tcPr>
            <w:tcW w:w="90" w:type="dxa"/>
            <w:shd w:val="clear" w:color="auto" w:fill="auto"/>
          </w:tcPr>
          <w:p w14:paraId="16949669" w14:textId="77777777" w:rsidR="008D6F22" w:rsidRPr="00080602" w:rsidRDefault="008D6F22" w:rsidP="008D6F22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AFBA1" w14:textId="697E40F8" w:rsidR="008D6F22" w:rsidRPr="00080602" w:rsidRDefault="008D6F22" w:rsidP="008D6F2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32,414,</w:t>
            </w:r>
            <w:r w:rsidR="007D4E64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  <w:r w:rsidR="00233539">
              <w:rPr>
                <w:rFonts w:asciiTheme="majorBidi" w:hAnsiTheme="majorBidi" w:cstheme="majorBidi"/>
                <w:b/>
                <w:bCs/>
                <w:lang w:val="en-US"/>
              </w:rPr>
              <w:t>55</w:t>
            </w:r>
          </w:p>
        </w:tc>
        <w:tc>
          <w:tcPr>
            <w:tcW w:w="90" w:type="dxa"/>
            <w:shd w:val="clear" w:color="auto" w:fill="auto"/>
          </w:tcPr>
          <w:p w14:paraId="06744641" w14:textId="77777777" w:rsidR="008D6F22" w:rsidRPr="00080602" w:rsidRDefault="008D6F22" w:rsidP="008D6F22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B7DB45" w14:textId="5E9414AE" w:rsidR="008D6F22" w:rsidRPr="00080602" w:rsidRDefault="008D6F22" w:rsidP="008D6F2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32,197,664</w:t>
            </w:r>
          </w:p>
        </w:tc>
        <w:tc>
          <w:tcPr>
            <w:tcW w:w="90" w:type="dxa"/>
            <w:shd w:val="clear" w:color="auto" w:fill="auto"/>
          </w:tcPr>
          <w:p w14:paraId="6963AD9F" w14:textId="77777777" w:rsidR="008D6F22" w:rsidRPr="00080602" w:rsidRDefault="008D6F22" w:rsidP="008D6F22">
            <w:pPr>
              <w:tabs>
                <w:tab w:val="decimal" w:pos="929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089883" w14:textId="444F0FFC" w:rsidR="008D6F22" w:rsidRPr="00080602" w:rsidRDefault="007D4E64" w:rsidP="007D4E64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928,624</w:t>
            </w:r>
          </w:p>
        </w:tc>
        <w:tc>
          <w:tcPr>
            <w:tcW w:w="90" w:type="dxa"/>
          </w:tcPr>
          <w:p w14:paraId="54CF94B5" w14:textId="77777777" w:rsidR="008D6F22" w:rsidRPr="00080602" w:rsidRDefault="008D6F22" w:rsidP="008D6F22">
            <w:pPr>
              <w:tabs>
                <w:tab w:val="decimal" w:pos="864"/>
              </w:tabs>
              <w:spacing w:line="300" w:lineRule="exact"/>
              <w:ind w:left="-46" w:right="-134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A88C9A8" w14:textId="63585086" w:rsidR="008D6F22" w:rsidRPr="001454F2" w:rsidRDefault="008D6F22" w:rsidP="008D6F22">
            <w:pPr>
              <w:tabs>
                <w:tab w:val="decimal" w:pos="900"/>
              </w:tabs>
              <w:spacing w:line="300" w:lineRule="exact"/>
              <w:ind w:lef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1,223,624</w:t>
            </w:r>
          </w:p>
        </w:tc>
      </w:tr>
    </w:tbl>
    <w:p w14:paraId="7A80AA9D" w14:textId="77777777" w:rsidR="00C2566B" w:rsidRPr="007A168E" w:rsidRDefault="00C2566B" w:rsidP="007F11EA">
      <w:pPr>
        <w:pStyle w:val="Bo-C1Content"/>
        <w:rPr>
          <w:rFonts w:asciiTheme="majorBidi" w:hAnsiTheme="majorBidi" w:cstheme="majorBidi"/>
          <w:sz w:val="12"/>
          <w:szCs w:val="12"/>
        </w:rPr>
      </w:pPr>
    </w:p>
    <w:p w14:paraId="5134F7E3" w14:textId="77777777" w:rsidR="00BC2C75" w:rsidRPr="007A168E" w:rsidRDefault="00BC2C7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BC2C75" w:rsidRPr="007A168E" w:rsidSect="000B7DA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p w14:paraId="538E7867" w14:textId="0202750C" w:rsidR="00C344C6" w:rsidRPr="008C752E" w:rsidRDefault="00C344C6" w:rsidP="00C344C6">
      <w:pPr>
        <w:spacing w:line="240" w:lineRule="atLeast"/>
        <w:ind w:right="-108" w:firstLine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52E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B47D8C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และการร่วมค้า</w:t>
      </w:r>
    </w:p>
    <w:p w14:paraId="1BADE262" w14:textId="655E28A7" w:rsidR="00C344C6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68"/>
        <w:gridCol w:w="719"/>
        <w:gridCol w:w="1171"/>
        <w:gridCol w:w="270"/>
        <w:gridCol w:w="1080"/>
        <w:gridCol w:w="272"/>
        <w:gridCol w:w="1170"/>
        <w:gridCol w:w="272"/>
        <w:gridCol w:w="1258"/>
      </w:tblGrid>
      <w:tr w:rsidR="00613D7A" w14:paraId="478F380D" w14:textId="77777777" w:rsidTr="0061004D">
        <w:trPr>
          <w:tblHeader/>
        </w:trPr>
        <w:tc>
          <w:tcPr>
            <w:tcW w:w="2008" w:type="pct"/>
            <w:gridSpan w:val="2"/>
          </w:tcPr>
          <w:p w14:paraId="0D9766DD" w14:textId="77777777" w:rsidR="00613D7A" w:rsidRDefault="00613D7A" w:rsidP="0061004D">
            <w:pPr>
              <w:pStyle w:val="BodyText"/>
              <w:spacing w:after="0"/>
              <w:ind w:left="1668" w:right="-110" w:hanging="16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3" w:type="pct"/>
            <w:gridSpan w:val="3"/>
            <w:hideMark/>
          </w:tcPr>
          <w:p w14:paraId="0451D606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28C5E53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pct"/>
            <w:gridSpan w:val="3"/>
            <w:hideMark/>
          </w:tcPr>
          <w:p w14:paraId="6E0B6E31" w14:textId="77777777" w:rsidR="00613D7A" w:rsidRDefault="00613D7A" w:rsidP="0061004D">
            <w:pPr>
              <w:pStyle w:val="BodyText"/>
              <w:spacing w:after="0"/>
              <w:ind w:left="1668" w:right="-110" w:hanging="177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3036" w14:paraId="72A817AA" w14:textId="77777777" w:rsidTr="006472A1">
        <w:trPr>
          <w:trHeight w:val="305"/>
          <w:tblHeader/>
        </w:trPr>
        <w:tc>
          <w:tcPr>
            <w:tcW w:w="2008" w:type="pct"/>
            <w:gridSpan w:val="2"/>
          </w:tcPr>
          <w:p w14:paraId="5C661413" w14:textId="798EAD95" w:rsidR="00373036" w:rsidRDefault="00373036" w:rsidP="00373036">
            <w:pPr>
              <w:pStyle w:val="BodyText"/>
              <w:spacing w:after="0" w:line="240" w:lineRule="auto"/>
              <w:ind w:right="-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="007F655A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เดือน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  <w:r w:rsidRPr="000D3CE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>3</w:t>
            </w:r>
            <w:r w:rsidR="006A12AD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US"/>
              </w:rPr>
              <w:t xml:space="preserve">0 </w:t>
            </w:r>
            <w:r w:rsidR="006A12AD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638" w:type="pct"/>
            <w:hideMark/>
          </w:tcPr>
          <w:p w14:paraId="531D166F" w14:textId="5BF2707B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1EA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7" w:type="pct"/>
          </w:tcPr>
          <w:p w14:paraId="1DF291FE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hideMark/>
          </w:tcPr>
          <w:p w14:paraId="7DD785CD" w14:textId="57B9840A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1EA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  <w:tc>
          <w:tcPr>
            <w:tcW w:w="148" w:type="pct"/>
          </w:tcPr>
          <w:p w14:paraId="50350315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" w:type="pct"/>
            <w:hideMark/>
          </w:tcPr>
          <w:p w14:paraId="1CC40EFA" w14:textId="67C9BD09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1EA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8</w:t>
            </w:r>
          </w:p>
        </w:tc>
        <w:tc>
          <w:tcPr>
            <w:tcW w:w="148" w:type="pct"/>
          </w:tcPr>
          <w:p w14:paraId="287F5833" w14:textId="77777777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hideMark/>
          </w:tcPr>
          <w:p w14:paraId="38676C07" w14:textId="7E5AA895" w:rsidR="00373036" w:rsidRDefault="00373036" w:rsidP="00373036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31EAE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7</w:t>
            </w:r>
          </w:p>
        </w:tc>
      </w:tr>
      <w:tr w:rsidR="00613D7A" w14:paraId="491BEAFB" w14:textId="77777777" w:rsidTr="0061004D">
        <w:trPr>
          <w:tblHeader/>
        </w:trPr>
        <w:tc>
          <w:tcPr>
            <w:tcW w:w="1617" w:type="pct"/>
          </w:tcPr>
          <w:p w14:paraId="35A0CDC5" w14:textId="77777777" w:rsidR="00613D7A" w:rsidRDefault="00613D7A" w:rsidP="0061004D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2" w:type="pct"/>
          </w:tcPr>
          <w:p w14:paraId="7502BF87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992" w:type="pct"/>
            <w:gridSpan w:val="7"/>
            <w:hideMark/>
          </w:tcPr>
          <w:p w14:paraId="057A8A65" w14:textId="77777777" w:rsidR="00613D7A" w:rsidRDefault="00613D7A" w:rsidP="0061004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13D7A" w14:paraId="08E7B465" w14:textId="77777777" w:rsidTr="0061004D">
        <w:tc>
          <w:tcPr>
            <w:tcW w:w="1617" w:type="pct"/>
            <w:hideMark/>
          </w:tcPr>
          <w:p w14:paraId="4F12720E" w14:textId="77777777" w:rsidR="00613D7A" w:rsidRDefault="00613D7A" w:rsidP="0061004D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92" w:type="pct"/>
          </w:tcPr>
          <w:p w14:paraId="11AE58E2" w14:textId="77777777" w:rsidR="00613D7A" w:rsidRDefault="00613D7A" w:rsidP="0061004D">
            <w:pPr>
              <w:pStyle w:val="BodyText"/>
              <w:tabs>
                <w:tab w:val="decimal" w:pos="61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8" w:type="pct"/>
          </w:tcPr>
          <w:p w14:paraId="689488C0" w14:textId="77777777" w:rsidR="00613D7A" w:rsidRDefault="00613D7A" w:rsidP="0061004D">
            <w:pPr>
              <w:pStyle w:val="BodyText"/>
              <w:tabs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254F25DD" w14:textId="77777777" w:rsidR="00613D7A" w:rsidRDefault="00613D7A" w:rsidP="0061004D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686C494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D441943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89EB77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E1B230D" w14:textId="77777777" w:rsidR="00613D7A" w:rsidRDefault="00613D7A" w:rsidP="0061004D">
            <w:pPr>
              <w:pStyle w:val="BodyText"/>
              <w:tabs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</w:tcPr>
          <w:p w14:paraId="321C7600" w14:textId="77777777" w:rsidR="00613D7A" w:rsidRDefault="00613D7A" w:rsidP="0061004D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EAE" w14:paraId="480AD7A8" w14:textId="77777777" w:rsidTr="005D5B76">
        <w:tc>
          <w:tcPr>
            <w:tcW w:w="1617" w:type="pct"/>
            <w:hideMark/>
          </w:tcPr>
          <w:p w14:paraId="3C004ABA" w14:textId="3D3A26E8" w:rsidR="00231EAE" w:rsidRDefault="00231EAE" w:rsidP="00231EA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392" w:type="pct"/>
          </w:tcPr>
          <w:p w14:paraId="723F98B6" w14:textId="77777777" w:rsidR="00231EAE" w:rsidRDefault="00231EAE" w:rsidP="00231EAE">
            <w:pPr>
              <w:pStyle w:val="BodyText"/>
              <w:tabs>
                <w:tab w:val="decimal" w:pos="88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CD2617A" w14:textId="24C88492" w:rsidR="00231EAE" w:rsidRPr="004D3ECB" w:rsidRDefault="00450A87" w:rsidP="00231EAE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  <w:tc>
          <w:tcPr>
            <w:tcW w:w="147" w:type="pct"/>
            <w:vAlign w:val="bottom"/>
          </w:tcPr>
          <w:p w14:paraId="7DF23366" w14:textId="77777777" w:rsidR="00231EAE" w:rsidRDefault="00231EAE" w:rsidP="00231EAE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FAAC518" w14:textId="78E6BAFE" w:rsidR="00231EAE" w:rsidRDefault="00231EAE" w:rsidP="00231EAE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  <w:tc>
          <w:tcPr>
            <w:tcW w:w="148" w:type="pct"/>
            <w:vAlign w:val="bottom"/>
          </w:tcPr>
          <w:p w14:paraId="6557F911" w14:textId="77777777" w:rsidR="00231EAE" w:rsidRDefault="00231EAE" w:rsidP="00231EAE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7AFAE8B9" w14:textId="65296117" w:rsidR="00231EAE" w:rsidRDefault="00450A87" w:rsidP="00231EAE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  <w:tc>
          <w:tcPr>
            <w:tcW w:w="148" w:type="pct"/>
            <w:vAlign w:val="bottom"/>
          </w:tcPr>
          <w:p w14:paraId="06BF0276" w14:textId="77777777" w:rsidR="00231EAE" w:rsidRDefault="00231EAE" w:rsidP="00231EA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685" w:type="pct"/>
            <w:vAlign w:val="bottom"/>
          </w:tcPr>
          <w:p w14:paraId="68CE2914" w14:textId="1B4996DC" w:rsidR="00231EAE" w:rsidRDefault="00231EAE" w:rsidP="00231EAE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307</w:t>
            </w:r>
          </w:p>
        </w:tc>
      </w:tr>
      <w:tr w:rsidR="007F655A" w14:paraId="34004838" w14:textId="77777777" w:rsidTr="00BE1608">
        <w:trPr>
          <w:trHeight w:val="353"/>
        </w:trPr>
        <w:tc>
          <w:tcPr>
            <w:tcW w:w="2008" w:type="pct"/>
            <w:gridSpan w:val="2"/>
            <w:hideMark/>
          </w:tcPr>
          <w:p w14:paraId="63001761" w14:textId="135C2B25" w:rsidR="007F655A" w:rsidRDefault="007F655A" w:rsidP="007F655A">
            <w:pPr>
              <w:pStyle w:val="BodyText"/>
              <w:tabs>
                <w:tab w:val="decimal" w:pos="882"/>
              </w:tabs>
              <w:spacing w:after="0"/>
              <w:ind w:left="160" w:right="-131" w:hanging="16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638" w:type="pct"/>
            <w:vAlign w:val="bottom"/>
          </w:tcPr>
          <w:p w14:paraId="158DCBCB" w14:textId="443BA8CC" w:rsidR="007F655A" w:rsidRPr="003F7C6D" w:rsidRDefault="008E3BC1" w:rsidP="007F655A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13,166</w:t>
            </w:r>
          </w:p>
        </w:tc>
        <w:tc>
          <w:tcPr>
            <w:tcW w:w="147" w:type="pct"/>
            <w:vAlign w:val="bottom"/>
          </w:tcPr>
          <w:p w14:paraId="7BCFDF44" w14:textId="77777777" w:rsidR="007F655A" w:rsidRDefault="007F655A" w:rsidP="007F655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B54091" w14:textId="2FD65E08" w:rsidR="007F655A" w:rsidRPr="007F655A" w:rsidRDefault="007F655A" w:rsidP="007F655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14,052</w:t>
            </w:r>
          </w:p>
        </w:tc>
        <w:tc>
          <w:tcPr>
            <w:tcW w:w="148" w:type="pct"/>
            <w:vAlign w:val="bottom"/>
          </w:tcPr>
          <w:p w14:paraId="747AE718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2A007DA1" w14:textId="7331A6FE" w:rsidR="007F655A" w:rsidRDefault="0075476E" w:rsidP="007F655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13,166</w:t>
            </w:r>
          </w:p>
        </w:tc>
        <w:tc>
          <w:tcPr>
            <w:tcW w:w="148" w:type="pct"/>
            <w:vAlign w:val="bottom"/>
          </w:tcPr>
          <w:p w14:paraId="6FE05158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vAlign w:val="bottom"/>
          </w:tcPr>
          <w:p w14:paraId="0B9D7E3B" w14:textId="4DC07FF3" w:rsidR="007F655A" w:rsidRDefault="007F655A" w:rsidP="007F655A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14,052</w:t>
            </w:r>
          </w:p>
        </w:tc>
      </w:tr>
      <w:tr w:rsidR="007F655A" w14:paraId="0C7A8760" w14:textId="77777777" w:rsidTr="00BE1608">
        <w:tc>
          <w:tcPr>
            <w:tcW w:w="2008" w:type="pct"/>
            <w:gridSpan w:val="2"/>
            <w:hideMark/>
          </w:tcPr>
          <w:p w14:paraId="09DF5B52" w14:textId="4C77541D" w:rsidR="007F655A" w:rsidRDefault="007F655A" w:rsidP="004628AC">
            <w:pPr>
              <w:pStyle w:val="BodyText"/>
              <w:tabs>
                <w:tab w:val="decimal" w:pos="882"/>
              </w:tabs>
              <w:spacing w:after="0"/>
              <w:ind w:left="256" w:right="-131" w:hanging="2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</w:t>
            </w:r>
            <w:r w:rsidR="005C3AE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เบ็ดเสร็จอื่นของ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br/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บริษัทร่วมตามวิธีส่วนได้เสีย</w:t>
            </w: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BF1D7F" w14:textId="78083CB8" w:rsidR="007F655A" w:rsidRDefault="008E3BC1" w:rsidP="007F655A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(5,988)</w:t>
            </w:r>
          </w:p>
        </w:tc>
        <w:tc>
          <w:tcPr>
            <w:tcW w:w="147" w:type="pct"/>
            <w:vAlign w:val="bottom"/>
          </w:tcPr>
          <w:p w14:paraId="36DB80A2" w14:textId="77777777" w:rsidR="007F655A" w:rsidRDefault="007F655A" w:rsidP="007F655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E2851F" w14:textId="4DE22FAC" w:rsidR="007F655A" w:rsidRPr="00373036" w:rsidRDefault="007F655A" w:rsidP="007F655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(4,152)</w:t>
            </w:r>
          </w:p>
        </w:tc>
        <w:tc>
          <w:tcPr>
            <w:tcW w:w="148" w:type="pct"/>
            <w:vAlign w:val="bottom"/>
          </w:tcPr>
          <w:p w14:paraId="1619A791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3E2D14" w14:textId="57259779" w:rsidR="007F655A" w:rsidRDefault="0075476E" w:rsidP="007F655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(5,988)</w:t>
            </w:r>
          </w:p>
        </w:tc>
        <w:tc>
          <w:tcPr>
            <w:tcW w:w="148" w:type="pct"/>
            <w:vAlign w:val="bottom"/>
          </w:tcPr>
          <w:p w14:paraId="79545C70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6B1E6A" w14:textId="36EA3C17" w:rsidR="007F655A" w:rsidRDefault="007F655A" w:rsidP="007F655A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(4,152)</w:t>
            </w:r>
          </w:p>
        </w:tc>
      </w:tr>
      <w:tr w:rsidR="007F655A" w14:paraId="46AD3221" w14:textId="77777777" w:rsidTr="00874033">
        <w:trPr>
          <w:trHeight w:val="269"/>
        </w:trPr>
        <w:tc>
          <w:tcPr>
            <w:tcW w:w="1617" w:type="pct"/>
            <w:hideMark/>
          </w:tcPr>
          <w:p w14:paraId="53A8308F" w14:textId="702D8B5A" w:rsidR="007F655A" w:rsidRDefault="007F655A" w:rsidP="007F655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A1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AD4B3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392" w:type="pct"/>
          </w:tcPr>
          <w:p w14:paraId="765BD11C" w14:textId="77777777" w:rsidR="007F655A" w:rsidRDefault="007F655A" w:rsidP="007F655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722658" w14:textId="21CBF606" w:rsidR="007F655A" w:rsidRDefault="0075476E" w:rsidP="007F655A">
            <w:pPr>
              <w:pStyle w:val="BodyText"/>
              <w:tabs>
                <w:tab w:val="decimal" w:pos="970"/>
              </w:tabs>
              <w:spacing w:after="0"/>
              <w:ind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914,358</w:t>
            </w:r>
          </w:p>
        </w:tc>
        <w:tc>
          <w:tcPr>
            <w:tcW w:w="147" w:type="pct"/>
            <w:vAlign w:val="bottom"/>
          </w:tcPr>
          <w:p w14:paraId="2535CB86" w14:textId="77777777" w:rsidR="007F655A" w:rsidRDefault="007F655A" w:rsidP="007F655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CD8715" w14:textId="09F6A465" w:rsidR="007F655A" w:rsidRDefault="007F655A" w:rsidP="007F655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890,207</w:t>
            </w:r>
          </w:p>
        </w:tc>
        <w:tc>
          <w:tcPr>
            <w:tcW w:w="148" w:type="pct"/>
            <w:vAlign w:val="bottom"/>
          </w:tcPr>
          <w:p w14:paraId="36C3FB55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8DC964" w14:textId="39776BBD" w:rsidR="007F655A" w:rsidRDefault="00140BA0" w:rsidP="007F655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914,358</w:t>
            </w:r>
          </w:p>
        </w:tc>
        <w:tc>
          <w:tcPr>
            <w:tcW w:w="148" w:type="pct"/>
            <w:vAlign w:val="bottom"/>
          </w:tcPr>
          <w:p w14:paraId="3573CF2E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DFE6FC" w14:textId="649247AB" w:rsidR="007F655A" w:rsidRDefault="007F655A" w:rsidP="007F655A">
            <w:pPr>
              <w:pStyle w:val="BodyText"/>
              <w:tabs>
                <w:tab w:val="decimal" w:pos="106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890,207</w:t>
            </w:r>
          </w:p>
        </w:tc>
      </w:tr>
      <w:tr w:rsidR="007F655A" w14:paraId="430470CF" w14:textId="77777777" w:rsidTr="0061004D">
        <w:trPr>
          <w:trHeight w:val="269"/>
        </w:trPr>
        <w:tc>
          <w:tcPr>
            <w:tcW w:w="1617" w:type="pct"/>
            <w:hideMark/>
          </w:tcPr>
          <w:p w14:paraId="7D68FAFE" w14:textId="77777777" w:rsidR="007F655A" w:rsidRDefault="007F655A" w:rsidP="007F655A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392" w:type="pct"/>
          </w:tcPr>
          <w:p w14:paraId="3F71EEC4" w14:textId="77777777" w:rsidR="007F655A" w:rsidRDefault="007F655A" w:rsidP="007F655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0E19EDC" w14:textId="3CA3DD5C" w:rsidR="007F655A" w:rsidRDefault="007F655A" w:rsidP="007F655A">
            <w:pPr>
              <w:pStyle w:val="BodyText"/>
              <w:tabs>
                <w:tab w:val="decimal" w:pos="79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A98269A" w14:textId="77777777" w:rsidR="007F655A" w:rsidRDefault="007F655A" w:rsidP="007F655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0DC320" w14:textId="77777777" w:rsidR="007F655A" w:rsidRDefault="007F655A" w:rsidP="007F655A">
            <w:pPr>
              <w:pStyle w:val="BodyText"/>
              <w:tabs>
                <w:tab w:val="decimal" w:pos="795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7D039304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D2BEBFB" w14:textId="77777777" w:rsidR="007F655A" w:rsidRDefault="007F655A" w:rsidP="007F655A">
            <w:pPr>
              <w:pStyle w:val="BodyText"/>
              <w:tabs>
                <w:tab w:val="decimal" w:pos="794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8" w:type="pct"/>
            <w:vAlign w:val="bottom"/>
          </w:tcPr>
          <w:p w14:paraId="6908A278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B4DCED5" w14:textId="77777777" w:rsidR="007F655A" w:rsidRDefault="007F655A" w:rsidP="007F655A">
            <w:pPr>
              <w:pStyle w:val="BodyText"/>
              <w:tabs>
                <w:tab w:val="decimal" w:pos="973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7F655A" w14:paraId="15EB63AF" w14:textId="77777777" w:rsidTr="00BE4FEE">
        <w:trPr>
          <w:trHeight w:val="269"/>
        </w:trPr>
        <w:tc>
          <w:tcPr>
            <w:tcW w:w="1617" w:type="pct"/>
            <w:hideMark/>
          </w:tcPr>
          <w:p w14:paraId="1C688E37" w14:textId="10BE3193" w:rsidR="007F655A" w:rsidRDefault="007F655A" w:rsidP="007F655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B0E3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392" w:type="pct"/>
          </w:tcPr>
          <w:p w14:paraId="7224A5B9" w14:textId="77777777" w:rsidR="007F655A" w:rsidRDefault="007F655A" w:rsidP="007F655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2F6B0EF" w14:textId="19056BFC" w:rsidR="007F655A" w:rsidRPr="00806890" w:rsidRDefault="007F655A" w:rsidP="007F655A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257,794</w:t>
            </w:r>
          </w:p>
        </w:tc>
        <w:tc>
          <w:tcPr>
            <w:tcW w:w="147" w:type="pct"/>
            <w:vAlign w:val="bottom"/>
          </w:tcPr>
          <w:p w14:paraId="4CEE64B7" w14:textId="77777777" w:rsidR="007F655A" w:rsidRDefault="007F655A" w:rsidP="007F655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9A9A8B" w14:textId="3626DA54" w:rsidR="007F655A" w:rsidRPr="008E6FEA" w:rsidRDefault="007F655A" w:rsidP="007F655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158</w:t>
            </w:r>
          </w:p>
        </w:tc>
        <w:tc>
          <w:tcPr>
            <w:tcW w:w="148" w:type="pct"/>
            <w:vAlign w:val="bottom"/>
          </w:tcPr>
          <w:p w14:paraId="7627C413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E99F739" w14:textId="38A78CFD" w:rsidR="007F655A" w:rsidRPr="00A31099" w:rsidRDefault="007F655A" w:rsidP="007F65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0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23AE3C52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vAlign w:val="bottom"/>
          </w:tcPr>
          <w:p w14:paraId="6E4CDDF1" w14:textId="1470E2F7" w:rsidR="007F655A" w:rsidRDefault="007F655A" w:rsidP="007F65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7F655A" w14:paraId="070CD5B6" w14:textId="77777777" w:rsidTr="00BE4FEE">
        <w:trPr>
          <w:trHeight w:val="269"/>
        </w:trPr>
        <w:tc>
          <w:tcPr>
            <w:tcW w:w="1617" w:type="pct"/>
            <w:hideMark/>
          </w:tcPr>
          <w:p w14:paraId="025BF13E" w14:textId="77777777" w:rsidR="007F655A" w:rsidRDefault="007F655A" w:rsidP="007F655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ส่วนแบ่งกำไรของการร่วมค้า</w:t>
            </w:r>
          </w:p>
          <w:p w14:paraId="1C4281A3" w14:textId="2B2B7904" w:rsidR="007F655A" w:rsidRDefault="007F655A" w:rsidP="004628AC">
            <w:pPr>
              <w:ind w:left="25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ที่ใช้วิธีส่วนได้เสีย</w:t>
            </w:r>
          </w:p>
        </w:tc>
        <w:tc>
          <w:tcPr>
            <w:tcW w:w="392" w:type="pct"/>
          </w:tcPr>
          <w:p w14:paraId="3E7400D7" w14:textId="77777777" w:rsidR="007F655A" w:rsidRDefault="007F655A" w:rsidP="007F655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vAlign w:val="bottom"/>
          </w:tcPr>
          <w:p w14:paraId="0351128C" w14:textId="2E5FEBF6" w:rsidR="007F655A" w:rsidRDefault="0075476E" w:rsidP="007F655A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3,230</w:t>
            </w:r>
          </w:p>
        </w:tc>
        <w:tc>
          <w:tcPr>
            <w:tcW w:w="147" w:type="pct"/>
            <w:vAlign w:val="bottom"/>
          </w:tcPr>
          <w:p w14:paraId="5841418D" w14:textId="77777777" w:rsidR="007F655A" w:rsidRDefault="007F655A" w:rsidP="007F655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A7C9D02" w14:textId="1ADC0F2C" w:rsidR="007F655A" w:rsidRPr="00613D7A" w:rsidRDefault="007F655A" w:rsidP="007F655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2,928</w:t>
            </w:r>
          </w:p>
        </w:tc>
        <w:tc>
          <w:tcPr>
            <w:tcW w:w="148" w:type="pct"/>
            <w:vAlign w:val="bottom"/>
          </w:tcPr>
          <w:p w14:paraId="79A03DF3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3758685" w14:textId="356CF9F8" w:rsidR="007F655A" w:rsidRDefault="00140BA0" w:rsidP="007F65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1EB65DE2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vAlign w:val="bottom"/>
          </w:tcPr>
          <w:p w14:paraId="553C581B" w14:textId="6E6A0691" w:rsidR="007F655A" w:rsidRPr="00A31099" w:rsidRDefault="007F655A" w:rsidP="007F65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7F655A" w14:paraId="009BEB47" w14:textId="77777777" w:rsidTr="00BE4FEE">
        <w:trPr>
          <w:trHeight w:val="269"/>
        </w:trPr>
        <w:tc>
          <w:tcPr>
            <w:tcW w:w="1617" w:type="pct"/>
            <w:hideMark/>
          </w:tcPr>
          <w:p w14:paraId="126F48B0" w14:textId="47C03918" w:rsidR="007F655A" w:rsidRDefault="007F655A" w:rsidP="007F655A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6A12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AD4B3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392" w:type="pct"/>
          </w:tcPr>
          <w:p w14:paraId="524449CC" w14:textId="77777777" w:rsidR="007F655A" w:rsidRDefault="007F655A" w:rsidP="007F655A">
            <w:pPr>
              <w:pStyle w:val="BodyText"/>
              <w:tabs>
                <w:tab w:val="decimal" w:pos="882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D00A5A" w14:textId="3F0D9619" w:rsidR="007F655A" w:rsidRDefault="0075476E" w:rsidP="007F655A">
            <w:pPr>
              <w:pStyle w:val="BodyText"/>
              <w:tabs>
                <w:tab w:val="decimal" w:pos="97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261,024</w:t>
            </w:r>
          </w:p>
        </w:tc>
        <w:tc>
          <w:tcPr>
            <w:tcW w:w="147" w:type="pct"/>
            <w:vAlign w:val="bottom"/>
          </w:tcPr>
          <w:p w14:paraId="6829E01B" w14:textId="77777777" w:rsidR="007F655A" w:rsidRDefault="007F655A" w:rsidP="007F655A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75B9A" w14:textId="073EBD91" w:rsidR="007F655A" w:rsidRDefault="007F655A" w:rsidP="007F655A">
            <w:pPr>
              <w:pStyle w:val="BodyText"/>
              <w:tabs>
                <w:tab w:val="decimal" w:pos="880"/>
              </w:tabs>
              <w:spacing w:after="0"/>
              <w:ind w:left="-115" w:right="-13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256,086</w:t>
            </w:r>
          </w:p>
        </w:tc>
        <w:tc>
          <w:tcPr>
            <w:tcW w:w="148" w:type="pct"/>
            <w:vAlign w:val="bottom"/>
          </w:tcPr>
          <w:p w14:paraId="48D1FD15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E6FC2D" w14:textId="30BE5D6F" w:rsidR="007F655A" w:rsidRDefault="00140BA0" w:rsidP="007F65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6" w:right="-10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vAlign w:val="bottom"/>
          </w:tcPr>
          <w:p w14:paraId="4A651341" w14:textId="77777777" w:rsidR="007F655A" w:rsidRDefault="007F655A" w:rsidP="007F655A">
            <w:pPr>
              <w:pStyle w:val="BodyText"/>
              <w:tabs>
                <w:tab w:val="decimal" w:pos="661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A07457" w14:textId="7C26EBD1" w:rsidR="007F655A" w:rsidRDefault="007F655A" w:rsidP="007F65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2" w:right="-10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390175AF" w14:textId="77777777" w:rsidR="00C344C6" w:rsidRPr="008C752E" w:rsidRDefault="00C344C6" w:rsidP="00732CF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78D290B5" w14:textId="0B487267" w:rsidR="00C344C6" w:rsidRDefault="00C344C6" w:rsidP="00C344C6">
      <w:pPr>
        <w:pStyle w:val="Bo-C1Content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t>กลุ่มบริษัทไม่ได้รับรู้ส่วนแบ่งผลขาดทุนของบริษัทร่วมทางอ้อมบางแห่งที่ลงทุนและไม่ได้บันทึกเงินลงทุนตามวิธีส่วนได้เสียสำหรับขาดทุนสุทธิส่วนที่เกินกว่ามูลค่าเงินลงทุนของกลุ่มบริษัทในบริษัทร่วมทางอ้อมนั้น ณ วันที่</w:t>
      </w:r>
      <w:r w:rsidRPr="008C752E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br/>
      </w:r>
      <w:r w:rsidR="007F655A">
        <w:rPr>
          <w:rFonts w:asciiTheme="majorBidi" w:hAnsiTheme="majorBidi" w:cstheme="majorBidi"/>
          <w:lang w:val="en-US"/>
        </w:rPr>
        <w:t xml:space="preserve">30 </w:t>
      </w:r>
      <w:r w:rsidR="007F655A">
        <w:rPr>
          <w:rFonts w:asciiTheme="majorBidi" w:hAnsiTheme="majorBidi" w:cstheme="majorBidi" w:hint="cs"/>
          <w:cs/>
          <w:lang w:val="en-US"/>
        </w:rPr>
        <w:t>มิถุนายน</w:t>
      </w:r>
      <w:r w:rsidR="00FA644B">
        <w:rPr>
          <w:rFonts w:asciiTheme="majorBidi" w:hAnsiTheme="majorBidi" w:cstheme="majorBidi"/>
          <w:cs/>
          <w:lang w:val="en-US"/>
        </w:rPr>
        <w:t xml:space="preserve"> </w:t>
      </w:r>
      <w:r w:rsidR="00FA644B">
        <w:rPr>
          <w:rFonts w:asciiTheme="majorBidi" w:hAnsiTheme="majorBidi" w:cstheme="majorBidi"/>
          <w:lang w:val="en-US"/>
        </w:rPr>
        <w:t>2568</w:t>
      </w:r>
      <w:r w:rsidRPr="000738DA">
        <w:rPr>
          <w:rFonts w:asciiTheme="majorBidi" w:hAnsiTheme="majorBidi" w:cstheme="majorBidi"/>
          <w:lang w:val="en-US"/>
        </w:rPr>
        <w:t xml:space="preserve"> </w:t>
      </w:r>
      <w:r w:rsidRPr="000738DA">
        <w:rPr>
          <w:rFonts w:asciiTheme="majorBidi" w:hAnsiTheme="majorBidi" w:cstheme="majorBidi"/>
          <w:cs/>
          <w:lang w:val="en-US"/>
        </w:rPr>
        <w:t>กลุ่ม</w:t>
      </w:r>
      <w:r w:rsidRPr="008C752E">
        <w:rPr>
          <w:rFonts w:asciiTheme="majorBidi" w:hAnsiTheme="majorBidi" w:cstheme="majorBidi"/>
          <w:cs/>
          <w:lang w:val="en-US"/>
        </w:rPr>
        <w:t>บริษัทยังมีส่วนแบ่ง</w:t>
      </w:r>
      <w:r w:rsidRPr="008C752E">
        <w:rPr>
          <w:rFonts w:asciiTheme="majorBidi" w:hAnsiTheme="majorBidi" w:cstheme="majorBidi"/>
          <w:cs/>
        </w:rPr>
        <w:t>ผลขาดทุนสะสมที่ยังไม่รับรู้ของบริษัทร่วมจำนวน</w:t>
      </w:r>
      <w:r w:rsidRPr="008C752E">
        <w:rPr>
          <w:rFonts w:asciiTheme="majorBidi" w:hAnsiTheme="majorBidi" w:cstheme="majorBidi"/>
        </w:rPr>
        <w:t xml:space="preserve"> </w:t>
      </w:r>
      <w:r w:rsidR="00140BA0">
        <w:rPr>
          <w:rFonts w:asciiTheme="majorBidi" w:hAnsiTheme="majorBidi" w:cstheme="majorBidi"/>
          <w:lang w:val="en-US"/>
        </w:rPr>
        <w:t>985</w:t>
      </w:r>
      <w:r w:rsidR="00806890">
        <w:rPr>
          <w:rFonts w:asciiTheme="majorBidi" w:hAnsiTheme="majorBidi" w:cstheme="majorBidi"/>
        </w:rPr>
        <w:t xml:space="preserve"> </w:t>
      </w:r>
      <w:r w:rsidRPr="008C752E">
        <w:rPr>
          <w:rFonts w:asciiTheme="majorBidi" w:hAnsiTheme="majorBidi" w:cstheme="majorBidi"/>
          <w:cs/>
        </w:rPr>
        <w:t>ล้าน</w:t>
      </w:r>
      <w:r w:rsidRPr="008C752E">
        <w:rPr>
          <w:rFonts w:asciiTheme="majorBidi" w:hAnsiTheme="majorBidi" w:cstheme="majorBidi"/>
          <w:spacing w:val="-2"/>
          <w:cs/>
        </w:rPr>
        <w:t xml:space="preserve">บาท </w:t>
      </w:r>
      <w:r w:rsidRPr="008C752E">
        <w:rPr>
          <w:rFonts w:asciiTheme="majorBidi" w:hAnsiTheme="majorBidi" w:cstheme="majorBidi"/>
          <w:spacing w:val="-2"/>
          <w:cs/>
        </w:rPr>
        <w:br/>
      </w:r>
      <w:r w:rsidRPr="008C752E">
        <w:rPr>
          <w:rFonts w:asciiTheme="majorBidi" w:hAnsiTheme="majorBidi" w:cstheme="majorBidi"/>
          <w:i/>
          <w:iCs/>
          <w:spacing w:val="-2"/>
          <w:cs/>
        </w:rPr>
        <w:t>(</w:t>
      </w:r>
      <w:r w:rsidR="000738DA" w:rsidRPr="000738DA">
        <w:rPr>
          <w:i/>
          <w:iCs/>
          <w:lang w:val="en-US"/>
        </w:rPr>
        <w:t>3</w:t>
      </w:r>
      <w:r w:rsidR="00450A87">
        <w:rPr>
          <w:i/>
          <w:iCs/>
          <w:lang w:val="en-US"/>
        </w:rPr>
        <w:t>1</w:t>
      </w:r>
      <w:r w:rsidR="000738DA" w:rsidRPr="000738DA">
        <w:rPr>
          <w:i/>
          <w:iCs/>
          <w:lang w:val="en-US"/>
        </w:rPr>
        <w:t xml:space="preserve"> </w:t>
      </w:r>
      <w:r w:rsidR="00950935">
        <w:rPr>
          <w:rFonts w:hint="cs"/>
          <w:i/>
          <w:iCs/>
          <w:cs/>
          <w:lang w:val="en-US"/>
        </w:rPr>
        <w:t>ธันวาคม</w:t>
      </w:r>
      <w:r w:rsidR="000738DA">
        <w:rPr>
          <w:i/>
          <w:iCs/>
          <w:lang w:val="en-US"/>
        </w:rPr>
        <w:t xml:space="preserve">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256</w:t>
      </w:r>
      <w:r w:rsidR="00450A87">
        <w:rPr>
          <w:rFonts w:asciiTheme="majorBidi" w:hAnsiTheme="majorBidi" w:cstheme="majorBidi"/>
          <w:i/>
          <w:iCs/>
          <w:spacing w:val="-2"/>
          <w:lang w:val="en-US"/>
        </w:rPr>
        <w:t>7</w:t>
      </w:r>
      <w:r w:rsidRPr="008C752E">
        <w:rPr>
          <w:rFonts w:asciiTheme="majorBidi" w:hAnsiTheme="majorBidi" w:cstheme="majorBidi"/>
          <w:i/>
          <w:iCs/>
          <w:spacing w:val="-2"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spacing w:val="-2"/>
          <w:lang w:val="en-US"/>
        </w:rPr>
        <w:t>985</w:t>
      </w:r>
      <w:r w:rsidR="00806890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Pr="008C752E">
        <w:rPr>
          <w:rFonts w:asciiTheme="majorBidi" w:hAnsiTheme="majorBidi" w:cstheme="majorBidi"/>
          <w:i/>
          <w:iCs/>
          <w:cs/>
        </w:rPr>
        <w:t>ล้านบาท</w:t>
      </w:r>
      <w:r w:rsidRPr="008C752E">
        <w:rPr>
          <w:rFonts w:asciiTheme="majorBidi" w:hAnsiTheme="majorBidi" w:cstheme="majorBidi"/>
          <w:i/>
          <w:iCs/>
          <w:cs/>
          <w:lang w:val="en-US"/>
        </w:rPr>
        <w:t>)</w:t>
      </w:r>
      <w:r w:rsidRPr="008C752E">
        <w:rPr>
          <w:rFonts w:asciiTheme="majorBidi" w:hAnsiTheme="majorBidi" w:cstheme="majorBidi"/>
          <w:cs/>
          <w:lang w:val="en-US"/>
        </w:rPr>
        <w:t xml:space="preserve"> </w:t>
      </w:r>
      <w:r w:rsidRPr="008C752E">
        <w:rPr>
          <w:rFonts w:asciiTheme="majorBidi" w:hAnsiTheme="majorBidi" w:cstheme="majorBidi"/>
          <w:spacing w:val="4"/>
          <w:cs/>
          <w:lang w:val="en-US"/>
        </w:rPr>
        <w:t>ก</w:t>
      </w:r>
      <w:r w:rsidRPr="008C752E">
        <w:rPr>
          <w:rFonts w:asciiTheme="majorBidi" w:hAnsiTheme="majorBidi" w:cstheme="majorBidi"/>
          <w:cs/>
        </w:rPr>
        <w:t>ลุ่มบริษัทไม่มีภาระหนี้สินที่เกี่ยวเนื่องกับผลขาดทุนนี้</w:t>
      </w:r>
    </w:p>
    <w:p w14:paraId="205071AC" w14:textId="492593EC" w:rsidR="00806890" w:rsidRDefault="00806890" w:rsidP="00C344C6">
      <w:pPr>
        <w:pStyle w:val="Bo-C1Content"/>
        <w:rPr>
          <w:rFonts w:asciiTheme="majorBidi" w:hAnsiTheme="majorBidi" w:cstheme="majorBidi"/>
        </w:rPr>
      </w:pPr>
    </w:p>
    <w:p w14:paraId="7120FC75" w14:textId="77777777" w:rsidR="00C344C6" w:rsidRPr="001F3EB2" w:rsidRDefault="00C344C6">
      <w:pPr>
        <w:spacing w:line="240" w:lineRule="auto"/>
        <w:rPr>
          <w:rFonts w:asciiTheme="majorBidi" w:hAnsiTheme="majorBidi" w:cstheme="majorBidi"/>
          <w:lang w:val="en-US"/>
        </w:rPr>
        <w:sectPr w:rsidR="00C344C6" w:rsidRPr="001F3EB2" w:rsidSect="00FD3068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</w:rPr>
        <w:br w:type="page"/>
      </w:r>
    </w:p>
    <w:p w14:paraId="3F884D19" w14:textId="4C91B199" w:rsidR="00C344C6" w:rsidRPr="007A168E" w:rsidRDefault="00F84512" w:rsidP="00C344C6">
      <w:pPr>
        <w:pStyle w:val="Bo-C1Content"/>
        <w:ind w:hanging="547"/>
        <w:rPr>
          <w:rFonts w:asciiTheme="majorBidi" w:hAnsiTheme="majorBidi" w:cstheme="majorBidi"/>
        </w:rPr>
      </w:pPr>
      <w:r w:rsidRPr="00F84512">
        <w:rPr>
          <w:rFonts w:asciiTheme="majorBidi" w:hAnsiTheme="majorBidi"/>
          <w:cs/>
        </w:rPr>
        <w:lastRenderedPageBreak/>
        <w:t>เงินลงทุนในบริษัทร่วม</w:t>
      </w:r>
      <w:r w:rsidR="009C44E5">
        <w:rPr>
          <w:rFonts w:asciiTheme="majorBidi" w:hAnsiTheme="majorBidi" w:hint="cs"/>
          <w:cs/>
        </w:rPr>
        <w:t>และการร่วมค้า</w:t>
      </w:r>
      <w:r w:rsidRPr="00F84512">
        <w:rPr>
          <w:rFonts w:asciiTheme="majorBidi" w:hAnsiTheme="majorBidi"/>
          <w:cs/>
        </w:rPr>
        <w:t xml:space="preserve"> ณ วันที่ </w:t>
      </w:r>
      <w:r w:rsidR="007F655A">
        <w:rPr>
          <w:rFonts w:asciiTheme="majorBidi" w:hAnsiTheme="majorBidi"/>
        </w:rPr>
        <w:t xml:space="preserve">30 </w:t>
      </w:r>
      <w:r w:rsidR="007F655A">
        <w:rPr>
          <w:rFonts w:asciiTheme="majorBidi" w:hAnsiTheme="majorBidi" w:hint="cs"/>
          <w:cs/>
        </w:rPr>
        <w:t>มิถุนายน</w:t>
      </w:r>
      <w:r w:rsidR="00FA644B">
        <w:rPr>
          <w:rFonts w:asciiTheme="majorBidi" w:hAnsiTheme="majorBidi"/>
          <w:cs/>
        </w:rPr>
        <w:t xml:space="preserve"> </w:t>
      </w:r>
      <w:r w:rsidR="00FA644B">
        <w:rPr>
          <w:rFonts w:asciiTheme="majorBidi" w:hAnsiTheme="majorBidi"/>
        </w:rPr>
        <w:t>2568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31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450A87">
        <w:rPr>
          <w:rFonts w:asciiTheme="majorBidi" w:hAnsiTheme="majorBidi" w:cstheme="majorBidi"/>
          <w:lang w:val="en-US"/>
        </w:rPr>
        <w:t>7</w:t>
      </w:r>
      <w:r w:rsidR="00C344C6" w:rsidRPr="007A168E">
        <w:rPr>
          <w:rFonts w:asciiTheme="majorBidi" w:hAnsiTheme="majorBidi" w:cstheme="majorBidi"/>
          <w:lang w:val="en-US"/>
        </w:rPr>
        <w:t xml:space="preserve"> </w:t>
      </w:r>
      <w:r w:rsidR="00C344C6" w:rsidRPr="007A168E">
        <w:rPr>
          <w:rFonts w:asciiTheme="majorBidi" w:hAnsiTheme="majorBidi" w:cstheme="majorBidi"/>
          <w:cs/>
        </w:rPr>
        <w:t>มีดังนี้</w:t>
      </w:r>
    </w:p>
    <w:p w14:paraId="6B028D0C" w14:textId="1A6F520E" w:rsidR="00C344C6" w:rsidRPr="007A168E" w:rsidRDefault="00C344C6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38D5F709" w14:textId="77777777" w:rsidTr="000B13C3">
        <w:trPr>
          <w:tblHeader/>
        </w:trPr>
        <w:tc>
          <w:tcPr>
            <w:tcW w:w="2970" w:type="dxa"/>
          </w:tcPr>
          <w:p w14:paraId="4E55D283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D79DD8E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573574FD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5E7C84" w:rsidRPr="007A168E" w14:paraId="50704CE1" w14:textId="77777777" w:rsidTr="000B13C3">
        <w:trPr>
          <w:tblHeader/>
        </w:trPr>
        <w:tc>
          <w:tcPr>
            <w:tcW w:w="2970" w:type="dxa"/>
          </w:tcPr>
          <w:p w14:paraId="0372E80B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A3CA451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3378ABB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376061B9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791D2AC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004BC98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767E3C77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63E2A2E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08917CE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7F655A" w:rsidRPr="007A168E" w14:paraId="64A300FB" w14:textId="77777777" w:rsidTr="000B13C3">
        <w:trPr>
          <w:tblHeader/>
        </w:trPr>
        <w:tc>
          <w:tcPr>
            <w:tcW w:w="2970" w:type="dxa"/>
          </w:tcPr>
          <w:p w14:paraId="7F4233B8" w14:textId="77777777" w:rsidR="007F655A" w:rsidRPr="007A168E" w:rsidRDefault="007F655A" w:rsidP="007F655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9C70DD6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6A851C" w14:textId="370855C1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581701F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1B70CC9" w14:textId="4FCFC248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672455A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DB485D" w14:textId="074DAC35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3F73FA3E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F53E9EC" w14:textId="1C764E44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3141F4ED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A5DFB0B" w14:textId="36E916E3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1274B1C3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D4345F" w14:textId="23B2C803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64E9F2A2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0E0DAF" w14:textId="3D6729DB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7C2FF4CC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6CF2A9F" w14:textId="05187A15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7F655A" w:rsidRPr="007A168E" w14:paraId="0196FDE7" w14:textId="77777777" w:rsidTr="000B13C3">
        <w:trPr>
          <w:tblHeader/>
        </w:trPr>
        <w:tc>
          <w:tcPr>
            <w:tcW w:w="2970" w:type="dxa"/>
          </w:tcPr>
          <w:p w14:paraId="5C699A9D" w14:textId="77777777" w:rsidR="007F655A" w:rsidRPr="007A168E" w:rsidRDefault="007F655A" w:rsidP="007F655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5D556C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49A2E8A6" w14:textId="1E77F57D" w:rsidR="007F655A" w:rsidRPr="007A168E" w:rsidRDefault="007F655A" w:rsidP="007F655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09C40F09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18180DF" w14:textId="666E6F9A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2039B21F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731132" w14:textId="3D480AC5" w:rsidR="007F655A" w:rsidRPr="007A168E" w:rsidRDefault="007F655A" w:rsidP="007F655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3967A55F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840112A" w14:textId="03091866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2CDF686D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1B5F438" w14:textId="21D6285B" w:rsidR="007F655A" w:rsidRPr="007A168E" w:rsidRDefault="007F655A" w:rsidP="007F655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0C66BAEC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C1DBA83" w14:textId="636B8530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B891811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56D3444" w14:textId="6318D38E" w:rsidR="007F655A" w:rsidRPr="007A168E" w:rsidRDefault="007F655A" w:rsidP="007F655A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597B0AB7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056EB8A" w14:textId="19FDC91F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</w:tr>
      <w:tr w:rsidR="007F655A" w:rsidRPr="007A168E" w14:paraId="6AC9E1E5" w14:textId="77777777" w:rsidTr="000B13C3">
        <w:trPr>
          <w:tblHeader/>
        </w:trPr>
        <w:tc>
          <w:tcPr>
            <w:tcW w:w="2970" w:type="dxa"/>
          </w:tcPr>
          <w:p w14:paraId="1897488F" w14:textId="77777777" w:rsidR="007F655A" w:rsidRPr="007A168E" w:rsidRDefault="007F655A" w:rsidP="007F655A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C74DEB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3F053003" w14:textId="77777777" w:rsidR="007F655A" w:rsidRPr="007A168E" w:rsidRDefault="007F655A" w:rsidP="007F655A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450FBA15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07628D0D" w14:textId="77777777" w:rsidR="007F655A" w:rsidRPr="007A168E" w:rsidRDefault="007F655A" w:rsidP="007F655A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7F655A" w:rsidRPr="007A168E" w14:paraId="1959AC64" w14:textId="77777777" w:rsidTr="000B13C3">
        <w:tc>
          <w:tcPr>
            <w:tcW w:w="2970" w:type="dxa"/>
          </w:tcPr>
          <w:p w14:paraId="5DEBF48B" w14:textId="77777777" w:rsidR="007F655A" w:rsidRPr="007A168E" w:rsidRDefault="007F655A" w:rsidP="007F655A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40115721" w14:textId="77777777" w:rsidR="007F655A" w:rsidRPr="007A168E" w:rsidRDefault="007F655A" w:rsidP="007F655A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44876A2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AFC2967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CD1455" w14:textId="77777777" w:rsidR="007F655A" w:rsidRPr="007A168E" w:rsidRDefault="007F655A" w:rsidP="007F655A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491D866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A277A86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7944CBC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F508AE9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FEDD27A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1B07740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9DB9F6E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97FF5E2" w14:textId="77777777" w:rsidR="007F655A" w:rsidRPr="007A168E" w:rsidRDefault="007F655A" w:rsidP="007F655A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D08BE69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37D9DC8" w14:textId="77777777" w:rsidR="007F655A" w:rsidRPr="007A168E" w:rsidRDefault="007F655A" w:rsidP="007F655A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51AE11D" w14:textId="77777777" w:rsidR="007F655A" w:rsidRPr="007A168E" w:rsidRDefault="007F655A" w:rsidP="007F655A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33AFF1C" w14:textId="77777777" w:rsidR="007F655A" w:rsidRPr="007A168E" w:rsidRDefault="007F655A" w:rsidP="007F655A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10E69" w:rsidRPr="007A168E" w14:paraId="34CB47D6" w14:textId="77777777" w:rsidTr="000B13C3">
        <w:tc>
          <w:tcPr>
            <w:tcW w:w="2970" w:type="dxa"/>
          </w:tcPr>
          <w:p w14:paraId="20373C4A" w14:textId="77777777" w:rsidR="00110E69" w:rsidRPr="007A168E" w:rsidRDefault="00110E69" w:rsidP="00110E6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0210B30F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55B20790" w14:textId="0CC8236A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29D8F33C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2F82010" w14:textId="2CA69C1B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03F2C26F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319CDC8" w14:textId="4153CC12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5FF837A1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07AFF1B" w14:textId="617AD611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9998847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20DBAA0" w14:textId="2D3995E9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53BD53C1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14305D5" w14:textId="7B45BF44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23437361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6DAE1026" w14:textId="4DC5CA1A" w:rsidR="00110E69" w:rsidRPr="007A168E" w:rsidRDefault="007964C0" w:rsidP="00110E6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105,85</w:t>
            </w:r>
            <w:r w:rsidR="00623F2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49AE7FAF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6653C68" w14:textId="2AB331ED" w:rsidR="00110E69" w:rsidRPr="007A168E" w:rsidRDefault="00110E69" w:rsidP="00110E6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114,477</w:t>
            </w:r>
          </w:p>
        </w:tc>
      </w:tr>
      <w:tr w:rsidR="00110E69" w:rsidRPr="007A168E" w14:paraId="393FC78B" w14:textId="77777777" w:rsidTr="000B13C3">
        <w:tc>
          <w:tcPr>
            <w:tcW w:w="2970" w:type="dxa"/>
          </w:tcPr>
          <w:p w14:paraId="758F9F5A" w14:textId="77777777" w:rsidR="00110E69" w:rsidRPr="007A168E" w:rsidRDefault="00110E69" w:rsidP="00110E6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21E12BE5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565DAEC1" w14:textId="75033F1E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30615A7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B7984F3" w14:textId="407340CA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7FEE63F2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77D3CE9" w14:textId="46C89D3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1A96BC8B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3CBEAC1" w14:textId="4E6D9E0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60F9A1D0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3C18F23" w14:textId="1538E8C9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139D251C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EA54C29" w14:textId="378F1D60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76678214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BF63A83" w14:textId="0DCDB8E6" w:rsidR="00110E69" w:rsidRPr="007A168E" w:rsidRDefault="007964C0" w:rsidP="00110E69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808,</w:t>
            </w:r>
            <w:r w:rsidR="00623F2C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302FC088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2F9EE82" w14:textId="69379519" w:rsidR="00110E69" w:rsidRPr="007A168E" w:rsidRDefault="00110E69" w:rsidP="00110E69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792,703</w:t>
            </w:r>
          </w:p>
        </w:tc>
      </w:tr>
      <w:tr w:rsidR="00110E69" w:rsidRPr="007A168E" w14:paraId="4C437A86" w14:textId="77777777" w:rsidTr="000B13C3">
        <w:tc>
          <w:tcPr>
            <w:tcW w:w="2970" w:type="dxa"/>
          </w:tcPr>
          <w:p w14:paraId="5ED702ED" w14:textId="77777777" w:rsidR="00110E69" w:rsidRPr="007A168E" w:rsidRDefault="00110E69" w:rsidP="00110E69">
            <w:pPr>
              <w:spacing w:line="34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shd w:val="clear" w:color="auto" w:fill="auto"/>
          </w:tcPr>
          <w:p w14:paraId="7998195B" w14:textId="77777777" w:rsidR="00110E69" w:rsidRPr="007A168E" w:rsidRDefault="00110E69" w:rsidP="00110E69">
            <w:pPr>
              <w:spacing w:line="34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B11C167" w14:textId="77777777" w:rsidR="00110E69" w:rsidRPr="007A168E" w:rsidRDefault="00110E69" w:rsidP="00110E69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335644F" w14:textId="77777777" w:rsidR="00110E69" w:rsidRPr="007A168E" w:rsidRDefault="00110E69" w:rsidP="00110E69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2560703" w14:textId="77777777" w:rsidR="00110E69" w:rsidRPr="007A168E" w:rsidRDefault="00110E69" w:rsidP="00110E69">
            <w:pPr>
              <w:spacing w:line="34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957CF89" w14:textId="77777777" w:rsidR="00110E69" w:rsidRPr="007A168E" w:rsidRDefault="00110E69" w:rsidP="00110E69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8C1A59E" w14:textId="77777777" w:rsidR="00110E69" w:rsidRPr="007A168E" w:rsidRDefault="00110E69" w:rsidP="00110E69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7FB7922" w14:textId="77777777" w:rsidR="00110E69" w:rsidRPr="007A168E" w:rsidRDefault="00110E69" w:rsidP="00110E69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5630C49" w14:textId="77777777" w:rsidR="00110E69" w:rsidRPr="007A168E" w:rsidRDefault="00110E69" w:rsidP="00110E69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3DAF49B" w14:textId="77777777" w:rsidR="00110E69" w:rsidRPr="007A168E" w:rsidRDefault="00110E69" w:rsidP="00110E69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1E6BEF7" w14:textId="6E05A6C1" w:rsidR="00110E69" w:rsidRPr="007A168E" w:rsidRDefault="00C66D83" w:rsidP="00110E69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4C38EFB5" w14:textId="77777777" w:rsidR="00110E69" w:rsidRPr="007A168E" w:rsidRDefault="00110E69" w:rsidP="00110E69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3F50D4C3" w14:textId="145FDD97" w:rsidR="00110E69" w:rsidRPr="007A168E" w:rsidRDefault="00110E69" w:rsidP="00110E69">
            <w:pPr>
              <w:tabs>
                <w:tab w:val="decimal" w:pos="839"/>
              </w:tabs>
              <w:spacing w:line="34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1AFF06CC" w14:textId="77777777" w:rsidR="00110E69" w:rsidRPr="007A168E" w:rsidRDefault="00110E69" w:rsidP="00110E69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</w:tcPr>
          <w:p w14:paraId="44B47E4D" w14:textId="70DCBEAB" w:rsidR="00110E69" w:rsidRPr="007A168E" w:rsidRDefault="007964C0" w:rsidP="00110E69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914,358</w:t>
            </w:r>
          </w:p>
        </w:tc>
        <w:tc>
          <w:tcPr>
            <w:tcW w:w="247" w:type="dxa"/>
          </w:tcPr>
          <w:p w14:paraId="5B5E20AB" w14:textId="77777777" w:rsidR="00110E69" w:rsidRPr="007A168E" w:rsidRDefault="00110E69" w:rsidP="00110E69">
            <w:pPr>
              <w:tabs>
                <w:tab w:val="left" w:pos="540"/>
              </w:tabs>
              <w:spacing w:line="34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45183203" w14:textId="5F41A720" w:rsidR="00110E69" w:rsidRPr="007A168E" w:rsidRDefault="00110E69" w:rsidP="00110E69">
            <w:pPr>
              <w:tabs>
                <w:tab w:val="decimal" w:pos="840"/>
              </w:tabs>
              <w:spacing w:line="34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907,180</w:t>
            </w:r>
          </w:p>
        </w:tc>
      </w:tr>
      <w:tr w:rsidR="00110E69" w:rsidRPr="007A168E" w14:paraId="6B3EB595" w14:textId="77777777" w:rsidTr="000B13C3">
        <w:tc>
          <w:tcPr>
            <w:tcW w:w="2970" w:type="dxa"/>
          </w:tcPr>
          <w:p w14:paraId="53C053ED" w14:textId="77777777" w:rsidR="00110E69" w:rsidRPr="007A168E" w:rsidRDefault="00110E69" w:rsidP="00110E6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บริษัทร่วมทางอ้อม</w:t>
            </w:r>
          </w:p>
        </w:tc>
        <w:tc>
          <w:tcPr>
            <w:tcW w:w="1800" w:type="dxa"/>
            <w:shd w:val="clear" w:color="auto" w:fill="auto"/>
          </w:tcPr>
          <w:p w14:paraId="14607E7F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4E187FB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B2A8AB6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A1862D9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4950D0C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5228CFC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9874A54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63B6DDB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0F22F45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60C3332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D14E9CB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59E86A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235F1EB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3A8E7BD2" w14:textId="77777777" w:rsidR="00110E69" w:rsidRPr="007A168E" w:rsidRDefault="00110E69" w:rsidP="00110E6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730EAA7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A6C774" w14:textId="77777777" w:rsidR="00110E69" w:rsidRPr="007A168E" w:rsidRDefault="00110E69" w:rsidP="00110E69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110E69" w:rsidRPr="007A168E" w14:paraId="4F094426" w14:textId="77777777" w:rsidTr="000B13C3">
        <w:tc>
          <w:tcPr>
            <w:tcW w:w="2970" w:type="dxa"/>
          </w:tcPr>
          <w:p w14:paraId="5FC90C7D" w14:textId="77777777" w:rsidR="00110E69" w:rsidRPr="007A168E" w:rsidRDefault="00110E69" w:rsidP="00110E6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อุตสาหกรรมเหล็กกล้าไทย 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3EF0FEE3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ผลิตและจำหน่ายเหล็ก (อยู่ในระหว่างการดำเนินการเลิกกิจการ)</w:t>
            </w:r>
          </w:p>
        </w:tc>
        <w:tc>
          <w:tcPr>
            <w:tcW w:w="1052" w:type="dxa"/>
          </w:tcPr>
          <w:p w14:paraId="3E6F1E63" w14:textId="18996926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47ED8039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7D5CF6C0" w14:textId="5E545D8A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29.53</w:t>
            </w:r>
          </w:p>
        </w:tc>
        <w:tc>
          <w:tcPr>
            <w:tcW w:w="247" w:type="dxa"/>
          </w:tcPr>
          <w:p w14:paraId="7273211A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5C9DE4D" w14:textId="1944162F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6C62138D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94F16D" w14:textId="2E8398C8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4,220,000</w:t>
            </w:r>
          </w:p>
        </w:tc>
        <w:tc>
          <w:tcPr>
            <w:tcW w:w="247" w:type="dxa"/>
          </w:tcPr>
          <w:p w14:paraId="31FE96F9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EF2A707" w14:textId="66B67C62" w:rsidR="00110E69" w:rsidRPr="007A168E" w:rsidRDefault="00C66D83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0DFE5F7C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2A1C467" w14:textId="74B55DB9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1,246,200</w:t>
            </w:r>
          </w:p>
        </w:tc>
        <w:tc>
          <w:tcPr>
            <w:tcW w:w="247" w:type="dxa"/>
            <w:shd w:val="clear" w:color="auto" w:fill="auto"/>
          </w:tcPr>
          <w:p w14:paraId="42F891A3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4F7FB8C" w14:textId="5F8BA2A6" w:rsidR="00110E69" w:rsidRPr="007A168E" w:rsidRDefault="007964C0" w:rsidP="00110E6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487A01D3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BA4DEF0" w14:textId="6F10CC07" w:rsidR="00110E69" w:rsidRPr="007A168E" w:rsidRDefault="00110E69" w:rsidP="00110E69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0E69" w:rsidRPr="007A168E" w14:paraId="3C5C455C" w14:textId="77777777" w:rsidTr="000B13C3">
        <w:tc>
          <w:tcPr>
            <w:tcW w:w="2970" w:type="dxa"/>
          </w:tcPr>
          <w:p w14:paraId="31885107" w14:textId="77777777" w:rsidR="00110E69" w:rsidRPr="007A168E" w:rsidRDefault="00110E69" w:rsidP="00110E6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ไทยพลาสติกฟิล์ม จำกัด</w:t>
            </w:r>
          </w:p>
        </w:tc>
        <w:tc>
          <w:tcPr>
            <w:tcW w:w="1800" w:type="dxa"/>
            <w:shd w:val="clear" w:color="auto" w:fill="auto"/>
          </w:tcPr>
          <w:p w14:paraId="5599509C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75B64D0E" w14:textId="50638509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6DB710DD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30ED504" w14:textId="098907F4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B0EAF22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D615310" w14:textId="6413BC53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29BC70FE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47947E" w14:textId="29947D4F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247" w:type="dxa"/>
          </w:tcPr>
          <w:p w14:paraId="7E1885E7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DD5F0D9" w14:textId="01CEAF25" w:rsidR="00110E69" w:rsidRPr="007A168E" w:rsidRDefault="00C66D83" w:rsidP="00110E6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6385671B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FD17272" w14:textId="727019C2" w:rsidR="00110E69" w:rsidRPr="007A168E" w:rsidRDefault="00110E69" w:rsidP="00110E69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712027A6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99DF9E5" w14:textId="0AEBB651" w:rsidR="00110E69" w:rsidRPr="007A168E" w:rsidRDefault="007964C0" w:rsidP="00110E6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3C88CA4A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6C55BB6" w14:textId="787AB3A6" w:rsidR="00110E69" w:rsidRPr="007A168E" w:rsidRDefault="00110E69" w:rsidP="00110E69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0E69" w:rsidRPr="007A168E" w14:paraId="55DDB1FB" w14:textId="77777777" w:rsidTr="000B13C3">
        <w:tc>
          <w:tcPr>
            <w:tcW w:w="2970" w:type="dxa"/>
          </w:tcPr>
          <w:p w14:paraId="3ADDB802" w14:textId="77777777" w:rsidR="00110E69" w:rsidRPr="007A168E" w:rsidRDefault="00110E69" w:rsidP="00110E6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 ไทยพลาสติกโปรดักส์ จำกัด</w:t>
            </w:r>
          </w:p>
        </w:tc>
        <w:tc>
          <w:tcPr>
            <w:tcW w:w="1800" w:type="dxa"/>
            <w:shd w:val="clear" w:color="auto" w:fill="auto"/>
          </w:tcPr>
          <w:p w14:paraId="66E8F98B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12BA3B04" w14:textId="14F386E2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D76C30D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0257ED9" w14:textId="40980130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59801C5A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2CC9A83" w14:textId="642C9F48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1E506A0F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018C75" w14:textId="18AD0DC3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</w:t>
            </w:r>
          </w:p>
        </w:tc>
        <w:tc>
          <w:tcPr>
            <w:tcW w:w="247" w:type="dxa"/>
          </w:tcPr>
          <w:p w14:paraId="6C761129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087D35A1" w14:textId="7121D55C" w:rsidR="00110E69" w:rsidRPr="007A168E" w:rsidRDefault="00C66D83" w:rsidP="00110E6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67F0BF9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2FB28ED" w14:textId="164AE08B" w:rsidR="00110E69" w:rsidRPr="007A168E" w:rsidRDefault="00110E69" w:rsidP="00110E69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  <w:shd w:val="clear" w:color="auto" w:fill="auto"/>
          </w:tcPr>
          <w:p w14:paraId="485DBAED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4ED90418" w14:textId="0FBDE625" w:rsidR="00110E69" w:rsidRPr="007A168E" w:rsidRDefault="007964C0" w:rsidP="00110E69">
            <w:pPr>
              <w:tabs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91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767ED911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B5A64E5" w14:textId="57FE93DA" w:rsidR="00110E69" w:rsidRPr="007A168E" w:rsidRDefault="00110E69" w:rsidP="00110E69">
            <w:pPr>
              <w:spacing w:line="240" w:lineRule="auto"/>
              <w:ind w:left="-128" w:right="-10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10E69" w:rsidRPr="007A168E" w14:paraId="2AB2A6D0" w14:textId="77777777" w:rsidTr="000B13C3">
        <w:tc>
          <w:tcPr>
            <w:tcW w:w="2970" w:type="dxa"/>
          </w:tcPr>
          <w:p w14:paraId="3501CFB6" w14:textId="77777777" w:rsidR="00110E69" w:rsidRPr="007A168E" w:rsidRDefault="00110E69" w:rsidP="00110E6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18A57AE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53526A87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BCD9F5A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A66FF29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C579BF7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0724ED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5207BE6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A3E24A8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D1135D8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B8033" w14:textId="08F9269C" w:rsidR="00110E69" w:rsidRPr="007A168E" w:rsidRDefault="00C66D83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3821179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0FE52CD8" w14:textId="5C7B0210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1,475,700</w:t>
            </w:r>
          </w:p>
        </w:tc>
        <w:tc>
          <w:tcPr>
            <w:tcW w:w="247" w:type="dxa"/>
            <w:shd w:val="clear" w:color="auto" w:fill="auto"/>
          </w:tcPr>
          <w:p w14:paraId="65F624CC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  <w:shd w:val="clear" w:color="auto" w:fill="auto"/>
          </w:tcPr>
          <w:p w14:paraId="2EEE8725" w14:textId="7F480B6E" w:rsidR="00110E69" w:rsidRPr="007A168E" w:rsidRDefault="007964C0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914,</w:t>
            </w:r>
            <w:r w:rsidR="0051178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358</w:t>
            </w:r>
          </w:p>
        </w:tc>
        <w:tc>
          <w:tcPr>
            <w:tcW w:w="247" w:type="dxa"/>
          </w:tcPr>
          <w:p w14:paraId="0FC3528A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double" w:sz="4" w:space="0" w:color="auto"/>
            </w:tcBorders>
          </w:tcPr>
          <w:p w14:paraId="53421F2B" w14:textId="1F2F20CC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</w:tr>
      <w:tr w:rsidR="00110E69" w:rsidRPr="007A168E" w14:paraId="6C1394C3" w14:textId="77777777" w:rsidTr="000B13C3">
        <w:tc>
          <w:tcPr>
            <w:tcW w:w="2970" w:type="dxa"/>
          </w:tcPr>
          <w:p w14:paraId="22B64C83" w14:textId="77777777" w:rsidR="00110E69" w:rsidRPr="007A168E" w:rsidRDefault="00110E69" w:rsidP="00110E69">
            <w:pPr>
              <w:tabs>
                <w:tab w:val="left" w:pos="432"/>
              </w:tabs>
              <w:spacing w:line="240" w:lineRule="auto"/>
              <w:ind w:left="342" w:right="-18" w:hanging="270"/>
              <w:rPr>
                <w:rFonts w:asciiTheme="majorBidi" w:hAnsiTheme="majorBidi" w:cstheme="majorBidi"/>
                <w:spacing w:val="-6"/>
                <w:sz w:val="16"/>
                <w:szCs w:val="1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46A1F3FD" w14:textId="77777777" w:rsidR="00110E69" w:rsidRPr="007A168E" w:rsidRDefault="00110E69" w:rsidP="00110E69">
            <w:pPr>
              <w:spacing w:line="240" w:lineRule="auto"/>
              <w:ind w:left="-18" w:right="-51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052" w:type="dxa"/>
          </w:tcPr>
          <w:p w14:paraId="4E1A05CE" w14:textId="77777777" w:rsidR="00110E69" w:rsidRPr="007A168E" w:rsidRDefault="00110E69" w:rsidP="00110E6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575D81F5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61" w:type="dxa"/>
          </w:tcPr>
          <w:p w14:paraId="394F70D7" w14:textId="77777777" w:rsidR="00110E69" w:rsidRPr="007A168E" w:rsidRDefault="00110E69" w:rsidP="00110E69">
            <w:pPr>
              <w:spacing w:line="240" w:lineRule="auto"/>
              <w:ind w:left="-128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37A8C3F8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6072CF18" w14:textId="77777777" w:rsidR="00110E69" w:rsidRPr="007A168E" w:rsidRDefault="00110E69" w:rsidP="00110E69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F7FA8EE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</w:tcPr>
          <w:p w14:paraId="4F808ACD" w14:textId="77777777" w:rsidR="00110E69" w:rsidRPr="007A168E" w:rsidRDefault="00110E69" w:rsidP="00110E69">
            <w:pPr>
              <w:tabs>
                <w:tab w:val="decimal" w:pos="839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1159BA3C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3A4A4885" w14:textId="77777777" w:rsidR="00110E69" w:rsidRPr="007A168E" w:rsidRDefault="00110E69" w:rsidP="00110E6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4ECCDD0C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2449012F" w14:textId="77777777" w:rsidR="00110E69" w:rsidRPr="007A168E" w:rsidRDefault="00110E69" w:rsidP="00110E69">
            <w:pPr>
              <w:spacing w:line="240" w:lineRule="auto"/>
              <w:ind w:left="-11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1FBF2A2A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  <w:shd w:val="clear" w:color="auto" w:fill="auto"/>
          </w:tcPr>
          <w:p w14:paraId="03C148AE" w14:textId="77777777" w:rsidR="00110E69" w:rsidRPr="007A168E" w:rsidRDefault="00110E69" w:rsidP="00110E69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47" w:type="dxa"/>
          </w:tcPr>
          <w:p w14:paraId="290DF043" w14:textId="77777777" w:rsidR="00110E69" w:rsidRPr="007A168E" w:rsidRDefault="00110E69" w:rsidP="00110E69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tcBorders>
              <w:top w:val="double" w:sz="4" w:space="0" w:color="auto"/>
            </w:tcBorders>
          </w:tcPr>
          <w:p w14:paraId="16C704E5" w14:textId="77777777" w:rsidR="00110E69" w:rsidRPr="007A168E" w:rsidRDefault="00110E69" w:rsidP="00110E69">
            <w:pPr>
              <w:spacing w:line="240" w:lineRule="auto"/>
              <w:ind w:left="-122" w:right="-134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110E69" w:rsidRPr="007A168E" w14:paraId="10422A36" w14:textId="77777777" w:rsidTr="000B13C3">
        <w:tc>
          <w:tcPr>
            <w:tcW w:w="2970" w:type="dxa"/>
          </w:tcPr>
          <w:p w14:paraId="463EF94C" w14:textId="77777777" w:rsidR="00110E69" w:rsidRPr="007A168E" w:rsidRDefault="00110E69" w:rsidP="00110E6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การร่วมค้าทางอ้อม</w:t>
            </w:r>
          </w:p>
        </w:tc>
        <w:tc>
          <w:tcPr>
            <w:tcW w:w="1800" w:type="dxa"/>
          </w:tcPr>
          <w:p w14:paraId="78EEA735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76918AD8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888491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38529182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2A4F21B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CE8D366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B029E83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E87D2BF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5BACA3FB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091BAFAD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062F2B03" w14:textId="77777777" w:rsidR="00110E69" w:rsidRPr="007A168E" w:rsidRDefault="00110E69" w:rsidP="00110E69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5A91B72E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  <w:shd w:val="clear" w:color="auto" w:fill="auto"/>
          </w:tcPr>
          <w:p w14:paraId="232D362E" w14:textId="77777777" w:rsidR="00110E69" w:rsidRPr="007A168E" w:rsidRDefault="00110E69" w:rsidP="00110E69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8844DB8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6A63881" w14:textId="77777777" w:rsidR="00110E69" w:rsidRPr="007A168E" w:rsidRDefault="00110E69" w:rsidP="00110E69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D26A3B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110E69" w:rsidRPr="007A168E" w14:paraId="6336AD1B" w14:textId="77777777" w:rsidTr="000B13C3">
        <w:tc>
          <w:tcPr>
            <w:tcW w:w="2970" w:type="dxa"/>
          </w:tcPr>
          <w:p w14:paraId="555A05C0" w14:textId="77777777" w:rsidR="00110E69" w:rsidRPr="007A168E" w:rsidRDefault="00110E69" w:rsidP="00110E69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บริษัท อี แอนด์ ที พลังงานหมุนเวียน จำกัด</w:t>
            </w:r>
          </w:p>
        </w:tc>
        <w:tc>
          <w:tcPr>
            <w:tcW w:w="1800" w:type="dxa"/>
          </w:tcPr>
          <w:p w14:paraId="799B7010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ประกอบกิจการผลิตไฟฟ้าจากพลังงานหมุนเวียน</w:t>
            </w:r>
          </w:p>
        </w:tc>
        <w:tc>
          <w:tcPr>
            <w:tcW w:w="1052" w:type="dxa"/>
          </w:tcPr>
          <w:p w14:paraId="5B27036E" w14:textId="7B19BAE4" w:rsidR="00110E69" w:rsidRPr="007A168E" w:rsidRDefault="0051178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35.11</w:t>
            </w:r>
          </w:p>
        </w:tc>
        <w:tc>
          <w:tcPr>
            <w:tcW w:w="247" w:type="dxa"/>
          </w:tcPr>
          <w:p w14:paraId="02BB8947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6F8E1500" w14:textId="57BB7A18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247" w:type="dxa"/>
          </w:tcPr>
          <w:p w14:paraId="38C88149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F14A7A8" w14:textId="030C5F87" w:rsidR="00110E69" w:rsidRPr="007A168E" w:rsidRDefault="0051178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</w:tcPr>
          <w:p w14:paraId="5670C593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F5887D2" w14:textId="4C91D5DF" w:rsidR="00110E69" w:rsidRPr="007A168E" w:rsidRDefault="00110E69" w:rsidP="00110E69">
            <w:pPr>
              <w:tabs>
                <w:tab w:val="decimal" w:pos="754"/>
              </w:tabs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425F60F3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0172610" w14:textId="7FBD54BF" w:rsidR="00110E69" w:rsidRPr="007A168E" w:rsidRDefault="0051178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731C2134" w14:textId="77777777" w:rsidR="00110E69" w:rsidRPr="007A168E" w:rsidRDefault="00110E69" w:rsidP="00110E69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932CF97" w14:textId="29448505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4D528588" w14:textId="77777777" w:rsidR="00110E69" w:rsidRPr="007A168E" w:rsidRDefault="00110E69" w:rsidP="00110E69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71D99CA7" w14:textId="61B47129" w:rsidR="00110E69" w:rsidRPr="007A168E" w:rsidRDefault="004A481F" w:rsidP="00110E69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261,024</w:t>
            </w:r>
          </w:p>
        </w:tc>
        <w:tc>
          <w:tcPr>
            <w:tcW w:w="247" w:type="dxa"/>
          </w:tcPr>
          <w:p w14:paraId="445BA23C" w14:textId="77777777" w:rsidR="00110E69" w:rsidRPr="007A168E" w:rsidRDefault="00110E69" w:rsidP="00110E69">
            <w:pPr>
              <w:tabs>
                <w:tab w:val="left" w:pos="540"/>
                <w:tab w:val="decimal" w:pos="839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0A6BC379" w14:textId="5F193FD2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257,794</w:t>
            </w:r>
          </w:p>
        </w:tc>
      </w:tr>
      <w:tr w:rsidR="00110E69" w:rsidRPr="007A168E" w14:paraId="0507B893" w14:textId="77777777" w:rsidTr="000B13C3">
        <w:tc>
          <w:tcPr>
            <w:tcW w:w="2970" w:type="dxa"/>
          </w:tcPr>
          <w:p w14:paraId="439BCED5" w14:textId="77777777" w:rsidR="00110E69" w:rsidRPr="007A168E" w:rsidRDefault="00110E69" w:rsidP="00110E69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4B5A9C0B" w14:textId="77777777" w:rsidR="00110E69" w:rsidRPr="007A168E" w:rsidRDefault="00110E69" w:rsidP="00110E69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2" w:type="dxa"/>
          </w:tcPr>
          <w:p w14:paraId="6E212397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85F50A5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A575ED" w14:textId="77777777" w:rsidR="00110E69" w:rsidRPr="007A168E" w:rsidRDefault="00110E69" w:rsidP="00110E69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5A9D07A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EAFA7D1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3C5F26A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4BF19F27" w14:textId="77777777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0F73826C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F283F" w14:textId="78DA5EE0" w:rsidR="00110E69" w:rsidRPr="007A168E" w:rsidRDefault="004A481F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250,000</w:t>
            </w:r>
          </w:p>
        </w:tc>
        <w:tc>
          <w:tcPr>
            <w:tcW w:w="247" w:type="dxa"/>
            <w:shd w:val="clear" w:color="auto" w:fill="auto"/>
          </w:tcPr>
          <w:p w14:paraId="2697EFE0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DA28F0" w14:textId="765DA374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250</w:t>
            </w: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  <w:shd w:val="clear" w:color="auto" w:fill="auto"/>
          </w:tcPr>
          <w:p w14:paraId="25613A62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9881D" w14:textId="4C79241C" w:rsidR="00110E69" w:rsidRPr="007A168E" w:rsidRDefault="004A481F" w:rsidP="00110E69">
            <w:pPr>
              <w:tabs>
                <w:tab w:val="decimal" w:pos="839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261,024</w:t>
            </w:r>
          </w:p>
        </w:tc>
        <w:tc>
          <w:tcPr>
            <w:tcW w:w="247" w:type="dxa"/>
          </w:tcPr>
          <w:p w14:paraId="6EB77116" w14:textId="77777777" w:rsidR="00110E69" w:rsidRPr="007A168E" w:rsidRDefault="00110E69" w:rsidP="00110E69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0E7A4DCF" w14:textId="66B25798" w:rsidR="00110E69" w:rsidRPr="007A168E" w:rsidRDefault="00110E69" w:rsidP="00110E69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257,794</w:t>
            </w:r>
          </w:p>
        </w:tc>
      </w:tr>
    </w:tbl>
    <w:p w14:paraId="3BAB9EBB" w14:textId="38B56F6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237F98F6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77212A04" w14:textId="77777777" w:rsidR="005E7C84" w:rsidRPr="007A168E" w:rsidRDefault="005E7C84" w:rsidP="00C344C6">
      <w:pPr>
        <w:pStyle w:val="Bo-C1Content"/>
        <w:ind w:hanging="547"/>
        <w:rPr>
          <w:rFonts w:asciiTheme="majorBidi" w:hAnsiTheme="majorBidi" w:cstheme="majorBidi"/>
          <w:sz w:val="20"/>
          <w:szCs w:val="20"/>
        </w:rPr>
      </w:pPr>
    </w:p>
    <w:p w14:paraId="402C1113" w14:textId="77777777" w:rsidR="00C344C6" w:rsidRPr="007A168E" w:rsidRDefault="00C344C6" w:rsidP="00C344C6">
      <w:pPr>
        <w:pStyle w:val="Bo-C1Content"/>
        <w:rPr>
          <w:rFonts w:asciiTheme="majorBidi" w:hAnsiTheme="majorBidi" w:cstheme="majorBidi"/>
        </w:rPr>
        <w:sectPr w:rsidR="00C344C6" w:rsidRPr="007A168E" w:rsidSect="000B7DA2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299"/>
        </w:sectPr>
      </w:pPr>
    </w:p>
    <w:tbl>
      <w:tblPr>
        <w:tblW w:w="1494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970"/>
        <w:gridCol w:w="1800"/>
        <w:gridCol w:w="1052"/>
        <w:gridCol w:w="247"/>
        <w:gridCol w:w="1061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  <w:gridCol w:w="247"/>
        <w:gridCol w:w="1055"/>
      </w:tblGrid>
      <w:tr w:rsidR="005E7C84" w:rsidRPr="007A168E" w14:paraId="78FA285E" w14:textId="77777777" w:rsidTr="000B13C3">
        <w:trPr>
          <w:tblHeader/>
        </w:trPr>
        <w:tc>
          <w:tcPr>
            <w:tcW w:w="2970" w:type="dxa"/>
          </w:tcPr>
          <w:p w14:paraId="5E3A526E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E793992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172" w:type="dxa"/>
            <w:gridSpan w:val="15"/>
          </w:tcPr>
          <w:p w14:paraId="0BA2A0A9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E7C84" w:rsidRPr="007A168E" w14:paraId="22712955" w14:textId="77777777" w:rsidTr="000B13C3">
        <w:trPr>
          <w:tblHeader/>
        </w:trPr>
        <w:tc>
          <w:tcPr>
            <w:tcW w:w="2970" w:type="dxa"/>
          </w:tcPr>
          <w:p w14:paraId="2FEB8819" w14:textId="77777777" w:rsidR="005E7C84" w:rsidRPr="007A168E" w:rsidRDefault="005E7C84" w:rsidP="000B13C3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9D0FAEC" w14:textId="77777777" w:rsidR="005E7C84" w:rsidRPr="007A168E" w:rsidRDefault="005E7C84" w:rsidP="000B13C3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ลักษณะธุรกิจ</w:t>
            </w:r>
          </w:p>
        </w:tc>
        <w:tc>
          <w:tcPr>
            <w:tcW w:w="2360" w:type="dxa"/>
            <w:gridSpan w:val="3"/>
          </w:tcPr>
          <w:p w14:paraId="613739C0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247" w:type="dxa"/>
          </w:tcPr>
          <w:p w14:paraId="1EAF6B1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4AAB4F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47" w:type="dxa"/>
          </w:tcPr>
          <w:p w14:paraId="291E89A2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1392D762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47" w:type="dxa"/>
          </w:tcPr>
          <w:p w14:paraId="035D81AE" w14:textId="77777777" w:rsidR="005E7C84" w:rsidRPr="007A168E" w:rsidRDefault="005E7C84" w:rsidP="000B13C3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57" w:type="dxa"/>
            <w:gridSpan w:val="3"/>
          </w:tcPr>
          <w:p w14:paraId="354490BB" w14:textId="77777777" w:rsidR="005E7C84" w:rsidRPr="007A168E" w:rsidRDefault="005E7C84" w:rsidP="000B13C3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>มูลค่าตามวิธีส่วนได้เสีย</w:t>
            </w:r>
          </w:p>
        </w:tc>
      </w:tr>
      <w:tr w:rsidR="00450A87" w:rsidRPr="007A168E" w14:paraId="56E316AF" w14:textId="77777777" w:rsidTr="000B13C3">
        <w:trPr>
          <w:tblHeader/>
        </w:trPr>
        <w:tc>
          <w:tcPr>
            <w:tcW w:w="2970" w:type="dxa"/>
          </w:tcPr>
          <w:p w14:paraId="6A4B5BB9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0AAABC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7C44E907" w14:textId="098F9AC7" w:rsidR="00450A87" w:rsidRPr="007A168E" w:rsidRDefault="007F655A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7AAC9F9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4B741D6E" w14:textId="2FD74190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4099E53E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AFC6505" w14:textId="589BEACE" w:rsidR="00450A87" w:rsidRPr="007A168E" w:rsidRDefault="007F655A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FBC676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9D8AF1E" w14:textId="7D2A5ED1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78C2E8B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8678881" w14:textId="2BE6C3E2" w:rsidR="00450A87" w:rsidRPr="007A168E" w:rsidRDefault="007F655A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66ECA1C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F07B5ED" w14:textId="423BEE82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47" w:type="dxa"/>
          </w:tcPr>
          <w:p w14:paraId="05DAFC0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D032B20" w14:textId="433D9785" w:rsidR="00450A87" w:rsidRPr="007A168E" w:rsidRDefault="007F655A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47" w:type="dxa"/>
          </w:tcPr>
          <w:p w14:paraId="3D9A464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28657CC" w14:textId="212C0956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450A87" w:rsidRPr="007A168E" w14:paraId="19F974D1" w14:textId="77777777" w:rsidTr="000B13C3">
        <w:trPr>
          <w:tblHeader/>
        </w:trPr>
        <w:tc>
          <w:tcPr>
            <w:tcW w:w="2970" w:type="dxa"/>
          </w:tcPr>
          <w:p w14:paraId="60EA0ECA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E4645B6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8ED00EE" w14:textId="08BD38D3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77496B9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56B0BA52" w14:textId="645A9001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54E8C66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1109632" w14:textId="3F600BF5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745EACCA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6F17BD2A" w14:textId="3774FEE0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7CC0DC5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DD18E43" w14:textId="148EF895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3B4B4AA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27C9A60" w14:textId="65CCD19F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  <w:tc>
          <w:tcPr>
            <w:tcW w:w="247" w:type="dxa"/>
          </w:tcPr>
          <w:p w14:paraId="113B325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left="-90" w:right="20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705EDF2" w14:textId="08512C98" w:rsidR="00450A87" w:rsidRPr="007A168E" w:rsidRDefault="00450A87" w:rsidP="00450A87">
            <w:pPr>
              <w:spacing w:line="360" w:lineRule="exact"/>
              <w:ind w:left="-90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2986305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jc w:val="both"/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BF826E9" w14:textId="0261933B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7</w:t>
            </w:r>
          </w:p>
        </w:tc>
      </w:tr>
      <w:tr w:rsidR="00450A87" w:rsidRPr="007A168E" w14:paraId="0289D932" w14:textId="77777777" w:rsidTr="000B13C3">
        <w:trPr>
          <w:tblHeader/>
        </w:trPr>
        <w:tc>
          <w:tcPr>
            <w:tcW w:w="2970" w:type="dxa"/>
          </w:tcPr>
          <w:p w14:paraId="120323EF" w14:textId="77777777" w:rsidR="00450A87" w:rsidRPr="007A168E" w:rsidRDefault="00450A87" w:rsidP="00450A87">
            <w:pPr>
              <w:spacing w:line="360" w:lineRule="exact"/>
              <w:ind w:left="342" w:right="-18" w:hanging="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D864F88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0" w:type="dxa"/>
            <w:gridSpan w:val="3"/>
          </w:tcPr>
          <w:p w14:paraId="44A5E7BA" w14:textId="77777777" w:rsidR="00450A87" w:rsidRPr="007A168E" w:rsidRDefault="00450A87" w:rsidP="00450A87">
            <w:pPr>
              <w:spacing w:line="360" w:lineRule="exact"/>
              <w:ind w:left="-164" w:right="-134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ร้อยละ)</w:t>
            </w:r>
          </w:p>
        </w:tc>
        <w:tc>
          <w:tcPr>
            <w:tcW w:w="247" w:type="dxa"/>
          </w:tcPr>
          <w:p w14:paraId="2BB7A3D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565" w:type="dxa"/>
            <w:gridSpan w:val="11"/>
          </w:tcPr>
          <w:p w14:paraId="3F1422DA" w14:textId="77777777" w:rsidR="00450A87" w:rsidRPr="007A168E" w:rsidRDefault="00450A87" w:rsidP="00450A87">
            <w:pPr>
              <w:spacing w:line="36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lang w:val="en-US"/>
              </w:rPr>
              <w:t>(</w:t>
            </w:r>
            <w:r w:rsidRPr="007A168E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450A87" w:rsidRPr="007A168E" w14:paraId="37C21E1E" w14:textId="77777777" w:rsidTr="000B13C3">
        <w:tc>
          <w:tcPr>
            <w:tcW w:w="2970" w:type="dxa"/>
          </w:tcPr>
          <w:p w14:paraId="7D5DF806" w14:textId="77777777" w:rsidR="00450A87" w:rsidRPr="007A168E" w:rsidRDefault="00450A87" w:rsidP="00450A87">
            <w:pPr>
              <w:tabs>
                <w:tab w:val="left" w:pos="432"/>
              </w:tabs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บริษัทร่วม</w:t>
            </w:r>
          </w:p>
        </w:tc>
        <w:tc>
          <w:tcPr>
            <w:tcW w:w="1800" w:type="dxa"/>
          </w:tcPr>
          <w:p w14:paraId="19010C79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584845F6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7B0DD8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730A612" w14:textId="77777777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05FC25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4AED66D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264D93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51ED9647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22AAFB5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78C80B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789F1181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96F74F5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3E68E7C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EF4D65C" w14:textId="77777777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61D03A7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C5F1C02" w14:textId="77777777" w:rsidR="00450A87" w:rsidRPr="007A168E" w:rsidRDefault="00450A87" w:rsidP="00450A87">
            <w:pPr>
              <w:tabs>
                <w:tab w:val="decimal" w:pos="851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450A87" w:rsidRPr="007A168E" w14:paraId="1322FC51" w14:textId="77777777" w:rsidTr="000B13C3">
        <w:tc>
          <w:tcPr>
            <w:tcW w:w="2970" w:type="dxa"/>
          </w:tcPr>
          <w:p w14:paraId="2D0A30E1" w14:textId="77777777" w:rsidR="00450A87" w:rsidRPr="007A168E" w:rsidRDefault="00450A87" w:rsidP="00450A8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 xml:space="preserve">บริษัท บางกอกสหประกันชีวิต </w:t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จำกัด (มหาชน)</w:t>
            </w:r>
          </w:p>
        </w:tc>
        <w:tc>
          <w:tcPr>
            <w:tcW w:w="1800" w:type="dxa"/>
            <w:shd w:val="clear" w:color="auto" w:fill="auto"/>
          </w:tcPr>
          <w:p w14:paraId="7B01E241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ธุรกิจประกันชีวิต</w:t>
            </w:r>
          </w:p>
        </w:tc>
        <w:tc>
          <w:tcPr>
            <w:tcW w:w="1052" w:type="dxa"/>
          </w:tcPr>
          <w:p w14:paraId="1251D280" w14:textId="72F4071E" w:rsidR="00450A87" w:rsidRPr="007A168E" w:rsidRDefault="004A481F" w:rsidP="00450A87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25.00</w:t>
            </w:r>
          </w:p>
        </w:tc>
        <w:tc>
          <w:tcPr>
            <w:tcW w:w="247" w:type="dxa"/>
          </w:tcPr>
          <w:p w14:paraId="680527C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28D3EEBC" w14:textId="4D0DCE9A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657A7C4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26FEDC21" w14:textId="4D877828" w:rsidR="00450A87" w:rsidRPr="007A168E" w:rsidRDefault="004A481F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500,000</w:t>
            </w:r>
          </w:p>
        </w:tc>
        <w:tc>
          <w:tcPr>
            <w:tcW w:w="247" w:type="dxa"/>
          </w:tcPr>
          <w:p w14:paraId="1A4FAF2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DFEA0B0" w14:textId="7CAD59F4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2C676B0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16811B4C" w14:textId="22F8BBB8" w:rsidR="00450A87" w:rsidRPr="007A168E" w:rsidRDefault="004A481F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7200F7D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2A30ED04" w14:textId="5A1CDB6C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125,000</w:t>
            </w:r>
          </w:p>
        </w:tc>
        <w:tc>
          <w:tcPr>
            <w:tcW w:w="247" w:type="dxa"/>
            <w:shd w:val="clear" w:color="auto" w:fill="auto"/>
          </w:tcPr>
          <w:p w14:paraId="32017A4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shd w:val="clear" w:color="auto" w:fill="auto"/>
          </w:tcPr>
          <w:p w14:paraId="7DBE09F4" w14:textId="42D18C4D" w:rsidR="00450A87" w:rsidRPr="007A168E" w:rsidRDefault="00547EA4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105,85</w:t>
            </w:r>
            <w:r w:rsidR="007C6D9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247" w:type="dxa"/>
          </w:tcPr>
          <w:p w14:paraId="7E90CCF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1415607B" w14:textId="3762C169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114,477</w:t>
            </w:r>
          </w:p>
        </w:tc>
      </w:tr>
      <w:tr w:rsidR="00450A87" w:rsidRPr="007A168E" w14:paraId="78CF78EB" w14:textId="77777777" w:rsidTr="000B13C3">
        <w:tc>
          <w:tcPr>
            <w:tcW w:w="2970" w:type="dxa"/>
          </w:tcPr>
          <w:p w14:paraId="40367AA7" w14:textId="77777777" w:rsidR="00450A87" w:rsidRPr="007A168E" w:rsidRDefault="00450A87" w:rsidP="00450A8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spacing w:val="-8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pacing w:val="-8"/>
                <w:sz w:val="28"/>
                <w:szCs w:val="28"/>
                <w:cs/>
                <w:lang w:val="en-US"/>
              </w:rPr>
              <w:t>บริษัท อุตสาหกรรมสหธัญญพืช จำกัด</w:t>
            </w:r>
          </w:p>
        </w:tc>
        <w:tc>
          <w:tcPr>
            <w:tcW w:w="1800" w:type="dxa"/>
            <w:shd w:val="clear" w:color="auto" w:fill="auto"/>
          </w:tcPr>
          <w:p w14:paraId="050C4099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ผลิตและจำหน่ายถุงบรรจุสินค้า</w:t>
            </w:r>
          </w:p>
        </w:tc>
        <w:tc>
          <w:tcPr>
            <w:tcW w:w="1052" w:type="dxa"/>
          </w:tcPr>
          <w:p w14:paraId="4216DE96" w14:textId="340C6F50" w:rsidR="00450A87" w:rsidRPr="007A168E" w:rsidRDefault="004A481F" w:rsidP="00450A87">
            <w:pPr>
              <w:spacing w:line="360" w:lineRule="exact"/>
              <w:ind w:left="-128" w:right="-134" w:firstLine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19.00</w:t>
            </w:r>
          </w:p>
        </w:tc>
        <w:tc>
          <w:tcPr>
            <w:tcW w:w="247" w:type="dxa"/>
          </w:tcPr>
          <w:p w14:paraId="0265F265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1C10AE43" w14:textId="612BDCB1" w:rsidR="00450A87" w:rsidRPr="007A168E" w:rsidRDefault="00450A87" w:rsidP="00450A87">
            <w:pPr>
              <w:spacing w:line="360" w:lineRule="exact"/>
              <w:ind w:left="-128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</w:t>
            </w:r>
          </w:p>
        </w:tc>
        <w:tc>
          <w:tcPr>
            <w:tcW w:w="247" w:type="dxa"/>
          </w:tcPr>
          <w:p w14:paraId="46FA023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003368C6" w14:textId="0FBF405B" w:rsidR="00450A87" w:rsidRPr="007A168E" w:rsidRDefault="004A481F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550,000</w:t>
            </w:r>
          </w:p>
        </w:tc>
        <w:tc>
          <w:tcPr>
            <w:tcW w:w="247" w:type="dxa"/>
          </w:tcPr>
          <w:p w14:paraId="4F472C4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787A6A0C" w14:textId="3EFFA5D6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7A16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DB0E3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7" w:type="dxa"/>
          </w:tcPr>
          <w:p w14:paraId="0B4336D0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2C9A8522" w14:textId="0D9BADF8" w:rsidR="00450A87" w:rsidRPr="007A168E" w:rsidRDefault="00547EA4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3EF22C56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6B9BC7EA" w14:textId="62A2B3CE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104,500</w:t>
            </w:r>
          </w:p>
        </w:tc>
        <w:tc>
          <w:tcPr>
            <w:tcW w:w="247" w:type="dxa"/>
            <w:shd w:val="clear" w:color="auto" w:fill="auto"/>
          </w:tcPr>
          <w:p w14:paraId="525152B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14DE45B7" w14:textId="3C55A75C" w:rsidR="00450A87" w:rsidRPr="007A168E" w:rsidRDefault="002D2FA2" w:rsidP="00450A8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808,</w:t>
            </w:r>
            <w:r w:rsidR="007C6D9E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247" w:type="dxa"/>
          </w:tcPr>
          <w:p w14:paraId="2E254929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67746EE7" w14:textId="18C1AD89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right="-134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792,703</w:t>
            </w:r>
          </w:p>
        </w:tc>
      </w:tr>
      <w:tr w:rsidR="00450A87" w:rsidRPr="007A168E" w14:paraId="50C88DD7" w14:textId="77777777" w:rsidTr="000B13C3">
        <w:tc>
          <w:tcPr>
            <w:tcW w:w="2970" w:type="dxa"/>
          </w:tcPr>
          <w:p w14:paraId="4A5EC9E1" w14:textId="77777777" w:rsidR="00450A87" w:rsidRPr="007A168E" w:rsidRDefault="00450A87" w:rsidP="00450A87">
            <w:pPr>
              <w:spacing w:line="360" w:lineRule="exact"/>
              <w:ind w:left="342" w:right="-18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800" w:type="dxa"/>
          </w:tcPr>
          <w:p w14:paraId="317395FB" w14:textId="77777777" w:rsidR="00450A87" w:rsidRPr="007A168E" w:rsidRDefault="00450A87" w:rsidP="00450A87">
            <w:pPr>
              <w:spacing w:line="360" w:lineRule="exact"/>
              <w:ind w:left="-18" w:right="-5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2" w:type="dxa"/>
          </w:tcPr>
          <w:p w14:paraId="3A4D7E79" w14:textId="77777777" w:rsidR="00450A87" w:rsidRPr="007A168E" w:rsidRDefault="00450A87" w:rsidP="00450A87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9F9BBF4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</w:tcPr>
          <w:p w14:paraId="0CAC4ADF" w14:textId="77777777" w:rsidR="00450A87" w:rsidRPr="007A168E" w:rsidRDefault="00450A87" w:rsidP="00450A87">
            <w:pPr>
              <w:tabs>
                <w:tab w:val="decimal" w:pos="1034"/>
              </w:tabs>
              <w:spacing w:line="360" w:lineRule="exact"/>
              <w:ind w:left="-46" w:right="-13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8C10E93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158F4C5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3CB2FB77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14:paraId="3965CC2A" w14:textId="77777777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1156291F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45724" w14:textId="09439C04" w:rsidR="00450A87" w:rsidRPr="007A168E" w:rsidRDefault="00547EA4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573FC17D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EEC834" w14:textId="592B0CC0" w:rsidR="00450A87" w:rsidRPr="007A168E" w:rsidRDefault="00450A87" w:rsidP="00450A87">
            <w:pPr>
              <w:tabs>
                <w:tab w:val="decimal" w:pos="839"/>
              </w:tabs>
              <w:spacing w:line="360" w:lineRule="exact"/>
              <w:ind w:left="-11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229,500</w:t>
            </w:r>
          </w:p>
        </w:tc>
        <w:tc>
          <w:tcPr>
            <w:tcW w:w="247" w:type="dxa"/>
            <w:shd w:val="clear" w:color="auto" w:fill="auto"/>
          </w:tcPr>
          <w:p w14:paraId="3A834D08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2EF316" w14:textId="06ACDF63" w:rsidR="00450A87" w:rsidRPr="007A168E" w:rsidRDefault="002D2FA2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914,358</w:t>
            </w:r>
          </w:p>
        </w:tc>
        <w:tc>
          <w:tcPr>
            <w:tcW w:w="247" w:type="dxa"/>
          </w:tcPr>
          <w:p w14:paraId="56308242" w14:textId="77777777" w:rsidR="00450A87" w:rsidRPr="007A168E" w:rsidRDefault="00450A87" w:rsidP="00450A87">
            <w:pPr>
              <w:tabs>
                <w:tab w:val="left" w:pos="540"/>
              </w:tabs>
              <w:spacing w:line="360" w:lineRule="exact"/>
              <w:ind w:right="20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1E021411" w14:textId="69199845" w:rsidR="00450A87" w:rsidRPr="007A168E" w:rsidRDefault="00450A87" w:rsidP="00450A87">
            <w:pPr>
              <w:tabs>
                <w:tab w:val="decimal" w:pos="840"/>
              </w:tabs>
              <w:spacing w:line="360" w:lineRule="exact"/>
              <w:ind w:left="-122" w:right="-13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907,180</w:t>
            </w:r>
          </w:p>
        </w:tc>
      </w:tr>
    </w:tbl>
    <w:p w14:paraId="1BF1CF2F" w14:textId="46B20596" w:rsidR="005E7C84" w:rsidRPr="007A168E" w:rsidRDefault="005E7C84">
      <w:pPr>
        <w:rPr>
          <w:rFonts w:asciiTheme="majorBidi" w:hAnsiTheme="majorBidi" w:cstheme="majorBidi"/>
        </w:rPr>
      </w:pPr>
    </w:p>
    <w:p w14:paraId="49D8A2A0" w14:textId="59C84BFB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ของกลุ่มบริษัทและบริษัทไม่มีการจ่ายเงินปันผลในระหว่าง</w:t>
      </w:r>
      <w:r w:rsidR="004E0AEE" w:rsidRPr="004E0AEE">
        <w:rPr>
          <w:cs/>
          <w:lang w:val="en-US"/>
        </w:rPr>
        <w:t>งวด</w:t>
      </w:r>
      <w:r w:rsidR="00CB2CED">
        <w:rPr>
          <w:rFonts w:hint="cs"/>
          <w:cs/>
          <w:lang w:val="en-US"/>
        </w:rPr>
        <w:t>หก</w:t>
      </w:r>
      <w:r w:rsidR="004E0AEE" w:rsidRPr="004E0AEE">
        <w:rPr>
          <w:cs/>
          <w:lang w:val="en-US"/>
        </w:rPr>
        <w:t xml:space="preserve">เดือนสิ้นสุดวันที่ </w:t>
      </w:r>
      <w:r w:rsidR="007F655A">
        <w:rPr>
          <w:lang w:val="en-US"/>
        </w:rPr>
        <w:t xml:space="preserve">30 </w:t>
      </w:r>
      <w:r w:rsidR="007F655A">
        <w:rPr>
          <w:rFonts w:hint="cs"/>
          <w:cs/>
          <w:lang w:val="en-US"/>
        </w:rPr>
        <w:t>มิถุนายน</w:t>
      </w:r>
      <w:r w:rsidR="00FA644B">
        <w:rPr>
          <w:cs/>
          <w:lang w:val="en-US"/>
        </w:rPr>
        <w:t xml:space="preserve"> </w:t>
      </w:r>
      <w:r w:rsidR="00FA644B">
        <w:rPr>
          <w:lang w:val="en-US"/>
        </w:rPr>
        <w:t>2568</w:t>
      </w:r>
      <w:r w:rsidRPr="007A168E">
        <w:rPr>
          <w:rFonts w:asciiTheme="majorBidi" w:hAnsiTheme="majorBidi" w:cstheme="majorBidi"/>
          <w:lang w:val="en-US"/>
        </w:rPr>
        <w:t xml:space="preserve"> </w:t>
      </w:r>
      <w:r w:rsidRPr="007A168E">
        <w:rPr>
          <w:rFonts w:asciiTheme="majorBidi" w:hAnsiTheme="majorBidi" w:cstheme="majorBidi"/>
          <w:cs/>
          <w:lang w:val="en-US"/>
        </w:rPr>
        <w:t xml:space="preserve">และ </w:t>
      </w:r>
      <w:r w:rsidR="00DB0E35" w:rsidRPr="00DB0E35">
        <w:rPr>
          <w:rFonts w:asciiTheme="majorBidi" w:hAnsiTheme="majorBidi" w:cstheme="majorBidi"/>
          <w:lang w:val="en-US"/>
        </w:rPr>
        <w:t>256</w:t>
      </w:r>
      <w:r w:rsidR="00450A87">
        <w:rPr>
          <w:rFonts w:asciiTheme="majorBidi" w:hAnsiTheme="majorBidi" w:cstheme="majorBidi" w:hint="cs"/>
          <w:cs/>
          <w:lang w:val="en-US"/>
        </w:rPr>
        <w:t>7</w:t>
      </w:r>
    </w:p>
    <w:p w14:paraId="16E39FA8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  <w:lang w:val="en-US"/>
        </w:rPr>
      </w:pPr>
    </w:p>
    <w:p w14:paraId="3570A71B" w14:textId="78F756C3" w:rsidR="00C344C6" w:rsidRPr="007A168E" w:rsidRDefault="00C344C6" w:rsidP="00C344C6">
      <w:pPr>
        <w:pStyle w:val="Bo-C1Content"/>
        <w:ind w:left="0"/>
        <w:rPr>
          <w:rFonts w:asciiTheme="majorBidi" w:hAnsiTheme="majorBidi" w:cstheme="majorBidi"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กลุ่มบริษัทและบริษัทไม่มีเงินลงทุน</w:t>
      </w:r>
      <w:r w:rsidR="00800416">
        <w:rPr>
          <w:rStyle w:val="ui-provider"/>
          <w:cs/>
        </w:rPr>
        <w:t>ในบริษัทร่วมและการร่วมค้า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3DC77DB1" w14:textId="77777777" w:rsidR="00C344C6" w:rsidRPr="007A168E" w:rsidRDefault="00C344C6" w:rsidP="00C344C6">
      <w:pPr>
        <w:pStyle w:val="Bo-Blankline"/>
        <w:rPr>
          <w:rFonts w:asciiTheme="majorBidi" w:hAnsiTheme="majorBidi" w:cstheme="majorBidi"/>
        </w:rPr>
      </w:pPr>
    </w:p>
    <w:p w14:paraId="292DC2B3" w14:textId="2BB51324" w:rsidR="00C344C6" w:rsidRPr="007A168E" w:rsidRDefault="00C344C6" w:rsidP="00C344C6">
      <w:pPr>
        <w:pStyle w:val="Ang15"/>
        <w:ind w:left="0"/>
        <w:rPr>
          <w:rFonts w:asciiTheme="majorBidi" w:hAnsiTheme="majorBidi" w:cstheme="majorBidi"/>
          <w:cs/>
          <w:lang w:val="en-US"/>
        </w:rPr>
      </w:pPr>
      <w:r w:rsidRPr="007A168E">
        <w:rPr>
          <w:rFonts w:asciiTheme="majorBidi" w:hAnsiTheme="majorBidi" w:cstheme="majorBidi"/>
          <w:cs/>
          <w:lang w:val="en-US"/>
        </w:rPr>
        <w:t>บริษัทร่วม</w:t>
      </w:r>
      <w:r w:rsidR="002F1F2E">
        <w:rPr>
          <w:rFonts w:asciiTheme="majorBidi" w:hAnsiTheme="majorBidi" w:cstheme="majorBidi" w:hint="cs"/>
          <w:cs/>
          <w:lang w:val="en-US"/>
        </w:rPr>
        <w:t>และการร่วมค้า</w:t>
      </w:r>
      <w:r w:rsidRPr="007A168E">
        <w:rPr>
          <w:rFonts w:asciiTheme="majorBidi" w:hAnsiTheme="majorBidi" w:cstheme="majorBidi"/>
          <w:cs/>
          <w:lang w:val="en-US"/>
        </w:rPr>
        <w:t>ของกลุ่มบริษัททั้งหมดดำเนินธุรกิจในประเทศไทย</w:t>
      </w:r>
    </w:p>
    <w:p w14:paraId="1255970F" w14:textId="77777777" w:rsidR="00C344C6" w:rsidRPr="007A168E" w:rsidRDefault="00C344C6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C344C6" w:rsidRPr="007A168E" w:rsidSect="00FD3068">
          <w:headerReference w:type="default" r:id="rId20"/>
          <w:footerReference w:type="default" r:id="rId21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 w:rsidRPr="007A168E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2BA9FD51" w14:textId="27A84966" w:rsidR="00E124B0" w:rsidRPr="008C752E" w:rsidRDefault="00276D5A" w:rsidP="00026E6A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14:paraId="6439DA5B" w14:textId="189C1A7F" w:rsidR="005F0007" w:rsidRPr="008C752E" w:rsidRDefault="005F0007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1439"/>
        <w:gridCol w:w="270"/>
        <w:gridCol w:w="1439"/>
      </w:tblGrid>
      <w:tr w:rsidR="0096592E" w:rsidRPr="008C752E" w14:paraId="6C92AECE" w14:textId="77777777" w:rsidTr="00C60D6D">
        <w:trPr>
          <w:tblHeader/>
        </w:trPr>
        <w:tc>
          <w:tcPr>
            <w:tcW w:w="3285" w:type="pct"/>
            <w:vAlign w:val="bottom"/>
          </w:tcPr>
          <w:p w14:paraId="4CD4A94E" w14:textId="24C04754" w:rsidR="0096592E" w:rsidRPr="001C0172" w:rsidRDefault="004E0AEE" w:rsidP="0096592E">
            <w:pPr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F65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4E0A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7F655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F655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FA64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A64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784" w:type="pct"/>
            <w:vAlign w:val="bottom"/>
          </w:tcPr>
          <w:p w14:paraId="157001FD" w14:textId="417FA845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508F991" w14:textId="77777777" w:rsidR="0096592E" w:rsidRPr="008C752E" w:rsidRDefault="0096592E" w:rsidP="0096592E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vAlign w:val="bottom"/>
          </w:tcPr>
          <w:p w14:paraId="69469F35" w14:textId="0B077D04" w:rsidR="0096592E" w:rsidRPr="008C752E" w:rsidRDefault="0096592E" w:rsidP="001A2300">
            <w:pPr>
              <w:pStyle w:val="acctmergecolhdg"/>
              <w:spacing w:line="240" w:lineRule="auto"/>
              <w:ind w:left="-111" w:right="-106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445ADB0F" w14:textId="0134195F" w:rsidR="0096592E" w:rsidRPr="008C752E" w:rsidRDefault="0096592E" w:rsidP="001A2300">
            <w:pPr>
              <w:pStyle w:val="BodyText"/>
              <w:spacing w:after="0" w:line="240" w:lineRule="auto"/>
              <w:ind w:left="-106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6592E" w:rsidRPr="008C752E" w14:paraId="5474768E" w14:textId="77777777" w:rsidTr="00C60D6D">
        <w:trPr>
          <w:tblHeader/>
        </w:trPr>
        <w:tc>
          <w:tcPr>
            <w:tcW w:w="3285" w:type="pct"/>
          </w:tcPr>
          <w:p w14:paraId="5249054D" w14:textId="77777777" w:rsidR="0096592E" w:rsidRPr="008C752E" w:rsidRDefault="0096592E" w:rsidP="00392397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5" w:type="pct"/>
            <w:gridSpan w:val="3"/>
          </w:tcPr>
          <w:p w14:paraId="565D4D89" w14:textId="77777777" w:rsidR="0096592E" w:rsidRPr="008C752E" w:rsidRDefault="0096592E" w:rsidP="00392397">
            <w:pPr>
              <w:pStyle w:val="BodyText"/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5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6592E" w:rsidRPr="008C752E" w14:paraId="60CF381C" w14:textId="77777777" w:rsidTr="00C60D6D">
        <w:tc>
          <w:tcPr>
            <w:tcW w:w="3285" w:type="pct"/>
          </w:tcPr>
          <w:p w14:paraId="2D169B18" w14:textId="6A15D38E" w:rsidR="0096592E" w:rsidRPr="008C752E" w:rsidRDefault="0096592E" w:rsidP="0096592E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752E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5748B485" w14:textId="3BAFB6E2" w:rsidR="0096592E" w:rsidRPr="00110072" w:rsidRDefault="00F26330" w:rsidP="00F26330">
            <w:pPr>
              <w:tabs>
                <w:tab w:val="decimal" w:pos="1239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4,449,210</w:t>
            </w:r>
          </w:p>
        </w:tc>
        <w:tc>
          <w:tcPr>
            <w:tcW w:w="147" w:type="pct"/>
            <w:shd w:val="clear" w:color="auto" w:fill="auto"/>
          </w:tcPr>
          <w:p w14:paraId="1B423320" w14:textId="77777777" w:rsidR="0096592E" w:rsidRPr="008C752E" w:rsidRDefault="0096592E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</w:tcPr>
          <w:p w14:paraId="55B0202D" w14:textId="3F2C1201" w:rsidR="0096592E" w:rsidRPr="008C752E" w:rsidRDefault="004F7914" w:rsidP="00F26330">
            <w:pPr>
              <w:tabs>
                <w:tab w:val="decimal" w:pos="1229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1,928,826</w:t>
            </w:r>
          </w:p>
        </w:tc>
      </w:tr>
      <w:tr w:rsidR="001C0172" w:rsidRPr="008C752E" w14:paraId="6A9EBBA7" w14:textId="77777777" w:rsidTr="00C60D6D">
        <w:tc>
          <w:tcPr>
            <w:tcW w:w="3285" w:type="pct"/>
          </w:tcPr>
          <w:p w14:paraId="7CA52566" w14:textId="0B7415DA" w:rsidR="001C0172" w:rsidRPr="008C752E" w:rsidRDefault="001C0172" w:rsidP="0096592E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784" w:type="pct"/>
            <w:shd w:val="clear" w:color="auto" w:fill="auto"/>
            <w:vAlign w:val="bottom"/>
          </w:tcPr>
          <w:p w14:paraId="6698C725" w14:textId="204FFAA3" w:rsidR="001C0172" w:rsidRPr="00DB0E35" w:rsidRDefault="004F7914" w:rsidP="00F26330">
            <w:pPr>
              <w:tabs>
                <w:tab w:val="decimal" w:pos="1239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(6,657)</w:t>
            </w:r>
          </w:p>
        </w:tc>
        <w:tc>
          <w:tcPr>
            <w:tcW w:w="147" w:type="pct"/>
            <w:shd w:val="clear" w:color="auto" w:fill="auto"/>
          </w:tcPr>
          <w:p w14:paraId="0E1CB17C" w14:textId="77777777" w:rsidR="001C0172" w:rsidRPr="008C752E" w:rsidRDefault="001C0172" w:rsidP="0096592E">
            <w:pPr>
              <w:pStyle w:val="BodyText"/>
              <w:tabs>
                <w:tab w:val="decimal" w:pos="661"/>
                <w:tab w:val="decimal" w:pos="702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84" w:type="pct"/>
            <w:shd w:val="clear" w:color="auto" w:fill="auto"/>
          </w:tcPr>
          <w:p w14:paraId="7DD189C1" w14:textId="3DF4E4B1" w:rsidR="001C0172" w:rsidRPr="00DB0E35" w:rsidRDefault="004F7914" w:rsidP="00F26330">
            <w:pPr>
              <w:tabs>
                <w:tab w:val="decimal" w:pos="1229"/>
              </w:tabs>
              <w:spacing w:line="240" w:lineRule="atLeast"/>
              <w:ind w:left="-119" w:right="-19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(10,844)</w:t>
            </w:r>
          </w:p>
        </w:tc>
      </w:tr>
    </w:tbl>
    <w:p w14:paraId="37B13B8D" w14:textId="254659A8" w:rsidR="0096592E" w:rsidRPr="008C752E" w:rsidRDefault="0096592E" w:rsidP="00F4621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3E21BB77" w14:textId="4D0CE488" w:rsidR="002B5A0A" w:rsidRPr="008C752E" w:rsidRDefault="002B5A0A" w:rsidP="00886E1B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C752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2F219441" w14:textId="77777777" w:rsidR="002B5A0A" w:rsidRPr="008C752E" w:rsidRDefault="002B5A0A" w:rsidP="00F4621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36415B27" w14:textId="452FB14B" w:rsidR="002B5A0A" w:rsidRPr="008C752E" w:rsidRDefault="004E0AEE" w:rsidP="00D714FC">
      <w:pPr>
        <w:pStyle w:val="Bo-C1Content"/>
        <w:rPr>
          <w:rFonts w:asciiTheme="majorBidi" w:hAnsiTheme="majorBidi" w:cstheme="majorBidi"/>
          <w:lang w:val="en-US"/>
        </w:rPr>
      </w:pPr>
      <w:r w:rsidRPr="004E0AEE">
        <w:rPr>
          <w:rFonts w:asciiTheme="majorBidi" w:hAnsiTheme="majorBidi"/>
          <w:cs/>
          <w:lang w:val="en-US"/>
        </w:rPr>
        <w:t xml:space="preserve">ณ วันที่ </w:t>
      </w:r>
      <w:r w:rsidR="00FA644B">
        <w:rPr>
          <w:rFonts w:asciiTheme="majorBidi" w:hAnsiTheme="majorBidi"/>
          <w:lang w:val="en-US"/>
        </w:rPr>
        <w:t>3</w:t>
      </w:r>
      <w:r w:rsidR="007F655A">
        <w:rPr>
          <w:rFonts w:asciiTheme="majorBidi" w:hAnsiTheme="majorBidi"/>
          <w:lang w:val="en-US"/>
        </w:rPr>
        <w:t xml:space="preserve">0 </w:t>
      </w:r>
      <w:r w:rsidR="007F655A">
        <w:rPr>
          <w:rFonts w:asciiTheme="majorBidi" w:hAnsiTheme="majorBidi" w:hint="cs"/>
          <w:cs/>
          <w:lang w:val="en-US"/>
        </w:rPr>
        <w:t>มิถุนายน</w:t>
      </w:r>
      <w:r w:rsidR="00FA644B">
        <w:rPr>
          <w:rFonts w:asciiTheme="majorBidi" w:hAnsiTheme="majorBidi"/>
          <w:cs/>
          <w:lang w:val="en-US"/>
        </w:rPr>
        <w:t xml:space="preserve"> </w:t>
      </w:r>
      <w:r w:rsidR="00FA644B">
        <w:rPr>
          <w:rFonts w:asciiTheme="majorBidi" w:hAnsiTheme="majorBidi"/>
          <w:lang w:val="en-US"/>
        </w:rPr>
        <w:t>2568</w:t>
      </w:r>
      <w:r w:rsidR="002B5A0A" w:rsidRPr="008C752E">
        <w:rPr>
          <w:rFonts w:asciiTheme="majorBidi" w:hAnsiTheme="majorBidi" w:cstheme="majorBidi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cs/>
          <w:lang w:val="en-US"/>
        </w:rPr>
        <w:t>ที่ดิน อาคาร เครื่องจักรและอุปกรณ์ของบริษัท</w:t>
      </w:r>
      <w:r w:rsidR="00CA7D2A" w:rsidRPr="008C752E">
        <w:rPr>
          <w:rFonts w:asciiTheme="majorBidi" w:hAnsiTheme="majorBidi" w:cstheme="majorBidi"/>
          <w:cs/>
          <w:lang w:val="en-US"/>
        </w:rPr>
        <w:t>มี</w:t>
      </w:r>
      <w:r w:rsidR="002B5A0A" w:rsidRPr="008C752E">
        <w:rPr>
          <w:rFonts w:asciiTheme="majorBidi" w:hAnsiTheme="majorBidi" w:cstheme="majorBidi"/>
          <w:cs/>
          <w:lang w:val="en-US"/>
        </w:rPr>
        <w:t>มูลค่า</w:t>
      </w:r>
      <w:r w:rsidR="00D714FC" w:rsidRPr="008C752E">
        <w:rPr>
          <w:rFonts w:asciiTheme="majorBidi" w:hAnsiTheme="majorBidi" w:cstheme="majorBidi"/>
          <w:cs/>
          <w:lang w:val="en-US"/>
        </w:rPr>
        <w:t>สุทธิ</w:t>
      </w:r>
      <w:r w:rsidR="002B5A0A" w:rsidRPr="008C752E">
        <w:rPr>
          <w:rFonts w:asciiTheme="majorBidi" w:hAnsiTheme="majorBidi" w:cstheme="majorBidi"/>
          <w:cs/>
          <w:lang w:val="en-US"/>
        </w:rPr>
        <w:t>ตามบัญชีจำนวน</w:t>
      </w:r>
      <w:r w:rsidR="00D15CAA" w:rsidRPr="008C752E">
        <w:rPr>
          <w:rFonts w:asciiTheme="majorBidi" w:hAnsiTheme="majorBidi" w:cstheme="majorBidi"/>
          <w:lang w:val="en-US"/>
        </w:rPr>
        <w:t xml:space="preserve"> </w:t>
      </w:r>
      <w:r w:rsidR="00F26330">
        <w:rPr>
          <w:rFonts w:asciiTheme="majorBidi" w:hAnsiTheme="majorBidi" w:cstheme="majorBidi"/>
          <w:lang w:val="en-US"/>
        </w:rPr>
        <w:t>5,269</w:t>
      </w:r>
      <w:r w:rsidR="001C0172">
        <w:rPr>
          <w:rFonts w:asciiTheme="majorBidi" w:hAnsiTheme="majorBidi" w:cstheme="majorBidi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cs/>
          <w:lang w:val="en-US"/>
        </w:rPr>
        <w:t>ล้านบาท</w:t>
      </w:r>
      <w:r w:rsidR="002B5A0A" w:rsidRPr="008C752E">
        <w:rPr>
          <w:rFonts w:asciiTheme="majorBidi" w:hAnsiTheme="majorBidi" w:cstheme="majorBidi"/>
          <w:spacing w:val="6"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="002B5A0A" w:rsidRPr="008C752E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 xml:space="preserve">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</w:t>
      </w:r>
      <w:r w:rsidR="00450A87">
        <w:rPr>
          <w:rFonts w:asciiTheme="majorBidi" w:hAnsiTheme="majorBidi" w:cstheme="majorBidi"/>
          <w:i/>
          <w:iCs/>
          <w:lang w:val="en-US"/>
        </w:rPr>
        <w:t>7</w:t>
      </w:r>
      <w:r w:rsidR="002B5A0A" w:rsidRPr="008C752E">
        <w:rPr>
          <w:rFonts w:asciiTheme="majorBidi" w:hAnsiTheme="majorBidi" w:cstheme="majorBidi"/>
          <w:i/>
          <w:iCs/>
          <w:lang w:val="en-US"/>
        </w:rPr>
        <w:t xml:space="preserve">: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</w:t>
      </w:r>
      <w:r w:rsidR="00613D7A">
        <w:rPr>
          <w:rFonts w:asciiTheme="majorBidi" w:hAnsiTheme="majorBidi" w:cstheme="majorBidi"/>
          <w:i/>
          <w:iCs/>
          <w:lang w:val="en-US"/>
        </w:rPr>
        <w:t>,</w:t>
      </w:r>
      <w:r w:rsidR="00450A87">
        <w:rPr>
          <w:rFonts w:asciiTheme="majorBidi" w:hAnsiTheme="majorBidi" w:cstheme="majorBidi"/>
          <w:i/>
          <w:iCs/>
          <w:lang w:val="en-US"/>
        </w:rPr>
        <w:t>337</w:t>
      </w:r>
      <w:r w:rsidR="005A0FBF">
        <w:rPr>
          <w:rFonts w:asciiTheme="majorBidi" w:hAnsiTheme="majorBidi" w:cstheme="majorBidi"/>
          <w:i/>
          <w:iCs/>
          <w:lang w:val="en-US"/>
        </w:rPr>
        <w:t xml:space="preserve"> </w:t>
      </w:r>
      <w:r w:rsidR="002B5A0A" w:rsidRPr="008C752E">
        <w:rPr>
          <w:rFonts w:asciiTheme="majorBidi" w:hAnsiTheme="majorBidi" w:cstheme="majorBidi"/>
          <w:i/>
          <w:iCs/>
          <w:cs/>
          <w:lang w:val="en-US"/>
        </w:rPr>
        <w:t>ล้านบาท)</w:t>
      </w:r>
      <w:r w:rsidR="002B5A0A" w:rsidRPr="008C752E">
        <w:rPr>
          <w:rFonts w:asciiTheme="majorBidi" w:hAnsiTheme="majorBidi" w:cstheme="majorBidi"/>
          <w:cs/>
          <w:lang w:val="en-US"/>
        </w:rPr>
        <w:t xml:space="preserve"> ได้จำนองหรือใช้เป็นหลักประกันสำหรับเงินกู้ยืม</w:t>
      </w:r>
    </w:p>
    <w:p w14:paraId="5865DC3E" w14:textId="77777777" w:rsidR="008A25B5" w:rsidRPr="008C752E" w:rsidRDefault="008A25B5" w:rsidP="00F46215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5E1DC293" w14:textId="77777777" w:rsidR="00AA6339" w:rsidRPr="00AA6339" w:rsidRDefault="00AA6339" w:rsidP="00AA6339">
      <w:pPr>
        <w:pStyle w:val="Caption"/>
        <w:ind w:hanging="900"/>
        <w:rPr>
          <w:rFonts w:asciiTheme="majorBidi" w:hAnsiTheme="majorBidi" w:cstheme="majorBidi"/>
        </w:rPr>
      </w:pPr>
      <w:r w:rsidRPr="00AA6339">
        <w:rPr>
          <w:rFonts w:asciiTheme="majorBidi" w:hAnsiTheme="majorBidi"/>
          <w:cs/>
        </w:rPr>
        <w:t>เงินกู้ยืมระยะสั้นจากสถาบันการเงิน</w:t>
      </w:r>
    </w:p>
    <w:p w14:paraId="037C2BE2" w14:textId="06CF2432" w:rsidR="00AA6339" w:rsidRDefault="00AA6339" w:rsidP="00AA6339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14:paraId="0FE8A57D" w14:textId="7FD34ECB" w:rsidR="00AA6339" w:rsidRDefault="00AA6339" w:rsidP="00AA6339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US"/>
        </w:rPr>
      </w:pPr>
      <w:r w:rsidRPr="006B10B4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รายการเคลื่อนไหวของเงินกู้ยืมระยะสั้นจากสถาบันการเงินสำหรับ</w:t>
      </w:r>
      <w:r w:rsidR="00B35A38" w:rsidRPr="00B35A38">
        <w:rPr>
          <w:rFonts w:ascii="Angsana New" w:hAnsi="Angsana New"/>
          <w:sz w:val="30"/>
          <w:szCs w:val="30"/>
          <w:cs/>
        </w:rPr>
        <w:t>งวด</w:t>
      </w:r>
      <w:r w:rsidR="005255AF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B35A38" w:rsidRPr="00B35A38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7F655A">
        <w:rPr>
          <w:rFonts w:ascii="Angsana New" w:hAnsi="Angsana New"/>
          <w:sz w:val="30"/>
          <w:szCs w:val="30"/>
        </w:rPr>
        <w:t xml:space="preserve">30 </w:t>
      </w:r>
      <w:r w:rsidR="007F655A">
        <w:rPr>
          <w:rFonts w:ascii="Angsana New" w:hAnsi="Angsana New" w:hint="cs"/>
          <w:sz w:val="30"/>
          <w:szCs w:val="30"/>
          <w:cs/>
        </w:rPr>
        <w:t>มิถุนายน</w:t>
      </w:r>
      <w:r w:rsidR="00FA644B">
        <w:rPr>
          <w:rFonts w:ascii="Angsana New" w:hAnsi="Angsana New"/>
          <w:sz w:val="30"/>
          <w:szCs w:val="30"/>
          <w:cs/>
        </w:rPr>
        <w:t xml:space="preserve"> </w:t>
      </w:r>
      <w:r w:rsidR="00FA644B">
        <w:rPr>
          <w:rFonts w:ascii="Angsana New" w:hAnsi="Angsana New"/>
          <w:sz w:val="30"/>
          <w:szCs w:val="30"/>
        </w:rPr>
        <w:t>2568</w:t>
      </w:r>
      <w:r w:rsidRPr="006B10B4">
        <w:rPr>
          <w:rFonts w:ascii="Angsana New" w:hAnsi="Angsana New" w:hint="cs"/>
          <w:sz w:val="30"/>
          <w:szCs w:val="30"/>
        </w:rPr>
        <w:t xml:space="preserve"> </w:t>
      </w:r>
      <w:r w:rsidR="002E5007">
        <w:rPr>
          <w:rFonts w:ascii="Angsana New" w:hAnsi="Angsana New"/>
          <w:sz w:val="30"/>
          <w:szCs w:val="30"/>
          <w:cs/>
        </w:rPr>
        <w:br/>
      </w:r>
      <w:r w:rsidRPr="006B10B4">
        <w:rPr>
          <w:rFonts w:ascii="Angsana New" w:hAnsi="Angsana New" w:hint="cs"/>
          <w:sz w:val="30"/>
          <w:szCs w:val="30"/>
          <w:cs/>
          <w:lang w:val="en-US"/>
        </w:rPr>
        <w:t>มีดังนี้</w:t>
      </w:r>
    </w:p>
    <w:p w14:paraId="6B2173D1" w14:textId="77777777" w:rsidR="00AA6339" w:rsidRDefault="00AA6339" w:rsidP="00AA6339">
      <w:pPr>
        <w:pStyle w:val="Ang15"/>
        <w:rPr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270"/>
        <w:gridCol w:w="1440"/>
        <w:gridCol w:w="270"/>
        <w:gridCol w:w="1440"/>
        <w:gridCol w:w="270"/>
        <w:gridCol w:w="1440"/>
      </w:tblGrid>
      <w:tr w:rsidR="00687C4F" w:rsidRPr="00300145" w14:paraId="1A21C90C" w14:textId="51E342E1" w:rsidTr="00D36D47">
        <w:trPr>
          <w:trHeight w:val="335"/>
        </w:trPr>
        <w:tc>
          <w:tcPr>
            <w:tcW w:w="2601" w:type="dxa"/>
          </w:tcPr>
          <w:p w14:paraId="7D64F6BC" w14:textId="77777777" w:rsidR="00687C4F" w:rsidRPr="00300145" w:rsidRDefault="00687C4F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14:paraId="1689A38F" w14:textId="6B406882" w:rsidR="00687C4F" w:rsidRPr="00300145" w:rsidRDefault="00687C4F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25AC8" w:rsidRPr="00300145" w14:paraId="5BC8CEB3" w14:textId="3954550E" w:rsidTr="00D36D47">
        <w:trPr>
          <w:trHeight w:val="281"/>
        </w:trPr>
        <w:tc>
          <w:tcPr>
            <w:tcW w:w="2601" w:type="dxa"/>
          </w:tcPr>
          <w:p w14:paraId="1D2A940C" w14:textId="77777777" w:rsidR="00425AC8" w:rsidRPr="00300145" w:rsidRDefault="00425AC8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C2BEE9" w14:textId="0BBA419C" w:rsidR="00425AC8" w:rsidRPr="00300145" w:rsidRDefault="00C938A3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270" w:type="dxa"/>
          </w:tcPr>
          <w:p w14:paraId="0C30FABC" w14:textId="6FFC3D26" w:rsidR="00425AC8" w:rsidRPr="00300145" w:rsidRDefault="00425AC8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057E5D2A" w14:textId="58BE00C9" w:rsidR="00425AC8" w:rsidRPr="00300145" w:rsidRDefault="00425AC8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4EBE52CC" w14:textId="77777777" w:rsidR="00425AC8" w:rsidRPr="00300145" w:rsidRDefault="00425AC8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45436FB3" w14:textId="74E9F73A" w:rsidR="00425AC8" w:rsidRPr="00300145" w:rsidRDefault="00425AC8" w:rsidP="00B04AF8">
            <w:pPr>
              <w:spacing w:line="240" w:lineRule="atLeast"/>
              <w:ind w:left="-200" w:right="-102" w:firstLine="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690C65F8" w14:textId="77777777" w:rsidR="00425AC8" w:rsidRPr="00300145" w:rsidRDefault="00425AC8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734FC516" w14:textId="1E882BFE" w:rsidR="00425AC8" w:rsidRPr="00300145" w:rsidRDefault="00425AC8" w:rsidP="0007606D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87C4F" w:rsidRPr="00300145" w14:paraId="1FD12522" w14:textId="5648D660" w:rsidTr="00D36D47">
        <w:trPr>
          <w:trHeight w:val="236"/>
        </w:trPr>
        <w:tc>
          <w:tcPr>
            <w:tcW w:w="2601" w:type="dxa"/>
          </w:tcPr>
          <w:p w14:paraId="41AE9CF1" w14:textId="77777777" w:rsidR="00687C4F" w:rsidRPr="00300145" w:rsidRDefault="00687C4F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14:paraId="4355049B" w14:textId="1555CCF8" w:rsidR="00687C4F" w:rsidRPr="00300145" w:rsidRDefault="00687C4F" w:rsidP="0007606D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25AC8" w:rsidRPr="00300145" w14:paraId="0FED17F9" w14:textId="2F9E7F15" w:rsidTr="00D36D47">
        <w:trPr>
          <w:trHeight w:val="191"/>
        </w:trPr>
        <w:tc>
          <w:tcPr>
            <w:tcW w:w="2601" w:type="dxa"/>
          </w:tcPr>
          <w:p w14:paraId="358A4080" w14:textId="4AB45A40" w:rsidR="00425AC8" w:rsidRPr="00300145" w:rsidRDefault="00425AC8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7CFD927E" w14:textId="603A698D" w:rsidR="00425AC8" w:rsidRPr="00300145" w:rsidRDefault="00D979E3" w:rsidP="00F37764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45F57BA" w14:textId="2C8B7468" w:rsidR="00425AC8" w:rsidRPr="00300145" w:rsidRDefault="00425AC8" w:rsidP="00825AA3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3D93C5B" w14:textId="75485E87" w:rsidR="00425AC8" w:rsidRPr="00300145" w:rsidRDefault="00425AC8" w:rsidP="00C938A3">
            <w:pPr>
              <w:tabs>
                <w:tab w:val="decimal" w:pos="124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2,546,796</w:t>
            </w:r>
          </w:p>
        </w:tc>
        <w:tc>
          <w:tcPr>
            <w:tcW w:w="270" w:type="dxa"/>
          </w:tcPr>
          <w:p w14:paraId="78CEE467" w14:textId="77777777" w:rsidR="00425AC8" w:rsidRPr="00300145" w:rsidRDefault="00425AC8" w:rsidP="009F1C04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77C64CFF" w14:textId="3D6AA8B2" w:rsidR="00425AC8" w:rsidRPr="00300145" w:rsidRDefault="00425AC8" w:rsidP="00C938A3">
            <w:pPr>
              <w:tabs>
                <w:tab w:val="decimal" w:pos="1239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1,954,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  <w:tc>
          <w:tcPr>
            <w:tcW w:w="270" w:type="dxa"/>
          </w:tcPr>
          <w:p w14:paraId="34305A51" w14:textId="77777777" w:rsidR="00425AC8" w:rsidRPr="00300145" w:rsidRDefault="00425AC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E7E1B1F" w14:textId="0E2F4C90" w:rsidR="00425AC8" w:rsidRPr="00300145" w:rsidRDefault="00425AC8" w:rsidP="00C938A3">
            <w:pPr>
              <w:tabs>
                <w:tab w:val="decimal" w:pos="1229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4,501,201</w:t>
            </w:r>
          </w:p>
        </w:tc>
      </w:tr>
      <w:tr w:rsidR="00425AC8" w:rsidRPr="00300145" w14:paraId="7AACC3AF" w14:textId="76E373F0" w:rsidTr="00D36D47">
        <w:trPr>
          <w:trHeight w:val="236"/>
        </w:trPr>
        <w:tc>
          <w:tcPr>
            <w:tcW w:w="2601" w:type="dxa"/>
          </w:tcPr>
          <w:p w14:paraId="15BD65AE" w14:textId="6237C687" w:rsidR="00425AC8" w:rsidRPr="00300145" w:rsidRDefault="000E4BE1" w:rsidP="0007606D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</w:t>
            </w:r>
            <w:r w:rsidR="00425AC8"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</w:t>
            </w:r>
            <w:r w:rsidR="00425AC8"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89803" w14:textId="0B185D4B" w:rsidR="00425AC8" w:rsidRPr="00300145" w:rsidRDefault="00D979E3" w:rsidP="00D273A1">
            <w:pPr>
              <w:tabs>
                <w:tab w:val="decimal" w:pos="1242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562E9E29" w14:textId="510C8289" w:rsidR="00425AC8" w:rsidRPr="00300145" w:rsidRDefault="00425AC8" w:rsidP="00825AA3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F27CDC" w14:textId="7FC5AD1E" w:rsidR="00425AC8" w:rsidRPr="00300145" w:rsidRDefault="00535D8D" w:rsidP="000E4BE1">
            <w:pPr>
              <w:tabs>
                <w:tab w:val="decimal" w:pos="124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(292,886)</w:t>
            </w:r>
          </w:p>
        </w:tc>
        <w:tc>
          <w:tcPr>
            <w:tcW w:w="270" w:type="dxa"/>
          </w:tcPr>
          <w:p w14:paraId="627893EB" w14:textId="77777777" w:rsidR="00425AC8" w:rsidRPr="00300145" w:rsidRDefault="00425AC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FC5E3" w14:textId="0CC6ADC4" w:rsidR="00425AC8" w:rsidRPr="00300145" w:rsidRDefault="002E44DE" w:rsidP="00825AA3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(1,954,405)</w:t>
            </w:r>
          </w:p>
        </w:tc>
        <w:tc>
          <w:tcPr>
            <w:tcW w:w="270" w:type="dxa"/>
          </w:tcPr>
          <w:p w14:paraId="78810AA3" w14:textId="77777777" w:rsidR="00425AC8" w:rsidRPr="00300145" w:rsidRDefault="00425AC8" w:rsidP="009F1C04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E3ABD0" w14:textId="7249CA37" w:rsidR="00425AC8" w:rsidRPr="00300145" w:rsidRDefault="002E44DE" w:rsidP="000E4BE1">
            <w:pPr>
              <w:tabs>
                <w:tab w:val="decimal" w:pos="1229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455E2B" w:rsidRPr="00300145">
              <w:rPr>
                <w:rFonts w:asciiTheme="majorBidi" w:hAnsiTheme="majorBidi" w:cstheme="majorBidi"/>
                <w:sz w:val="30"/>
                <w:szCs w:val="30"/>
              </w:rPr>
              <w:t>247,194)</w:t>
            </w:r>
          </w:p>
        </w:tc>
      </w:tr>
      <w:tr w:rsidR="00425AC8" w:rsidRPr="00300145" w14:paraId="38CFA197" w14:textId="4F42F426" w:rsidTr="00D36D47">
        <w:trPr>
          <w:trHeight w:val="181"/>
        </w:trPr>
        <w:tc>
          <w:tcPr>
            <w:tcW w:w="2601" w:type="dxa"/>
          </w:tcPr>
          <w:p w14:paraId="50DC0084" w14:textId="682DAD1F" w:rsidR="00425AC8" w:rsidRPr="00300145" w:rsidRDefault="00425AC8" w:rsidP="00B35A38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30 </w:t>
            </w: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C3EBB59" w14:textId="35D9D383" w:rsidR="00425AC8" w:rsidRPr="00300145" w:rsidRDefault="00535D8D" w:rsidP="00D273A1">
            <w:pPr>
              <w:tabs>
                <w:tab w:val="decimal" w:pos="1242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6CF9D4E0" w14:textId="0ADF1BEB" w:rsidR="00425AC8" w:rsidRPr="00300145" w:rsidRDefault="00425AC8" w:rsidP="00B35A38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30CB02E" w14:textId="2605E332" w:rsidR="00425AC8" w:rsidRPr="00300145" w:rsidRDefault="002E44DE" w:rsidP="000E4BE1">
            <w:pPr>
              <w:tabs>
                <w:tab w:val="decimal" w:pos="124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2,253,910</w:t>
            </w:r>
          </w:p>
        </w:tc>
        <w:tc>
          <w:tcPr>
            <w:tcW w:w="270" w:type="dxa"/>
          </w:tcPr>
          <w:p w14:paraId="21269713" w14:textId="77777777" w:rsidR="00425AC8" w:rsidRPr="00300145" w:rsidRDefault="00425AC8" w:rsidP="00B35A38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2A9198" w14:textId="3D04E96E" w:rsidR="00425AC8" w:rsidRPr="00300145" w:rsidRDefault="002E44DE" w:rsidP="00F37764">
            <w:pPr>
              <w:tabs>
                <w:tab w:val="decimal" w:pos="-21"/>
              </w:tabs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F27510" w14:textId="77777777" w:rsidR="00425AC8" w:rsidRPr="00300145" w:rsidRDefault="00425AC8" w:rsidP="00B35A3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69D2860" w14:textId="3D52336F" w:rsidR="00425AC8" w:rsidRPr="00300145" w:rsidRDefault="00455E2B" w:rsidP="000E4BE1">
            <w:pPr>
              <w:tabs>
                <w:tab w:val="decimal" w:pos="1229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2,254,007</w:t>
            </w:r>
          </w:p>
        </w:tc>
      </w:tr>
    </w:tbl>
    <w:p w14:paraId="2FAFAA20" w14:textId="2F5E7A15" w:rsidR="00AA6339" w:rsidRPr="00300145" w:rsidRDefault="00AA6339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71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2601"/>
        <w:gridCol w:w="1440"/>
        <w:gridCol w:w="270"/>
        <w:gridCol w:w="1440"/>
        <w:gridCol w:w="270"/>
        <w:gridCol w:w="1440"/>
        <w:gridCol w:w="270"/>
        <w:gridCol w:w="1440"/>
      </w:tblGrid>
      <w:tr w:rsidR="00687C4F" w:rsidRPr="00300145" w14:paraId="58D4D52A" w14:textId="77777777" w:rsidTr="00D36D47">
        <w:trPr>
          <w:trHeight w:val="236"/>
        </w:trPr>
        <w:tc>
          <w:tcPr>
            <w:tcW w:w="2601" w:type="dxa"/>
          </w:tcPr>
          <w:p w14:paraId="21C8CF3A" w14:textId="77777777" w:rsidR="00687C4F" w:rsidRPr="00300145" w:rsidRDefault="00687C4F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14:paraId="2FC2A230" w14:textId="11B7EB5B" w:rsidR="00687C4F" w:rsidRPr="00300145" w:rsidRDefault="00687C4F" w:rsidP="00AA3F57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D47" w:rsidRPr="00300145" w14:paraId="384C2D48" w14:textId="77777777" w:rsidTr="00D36D47">
        <w:trPr>
          <w:trHeight w:val="263"/>
        </w:trPr>
        <w:tc>
          <w:tcPr>
            <w:tcW w:w="2601" w:type="dxa"/>
          </w:tcPr>
          <w:p w14:paraId="7802A244" w14:textId="77777777" w:rsidR="005B1D08" w:rsidRPr="00300145" w:rsidRDefault="005B1D08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222E20B" w14:textId="00FFF671" w:rsidR="005B1D08" w:rsidRPr="00300145" w:rsidRDefault="00C938A3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เงินเบิกเกินบัญชี</w:t>
            </w:r>
          </w:p>
        </w:tc>
        <w:tc>
          <w:tcPr>
            <w:tcW w:w="270" w:type="dxa"/>
          </w:tcPr>
          <w:p w14:paraId="34EA29E3" w14:textId="58745662" w:rsidR="005B1D08" w:rsidRPr="00300145" w:rsidRDefault="005B1D08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18180E21" w14:textId="1FB66FC2" w:rsidR="005B1D08" w:rsidRPr="00300145" w:rsidRDefault="005B1D08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ตั๋วแลกเงิน</w:t>
            </w:r>
          </w:p>
        </w:tc>
        <w:tc>
          <w:tcPr>
            <w:tcW w:w="270" w:type="dxa"/>
          </w:tcPr>
          <w:p w14:paraId="6DE2D28A" w14:textId="77777777" w:rsidR="005B1D08" w:rsidRPr="00300145" w:rsidRDefault="005B1D08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31B3EE12" w14:textId="77777777" w:rsidR="005B1D08" w:rsidRPr="00300145" w:rsidRDefault="005B1D08" w:rsidP="00AA3F57">
            <w:pPr>
              <w:spacing w:line="240" w:lineRule="atLeast"/>
              <w:ind w:left="-200" w:right="-102" w:firstLine="8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ทรัสต์รีซีท</w:t>
            </w:r>
          </w:p>
        </w:tc>
        <w:tc>
          <w:tcPr>
            <w:tcW w:w="270" w:type="dxa"/>
          </w:tcPr>
          <w:p w14:paraId="5EC0FEC8" w14:textId="77777777" w:rsidR="005B1D08" w:rsidRPr="00300145" w:rsidRDefault="005B1D08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</w:tcPr>
          <w:p w14:paraId="2CFB1B1F" w14:textId="77777777" w:rsidR="005B1D08" w:rsidRPr="00300145" w:rsidRDefault="005B1D08" w:rsidP="00AA3F57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687C4F" w:rsidRPr="00300145" w14:paraId="7F8BD94B" w14:textId="77777777" w:rsidTr="00D36D47">
        <w:trPr>
          <w:trHeight w:val="227"/>
        </w:trPr>
        <w:tc>
          <w:tcPr>
            <w:tcW w:w="2601" w:type="dxa"/>
          </w:tcPr>
          <w:p w14:paraId="5D7205C3" w14:textId="77777777" w:rsidR="00687C4F" w:rsidRPr="00300145" w:rsidRDefault="00687C4F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</w:tcPr>
          <w:p w14:paraId="7A53E52D" w14:textId="4BF1A468" w:rsidR="00687C4F" w:rsidRPr="00300145" w:rsidRDefault="00687C4F" w:rsidP="00AA3F57">
            <w:pPr>
              <w:spacing w:line="240" w:lineRule="atLeast"/>
              <w:ind w:left="-115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0014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36D47" w:rsidRPr="00300145" w14:paraId="04377C08" w14:textId="77777777" w:rsidTr="00D36D47">
        <w:trPr>
          <w:trHeight w:val="263"/>
        </w:trPr>
        <w:tc>
          <w:tcPr>
            <w:tcW w:w="2601" w:type="dxa"/>
          </w:tcPr>
          <w:p w14:paraId="331C0C75" w14:textId="77777777" w:rsidR="005B1D08" w:rsidRPr="00300145" w:rsidRDefault="005B1D08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</w:tcPr>
          <w:p w14:paraId="3EEF7126" w14:textId="00941180" w:rsidR="005B1D08" w:rsidRPr="00300145" w:rsidRDefault="00535D8D" w:rsidP="001E1326">
            <w:pPr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5FCF91" w14:textId="1D757AA9" w:rsidR="005B1D08" w:rsidRPr="00300145" w:rsidRDefault="005B1D08" w:rsidP="00AA3F57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16A1DF" w14:textId="4F458DDA" w:rsidR="005B1D08" w:rsidRPr="00300145" w:rsidRDefault="005B1D08" w:rsidP="00C938A3">
            <w:pPr>
              <w:tabs>
                <w:tab w:val="decimal" w:pos="124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2,546,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796</w:t>
            </w:r>
          </w:p>
        </w:tc>
        <w:tc>
          <w:tcPr>
            <w:tcW w:w="270" w:type="dxa"/>
          </w:tcPr>
          <w:p w14:paraId="3D4CB8C9" w14:textId="77777777" w:rsidR="005B1D08" w:rsidRPr="00300145" w:rsidRDefault="005B1D08" w:rsidP="00AA3F57">
            <w:pPr>
              <w:tabs>
                <w:tab w:val="decimal" w:pos="790"/>
              </w:tabs>
              <w:spacing w:line="240" w:lineRule="atLeast"/>
              <w:ind w:left="-119"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359C984" w14:textId="267A5D54" w:rsidR="005B1D08" w:rsidRPr="00300145" w:rsidRDefault="005B1D08" w:rsidP="00FF2178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1,535,923</w:t>
            </w:r>
          </w:p>
        </w:tc>
        <w:tc>
          <w:tcPr>
            <w:tcW w:w="270" w:type="dxa"/>
          </w:tcPr>
          <w:p w14:paraId="6694A644" w14:textId="77777777" w:rsidR="005B1D08" w:rsidRPr="00300145" w:rsidRDefault="005B1D08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6FBB6C52" w14:textId="68976EC6" w:rsidR="005B1D08" w:rsidRPr="00300145" w:rsidRDefault="005B1D08" w:rsidP="00C938A3">
            <w:pPr>
              <w:tabs>
                <w:tab w:val="decimal" w:pos="1229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4,082,719</w:t>
            </w:r>
          </w:p>
        </w:tc>
      </w:tr>
      <w:tr w:rsidR="00D36D47" w:rsidRPr="00300145" w14:paraId="78DC36C6" w14:textId="77777777" w:rsidTr="00D36D47">
        <w:trPr>
          <w:trHeight w:val="317"/>
        </w:trPr>
        <w:tc>
          <w:tcPr>
            <w:tcW w:w="2601" w:type="dxa"/>
          </w:tcPr>
          <w:p w14:paraId="5F9DE44B" w14:textId="77777777" w:rsidR="005B1D08" w:rsidRPr="00300145" w:rsidRDefault="005B1D08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  <w:r w:rsidRPr="0030014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Pr="003001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) </w:t>
            </w:r>
            <w:r w:rsidRPr="0030014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6E4051" w14:textId="23774FF4" w:rsidR="005B1D08" w:rsidRPr="00300145" w:rsidRDefault="00535D8D" w:rsidP="00D273A1">
            <w:pPr>
              <w:tabs>
                <w:tab w:val="decimal" w:pos="1242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7A98EF63" w14:textId="6EAAB1A7" w:rsidR="005B1D08" w:rsidRPr="00300145" w:rsidRDefault="005B1D08" w:rsidP="00AA3F57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4C0396" w14:textId="11141ADC" w:rsidR="005B1D08" w:rsidRPr="00300145" w:rsidRDefault="00455E2B" w:rsidP="000E4BE1">
            <w:pPr>
              <w:tabs>
                <w:tab w:val="decimal" w:pos="124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(292,886)</w:t>
            </w:r>
          </w:p>
        </w:tc>
        <w:tc>
          <w:tcPr>
            <w:tcW w:w="270" w:type="dxa"/>
          </w:tcPr>
          <w:p w14:paraId="4A327260" w14:textId="77777777" w:rsidR="005B1D08" w:rsidRPr="00300145" w:rsidRDefault="005B1D08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5AA166" w14:textId="2A1D7A9A" w:rsidR="005B1D08" w:rsidRPr="00300145" w:rsidRDefault="00455E2B" w:rsidP="00AA3F57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F76B6" w:rsidRPr="00300145">
              <w:rPr>
                <w:rFonts w:asciiTheme="majorBidi" w:hAnsiTheme="majorBidi" w:cstheme="majorBidi"/>
                <w:sz w:val="30"/>
                <w:szCs w:val="30"/>
              </w:rPr>
              <w:t>1,535,923)</w:t>
            </w:r>
          </w:p>
        </w:tc>
        <w:tc>
          <w:tcPr>
            <w:tcW w:w="270" w:type="dxa"/>
          </w:tcPr>
          <w:p w14:paraId="0BEE7557" w14:textId="77777777" w:rsidR="005B1D08" w:rsidRPr="00300145" w:rsidRDefault="005B1D08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182F52" w14:textId="25B62A42" w:rsidR="005B1D08" w:rsidRPr="00300145" w:rsidRDefault="00EF76B6" w:rsidP="000E4BE1">
            <w:pPr>
              <w:tabs>
                <w:tab w:val="decimal" w:pos="1229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sz w:val="30"/>
                <w:szCs w:val="30"/>
              </w:rPr>
              <w:t>(1,828,712)</w:t>
            </w:r>
          </w:p>
        </w:tc>
      </w:tr>
      <w:tr w:rsidR="00D36D47" w:rsidRPr="00300145" w14:paraId="687BB175" w14:textId="77777777" w:rsidTr="00D36D47">
        <w:trPr>
          <w:trHeight w:val="262"/>
        </w:trPr>
        <w:tc>
          <w:tcPr>
            <w:tcW w:w="2601" w:type="dxa"/>
          </w:tcPr>
          <w:p w14:paraId="332E4FE7" w14:textId="59504D43" w:rsidR="005B1D08" w:rsidRPr="00300145" w:rsidRDefault="005B1D08" w:rsidP="00AA3F57">
            <w:pPr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B228DDB" w14:textId="2F985753" w:rsidR="005B1D08" w:rsidRPr="00300145" w:rsidRDefault="00535D8D" w:rsidP="00D273A1">
            <w:pPr>
              <w:tabs>
                <w:tab w:val="decimal" w:pos="1242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59A3ECC6" w14:textId="576725D0" w:rsidR="005B1D08" w:rsidRPr="00300145" w:rsidRDefault="005B1D08" w:rsidP="00AA3F57">
            <w:pPr>
              <w:tabs>
                <w:tab w:val="decimal" w:pos="142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2BC2212" w14:textId="5A1A2667" w:rsidR="005B1D08" w:rsidRPr="00300145" w:rsidRDefault="00455E2B" w:rsidP="000E4BE1">
            <w:pPr>
              <w:tabs>
                <w:tab w:val="decimal" w:pos="1246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2,253,910</w:t>
            </w:r>
          </w:p>
        </w:tc>
        <w:tc>
          <w:tcPr>
            <w:tcW w:w="270" w:type="dxa"/>
          </w:tcPr>
          <w:p w14:paraId="5673B526" w14:textId="77777777" w:rsidR="005B1D08" w:rsidRPr="00300145" w:rsidRDefault="005B1D08" w:rsidP="00AA3F57">
            <w:pPr>
              <w:tabs>
                <w:tab w:val="decimal" w:pos="149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FF95DE1" w14:textId="47F52DCD" w:rsidR="005B1D08" w:rsidRPr="00300145" w:rsidRDefault="00EF76B6" w:rsidP="001E1326">
            <w:pPr>
              <w:tabs>
                <w:tab w:val="decimal" w:pos="-21"/>
              </w:tabs>
              <w:spacing w:line="240" w:lineRule="atLeast"/>
              <w:ind w:left="-119" w:righ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9349DF" w14:textId="77777777" w:rsidR="005B1D08" w:rsidRPr="00300145" w:rsidRDefault="005B1D08" w:rsidP="00AA3F57">
            <w:pPr>
              <w:tabs>
                <w:tab w:val="decimal" w:pos="1240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985AE48" w14:textId="54144B07" w:rsidR="005B1D08" w:rsidRPr="00300145" w:rsidRDefault="00EF76B6" w:rsidP="000E4BE1">
            <w:pPr>
              <w:tabs>
                <w:tab w:val="decimal" w:pos="1229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2,254,007</w:t>
            </w:r>
          </w:p>
        </w:tc>
      </w:tr>
    </w:tbl>
    <w:p w14:paraId="29B61266" w14:textId="77777777" w:rsidR="001C3379" w:rsidRPr="00300145" w:rsidRDefault="001C337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300145">
        <w:rPr>
          <w:rFonts w:asciiTheme="majorBidi" w:hAnsiTheme="majorBidi" w:cstheme="majorBidi"/>
          <w:cs/>
        </w:rPr>
        <w:br w:type="page"/>
      </w:r>
    </w:p>
    <w:p w14:paraId="1CCAF024" w14:textId="2F31EF4C" w:rsidR="00C563B2" w:rsidRPr="008C752E" w:rsidRDefault="00C563B2" w:rsidP="00F13A91">
      <w:pPr>
        <w:pStyle w:val="Caption"/>
        <w:ind w:hanging="900"/>
        <w:rPr>
          <w:rFonts w:asciiTheme="majorBidi" w:hAnsiTheme="majorBidi" w:cstheme="majorBidi"/>
        </w:rPr>
      </w:pPr>
      <w:r w:rsidRPr="008C752E">
        <w:rPr>
          <w:rFonts w:asciiTheme="majorBidi" w:hAnsiTheme="majorBidi" w:cstheme="majorBidi"/>
          <w:cs/>
        </w:rPr>
        <w:lastRenderedPageBreak/>
        <w:t>หุ้นกู้</w:t>
      </w:r>
    </w:p>
    <w:p w14:paraId="306B4AF4" w14:textId="77777777" w:rsidR="00C563B2" w:rsidRPr="008C752E" w:rsidRDefault="00C563B2" w:rsidP="00C563B2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3F6096DE" w14:textId="0892B007" w:rsidR="00C563B2" w:rsidRDefault="00A8188D" w:rsidP="00C563B2">
      <w:pPr>
        <w:pStyle w:val="Bo-C1Content"/>
        <w:ind w:right="-25"/>
        <w:rPr>
          <w:rFonts w:asciiTheme="majorBidi" w:hAnsiTheme="majorBidi" w:cstheme="majorBidi"/>
        </w:rPr>
      </w:pPr>
      <w:r w:rsidRPr="00A8188D">
        <w:rPr>
          <w:rFonts w:asciiTheme="majorBidi" w:hAnsiTheme="majorBidi" w:cstheme="majorBidi"/>
          <w:cs/>
        </w:rPr>
        <w:t xml:space="preserve">ณ วันที่ </w:t>
      </w:r>
      <w:r w:rsidR="007F655A">
        <w:rPr>
          <w:rFonts w:asciiTheme="majorBidi" w:hAnsiTheme="majorBidi" w:cstheme="majorBidi"/>
        </w:rPr>
        <w:t xml:space="preserve">30 </w:t>
      </w:r>
      <w:r w:rsidR="007F655A">
        <w:rPr>
          <w:rFonts w:asciiTheme="majorBidi" w:hAnsiTheme="majorBidi" w:cstheme="majorBidi" w:hint="cs"/>
          <w:cs/>
        </w:rPr>
        <w:t>มิถุนายน</w:t>
      </w:r>
      <w:r w:rsidR="00FA644B">
        <w:rPr>
          <w:rFonts w:asciiTheme="majorBidi" w:hAnsiTheme="majorBidi" w:cstheme="majorBidi"/>
          <w:cs/>
        </w:rPr>
        <w:t xml:space="preserve"> </w:t>
      </w:r>
      <w:r w:rsidR="00FA644B">
        <w:rPr>
          <w:rFonts w:asciiTheme="majorBidi" w:hAnsiTheme="majorBidi" w:cstheme="majorBidi"/>
        </w:rPr>
        <w:t>2568</w:t>
      </w:r>
      <w:r w:rsidR="00C563B2" w:rsidRPr="00A8188D">
        <w:rPr>
          <w:rFonts w:asciiTheme="majorBidi" w:hAnsiTheme="majorBidi" w:cstheme="majorBidi"/>
          <w:cs/>
        </w:rPr>
        <w:t xml:space="preserve"> กลุ่มบริษัท</w:t>
      </w:r>
      <w:r w:rsidR="00C563B2" w:rsidRPr="008C752E">
        <w:rPr>
          <w:rFonts w:asciiTheme="majorBidi" w:hAnsiTheme="majorBidi" w:cstheme="majorBidi"/>
          <w:cs/>
        </w:rPr>
        <w:t xml:space="preserve">และบริษัทมีหุ้นกู้ไม่มีประกัน ชนิดระบุชื่อผู้ถือ ไม่ด้อยสิทธิ และมีผู้แทนผู้ถือหุ้นกู้ ชำระดอกเบี้ยทุก </w:t>
      </w:r>
      <w:r w:rsidR="00DB0E35" w:rsidRPr="00DB0E35">
        <w:rPr>
          <w:rFonts w:asciiTheme="majorBidi" w:hAnsiTheme="majorBidi" w:cstheme="majorBidi"/>
          <w:lang w:val="en-US"/>
        </w:rPr>
        <w:t>3</w:t>
      </w:r>
      <w:r w:rsidR="00C563B2" w:rsidRPr="008C752E">
        <w:rPr>
          <w:rFonts w:asciiTheme="majorBidi" w:hAnsiTheme="majorBidi" w:cstheme="majorBidi"/>
          <w:cs/>
        </w:rPr>
        <w:t xml:space="preserve"> เดือน มูลค่ารวม</w:t>
      </w:r>
      <w:r w:rsidR="00705C89" w:rsidRPr="008C752E">
        <w:rPr>
          <w:rFonts w:asciiTheme="majorBidi" w:hAnsiTheme="majorBidi" w:cstheme="majorBidi"/>
          <w:cs/>
        </w:rPr>
        <w:t xml:space="preserve"> </w:t>
      </w:r>
      <w:r w:rsidR="00BE591C" w:rsidRPr="00BE591C">
        <w:rPr>
          <w:rFonts w:asciiTheme="majorBidi" w:hAnsiTheme="majorBidi" w:cstheme="majorBidi"/>
        </w:rPr>
        <w:t>77,902</w:t>
      </w:r>
      <w:r w:rsidR="00705C89" w:rsidRPr="008C752E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และ </w:t>
      </w:r>
      <w:r w:rsidR="001A74B7" w:rsidRPr="001A74B7">
        <w:rPr>
          <w:rFonts w:asciiTheme="majorBidi" w:hAnsiTheme="majorBidi" w:cstheme="majorBidi"/>
          <w:lang w:val="en-US"/>
        </w:rPr>
        <w:t>52,434</w:t>
      </w:r>
      <w:r w:rsidR="001C1DAF" w:rsidRPr="008C752E">
        <w:rPr>
          <w:rFonts w:asciiTheme="majorBidi" w:hAnsiTheme="majorBidi" w:cstheme="majorBidi"/>
        </w:rPr>
        <w:t xml:space="preserve"> </w:t>
      </w:r>
      <w:r w:rsidR="00C563B2" w:rsidRPr="008C752E">
        <w:rPr>
          <w:rFonts w:asciiTheme="majorBidi" w:hAnsiTheme="majorBidi" w:cstheme="majorBidi"/>
          <w:cs/>
        </w:rPr>
        <w:t xml:space="preserve">ล้านบาท ตามลำดับ </w:t>
      </w:r>
      <w:r w:rsidR="00C563B2" w:rsidRPr="008C752E">
        <w:rPr>
          <w:rFonts w:asciiTheme="majorBidi" w:hAnsiTheme="majorBidi" w:cstheme="majorBidi"/>
          <w:i/>
          <w:iCs/>
          <w:cs/>
        </w:rPr>
        <w:t>(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31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256</w:t>
      </w:r>
      <w:r w:rsidR="00295EE3">
        <w:rPr>
          <w:rFonts w:asciiTheme="majorBidi" w:hAnsiTheme="majorBidi" w:cstheme="majorBidi"/>
          <w:i/>
          <w:iCs/>
          <w:lang w:val="en-US"/>
        </w:rPr>
        <w:t>7</w:t>
      </w:r>
      <w:r w:rsidR="00C563B2" w:rsidRPr="008C752E">
        <w:rPr>
          <w:rFonts w:asciiTheme="majorBidi" w:hAnsiTheme="majorBidi" w:cstheme="majorBidi"/>
          <w:i/>
          <w:iCs/>
          <w:cs/>
        </w:rPr>
        <w:t>:</w:t>
      </w:r>
      <w:r w:rsidR="00AE68D6">
        <w:rPr>
          <w:rFonts w:asciiTheme="majorBidi" w:hAnsiTheme="majorBidi" w:cstheme="majorBidi"/>
          <w:i/>
          <w:iCs/>
        </w:rPr>
        <w:br/>
      </w:r>
      <w:r w:rsidR="00DB0E35" w:rsidRPr="00DB0E35">
        <w:rPr>
          <w:rFonts w:asciiTheme="majorBidi" w:hAnsiTheme="majorBidi" w:cstheme="majorBidi"/>
          <w:i/>
          <w:iCs/>
          <w:lang w:val="en-US"/>
        </w:rPr>
        <w:t>75</w:t>
      </w:r>
      <w:r w:rsidR="0012517D">
        <w:rPr>
          <w:rFonts w:asciiTheme="majorBidi" w:hAnsiTheme="majorBidi" w:cstheme="majorBidi"/>
          <w:i/>
          <w:iCs/>
        </w:rPr>
        <w:t>,</w:t>
      </w:r>
      <w:r w:rsidR="00295EE3">
        <w:rPr>
          <w:rFonts w:asciiTheme="majorBidi" w:hAnsiTheme="majorBidi" w:cstheme="majorBidi"/>
          <w:i/>
          <w:iCs/>
        </w:rPr>
        <w:t>7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9</w:t>
      </w:r>
      <w:r w:rsidR="00295EE3">
        <w:rPr>
          <w:rFonts w:asciiTheme="majorBidi" w:hAnsiTheme="majorBidi" w:cstheme="majorBidi"/>
          <w:i/>
          <w:iCs/>
          <w:lang w:val="en-US"/>
        </w:rPr>
        <w:t>0</w:t>
      </w:r>
      <w:r w:rsidR="00AE68D6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</w:t>
      </w:r>
      <w:r w:rsidR="00506746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 xml:space="preserve">และ </w:t>
      </w:r>
      <w:r w:rsidR="00DB0E35" w:rsidRPr="00DB0E35">
        <w:rPr>
          <w:rFonts w:asciiTheme="majorBidi" w:hAnsiTheme="majorBidi" w:cstheme="majorBidi"/>
          <w:i/>
          <w:iCs/>
          <w:lang w:val="en-US"/>
        </w:rPr>
        <w:t>5</w:t>
      </w:r>
      <w:r w:rsidR="00295EE3">
        <w:rPr>
          <w:rFonts w:asciiTheme="majorBidi" w:hAnsiTheme="majorBidi" w:cstheme="majorBidi"/>
          <w:i/>
          <w:iCs/>
          <w:lang w:val="en-US"/>
        </w:rPr>
        <w:t>0</w:t>
      </w:r>
      <w:r w:rsidR="0012517D">
        <w:rPr>
          <w:rFonts w:asciiTheme="majorBidi" w:hAnsiTheme="majorBidi" w:cstheme="majorBidi"/>
          <w:i/>
          <w:iCs/>
        </w:rPr>
        <w:t>,</w:t>
      </w:r>
      <w:r w:rsidR="00295EE3">
        <w:rPr>
          <w:rFonts w:asciiTheme="majorBidi" w:hAnsiTheme="majorBidi" w:cstheme="majorBidi"/>
          <w:i/>
          <w:iCs/>
        </w:rPr>
        <w:t>322</w:t>
      </w:r>
      <w:r w:rsidR="005B6D91" w:rsidRPr="008C752E">
        <w:rPr>
          <w:rFonts w:asciiTheme="majorBidi" w:hAnsiTheme="majorBidi" w:cstheme="majorBidi"/>
          <w:i/>
          <w:iCs/>
        </w:rPr>
        <w:t xml:space="preserve"> </w:t>
      </w:r>
      <w:r w:rsidR="00C563B2" w:rsidRPr="008C752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="00C563B2" w:rsidRPr="008C752E">
        <w:rPr>
          <w:rFonts w:asciiTheme="majorBidi" w:hAnsiTheme="majorBidi" w:cstheme="majorBidi"/>
          <w:cs/>
        </w:rPr>
        <w:t xml:space="preserve"> ดังนี้</w:t>
      </w:r>
    </w:p>
    <w:p w14:paraId="1DCF5BB9" w14:textId="77777777" w:rsidR="000344DC" w:rsidRDefault="000344DC" w:rsidP="00C563B2">
      <w:pPr>
        <w:pStyle w:val="Bo-C1Content"/>
        <w:ind w:right="-25"/>
        <w:rPr>
          <w:rFonts w:asciiTheme="majorBidi" w:hAnsiTheme="majorBidi" w:cstheme="majorBidi"/>
        </w:rPr>
      </w:pPr>
    </w:p>
    <w:tbl>
      <w:tblPr>
        <w:tblW w:w="90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3"/>
        <w:gridCol w:w="270"/>
        <w:gridCol w:w="1080"/>
        <w:gridCol w:w="1080"/>
        <w:gridCol w:w="1350"/>
      </w:tblGrid>
      <w:tr w:rsidR="00506746" w:rsidRPr="00ED11C5" w14:paraId="1CBE10B3" w14:textId="77777777" w:rsidTr="0005318A">
        <w:trPr>
          <w:tblHeader/>
        </w:trPr>
        <w:tc>
          <w:tcPr>
            <w:tcW w:w="1440" w:type="dxa"/>
          </w:tcPr>
          <w:p w14:paraId="189B6FAE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53" w:type="dxa"/>
            <w:gridSpan w:val="9"/>
          </w:tcPr>
          <w:p w14:paraId="1E1813D8" w14:textId="77777777" w:rsidR="00506746" w:rsidRPr="00ED11C5" w:rsidRDefault="00506746" w:rsidP="000B13C3">
            <w:pPr>
              <w:spacing w:line="240" w:lineRule="atLeast"/>
              <w:ind w:left="-115" w:right="-115" w:firstLine="17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06746" w:rsidRPr="00ED11C5" w14:paraId="02C17EE3" w14:textId="77777777" w:rsidTr="0005318A">
        <w:trPr>
          <w:tblHeader/>
        </w:trPr>
        <w:tc>
          <w:tcPr>
            <w:tcW w:w="1440" w:type="dxa"/>
          </w:tcPr>
          <w:p w14:paraId="4293649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2B86CC39" w14:textId="7696A08C" w:rsidR="00506746" w:rsidRPr="00ED11C5" w:rsidRDefault="00FA644B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F655A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7F655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D55789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3009A3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29FE6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10E8D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C40E4" w:rsidRPr="00ED11C5" w14:paraId="1C1D8091" w14:textId="77777777" w:rsidTr="000344DC">
        <w:trPr>
          <w:tblHeader/>
        </w:trPr>
        <w:tc>
          <w:tcPr>
            <w:tcW w:w="1440" w:type="dxa"/>
            <w:vAlign w:val="bottom"/>
          </w:tcPr>
          <w:p w14:paraId="542D8AD4" w14:textId="673A0A27" w:rsidR="00506746" w:rsidRPr="00ED11C5" w:rsidRDefault="008C40E4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7233C1FA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46A5984B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9D0547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2845C75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3" w:type="dxa"/>
            <w:vAlign w:val="bottom"/>
          </w:tcPr>
          <w:p w14:paraId="17FDAB47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79A085A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1E334C3B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310025B6" w14:textId="00660DC5" w:rsidR="00506746" w:rsidRPr="00ED11C5" w:rsidRDefault="008C40E4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อายุหุ้นกู้</w:t>
            </w:r>
          </w:p>
        </w:tc>
        <w:tc>
          <w:tcPr>
            <w:tcW w:w="1350" w:type="dxa"/>
            <w:vAlign w:val="bottom"/>
          </w:tcPr>
          <w:p w14:paraId="6DB38C62" w14:textId="4D5B45B8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2EB2F533" w14:textId="77777777" w:rsidTr="0005318A">
        <w:trPr>
          <w:tblHeader/>
        </w:trPr>
        <w:tc>
          <w:tcPr>
            <w:tcW w:w="1440" w:type="dxa"/>
          </w:tcPr>
          <w:p w14:paraId="32DA02FC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3" w:type="dxa"/>
            <w:gridSpan w:val="5"/>
          </w:tcPr>
          <w:p w14:paraId="70B13BE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5A5352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8172C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061E2D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ED724F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E2879" w:rsidRPr="00ED11C5" w14:paraId="6F45E07B" w14:textId="77777777" w:rsidTr="000344DC">
        <w:tc>
          <w:tcPr>
            <w:tcW w:w="1440" w:type="dxa"/>
          </w:tcPr>
          <w:p w14:paraId="1FABD8B6" w14:textId="15B14F99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1EA56FCC" w14:textId="77B03D0B" w:rsidR="004E2879" w:rsidRPr="00CF4DFC" w:rsidRDefault="00424A2F" w:rsidP="002B2138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24A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4BBEA8FE" w14:textId="77777777" w:rsidR="004E2879" w:rsidRPr="007F655A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C6607D7" w14:textId="6FA1CC19" w:rsidR="004E2879" w:rsidRPr="00BD1667" w:rsidRDefault="00D46078" w:rsidP="002B2138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47AEB4" w14:textId="77777777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60602EF" w14:textId="43B372F1" w:rsidR="004E2879" w:rsidRPr="00BD1667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70" w:type="dxa"/>
          </w:tcPr>
          <w:p w14:paraId="3FAB78F8" w14:textId="77777777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4C9C62" w14:textId="00BD3306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4.50</w:t>
            </w:r>
          </w:p>
        </w:tc>
        <w:tc>
          <w:tcPr>
            <w:tcW w:w="1080" w:type="dxa"/>
          </w:tcPr>
          <w:p w14:paraId="061830B9" w14:textId="43D2A0C6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6911E9DE" w14:textId="69E5C7B8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D1667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BD1667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4E2879" w:rsidRPr="00ED11C5" w14:paraId="72C63949" w14:textId="77777777" w:rsidTr="000344DC">
        <w:tc>
          <w:tcPr>
            <w:tcW w:w="1440" w:type="dxa"/>
          </w:tcPr>
          <w:p w14:paraId="234A67FD" w14:textId="0655B4ED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788413EC" w14:textId="2206F9F0" w:rsidR="004E2879" w:rsidRPr="00CF4DFC" w:rsidRDefault="00DB7C88" w:rsidP="00DB7C88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7C8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70" w:type="dxa"/>
            <w:shd w:val="clear" w:color="auto" w:fill="auto"/>
          </w:tcPr>
          <w:p w14:paraId="7DFD3BB8" w14:textId="77777777" w:rsidR="004E2879" w:rsidRPr="007F655A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6E8ECC3" w14:textId="6BA287D7" w:rsidR="004E2879" w:rsidRPr="00BD1667" w:rsidRDefault="00DB7C88" w:rsidP="00DB7C88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CFFCD5" w14:textId="77777777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6236B4B" w14:textId="5B87BC1D" w:rsidR="004E2879" w:rsidRPr="00BD1667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3,581,200</w:t>
            </w:r>
          </w:p>
        </w:tc>
        <w:tc>
          <w:tcPr>
            <w:tcW w:w="270" w:type="dxa"/>
          </w:tcPr>
          <w:p w14:paraId="37D7F603" w14:textId="77777777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059BCA" w14:textId="5F5632FF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3.55</w:t>
            </w:r>
          </w:p>
        </w:tc>
        <w:tc>
          <w:tcPr>
            <w:tcW w:w="1080" w:type="dxa"/>
          </w:tcPr>
          <w:p w14:paraId="39369842" w14:textId="604961F6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E7BE9D3" w14:textId="02F881E3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D1667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BD1667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3B8D019A" w14:textId="77777777" w:rsidTr="000344DC">
        <w:tc>
          <w:tcPr>
            <w:tcW w:w="1440" w:type="dxa"/>
          </w:tcPr>
          <w:p w14:paraId="3990AC9E" w14:textId="7488806A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7E3AF00D" w14:textId="0DD9E0BB" w:rsidR="004E2879" w:rsidRPr="00BD1667" w:rsidRDefault="002526CF" w:rsidP="002C229F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182DF1" w14:textId="77777777" w:rsidR="004E2879" w:rsidRPr="00BD1667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8A73CE8" w14:textId="33515530" w:rsidR="004E2879" w:rsidRPr="00BD1667" w:rsidRDefault="004C1246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22D87FA0" w14:textId="77777777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6A4F3D1" w14:textId="31C7E000" w:rsidR="004E2879" w:rsidRPr="00BD1667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612A78D5" w14:textId="77777777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56A7067" w14:textId="1C216FD1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3.70</w:t>
            </w:r>
          </w:p>
        </w:tc>
        <w:tc>
          <w:tcPr>
            <w:tcW w:w="1080" w:type="dxa"/>
          </w:tcPr>
          <w:p w14:paraId="4F66DDE8" w14:textId="1D9A4496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385BF9DA" w14:textId="10229FF0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D1667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BD1667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E2879" w:rsidRPr="00ED11C5" w14:paraId="55784691" w14:textId="77777777" w:rsidTr="000344DC">
        <w:tc>
          <w:tcPr>
            <w:tcW w:w="1440" w:type="dxa"/>
          </w:tcPr>
          <w:p w14:paraId="2B834FE2" w14:textId="12B88C61" w:rsidR="004E2879" w:rsidRPr="00ED11C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679C49E5" w14:textId="23860644" w:rsidR="004E2879" w:rsidRPr="00BD1667" w:rsidRDefault="00622883" w:rsidP="002B2138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70" w:type="dxa"/>
            <w:shd w:val="clear" w:color="auto" w:fill="auto"/>
          </w:tcPr>
          <w:p w14:paraId="71CBCA41" w14:textId="77777777" w:rsidR="004E2879" w:rsidRPr="00BD1667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1B0751" w14:textId="523DE4EF" w:rsidR="004E2879" w:rsidRPr="00BD1667" w:rsidRDefault="004C1246" w:rsidP="002B2138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470E3" w14:textId="77777777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99B92BA" w14:textId="3C506133" w:rsidR="004E2879" w:rsidRPr="00BD1667" w:rsidRDefault="00446113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4,523,600</w:t>
            </w:r>
          </w:p>
        </w:tc>
        <w:tc>
          <w:tcPr>
            <w:tcW w:w="270" w:type="dxa"/>
          </w:tcPr>
          <w:p w14:paraId="5058B060" w14:textId="77777777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57345AA" w14:textId="79DD20D9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3.55</w:t>
            </w:r>
          </w:p>
        </w:tc>
        <w:tc>
          <w:tcPr>
            <w:tcW w:w="1080" w:type="dxa"/>
          </w:tcPr>
          <w:p w14:paraId="62446F16" w14:textId="0B31E06B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  <w:r w:rsidRPr="00BD16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BD166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BD1667">
              <w:rPr>
                <w:rFonts w:asciiTheme="majorBidi" w:hAnsiTheme="majorBidi" w:cstheme="majorBidi"/>
                <w:sz w:val="24"/>
                <w:szCs w:val="24"/>
                <w:cs/>
              </w:rPr>
              <w:t>เดือน</w:t>
            </w:r>
          </w:p>
        </w:tc>
        <w:tc>
          <w:tcPr>
            <w:tcW w:w="1350" w:type="dxa"/>
          </w:tcPr>
          <w:p w14:paraId="76668138" w14:textId="73F5BFC5" w:rsidR="004E2879" w:rsidRPr="00BD1667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D1667">
              <w:rPr>
                <w:rFonts w:asciiTheme="majorBidi" w:hAnsiTheme="majorBidi"/>
                <w:sz w:val="24"/>
                <w:szCs w:val="24"/>
                <w:lang w:val="en-US"/>
              </w:rPr>
              <w:t>12</w:t>
            </w:r>
            <w:r w:rsidRPr="00BD166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BD1667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4A3C8A" w:rsidRPr="00ED11C5" w14:paraId="3E290A3F" w14:textId="77777777" w:rsidTr="000344DC">
        <w:tc>
          <w:tcPr>
            <w:tcW w:w="1440" w:type="dxa"/>
          </w:tcPr>
          <w:p w14:paraId="02380105" w14:textId="42F4CF09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398BD636" w14:textId="10E1B1CA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A5B4B4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4123B21" w14:textId="6DDFBFC5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6A731D61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D3AFB83" w14:textId="2C04282F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3ACFB24C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CF7E20E" w14:textId="4C3A723E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1080" w:type="dxa"/>
          </w:tcPr>
          <w:p w14:paraId="5CA801C2" w14:textId="49465A90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3458650A" w14:textId="2F1EE64B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4A3C8A" w:rsidRPr="00ED11C5" w14:paraId="1C830A53" w14:textId="77777777" w:rsidTr="000344DC">
        <w:tc>
          <w:tcPr>
            <w:tcW w:w="1440" w:type="dxa"/>
          </w:tcPr>
          <w:p w14:paraId="477AF604" w14:textId="7EA0EEF8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33CDD34" w14:textId="3D6E3D9E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F075A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A0461" w14:textId="3A1CB803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70" w:type="dxa"/>
            <w:shd w:val="clear" w:color="auto" w:fill="auto"/>
          </w:tcPr>
          <w:p w14:paraId="0B16BA4F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1F61D9A" w14:textId="5D1BA98B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4,593,000</w:t>
            </w:r>
          </w:p>
        </w:tc>
        <w:tc>
          <w:tcPr>
            <w:tcW w:w="270" w:type="dxa"/>
          </w:tcPr>
          <w:p w14:paraId="59DA5990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28AAC122" w14:textId="6D1D67C0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1080" w:type="dxa"/>
          </w:tcPr>
          <w:p w14:paraId="39BFFB56" w14:textId="65BFDDC4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1519DEBF" w14:textId="2E3DA86A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4A3C8A" w:rsidRPr="00ED11C5" w14:paraId="44A6A537" w14:textId="77777777" w:rsidTr="000344DC">
        <w:tc>
          <w:tcPr>
            <w:tcW w:w="1440" w:type="dxa"/>
          </w:tcPr>
          <w:p w14:paraId="6A2FC9D2" w14:textId="7762108F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ชุดที่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65E7BEB" w14:textId="493EA8D2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C4BF2A" w14:textId="3AD93902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E66B19" w14:textId="05892670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19A78ACE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84C9D1" w14:textId="13B7DB24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403F2D9E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2C5E64E" w14:textId="62484E7F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1080" w:type="dxa"/>
          </w:tcPr>
          <w:p w14:paraId="0D212B5C" w14:textId="718ACC57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4C8926E9" w14:textId="222BB7C8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4A3C8A" w:rsidRPr="00ED11C5" w14:paraId="7B98D864" w14:textId="77777777" w:rsidTr="000344DC">
        <w:tc>
          <w:tcPr>
            <w:tcW w:w="1440" w:type="dxa"/>
          </w:tcPr>
          <w:p w14:paraId="17BFEB04" w14:textId="307340D6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8A7A8DC" w14:textId="03DF52A4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05C070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EB44B39" w14:textId="488C4354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45B6AEEF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0C61EFE1" w14:textId="3F48AD7F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243C312E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4376C28" w14:textId="73B30792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4.32</w:t>
            </w:r>
          </w:p>
        </w:tc>
        <w:tc>
          <w:tcPr>
            <w:tcW w:w="1080" w:type="dxa"/>
          </w:tcPr>
          <w:p w14:paraId="4D3D0815" w14:textId="5FD53B5A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396BE765" w14:textId="11535230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4A3C8A" w:rsidRPr="00ED11C5" w14:paraId="1EC145BC" w14:textId="77777777" w:rsidTr="000344DC">
        <w:tc>
          <w:tcPr>
            <w:tcW w:w="1440" w:type="dxa"/>
          </w:tcPr>
          <w:p w14:paraId="31AD8F5B" w14:textId="5B8E949D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6A616E79" w14:textId="29720298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7FEAF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525A8A" w14:textId="387ED787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4D68273D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FB63776" w14:textId="1C6E9510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7C7A7DB5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3592C7" w14:textId="32B5677B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4.50</w:t>
            </w:r>
          </w:p>
        </w:tc>
        <w:tc>
          <w:tcPr>
            <w:tcW w:w="1080" w:type="dxa"/>
          </w:tcPr>
          <w:p w14:paraId="5C4C7FE2" w14:textId="2EEF2124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7DD2E5A7" w14:textId="26D55E11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4A3C8A" w:rsidRPr="00ED11C5" w14:paraId="0F1AE456" w14:textId="77777777" w:rsidTr="000344DC">
        <w:tc>
          <w:tcPr>
            <w:tcW w:w="1440" w:type="dxa"/>
          </w:tcPr>
          <w:p w14:paraId="0B733BC8" w14:textId="766162C5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5EC91489" w14:textId="15DA50B8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5C467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EC8E31" w14:textId="47129311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70" w:type="dxa"/>
            <w:shd w:val="clear" w:color="auto" w:fill="auto"/>
          </w:tcPr>
          <w:p w14:paraId="2017C16C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A641AFC" w14:textId="51DB5B00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2,910,000</w:t>
            </w:r>
          </w:p>
        </w:tc>
        <w:tc>
          <w:tcPr>
            <w:tcW w:w="270" w:type="dxa"/>
          </w:tcPr>
          <w:p w14:paraId="7D6C0BB6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50A40FA" w14:textId="5C3DE393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4.15</w:t>
            </w:r>
          </w:p>
        </w:tc>
        <w:tc>
          <w:tcPr>
            <w:tcW w:w="1080" w:type="dxa"/>
          </w:tcPr>
          <w:p w14:paraId="656B7409" w14:textId="21E82B12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664F6678" w14:textId="5995054A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4A3C8A" w:rsidRPr="00ED11C5" w14:paraId="6D6DF869" w14:textId="77777777" w:rsidTr="000344DC">
        <w:tc>
          <w:tcPr>
            <w:tcW w:w="1440" w:type="dxa"/>
          </w:tcPr>
          <w:p w14:paraId="3C8B1A1B" w14:textId="2F4DFAE6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3F755A6C" w14:textId="735771F7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1AA832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B33A2A" w14:textId="6CE84177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70" w:type="dxa"/>
            <w:shd w:val="clear" w:color="auto" w:fill="auto"/>
          </w:tcPr>
          <w:p w14:paraId="3FCB3958" w14:textId="3976158B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7263C7DF" w14:textId="722FA085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2,860,000</w:t>
            </w:r>
          </w:p>
        </w:tc>
        <w:tc>
          <w:tcPr>
            <w:tcW w:w="270" w:type="dxa"/>
          </w:tcPr>
          <w:p w14:paraId="78F7AD38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0BD3D3F" w14:textId="18B64AA7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4.60</w:t>
            </w:r>
          </w:p>
        </w:tc>
        <w:tc>
          <w:tcPr>
            <w:tcW w:w="1080" w:type="dxa"/>
          </w:tcPr>
          <w:p w14:paraId="06E37621" w14:textId="473B5A0A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5F37741A" w14:textId="74F03A20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4A3C8A" w:rsidRPr="00ED11C5" w14:paraId="1A30494B" w14:textId="77777777" w:rsidTr="000344DC">
        <w:tc>
          <w:tcPr>
            <w:tcW w:w="1440" w:type="dxa"/>
          </w:tcPr>
          <w:p w14:paraId="2E6E1D7A" w14:textId="3355A08C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516D8E63" w14:textId="7CBC09BC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C473A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3455F0D" w14:textId="7DAC5317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275C4D9E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B1A5C59" w14:textId="058908C3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5D5593C7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7132424" w14:textId="0776D148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1080" w:type="dxa"/>
          </w:tcPr>
          <w:p w14:paraId="745E53AA" w14:textId="739EB157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1BC91BF" w14:textId="4C93FF1B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4A3C8A" w:rsidRPr="00ED11C5" w14:paraId="4EB4EFC1" w14:textId="77777777" w:rsidTr="000344DC">
        <w:tc>
          <w:tcPr>
            <w:tcW w:w="1440" w:type="dxa"/>
          </w:tcPr>
          <w:p w14:paraId="10FC997A" w14:textId="5E093235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4598A327" w14:textId="54CE7EFC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B7F41A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1C3043" w14:textId="34D52687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70" w:type="dxa"/>
            <w:shd w:val="clear" w:color="auto" w:fill="auto"/>
          </w:tcPr>
          <w:p w14:paraId="73743142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B92B6A6" w14:textId="2F76069B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3,000,000</w:t>
            </w:r>
          </w:p>
        </w:tc>
        <w:tc>
          <w:tcPr>
            <w:tcW w:w="270" w:type="dxa"/>
          </w:tcPr>
          <w:p w14:paraId="5675D9F1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236D203" w14:textId="17D3ED6F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1080" w:type="dxa"/>
          </w:tcPr>
          <w:p w14:paraId="0C23804E" w14:textId="5113FA83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48FDE131" w14:textId="34DDB89C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สิงหาคม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4A3C8A" w:rsidRPr="00ED11C5" w14:paraId="2005E61D" w14:textId="77777777" w:rsidTr="000344DC">
        <w:tc>
          <w:tcPr>
            <w:tcW w:w="1440" w:type="dxa"/>
          </w:tcPr>
          <w:p w14:paraId="5F78E490" w14:textId="10B209C2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BE5533C" w14:textId="10EA75F9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B7065A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37B9790" w14:textId="0D6F1980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  <w:shd w:val="clear" w:color="auto" w:fill="auto"/>
          </w:tcPr>
          <w:p w14:paraId="67726C97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BCD1AC" w14:textId="301C560D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05C46DC8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5BB45145" w14:textId="525D2290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1080" w:type="dxa"/>
          </w:tcPr>
          <w:p w14:paraId="2F9EA613" w14:textId="606417D8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455F0DB" w14:textId="6FAE951E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4A3C8A" w:rsidRPr="00ED11C5" w14:paraId="3B918A72" w14:textId="77777777" w:rsidTr="000344DC">
        <w:tc>
          <w:tcPr>
            <w:tcW w:w="1440" w:type="dxa"/>
          </w:tcPr>
          <w:p w14:paraId="12643EFA" w14:textId="3F944C9C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2AD0BB77" w14:textId="0DBC7E91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B48904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F92E8D" w14:textId="67BA7F10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  <w:shd w:val="clear" w:color="auto" w:fill="auto"/>
          </w:tcPr>
          <w:p w14:paraId="3E7BB7BB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B4458FA" w14:textId="7A12AFD0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781632B4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6A412F6" w14:textId="43A84D40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4.40</w:t>
            </w:r>
          </w:p>
        </w:tc>
        <w:tc>
          <w:tcPr>
            <w:tcW w:w="1080" w:type="dxa"/>
          </w:tcPr>
          <w:p w14:paraId="5F782CAD" w14:textId="1A65213F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2056C35D" w14:textId="3D55DD8D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4A3C8A" w:rsidRPr="00ED11C5" w14:paraId="48336B5C" w14:textId="77777777" w:rsidTr="000344DC">
        <w:tc>
          <w:tcPr>
            <w:tcW w:w="1440" w:type="dxa"/>
          </w:tcPr>
          <w:p w14:paraId="569B4584" w14:textId="716E1CAA" w:rsidR="004A3C8A" w:rsidRPr="00ED11C5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1/2567</w:t>
            </w:r>
          </w:p>
        </w:tc>
        <w:tc>
          <w:tcPr>
            <w:tcW w:w="1350" w:type="dxa"/>
            <w:shd w:val="clear" w:color="auto" w:fill="auto"/>
          </w:tcPr>
          <w:p w14:paraId="1DC6D004" w14:textId="1350417E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26F4FA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4911E9F" w14:textId="1784D7F6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0E5080B9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4166ED35" w14:textId="3DE37209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24A6E658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1DF7A83" w14:textId="7298BBD5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656BC46F" w14:textId="6641F898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25BD626" w14:textId="4BE62B47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มกราคม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4A3C8A" w:rsidRPr="00ED11C5" w14:paraId="5D2F100B" w14:textId="77777777" w:rsidTr="000344DC">
        <w:tc>
          <w:tcPr>
            <w:tcW w:w="1440" w:type="dxa"/>
          </w:tcPr>
          <w:p w14:paraId="3093DA45" w14:textId="699BB405" w:rsidR="004A3C8A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2/2567</w:t>
            </w:r>
          </w:p>
        </w:tc>
        <w:tc>
          <w:tcPr>
            <w:tcW w:w="1350" w:type="dxa"/>
            <w:shd w:val="clear" w:color="auto" w:fill="auto"/>
          </w:tcPr>
          <w:p w14:paraId="332946E2" w14:textId="08ED36D3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912052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791C9EC" w14:textId="4B0949F8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3EFC3E4C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6DEEC219" w14:textId="1C0B6707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B9926C6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D717723" w14:textId="0A561D28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44F44145" w14:textId="0A833653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978DFD0" w14:textId="1AA954A7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กรกฎาคม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4A3C8A" w:rsidRPr="00ED11C5" w14:paraId="6BC636E9" w14:textId="77777777" w:rsidTr="000344DC">
        <w:tc>
          <w:tcPr>
            <w:tcW w:w="1440" w:type="dxa"/>
          </w:tcPr>
          <w:p w14:paraId="43725345" w14:textId="67E4C216" w:rsidR="004A3C8A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3F163E6" w14:textId="3E0AED09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921C43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530889" w14:textId="2336DEEE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  <w:shd w:val="clear" w:color="auto" w:fill="auto"/>
          </w:tcPr>
          <w:p w14:paraId="2A7B5393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8420624" w14:textId="436E4646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77F287D0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2E51369E" w14:textId="2F290550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3.85</w:t>
            </w:r>
          </w:p>
        </w:tc>
        <w:tc>
          <w:tcPr>
            <w:tcW w:w="1080" w:type="dxa"/>
          </w:tcPr>
          <w:p w14:paraId="7CA90F35" w14:textId="2CD0E6BF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</w:tcPr>
          <w:p w14:paraId="7CB94CDA" w14:textId="256D880E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4A3C8A" w:rsidRPr="00ED11C5" w14:paraId="73E1F1EC" w14:textId="77777777" w:rsidTr="000344DC">
        <w:tc>
          <w:tcPr>
            <w:tcW w:w="1440" w:type="dxa"/>
          </w:tcPr>
          <w:p w14:paraId="322C7225" w14:textId="72D1A487" w:rsidR="004A3C8A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E23CDB4" w14:textId="44344750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F4DFC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97718B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EBC4C7" w14:textId="7911203A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  <w:shd w:val="clear" w:color="auto" w:fill="auto"/>
          </w:tcPr>
          <w:p w14:paraId="69E8D3B1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240E1F7E" w14:textId="7BE49A95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4CDAF7B8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075E2A9C" w14:textId="5BB378A7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42955134" w14:textId="220DBD96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75590A02" w14:textId="15E263C8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4A3C8A" w:rsidRPr="00ED11C5" w14:paraId="61C53182" w14:textId="77777777" w:rsidTr="000344DC">
        <w:tc>
          <w:tcPr>
            <w:tcW w:w="1440" w:type="dxa"/>
          </w:tcPr>
          <w:p w14:paraId="606E44B8" w14:textId="666A466B" w:rsidR="004A3C8A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1/2568</w:t>
            </w:r>
          </w:p>
        </w:tc>
        <w:tc>
          <w:tcPr>
            <w:tcW w:w="1350" w:type="dxa"/>
            <w:shd w:val="clear" w:color="auto" w:fill="auto"/>
          </w:tcPr>
          <w:p w14:paraId="014F288E" w14:textId="7FC61717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D37DAA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088D7CC" w14:textId="210E5685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2CCB87C6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7248888" w14:textId="0C0B50D3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6F967576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7A252893" w14:textId="291ABF02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7E928137" w14:textId="021E70EB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557417E3" w14:textId="64DE9BE5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4A3C8A" w:rsidRPr="00ED11C5" w14:paraId="513D47DA" w14:textId="77777777" w:rsidTr="000344DC">
        <w:tc>
          <w:tcPr>
            <w:tcW w:w="1440" w:type="dxa"/>
          </w:tcPr>
          <w:p w14:paraId="6602E5EB" w14:textId="7249C896" w:rsidR="004A3C8A" w:rsidRDefault="004A3C8A" w:rsidP="004A3C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2/2568</w:t>
            </w:r>
          </w:p>
        </w:tc>
        <w:tc>
          <w:tcPr>
            <w:tcW w:w="1350" w:type="dxa"/>
            <w:shd w:val="clear" w:color="auto" w:fill="auto"/>
          </w:tcPr>
          <w:p w14:paraId="183B4582" w14:textId="6D70CD1B" w:rsidR="004A3C8A" w:rsidRPr="00CF4DFC" w:rsidRDefault="004A3C8A" w:rsidP="004A3C8A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E65D9A" w14:textId="77777777" w:rsidR="004A3C8A" w:rsidRPr="007F655A" w:rsidRDefault="004A3C8A" w:rsidP="004A3C8A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A19A77" w14:textId="3E19F320" w:rsidR="004A3C8A" w:rsidRPr="00731F50" w:rsidRDefault="004A3C8A" w:rsidP="004A3C8A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731F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46AF7F94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55BE1B05" w14:textId="29286A86" w:rsidR="004A3C8A" w:rsidRPr="009432E0" w:rsidRDefault="004A3C8A" w:rsidP="004A3C8A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9432E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791F68E1" w14:textId="77777777" w:rsidR="004A3C8A" w:rsidRPr="007F655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5076651" w14:textId="4B0F86B2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1080" w:type="dxa"/>
          </w:tcPr>
          <w:p w14:paraId="47ECFE87" w14:textId="2DAF37BA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</w:tcPr>
          <w:p w14:paraId="69ED575C" w14:textId="35F9A4FA" w:rsidR="004A3C8A" w:rsidRPr="004A3C8A" w:rsidRDefault="004A3C8A" w:rsidP="004A3C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4A3C8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4A3C8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4E2879" w:rsidRPr="00ED11C5" w14:paraId="6D38FD82" w14:textId="77777777" w:rsidTr="003B0C6D">
        <w:tc>
          <w:tcPr>
            <w:tcW w:w="1440" w:type="dxa"/>
          </w:tcPr>
          <w:p w14:paraId="2715C6D2" w14:textId="07F4BB2F" w:rsidR="004E2879" w:rsidRPr="00DB0E35" w:rsidRDefault="004E2879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791F77" w14:textId="6A7CBC3A" w:rsidR="004E2879" w:rsidRPr="00B11783" w:rsidRDefault="002958C5" w:rsidP="00B11783">
            <w:pPr>
              <w:tabs>
                <w:tab w:val="left" w:pos="1091"/>
              </w:tabs>
              <w:spacing w:line="240" w:lineRule="atLeast"/>
              <w:ind w:left="-92" w:right="-47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958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11,515,500</w:t>
            </w:r>
          </w:p>
        </w:tc>
        <w:tc>
          <w:tcPr>
            <w:tcW w:w="270" w:type="dxa"/>
            <w:shd w:val="clear" w:color="auto" w:fill="auto"/>
          </w:tcPr>
          <w:p w14:paraId="06B8BC0D" w14:textId="77777777" w:rsidR="004E2879" w:rsidRPr="007F655A" w:rsidRDefault="004E2879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2EB74" w14:textId="5B17EE0F" w:rsidR="004E2879" w:rsidRPr="007F655A" w:rsidRDefault="00BE4D8A" w:rsidP="00A57B5B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BE4D8A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66,386,400</w:t>
            </w:r>
          </w:p>
        </w:tc>
        <w:tc>
          <w:tcPr>
            <w:tcW w:w="270" w:type="dxa"/>
            <w:shd w:val="clear" w:color="auto" w:fill="auto"/>
          </w:tcPr>
          <w:p w14:paraId="08DFABD8" w14:textId="77777777" w:rsidR="004E2879" w:rsidRPr="007F655A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023C3" w14:textId="51659530" w:rsidR="004E2879" w:rsidRPr="007F655A" w:rsidRDefault="00BE3C9F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BE3C9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77,901,900</w:t>
            </w:r>
          </w:p>
        </w:tc>
        <w:tc>
          <w:tcPr>
            <w:tcW w:w="270" w:type="dxa"/>
          </w:tcPr>
          <w:p w14:paraId="56F89C59" w14:textId="77777777" w:rsidR="004E2879" w:rsidRPr="007F655A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1A92D821" w14:textId="37FC6494" w:rsidR="004E2879" w:rsidRPr="007F655A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080" w:type="dxa"/>
          </w:tcPr>
          <w:p w14:paraId="0E7A1CA5" w14:textId="68AB4127" w:rsidR="004E2879" w:rsidRPr="007F655A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350" w:type="dxa"/>
          </w:tcPr>
          <w:p w14:paraId="7DA99152" w14:textId="0CEF68A3" w:rsidR="004E2879" w:rsidRPr="007F655A" w:rsidRDefault="004E2879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/>
                <w:sz w:val="24"/>
                <w:szCs w:val="24"/>
                <w:highlight w:val="yellow"/>
                <w:lang w:val="en-US"/>
              </w:rPr>
            </w:pPr>
          </w:p>
        </w:tc>
      </w:tr>
      <w:tr w:rsidR="00504526" w:rsidRPr="00ED11C5" w14:paraId="759CB33B" w14:textId="77777777" w:rsidTr="00504526">
        <w:tc>
          <w:tcPr>
            <w:tcW w:w="1440" w:type="dxa"/>
          </w:tcPr>
          <w:p w14:paraId="16D5B5DC" w14:textId="77777777" w:rsidR="00504526" w:rsidRPr="00ED11C5" w:rsidRDefault="00504526" w:rsidP="008C40E4">
            <w:pPr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FAE7F6F" w14:textId="77777777" w:rsidR="00504526" w:rsidRPr="00ED11C5" w:rsidRDefault="00504526" w:rsidP="00A57B5B">
            <w:pPr>
              <w:spacing w:line="240" w:lineRule="atLeast"/>
              <w:ind w:left="-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45B75E2" w14:textId="77777777" w:rsidR="00504526" w:rsidRPr="00ED11C5" w:rsidRDefault="00504526" w:rsidP="008C40E4">
            <w:pPr>
              <w:tabs>
                <w:tab w:val="decimal" w:pos="950"/>
              </w:tabs>
              <w:spacing w:line="240" w:lineRule="atLeast"/>
              <w:ind w:left="-127"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3C60730" w14:textId="77777777" w:rsidR="00504526" w:rsidRPr="00ED11C5" w:rsidRDefault="00504526" w:rsidP="00A57B5B">
            <w:pPr>
              <w:tabs>
                <w:tab w:val="decimal" w:pos="791"/>
              </w:tabs>
              <w:spacing w:line="240" w:lineRule="atLeast"/>
              <w:ind w:left="-91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F0E9D1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EAD87B3" w14:textId="77777777" w:rsidR="00504526" w:rsidRPr="00ED11C5" w:rsidRDefault="00504526" w:rsidP="00A57B5B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323B99AC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33832571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1080" w:type="dxa"/>
          </w:tcPr>
          <w:p w14:paraId="49401E3E" w14:textId="77777777" w:rsidR="00504526" w:rsidRPr="00ED11C5" w:rsidRDefault="00504526" w:rsidP="008C40E4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350" w:type="dxa"/>
          </w:tcPr>
          <w:p w14:paraId="3BD50139" w14:textId="77777777" w:rsidR="00504526" w:rsidRPr="00ED11C5" w:rsidRDefault="00504526" w:rsidP="008C40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  <w:lang w:val="en-US"/>
              </w:rPr>
            </w:pPr>
          </w:p>
        </w:tc>
      </w:tr>
    </w:tbl>
    <w:p w14:paraId="3D553F9D" w14:textId="43305FAD" w:rsidR="00AA6339" w:rsidRDefault="00AA6339" w:rsidP="00C563B2">
      <w:pPr>
        <w:pStyle w:val="Bo-C1Content"/>
        <w:ind w:right="-25"/>
        <w:rPr>
          <w:rFonts w:asciiTheme="majorBidi" w:hAnsiTheme="majorBidi" w:cstheme="majorBidi"/>
          <w:sz w:val="20"/>
          <w:szCs w:val="20"/>
        </w:rPr>
      </w:pPr>
    </w:p>
    <w:p w14:paraId="31D3457E" w14:textId="77777777" w:rsidR="00AA6339" w:rsidRDefault="00AA6339">
      <w:pPr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40"/>
        <w:gridCol w:w="1350"/>
        <w:gridCol w:w="270"/>
        <w:gridCol w:w="990"/>
        <w:gridCol w:w="270"/>
        <w:gridCol w:w="990"/>
        <w:gridCol w:w="270"/>
        <w:gridCol w:w="1080"/>
        <w:gridCol w:w="1080"/>
        <w:gridCol w:w="1344"/>
        <w:gridCol w:w="6"/>
      </w:tblGrid>
      <w:tr w:rsidR="00506746" w:rsidRPr="00ED11C5" w14:paraId="22755E5A" w14:textId="77777777" w:rsidTr="0005318A">
        <w:trPr>
          <w:gridAfter w:val="1"/>
          <w:wAfter w:w="6" w:type="dxa"/>
          <w:tblHeader/>
        </w:trPr>
        <w:tc>
          <w:tcPr>
            <w:tcW w:w="1440" w:type="dxa"/>
          </w:tcPr>
          <w:p w14:paraId="33203F5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644" w:type="dxa"/>
            <w:gridSpan w:val="9"/>
          </w:tcPr>
          <w:p w14:paraId="772A07A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06746" w:rsidRPr="00ED11C5" w14:paraId="771E58FF" w14:textId="77777777" w:rsidTr="0005318A">
        <w:trPr>
          <w:tblHeader/>
        </w:trPr>
        <w:tc>
          <w:tcPr>
            <w:tcW w:w="1440" w:type="dxa"/>
          </w:tcPr>
          <w:p w14:paraId="0BB168C2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300C8796" w14:textId="6B03489B" w:rsidR="00506746" w:rsidRPr="00ED11C5" w:rsidRDefault="007F655A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FA644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="00FA644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70" w:type="dxa"/>
          </w:tcPr>
          <w:p w14:paraId="6BBA464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27FCBE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180021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4CC9DC8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06746" w:rsidRPr="00ED11C5" w14:paraId="1B82C027" w14:textId="77777777" w:rsidTr="0005318A">
        <w:trPr>
          <w:tblHeader/>
        </w:trPr>
        <w:tc>
          <w:tcPr>
            <w:tcW w:w="1440" w:type="dxa"/>
            <w:vAlign w:val="bottom"/>
          </w:tcPr>
          <w:p w14:paraId="624917AF" w14:textId="6D488C91" w:rsidR="00506746" w:rsidRPr="00ED11C5" w:rsidRDefault="00A57B5B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หุ้นกู้ครั้งที่</w:t>
            </w:r>
          </w:p>
        </w:tc>
        <w:tc>
          <w:tcPr>
            <w:tcW w:w="1350" w:type="dxa"/>
          </w:tcPr>
          <w:p w14:paraId="291E87E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270" w:type="dxa"/>
          </w:tcPr>
          <w:p w14:paraId="134FFE36" w14:textId="77777777" w:rsidR="00506746" w:rsidRPr="00ED11C5" w:rsidRDefault="00506746" w:rsidP="000B13C3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D822E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70" w:type="dxa"/>
          </w:tcPr>
          <w:p w14:paraId="44C0B89C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07722B2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57AE153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3623251D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7D539BF4" w14:textId="694E2C25" w:rsidR="00506746" w:rsidRPr="00ED11C5" w:rsidRDefault="0005318A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อายุหุ้นกู้</w:t>
            </w:r>
          </w:p>
        </w:tc>
        <w:tc>
          <w:tcPr>
            <w:tcW w:w="1350" w:type="dxa"/>
            <w:gridSpan w:val="2"/>
            <w:vAlign w:val="bottom"/>
          </w:tcPr>
          <w:p w14:paraId="0B92D85B" w14:textId="12EAECAA" w:rsidR="00506746" w:rsidRPr="00ED11C5" w:rsidRDefault="00ED11C5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/>
                <w:sz w:val="24"/>
                <w:szCs w:val="24"/>
                <w:cs/>
              </w:rPr>
              <w:t>วันครบกำหนดชำระ</w:t>
            </w:r>
          </w:p>
        </w:tc>
      </w:tr>
      <w:tr w:rsidR="00506746" w:rsidRPr="00ED11C5" w14:paraId="57A9E2A8" w14:textId="77777777" w:rsidTr="0005318A">
        <w:trPr>
          <w:tblHeader/>
        </w:trPr>
        <w:tc>
          <w:tcPr>
            <w:tcW w:w="1440" w:type="dxa"/>
          </w:tcPr>
          <w:p w14:paraId="02124847" w14:textId="77777777" w:rsidR="00506746" w:rsidRPr="00ED11C5" w:rsidRDefault="00506746" w:rsidP="000B13C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3870" w:type="dxa"/>
            <w:gridSpan w:val="5"/>
          </w:tcPr>
          <w:p w14:paraId="126B7070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  <w:tc>
          <w:tcPr>
            <w:tcW w:w="270" w:type="dxa"/>
          </w:tcPr>
          <w:p w14:paraId="3EC5255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369BB4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D11C5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ED11C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080" w:type="dxa"/>
          </w:tcPr>
          <w:p w14:paraId="46001019" w14:textId="77777777" w:rsidR="00506746" w:rsidRPr="00ED11C5" w:rsidRDefault="00506746" w:rsidP="000B13C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14:paraId="0B766268" w14:textId="77777777" w:rsidR="00506746" w:rsidRPr="00ED11C5" w:rsidRDefault="00506746" w:rsidP="0005318A">
            <w:pPr>
              <w:spacing w:line="240" w:lineRule="atLeast"/>
              <w:ind w:left="-381" w:right="-115" w:firstLine="26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5318A" w:rsidRPr="00ED11C5" w14:paraId="1CD3436C" w14:textId="77777777" w:rsidTr="0005318A">
        <w:tc>
          <w:tcPr>
            <w:tcW w:w="1440" w:type="dxa"/>
          </w:tcPr>
          <w:p w14:paraId="03E77D8C" w14:textId="7CCAE18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62C81682" w14:textId="51337321" w:rsidR="0005318A" w:rsidRPr="00533E57" w:rsidRDefault="00004A01" w:rsidP="00DC1154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70" w:type="dxa"/>
            <w:shd w:val="clear" w:color="auto" w:fill="auto"/>
          </w:tcPr>
          <w:p w14:paraId="31147156" w14:textId="77777777" w:rsidR="0005318A" w:rsidRPr="00533E57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84CD099" w14:textId="167868CD" w:rsidR="0005318A" w:rsidRPr="00533E57" w:rsidRDefault="00194659" w:rsidP="009B209A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EB6E0D" w14:textId="77777777" w:rsidR="0005318A" w:rsidRPr="00533E57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3E9B4ED" w14:textId="7DEE7F58" w:rsidR="0005318A" w:rsidRPr="00533E57" w:rsidRDefault="00FC5993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3,410,700</w:t>
            </w:r>
          </w:p>
        </w:tc>
        <w:tc>
          <w:tcPr>
            <w:tcW w:w="270" w:type="dxa"/>
          </w:tcPr>
          <w:p w14:paraId="57CEB785" w14:textId="77777777" w:rsidR="0005318A" w:rsidRPr="00533E57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06357D6" w14:textId="5BE41A30" w:rsidR="0005318A" w:rsidRPr="00533E57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</w:p>
        </w:tc>
        <w:tc>
          <w:tcPr>
            <w:tcW w:w="1080" w:type="dxa"/>
          </w:tcPr>
          <w:p w14:paraId="6E2D8382" w14:textId="47F6BB90" w:rsidR="0005318A" w:rsidRPr="00533E57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05318A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533E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ปี</w:t>
            </w:r>
          </w:p>
        </w:tc>
        <w:tc>
          <w:tcPr>
            <w:tcW w:w="1350" w:type="dxa"/>
            <w:gridSpan w:val="2"/>
          </w:tcPr>
          <w:p w14:paraId="631AF91A" w14:textId="30665A6E" w:rsidR="0005318A" w:rsidRPr="00533E57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33E57">
              <w:rPr>
                <w:rFonts w:asciiTheme="majorBidi" w:hAnsiTheme="majorBidi"/>
                <w:sz w:val="24"/>
                <w:szCs w:val="24"/>
                <w:lang w:val="en-US"/>
              </w:rPr>
              <w:t>5</w:t>
            </w:r>
            <w:r w:rsidR="0005318A" w:rsidRPr="00533E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533E57">
              <w:rPr>
                <w:rFonts w:asciiTheme="majorBidi" w:hAnsiTheme="majorBidi"/>
                <w:sz w:val="24"/>
                <w:szCs w:val="24"/>
                <w:lang w:val="en-US"/>
              </w:rPr>
              <w:t>2568</w:t>
            </w:r>
          </w:p>
        </w:tc>
      </w:tr>
      <w:tr w:rsidR="0005318A" w:rsidRPr="00ED11C5" w14:paraId="5536E3FC" w14:textId="77777777" w:rsidTr="0005318A">
        <w:tc>
          <w:tcPr>
            <w:tcW w:w="1440" w:type="dxa"/>
          </w:tcPr>
          <w:p w14:paraId="4202CC44" w14:textId="45C1DAA6" w:rsidR="0005318A" w:rsidRPr="00ED11C5" w:rsidRDefault="00DB0E35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="0005318A"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006334A2" w14:textId="7C003E6B" w:rsidR="0005318A" w:rsidRPr="00533E57" w:rsidRDefault="00600082" w:rsidP="00600082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0008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78E6DBDA" w14:textId="77777777" w:rsidR="0005318A" w:rsidRPr="00533E57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8D3275" w14:textId="06B89756" w:rsidR="0005318A" w:rsidRPr="00533E57" w:rsidRDefault="00600082" w:rsidP="00600082">
            <w:pPr>
              <w:spacing w:line="240" w:lineRule="atLeast"/>
              <w:ind w:left="-92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D588E6" w14:textId="77777777" w:rsidR="0005318A" w:rsidRPr="00533E57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4F1A397" w14:textId="17C775DD" w:rsidR="0005318A" w:rsidRPr="00533E57" w:rsidRDefault="00FC5993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51DAF00" w14:textId="77777777" w:rsidR="0005318A" w:rsidRPr="00533E57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ECF66FE" w14:textId="07AAE0C6" w:rsidR="0005318A" w:rsidRPr="00533E57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05318A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1080" w:type="dxa"/>
          </w:tcPr>
          <w:p w14:paraId="25AF0FDE" w14:textId="1A7D99A2" w:rsidR="0005318A" w:rsidRPr="00533E57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05318A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533E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ปี </w:t>
            </w: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05318A"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05318A" w:rsidRPr="00533E5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1350" w:type="dxa"/>
            <w:gridSpan w:val="2"/>
          </w:tcPr>
          <w:p w14:paraId="48007936" w14:textId="0E855753" w:rsidR="0005318A" w:rsidRPr="00533E57" w:rsidRDefault="00DB0E35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33E57">
              <w:rPr>
                <w:rFonts w:asciiTheme="majorBidi" w:hAnsiTheme="majorBidi"/>
                <w:sz w:val="24"/>
                <w:szCs w:val="24"/>
                <w:lang w:val="en-US"/>
              </w:rPr>
              <w:t>8</w:t>
            </w:r>
            <w:r w:rsidR="0005318A" w:rsidRPr="00533E57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533E57">
              <w:rPr>
                <w:rFonts w:asciiTheme="majorBidi" w:hAnsiTheme="majorBidi"/>
                <w:sz w:val="24"/>
                <w:szCs w:val="24"/>
                <w:lang w:val="en-US"/>
              </w:rPr>
              <w:t>2569</w:t>
            </w:r>
          </w:p>
        </w:tc>
      </w:tr>
      <w:tr w:rsidR="001000F8" w:rsidRPr="00ED11C5" w14:paraId="2053C871" w14:textId="77777777" w:rsidTr="0005318A">
        <w:tc>
          <w:tcPr>
            <w:tcW w:w="1440" w:type="dxa"/>
          </w:tcPr>
          <w:p w14:paraId="35D50C72" w14:textId="0F97B3A3" w:rsidR="001000F8" w:rsidRPr="00ED11C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2564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494B3958" w14:textId="19691800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E3CD31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43C40A" w14:textId="4396B7DA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15C49B69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328AD4A6" w14:textId="1A8FB8E9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130CC56A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BFE3691" w14:textId="0D99C3A1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3.70</w:t>
            </w:r>
          </w:p>
        </w:tc>
        <w:tc>
          <w:tcPr>
            <w:tcW w:w="1080" w:type="dxa"/>
          </w:tcPr>
          <w:p w14:paraId="12804852" w14:textId="20A67F9C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5E633E24" w14:textId="22EA2FBC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กันยายน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1000F8" w:rsidRPr="00ED11C5" w14:paraId="40F8B83A" w14:textId="77777777" w:rsidTr="0005318A">
        <w:tc>
          <w:tcPr>
            <w:tcW w:w="1440" w:type="dxa"/>
          </w:tcPr>
          <w:p w14:paraId="493D56F7" w14:textId="2D6868D8" w:rsidR="001000F8" w:rsidRPr="00ED11C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13E193F" w14:textId="6FCA7211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B65B8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A29E6" w14:textId="4DE56DE0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  <w:shd w:val="clear" w:color="auto" w:fill="auto"/>
          </w:tcPr>
          <w:p w14:paraId="1D061F2B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EE67A75" w14:textId="3F945F71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3,745,000</w:t>
            </w:r>
          </w:p>
        </w:tc>
        <w:tc>
          <w:tcPr>
            <w:tcW w:w="270" w:type="dxa"/>
          </w:tcPr>
          <w:p w14:paraId="3AF49912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A114B7" w14:textId="6DF3B675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1080" w:type="dxa"/>
          </w:tcPr>
          <w:p w14:paraId="42A48DC4" w14:textId="045EB699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DDF7783" w14:textId="653CD8A5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1000F8" w:rsidRPr="00ED11C5" w14:paraId="3DF7E928" w14:textId="77777777" w:rsidTr="0005318A">
        <w:tc>
          <w:tcPr>
            <w:tcW w:w="1440" w:type="dxa"/>
          </w:tcPr>
          <w:p w14:paraId="5DDB2538" w14:textId="7FE61E6D" w:rsidR="001000F8" w:rsidRPr="00ED11C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3B2FBF72" w14:textId="4486ED9D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D03F26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135A44" w14:textId="36D3C131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  <w:shd w:val="clear" w:color="auto" w:fill="auto"/>
          </w:tcPr>
          <w:p w14:paraId="0A7AA4CB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1E10BB2B" w14:textId="4FDD0E22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2,532,800</w:t>
            </w:r>
          </w:p>
        </w:tc>
        <w:tc>
          <w:tcPr>
            <w:tcW w:w="270" w:type="dxa"/>
          </w:tcPr>
          <w:p w14:paraId="02E915AD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2F1320A" w14:textId="202DB7CC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4.25</w:t>
            </w:r>
          </w:p>
        </w:tc>
        <w:tc>
          <w:tcPr>
            <w:tcW w:w="1080" w:type="dxa"/>
          </w:tcPr>
          <w:p w14:paraId="3A197936" w14:textId="77F5B42A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7E4BD359" w14:textId="2D0BD67B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2569</w:t>
            </w:r>
          </w:p>
        </w:tc>
      </w:tr>
      <w:tr w:rsidR="001000F8" w:rsidRPr="00ED11C5" w14:paraId="2AC02CE7" w14:textId="77777777" w:rsidTr="0005318A">
        <w:tc>
          <w:tcPr>
            <w:tcW w:w="1440" w:type="dxa"/>
          </w:tcPr>
          <w:p w14:paraId="790F5AE6" w14:textId="13446D25" w:rsidR="001000F8" w:rsidRPr="00ED11C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D1F257C" w14:textId="07566832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EDF0AC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936BC2B" w14:textId="72882732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  <w:shd w:val="clear" w:color="auto" w:fill="auto"/>
          </w:tcPr>
          <w:p w14:paraId="23DD949D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69B2075" w14:textId="072BCA50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2,042,200</w:t>
            </w:r>
          </w:p>
        </w:tc>
        <w:tc>
          <w:tcPr>
            <w:tcW w:w="270" w:type="dxa"/>
          </w:tcPr>
          <w:p w14:paraId="0838DEAE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08C37934" w14:textId="5B246624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4.32</w:t>
            </w:r>
          </w:p>
        </w:tc>
        <w:tc>
          <w:tcPr>
            <w:tcW w:w="1080" w:type="dxa"/>
          </w:tcPr>
          <w:p w14:paraId="4E0D7803" w14:textId="30E36E2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5C1E6CD" w14:textId="13E5C815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กุมภาพันธ์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1000F8" w:rsidRPr="00ED11C5" w14:paraId="3C41A6BD" w14:textId="77777777" w:rsidTr="0005318A">
        <w:tc>
          <w:tcPr>
            <w:tcW w:w="1440" w:type="dxa"/>
          </w:tcPr>
          <w:p w14:paraId="5089C304" w14:textId="1EB14E8D" w:rsidR="001000F8" w:rsidRPr="00ED11C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00B5B3A" w14:textId="18E7F692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B793B0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3A9BC0D" w14:textId="48DF8841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  <w:shd w:val="clear" w:color="auto" w:fill="auto"/>
          </w:tcPr>
          <w:p w14:paraId="61A014E3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54E4452" w14:textId="01EC2ABC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2,994,000</w:t>
            </w:r>
          </w:p>
        </w:tc>
        <w:tc>
          <w:tcPr>
            <w:tcW w:w="270" w:type="dxa"/>
          </w:tcPr>
          <w:p w14:paraId="369FE14B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E92DC7A" w14:textId="48510101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4.50</w:t>
            </w:r>
          </w:p>
        </w:tc>
        <w:tc>
          <w:tcPr>
            <w:tcW w:w="1080" w:type="dxa"/>
          </w:tcPr>
          <w:p w14:paraId="5321132E" w14:textId="302770F2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6E9A3E7" w14:textId="3FC01BC6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1000F8" w:rsidRPr="00ED11C5" w14:paraId="0D147B75" w14:textId="77777777" w:rsidTr="0005318A">
        <w:tc>
          <w:tcPr>
            <w:tcW w:w="1440" w:type="dxa"/>
          </w:tcPr>
          <w:p w14:paraId="375605DD" w14:textId="240DB131" w:rsidR="001000F8" w:rsidRPr="00ED11C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</w:p>
        </w:tc>
        <w:tc>
          <w:tcPr>
            <w:tcW w:w="1350" w:type="dxa"/>
            <w:shd w:val="clear" w:color="auto" w:fill="auto"/>
          </w:tcPr>
          <w:p w14:paraId="7A2BAED2" w14:textId="15EAFF8E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EAFB0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206E774" w14:textId="3ADA99A5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2DEA1200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07C16112" w14:textId="4799DC1A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20B5A591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39D5DBA" w14:textId="4E756E61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1080" w:type="dxa"/>
          </w:tcPr>
          <w:p w14:paraId="77218F4B" w14:textId="62776D70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5D8331A5" w14:textId="2A706D3B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1000F8" w:rsidRPr="00ED11C5" w14:paraId="3F8529EF" w14:textId="77777777" w:rsidTr="00BD3E2C">
        <w:tc>
          <w:tcPr>
            <w:tcW w:w="1440" w:type="dxa"/>
          </w:tcPr>
          <w:p w14:paraId="02805A5F" w14:textId="1EC89317" w:rsidR="001000F8" w:rsidRPr="00ED11C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11179960" w14:textId="735AAD1F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63A775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71C0B18" w14:textId="5DF4F5E2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  <w:shd w:val="clear" w:color="auto" w:fill="auto"/>
          </w:tcPr>
          <w:p w14:paraId="09E27E86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11C963F" w14:textId="54913B53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3,215,800</w:t>
            </w:r>
          </w:p>
        </w:tc>
        <w:tc>
          <w:tcPr>
            <w:tcW w:w="270" w:type="dxa"/>
          </w:tcPr>
          <w:p w14:paraId="50BCD83C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77C05E78" w14:textId="4FBDF3F2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4.10</w:t>
            </w:r>
          </w:p>
        </w:tc>
        <w:tc>
          <w:tcPr>
            <w:tcW w:w="1080" w:type="dxa"/>
          </w:tcPr>
          <w:p w14:paraId="29F51848" w14:textId="6DDF7A81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3AB15135" w14:textId="07F55FF2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2570</w:t>
            </w:r>
          </w:p>
        </w:tc>
      </w:tr>
      <w:tr w:rsidR="001000F8" w:rsidRPr="00ED11C5" w14:paraId="6B236FD5" w14:textId="77777777" w:rsidTr="00BD3E2C">
        <w:tc>
          <w:tcPr>
            <w:tcW w:w="1440" w:type="dxa"/>
          </w:tcPr>
          <w:p w14:paraId="16F873F4" w14:textId="007D450E" w:rsidR="001000F8" w:rsidRPr="00ED11C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/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2566</w:t>
            </w:r>
            <w:r w:rsidRPr="00ED11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Pr="00ED11C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 w:rsidRPr="00DB0E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54851EE6" w14:textId="78B0637D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FF2D6E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57EA091" w14:textId="5869F2F6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  <w:shd w:val="clear" w:color="auto" w:fill="auto"/>
          </w:tcPr>
          <w:p w14:paraId="65E298B7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1098D9B" w14:textId="0F3B3384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4,719,400</w:t>
            </w:r>
          </w:p>
        </w:tc>
        <w:tc>
          <w:tcPr>
            <w:tcW w:w="270" w:type="dxa"/>
          </w:tcPr>
          <w:p w14:paraId="268A4715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1D5A6F4" w14:textId="0A066CBC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4.40</w:t>
            </w:r>
          </w:p>
        </w:tc>
        <w:tc>
          <w:tcPr>
            <w:tcW w:w="1080" w:type="dxa"/>
          </w:tcPr>
          <w:p w14:paraId="1C72AC92" w14:textId="3ACD4DA3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6530CEA" w14:textId="2F4DF4D9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มิถุนายน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2571</w:t>
            </w:r>
          </w:p>
        </w:tc>
      </w:tr>
      <w:tr w:rsidR="001000F8" w:rsidRPr="00ED11C5" w14:paraId="1DDE75D9" w14:textId="77777777" w:rsidTr="00BD3E2C">
        <w:tc>
          <w:tcPr>
            <w:tcW w:w="1440" w:type="dxa"/>
          </w:tcPr>
          <w:p w14:paraId="1AED7619" w14:textId="5C36D339" w:rsidR="001000F8" w:rsidRPr="00DB0E3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1/2567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22D8598D" w14:textId="5A31EDEE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F0401A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BD80307" w14:textId="7D769CD7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  <w:shd w:val="clear" w:color="auto" w:fill="auto"/>
          </w:tcPr>
          <w:p w14:paraId="28F91EBA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81C90B8" w14:textId="25E39650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1,766,500</w:t>
            </w:r>
          </w:p>
        </w:tc>
        <w:tc>
          <w:tcPr>
            <w:tcW w:w="270" w:type="dxa"/>
          </w:tcPr>
          <w:p w14:paraId="7AE8EA29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546C28E5" w14:textId="704AFC0E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3.85</w:t>
            </w:r>
          </w:p>
        </w:tc>
        <w:tc>
          <w:tcPr>
            <w:tcW w:w="1080" w:type="dxa"/>
          </w:tcPr>
          <w:p w14:paraId="5469B8B9" w14:textId="3705275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เดือน</w:t>
            </w:r>
          </w:p>
        </w:tc>
        <w:tc>
          <w:tcPr>
            <w:tcW w:w="1350" w:type="dxa"/>
            <w:gridSpan w:val="2"/>
          </w:tcPr>
          <w:p w14:paraId="76E081BF" w14:textId="62817A71" w:rsidR="001000F8" w:rsidRPr="001000F8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มีนาคม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1000F8" w:rsidRPr="00ED11C5" w14:paraId="5D195F7A" w14:textId="77777777" w:rsidTr="00BD3E2C">
        <w:tc>
          <w:tcPr>
            <w:tcW w:w="1440" w:type="dxa"/>
          </w:tcPr>
          <w:p w14:paraId="34ED53C3" w14:textId="09CF6AAA" w:rsidR="001000F8" w:rsidRPr="00DB0E35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2/2567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ชุดที่ 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1350" w:type="dxa"/>
            <w:shd w:val="clear" w:color="auto" w:fill="auto"/>
          </w:tcPr>
          <w:p w14:paraId="0FB330B1" w14:textId="4881B042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5FA966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8F2A99D" w14:textId="506B2A7B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  <w:shd w:val="clear" w:color="auto" w:fill="auto"/>
          </w:tcPr>
          <w:p w14:paraId="5061B3AA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4F367379" w14:textId="3256E839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6,007,700</w:t>
            </w:r>
          </w:p>
        </w:tc>
        <w:tc>
          <w:tcPr>
            <w:tcW w:w="270" w:type="dxa"/>
          </w:tcPr>
          <w:p w14:paraId="76F8C651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40DCF7B4" w14:textId="579075CC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78178BFB" w14:textId="205AB8C9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A6202FC" w14:textId="7E7F3536" w:rsidR="001000F8" w:rsidRPr="001000F8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พฤศจิกายน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2572</w:t>
            </w:r>
          </w:p>
        </w:tc>
      </w:tr>
      <w:tr w:rsidR="001000F8" w:rsidRPr="00ED11C5" w14:paraId="30184B13" w14:textId="77777777" w:rsidTr="00BD3E2C">
        <w:tc>
          <w:tcPr>
            <w:tcW w:w="1440" w:type="dxa"/>
          </w:tcPr>
          <w:p w14:paraId="31B518AA" w14:textId="32A3221F" w:rsidR="001000F8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1/2568</w:t>
            </w:r>
          </w:p>
        </w:tc>
        <w:tc>
          <w:tcPr>
            <w:tcW w:w="1350" w:type="dxa"/>
            <w:shd w:val="clear" w:color="auto" w:fill="auto"/>
          </w:tcPr>
          <w:p w14:paraId="0B7FF978" w14:textId="35D7A719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921D8D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848376" w14:textId="4B17A7FA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  <w:shd w:val="clear" w:color="auto" w:fill="auto"/>
          </w:tcPr>
          <w:p w14:paraId="35B42C85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C1CBE4F" w14:textId="6593F06B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5,000,000</w:t>
            </w:r>
          </w:p>
        </w:tc>
        <w:tc>
          <w:tcPr>
            <w:tcW w:w="270" w:type="dxa"/>
          </w:tcPr>
          <w:p w14:paraId="55BDCE4A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6D9FD4CE" w14:textId="71294603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4.00</w:t>
            </w:r>
          </w:p>
        </w:tc>
        <w:tc>
          <w:tcPr>
            <w:tcW w:w="1080" w:type="dxa"/>
          </w:tcPr>
          <w:p w14:paraId="27B3E091" w14:textId="576FC26C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3ABAECB9" w14:textId="75828146" w:rsidR="001000F8" w:rsidRPr="001000F8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เมษายน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1000F8" w:rsidRPr="00ED11C5" w14:paraId="46552EF5" w14:textId="77777777" w:rsidTr="00BD3E2C">
        <w:tc>
          <w:tcPr>
            <w:tcW w:w="1440" w:type="dxa"/>
          </w:tcPr>
          <w:p w14:paraId="33860E75" w14:textId="1C103BED" w:rsidR="001000F8" w:rsidRDefault="001000F8" w:rsidP="001000F8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2/2568</w:t>
            </w:r>
          </w:p>
        </w:tc>
        <w:tc>
          <w:tcPr>
            <w:tcW w:w="1350" w:type="dxa"/>
            <w:shd w:val="clear" w:color="auto" w:fill="auto"/>
          </w:tcPr>
          <w:p w14:paraId="38E56EFA" w14:textId="2D32462C" w:rsidR="001000F8" w:rsidRPr="00533E57" w:rsidRDefault="001000F8" w:rsidP="001000F8">
            <w:pPr>
              <w:spacing w:line="240" w:lineRule="atLeast"/>
              <w:ind w:left="-110" w:right="-10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3E5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DF49CE" w14:textId="77777777" w:rsidR="001000F8" w:rsidRPr="00533E57" w:rsidRDefault="001000F8" w:rsidP="001000F8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51F4DA3" w14:textId="777B2776" w:rsidR="001000F8" w:rsidRPr="00533E57" w:rsidRDefault="001000F8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  <w:shd w:val="clear" w:color="auto" w:fill="auto"/>
          </w:tcPr>
          <w:p w14:paraId="6CF22BF8" w14:textId="77777777" w:rsidR="001000F8" w:rsidRPr="00533E57" w:rsidRDefault="001000F8" w:rsidP="001000F8">
            <w:pPr>
              <w:spacing w:line="240" w:lineRule="atLeast"/>
              <w:ind w:left="-115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218DCD6B" w14:textId="4AA5DDF7" w:rsidR="001000F8" w:rsidRPr="00533E57" w:rsidRDefault="001000F8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6F313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4,000,000</w:t>
            </w:r>
          </w:p>
        </w:tc>
        <w:tc>
          <w:tcPr>
            <w:tcW w:w="270" w:type="dxa"/>
          </w:tcPr>
          <w:p w14:paraId="580E5351" w14:textId="77777777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389F3546" w14:textId="2AA644AE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3.90</w:t>
            </w:r>
          </w:p>
        </w:tc>
        <w:tc>
          <w:tcPr>
            <w:tcW w:w="1080" w:type="dxa"/>
          </w:tcPr>
          <w:p w14:paraId="4ECB9904" w14:textId="47A59091" w:rsidR="001000F8" w:rsidRPr="00533E57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350" w:type="dxa"/>
            <w:gridSpan w:val="2"/>
          </w:tcPr>
          <w:p w14:paraId="73BA1F71" w14:textId="35A7DDD9" w:rsidR="001000F8" w:rsidRPr="001000F8" w:rsidRDefault="001000F8" w:rsidP="001000F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Pr="001000F8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พฤษภาคม </w:t>
            </w:r>
            <w:r w:rsidRPr="001000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2573</w:t>
            </w:r>
          </w:p>
        </w:tc>
      </w:tr>
      <w:tr w:rsidR="0005318A" w:rsidRPr="00ED11C5" w14:paraId="2ED21ADD" w14:textId="77777777" w:rsidTr="0005318A">
        <w:tc>
          <w:tcPr>
            <w:tcW w:w="1440" w:type="dxa"/>
          </w:tcPr>
          <w:p w14:paraId="20C06888" w14:textId="77777777" w:rsidR="0005318A" w:rsidRPr="00ED11C5" w:rsidRDefault="0005318A" w:rsidP="0005318A">
            <w:pPr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ED11C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6EC9F" w14:textId="602C0F98" w:rsidR="0005318A" w:rsidRPr="00B73FF3" w:rsidRDefault="00DC1154" w:rsidP="00B73FF3">
            <w:pPr>
              <w:spacing w:line="240" w:lineRule="atLeast"/>
              <w:ind w:left="-92" w:right="-55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73FF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7,410,700</w:t>
            </w:r>
          </w:p>
        </w:tc>
        <w:tc>
          <w:tcPr>
            <w:tcW w:w="270" w:type="dxa"/>
            <w:shd w:val="clear" w:color="auto" w:fill="auto"/>
          </w:tcPr>
          <w:p w14:paraId="3D60409E" w14:textId="77777777" w:rsidR="0005318A" w:rsidRPr="00533E57" w:rsidRDefault="0005318A" w:rsidP="0005318A">
            <w:pPr>
              <w:tabs>
                <w:tab w:val="decimal" w:pos="95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B15C" w14:textId="5EA81F3D" w:rsidR="0005318A" w:rsidRPr="00533E57" w:rsidRDefault="00423919" w:rsidP="00A674B4">
            <w:pPr>
              <w:tabs>
                <w:tab w:val="decimal" w:pos="702"/>
              </w:tabs>
              <w:spacing w:line="240" w:lineRule="atLeast"/>
              <w:ind w:left="-92" w:right="-9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42391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45,023,400</w:t>
            </w:r>
          </w:p>
        </w:tc>
        <w:tc>
          <w:tcPr>
            <w:tcW w:w="270" w:type="dxa"/>
            <w:shd w:val="clear" w:color="auto" w:fill="auto"/>
          </w:tcPr>
          <w:p w14:paraId="5FEFE698" w14:textId="77777777" w:rsidR="0005318A" w:rsidRPr="00533E57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6E3CB3" w14:textId="0E184403" w:rsidR="0005318A" w:rsidRPr="00533E57" w:rsidRDefault="0055066B" w:rsidP="00A674B4">
            <w:pPr>
              <w:tabs>
                <w:tab w:val="decimal" w:pos="793"/>
              </w:tabs>
              <w:spacing w:line="240" w:lineRule="atLeast"/>
              <w:ind w:left="-46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5066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52,434,100</w:t>
            </w:r>
          </w:p>
        </w:tc>
        <w:tc>
          <w:tcPr>
            <w:tcW w:w="270" w:type="dxa"/>
          </w:tcPr>
          <w:p w14:paraId="4D1B4C95" w14:textId="77777777" w:rsidR="0005318A" w:rsidRPr="00533E57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</w:tcPr>
          <w:p w14:paraId="2B55DAC1" w14:textId="77777777" w:rsidR="0005318A" w:rsidRPr="00533E57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7B5E3CD" w14:textId="77777777" w:rsidR="0005318A" w:rsidRPr="00533E57" w:rsidRDefault="0005318A" w:rsidP="0005318A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7F0E01A" w14:textId="77777777" w:rsidR="0005318A" w:rsidRPr="00533E57" w:rsidRDefault="0005318A" w:rsidP="0005318A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</w:tbl>
    <w:p w14:paraId="521AD9D9" w14:textId="68ED277D" w:rsidR="00506746" w:rsidRPr="007A168E" w:rsidRDefault="00506746" w:rsidP="00AA6339">
      <w:pPr>
        <w:pStyle w:val="Ang15"/>
      </w:pPr>
    </w:p>
    <w:p w14:paraId="39DAFDC8" w14:textId="04D6F3C6" w:rsidR="001C5557" w:rsidRPr="007A168E" w:rsidRDefault="00C86A9D" w:rsidP="0039259E">
      <w:pPr>
        <w:pStyle w:val="Bo-C1Content"/>
        <w:ind w:left="0"/>
        <w:rPr>
          <w:rFonts w:asciiTheme="majorBidi" w:hAnsiTheme="majorBidi" w:cstheme="majorBidi"/>
          <w:lang w:val="en-US"/>
        </w:rPr>
        <w:sectPr w:rsidR="001C5557" w:rsidRPr="007A168E" w:rsidSect="000B7DA2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  <w:r>
        <w:rPr>
          <w:rFonts w:asciiTheme="majorBidi" w:hAnsiTheme="majorBidi" w:cstheme="majorBidi" w:hint="cs"/>
          <w:cs/>
          <w:lang w:val="en-US"/>
        </w:rPr>
        <w:t xml:space="preserve"> </w:t>
      </w:r>
    </w:p>
    <w:p w14:paraId="34B1A350" w14:textId="77777777" w:rsidR="001732C7" w:rsidRPr="007A168E" w:rsidRDefault="001732C7" w:rsidP="00D40B24">
      <w:pPr>
        <w:pStyle w:val="Caption"/>
        <w:spacing w:line="310" w:lineRule="exact"/>
        <w:ind w:hanging="900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  <w:cs/>
        </w:rPr>
        <w:lastRenderedPageBreak/>
        <w:t>ส่วนงาน</w:t>
      </w:r>
      <w:r w:rsidR="00216209" w:rsidRPr="007A168E">
        <w:rPr>
          <w:rFonts w:asciiTheme="majorBidi" w:hAnsiTheme="majorBidi" w:cstheme="majorBidi"/>
          <w:cs/>
        </w:rPr>
        <w:t>ดำเนินงาน</w:t>
      </w:r>
      <w:r w:rsidR="00E80DB5" w:rsidRPr="007A168E">
        <w:rPr>
          <w:rFonts w:asciiTheme="majorBidi" w:hAnsiTheme="majorBidi" w:cstheme="majorBidi"/>
          <w:cs/>
        </w:rPr>
        <w:t>และการจำแนกรายได้</w:t>
      </w:r>
    </w:p>
    <w:p w14:paraId="1DD304EA" w14:textId="77777777" w:rsidR="001732C7" w:rsidRPr="007A168E" w:rsidRDefault="001732C7" w:rsidP="00D40B24">
      <w:pPr>
        <w:pStyle w:val="Bo-Blankline"/>
        <w:spacing w:line="310" w:lineRule="exact"/>
        <w:ind w:left="547" w:right="-29"/>
        <w:rPr>
          <w:rFonts w:asciiTheme="majorBidi" w:hAnsiTheme="majorBidi" w:cstheme="majorBidi"/>
          <w:sz w:val="16"/>
          <w:szCs w:val="16"/>
        </w:rPr>
      </w:pPr>
    </w:p>
    <w:p w14:paraId="4370381C" w14:textId="1A70B9B9" w:rsidR="0040333E" w:rsidRPr="007A168E" w:rsidRDefault="004E7AC9" w:rsidP="00D40B24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</w:tabs>
        <w:spacing w:after="0" w:line="310" w:lineRule="exact"/>
        <w:ind w:left="522"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ข้อมูลเกี่ยวกับผลได้เสีย</w:t>
      </w:r>
      <w:r w:rsidR="0040333E" w:rsidRPr="007A168E">
        <w:rPr>
          <w:rFonts w:asciiTheme="majorBidi" w:hAnsiTheme="majorBidi" w:cstheme="majorBidi"/>
          <w:sz w:val="30"/>
          <w:szCs w:val="30"/>
          <w:cs/>
        </w:rPr>
        <w:t>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tbl>
      <w:tblPr>
        <w:tblW w:w="1423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080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024"/>
        <w:gridCol w:w="236"/>
        <w:gridCol w:w="1302"/>
        <w:gridCol w:w="236"/>
        <w:gridCol w:w="1393"/>
      </w:tblGrid>
      <w:tr w:rsidR="00F13A91" w:rsidRPr="007A168E" w14:paraId="7DF91337" w14:textId="77777777" w:rsidTr="0061004D">
        <w:tc>
          <w:tcPr>
            <w:tcW w:w="3690" w:type="dxa"/>
            <w:shd w:val="clear" w:color="auto" w:fill="auto"/>
          </w:tcPr>
          <w:p w14:paraId="4362502B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2DAA6BDF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F13A91" w:rsidRPr="007A168E" w14:paraId="7D510B94" w14:textId="77777777" w:rsidTr="0061004D">
        <w:tc>
          <w:tcPr>
            <w:tcW w:w="3690" w:type="dxa"/>
            <w:shd w:val="clear" w:color="auto" w:fill="auto"/>
          </w:tcPr>
          <w:p w14:paraId="57631094" w14:textId="77777777" w:rsidR="00F13A91" w:rsidRPr="007A168E" w:rsidRDefault="00F13A91" w:rsidP="0061004D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0E7FD15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DB1D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4EEC85C2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D43898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284" w:type="dxa"/>
            <w:gridSpan w:val="3"/>
            <w:shd w:val="clear" w:color="auto" w:fill="auto"/>
            <w:vAlign w:val="bottom"/>
          </w:tcPr>
          <w:p w14:paraId="028C0640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รวมรายได้ส่วนงาน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br/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ที่รายงาน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D86F5C" w14:textId="77777777" w:rsidR="00F13A91" w:rsidRPr="007A168E" w:rsidRDefault="00F13A91" w:rsidP="0061004D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931" w:type="dxa"/>
            <w:gridSpan w:val="3"/>
            <w:shd w:val="clear" w:color="auto" w:fill="auto"/>
            <w:vAlign w:val="bottom"/>
          </w:tcPr>
          <w:p w14:paraId="1A34F96A" w14:textId="77777777" w:rsidR="00F13A91" w:rsidRPr="007A168E" w:rsidRDefault="00F13A91" w:rsidP="0061004D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(ขาดทุน)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ตามส่วนงานก่อนหักต้นทุนทางการเงิน ภาษีเงินได้ </w:t>
            </w: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br/>
              <w:t>ค่าเสื่อมราคาและค่าตัดจำหน่าย</w:t>
            </w:r>
          </w:p>
        </w:tc>
      </w:tr>
      <w:tr w:rsidR="00295EE3" w:rsidRPr="007A168E" w14:paraId="1F5AC907" w14:textId="77777777" w:rsidTr="0061004D">
        <w:tc>
          <w:tcPr>
            <w:tcW w:w="3690" w:type="dxa"/>
            <w:shd w:val="clear" w:color="auto" w:fill="auto"/>
            <w:vAlign w:val="bottom"/>
          </w:tcPr>
          <w:p w14:paraId="29363630" w14:textId="7E0620DA" w:rsidR="00295EE3" w:rsidRPr="007A168E" w:rsidRDefault="00295EE3" w:rsidP="00295EE3">
            <w:pPr>
              <w:tabs>
                <w:tab w:val="left" w:pos="262"/>
              </w:tabs>
              <w:spacing w:line="320" w:lineRule="exact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C5690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หกเ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ดือนสิ้นสุดวันที่ </w:t>
            </w:r>
            <w:r w:rsidR="00C5690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C56907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C98803" w14:textId="57F53812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7393E3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FD392B" w14:textId="215BA40D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86E7F6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7D8AD5" w14:textId="772D79DD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43C546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DF3FB9A" w14:textId="3C41380E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080F60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44293D7" w14:textId="1B2A6610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2E8143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821BF3C" w14:textId="6BE470E5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B216BE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81F6ED6" w14:textId="26BF1B3D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BCC3A" w14:textId="77777777" w:rsidR="00295EE3" w:rsidRPr="007A168E" w:rsidRDefault="00295EE3" w:rsidP="00295EE3">
            <w:pPr>
              <w:tabs>
                <w:tab w:val="left" w:pos="540"/>
              </w:tabs>
              <w:spacing w:line="320" w:lineRule="exact"/>
              <w:ind w:right="2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4906A7A9" w14:textId="5B94435F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7</w:t>
            </w:r>
          </w:p>
        </w:tc>
      </w:tr>
      <w:tr w:rsidR="00295EE3" w:rsidRPr="007A168E" w14:paraId="57D2BBC2" w14:textId="77777777" w:rsidTr="0061004D">
        <w:tc>
          <w:tcPr>
            <w:tcW w:w="3690" w:type="dxa"/>
            <w:shd w:val="clear" w:color="auto" w:fill="auto"/>
          </w:tcPr>
          <w:p w14:paraId="78DEC1B8" w14:textId="77777777" w:rsidR="00295EE3" w:rsidRPr="007A168E" w:rsidRDefault="00295EE3" w:rsidP="00295EE3">
            <w:pPr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47" w:type="dxa"/>
            <w:gridSpan w:val="15"/>
            <w:shd w:val="clear" w:color="auto" w:fill="auto"/>
            <w:vAlign w:val="bottom"/>
          </w:tcPr>
          <w:p w14:paraId="14BAA82E" w14:textId="77777777" w:rsidR="00295EE3" w:rsidRPr="007A168E" w:rsidRDefault="00295EE3" w:rsidP="00295EE3">
            <w:pPr>
              <w:spacing w:line="320" w:lineRule="exact"/>
              <w:ind w:left="-112" w:right="-134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cs/>
                <w:lang w:val="en-US"/>
              </w:rPr>
              <w:t>(พันบาท</w:t>
            </w:r>
            <w:r w:rsidRPr="007A168E">
              <w:rPr>
                <w:rFonts w:asciiTheme="majorBidi" w:hAnsiTheme="majorBidi" w:cstheme="majorBidi"/>
                <w:i/>
                <w:iCs/>
                <w:color w:val="000000"/>
                <w:sz w:val="26"/>
                <w:szCs w:val="26"/>
                <w:lang w:val="en-US"/>
              </w:rPr>
              <w:t>)</w:t>
            </w:r>
          </w:p>
        </w:tc>
      </w:tr>
      <w:tr w:rsidR="00CF0722" w:rsidRPr="007A168E" w14:paraId="5CD79A80" w14:textId="77777777" w:rsidTr="008B4442">
        <w:tc>
          <w:tcPr>
            <w:tcW w:w="3690" w:type="dxa"/>
            <w:shd w:val="clear" w:color="auto" w:fill="auto"/>
            <w:vAlign w:val="center"/>
          </w:tcPr>
          <w:p w14:paraId="4A79F384" w14:textId="77777777" w:rsidR="00CF0722" w:rsidRPr="007A168E" w:rsidRDefault="00CF0722" w:rsidP="00CF072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วัสดุก่อสร้าง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7FFA53" w14:textId="4501219C" w:rsidR="00CF0722" w:rsidRPr="007C7330" w:rsidRDefault="009C7F42" w:rsidP="00CF0722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</w:t>
            </w:r>
            <w:r w:rsidR="00F83D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867,830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FB32728" w14:textId="77777777" w:rsidR="00CF0722" w:rsidRPr="007351C7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6F1FDAD" w14:textId="3480D14B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10,179,875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C9DAF02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4FE5C6" w14:textId="6F41EF48" w:rsidR="00CF0722" w:rsidRPr="007C7330" w:rsidRDefault="00EB1ACE" w:rsidP="00CF072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3,239,772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C2EB51F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6E73815" w14:textId="7F510AE3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3,159,09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5F64F4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9B0D0FD" w14:textId="487A5624" w:rsidR="00CF0722" w:rsidRPr="007C7330" w:rsidRDefault="00BA6C37" w:rsidP="00CF072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14,107,602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4E466A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8F01571" w14:textId="713C6109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13,338,968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736E16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30531A42" w14:textId="40ABB0DC" w:rsidR="00CF0722" w:rsidRPr="007C7330" w:rsidRDefault="00BA1EAC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2,019</w:t>
            </w:r>
            <w:r w:rsidR="003A4FC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,772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F232EC3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3C5F86A" w14:textId="03AADD91" w:rsidR="00CF0722" w:rsidRPr="007C7330" w:rsidRDefault="00CF0722" w:rsidP="00CF0722">
            <w:pPr>
              <w:tabs>
                <w:tab w:val="decimal" w:pos="1179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2,068,513</w:t>
            </w:r>
          </w:p>
        </w:tc>
      </w:tr>
      <w:tr w:rsidR="00CF0722" w:rsidRPr="007A168E" w14:paraId="7C49FCB1" w14:textId="77777777" w:rsidTr="008B4442">
        <w:tc>
          <w:tcPr>
            <w:tcW w:w="3690" w:type="dxa"/>
            <w:shd w:val="clear" w:color="auto" w:fill="auto"/>
            <w:vAlign w:val="center"/>
          </w:tcPr>
          <w:p w14:paraId="564F0FD8" w14:textId="77777777" w:rsidR="00CF0722" w:rsidRPr="007A168E" w:rsidRDefault="00CF0722" w:rsidP="00CF072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ปิโตรเคมีและเคมีภัณฑ์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1FA829" w14:textId="09F4C048" w:rsidR="00CF0722" w:rsidRPr="007C7330" w:rsidRDefault="00F83D17" w:rsidP="00CF0722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4,146,087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3830CCF" w14:textId="77777777" w:rsidR="00CF0722" w:rsidRPr="007351C7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8F017E" w14:textId="47F399F1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3,606,547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A3923A0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D189DB3" w14:textId="5D76DEF5" w:rsidR="00CF0722" w:rsidRPr="007C7330" w:rsidRDefault="00EB1ACE" w:rsidP="00CF072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2,259,012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669713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EBE6C7A" w14:textId="38F5075A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1,364,869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543D1E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CB97599" w14:textId="2B243D57" w:rsidR="00CF0722" w:rsidRPr="007C7330" w:rsidRDefault="00BA6C37" w:rsidP="00CF072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6,405,099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E15649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CB7F0FB" w14:textId="679F7F05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4,971,416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7A4AB71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0352123A" w14:textId="2764A06E" w:rsidR="00CF0722" w:rsidRPr="007C7330" w:rsidRDefault="003A4FC8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634,40</w:t>
            </w:r>
            <w:r w:rsidR="003D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91FE6D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1DAA71E" w14:textId="7AC095C7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763,788</w:t>
            </w:r>
          </w:p>
        </w:tc>
      </w:tr>
      <w:tr w:rsidR="00CF0722" w:rsidRPr="007A168E" w14:paraId="6CAE20A0" w14:textId="77777777" w:rsidTr="008B4442">
        <w:tc>
          <w:tcPr>
            <w:tcW w:w="3690" w:type="dxa"/>
            <w:shd w:val="clear" w:color="auto" w:fill="auto"/>
            <w:vAlign w:val="center"/>
          </w:tcPr>
          <w:p w14:paraId="3D70077D" w14:textId="77777777" w:rsidR="00CF0722" w:rsidRPr="007A168E" w:rsidRDefault="00CF0722" w:rsidP="00CF0722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พลังงานและสาธารณูปโภค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DC238D" w14:textId="54C8EB2A" w:rsidR="00CF0722" w:rsidRPr="007C7330" w:rsidRDefault="00EB1ACE" w:rsidP="00CF0722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3,236,540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14C833B" w14:textId="77777777" w:rsidR="00CF0722" w:rsidRPr="007351C7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53524F" w14:textId="3CFE730E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3,942,900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A89A5C6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A9672F" w14:textId="0D269468" w:rsidR="00CF0722" w:rsidRPr="007C7330" w:rsidRDefault="00BA6C37" w:rsidP="00CF072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1,616,142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6E85023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957354B" w14:textId="32354B44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1,312,449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1A44B59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6EB6BA7" w14:textId="4DE604C1" w:rsidR="00CF0722" w:rsidRPr="007C7330" w:rsidRDefault="00BA1EAC" w:rsidP="00CF072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4,852,682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08DA2BD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4A8E190" w14:textId="55C6BCCB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5,255,349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DE20DED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643D3B46" w14:textId="648CE46A" w:rsidR="00CF0722" w:rsidRPr="007C7330" w:rsidRDefault="003A4FC8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2,1</w:t>
            </w:r>
            <w:r w:rsidR="003D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90,364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17E824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C315C48" w14:textId="0F693CF4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2,225,220</w:t>
            </w:r>
          </w:p>
        </w:tc>
      </w:tr>
      <w:tr w:rsidR="00CF0722" w:rsidRPr="007A168E" w14:paraId="1AA89C56" w14:textId="77777777" w:rsidTr="008B4442">
        <w:tc>
          <w:tcPr>
            <w:tcW w:w="3690" w:type="dxa"/>
            <w:shd w:val="clear" w:color="auto" w:fill="auto"/>
            <w:vAlign w:val="center"/>
          </w:tcPr>
          <w:p w14:paraId="6F269E98" w14:textId="77777777" w:rsidR="00CF0722" w:rsidRPr="007A168E" w:rsidRDefault="00CF0722" w:rsidP="00CF0722">
            <w:pPr>
              <w:spacing w:line="240" w:lineRule="auto"/>
              <w:ind w:left="252" w:hanging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การเกษตร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9F32D1" w14:textId="4025767F" w:rsidR="00CF0722" w:rsidRPr="007C7330" w:rsidRDefault="00EB1ACE" w:rsidP="00CF0722">
            <w:pPr>
              <w:tabs>
                <w:tab w:val="decimal" w:pos="88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57,840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6D50AB" w14:textId="77777777" w:rsidR="00CF0722" w:rsidRPr="002806EA" w:rsidRDefault="00CF0722" w:rsidP="00CF0722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9BC9AAC" w14:textId="30652B5C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63,414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386775A" w14:textId="77777777" w:rsidR="00CF0722" w:rsidRPr="002806EA" w:rsidRDefault="00CF0722" w:rsidP="00CF0722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89D7A61" w14:textId="5A18CF96" w:rsidR="00CF0722" w:rsidRPr="007C7330" w:rsidRDefault="00BA6C37" w:rsidP="00CF0722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25,674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6CCE67" w14:textId="77777777" w:rsidR="00CF0722" w:rsidRPr="002806EA" w:rsidRDefault="00CF0722" w:rsidP="00CF0722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537264E" w14:textId="13143AA2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20,310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C52C7E" w14:textId="77777777" w:rsidR="00CF0722" w:rsidRPr="002806EA" w:rsidRDefault="00CF0722" w:rsidP="00CF0722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A48B36B" w14:textId="7DD7CF35" w:rsidR="00CF0722" w:rsidRPr="007C7330" w:rsidRDefault="00BA1EAC" w:rsidP="00CF0722">
            <w:pPr>
              <w:tabs>
                <w:tab w:val="decimal" w:pos="821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83,514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217DAF4" w14:textId="77777777" w:rsidR="00CF0722" w:rsidRPr="002806EA" w:rsidRDefault="00CF0722" w:rsidP="00CF0722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377644" w14:textId="3B1A42BC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83,724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2C0EE50" w14:textId="77777777" w:rsidR="00CF0722" w:rsidRPr="002806EA" w:rsidRDefault="00CF0722" w:rsidP="00CF0722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7E834435" w14:textId="50591EF8" w:rsidR="00CF0722" w:rsidRPr="007C7330" w:rsidRDefault="003A4FC8" w:rsidP="00CF0722">
            <w:pPr>
              <w:tabs>
                <w:tab w:val="decimal" w:pos="1104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(5,67</w:t>
            </w:r>
            <w:r w:rsidR="003D29FB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DC9A98" w14:textId="77777777" w:rsidR="00CF0722" w:rsidRPr="002806EA" w:rsidRDefault="00CF0722" w:rsidP="00CF0722">
            <w:pPr>
              <w:tabs>
                <w:tab w:val="left" w:pos="540"/>
              </w:tabs>
              <w:spacing w:line="240" w:lineRule="atLeast"/>
              <w:ind w:left="252" w:right="206" w:hanging="25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6237E15" w14:textId="5B1ABF25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252" w:right="-134" w:hanging="252"/>
              <w:rPr>
                <w:rFonts w:asciiTheme="majorBidi" w:hAnsiTheme="majorBidi" w:cstheme="majorBidi"/>
                <w:sz w:val="26"/>
                <w:szCs w:val="26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(654)</w:t>
            </w:r>
          </w:p>
        </w:tc>
      </w:tr>
      <w:tr w:rsidR="00CF0722" w:rsidRPr="007A168E" w14:paraId="1FBADEA7" w14:textId="77777777" w:rsidTr="008B4442">
        <w:tc>
          <w:tcPr>
            <w:tcW w:w="3690" w:type="dxa"/>
            <w:shd w:val="clear" w:color="auto" w:fill="auto"/>
            <w:vAlign w:val="center"/>
          </w:tcPr>
          <w:p w14:paraId="51824544" w14:textId="77777777" w:rsidR="00CF0722" w:rsidRPr="007A168E" w:rsidRDefault="00CF0722" w:rsidP="00CF0722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A81A1F" w14:textId="126D91A1" w:rsidR="00CF0722" w:rsidRPr="007C7330" w:rsidRDefault="00EB1ACE" w:rsidP="00CF0722">
            <w:pPr>
              <w:tabs>
                <w:tab w:val="decimal" w:pos="88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18,308,297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4FED7A1" w14:textId="77777777" w:rsidR="00CF0722" w:rsidRPr="007351C7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A2F017" w14:textId="2D7A1222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17,792,736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E16976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97BC2B" w14:textId="5277B9CD" w:rsidR="00CF0722" w:rsidRPr="007C7330" w:rsidRDefault="00BA6C37" w:rsidP="00CF072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7,140,600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A1A9178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4B65E4" w14:textId="26B648E7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5,856,721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907F45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F50AE" w14:textId="62CC3265" w:rsidR="00CF0722" w:rsidRPr="007C7330" w:rsidRDefault="00BA1EAC" w:rsidP="00CF0722">
            <w:pPr>
              <w:tabs>
                <w:tab w:val="decimal" w:pos="821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25,448,897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772284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3ECCE" w14:textId="17D91487" w:rsidR="00CF0722" w:rsidRPr="007C7330" w:rsidRDefault="00CF0722" w:rsidP="00CF0722">
            <w:pPr>
              <w:tabs>
                <w:tab w:val="decimal" w:pos="82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23,649,457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5508649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3C6421" w14:textId="78E11E83" w:rsidR="00CF0722" w:rsidRPr="007C7330" w:rsidRDefault="00D148AC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4,83</w:t>
            </w:r>
            <w:r w:rsidR="003D29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8,865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DA1604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B4AA0" w14:textId="786A6E6A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5,056,867</w:t>
            </w:r>
          </w:p>
        </w:tc>
      </w:tr>
      <w:tr w:rsidR="00CF0722" w:rsidRPr="007A168E" w14:paraId="573B708D" w14:textId="77777777" w:rsidTr="00D17F3E">
        <w:tc>
          <w:tcPr>
            <w:tcW w:w="3690" w:type="dxa"/>
            <w:shd w:val="clear" w:color="auto" w:fill="auto"/>
            <w:vAlign w:val="center"/>
          </w:tcPr>
          <w:p w14:paraId="5EFC702D" w14:textId="77777777" w:rsidR="00CF0722" w:rsidRPr="007A168E" w:rsidRDefault="00CF0722" w:rsidP="00CF0722">
            <w:pPr>
              <w:spacing w:line="240" w:lineRule="auto"/>
              <w:ind w:right="-14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686171" w14:textId="77777777" w:rsidR="00CF0722" w:rsidRPr="007351C7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06EDF86" w14:textId="77777777" w:rsidR="00CF0722" w:rsidRPr="007351C7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820FB8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0A1B8DF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3E113C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3281CE9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A08FC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678C6D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832C7B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F4E4054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06A197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1721E35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FDB6DC" w14:textId="25683EBB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D5D0D6F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D92A5F" w14:textId="77777777" w:rsidR="00CF0722" w:rsidRPr="003247F2" w:rsidRDefault="00CF0722" w:rsidP="00CF0722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/>
              </w:rPr>
            </w:pPr>
          </w:p>
        </w:tc>
      </w:tr>
      <w:tr w:rsidR="00CF0722" w:rsidRPr="007A168E" w14:paraId="0D9C8B0A" w14:textId="77777777" w:rsidTr="008B4442">
        <w:tc>
          <w:tcPr>
            <w:tcW w:w="3690" w:type="dxa"/>
            <w:shd w:val="clear" w:color="auto" w:fill="auto"/>
            <w:vAlign w:val="center"/>
          </w:tcPr>
          <w:p w14:paraId="1E59BC99" w14:textId="3B2A958A" w:rsidR="00CF0722" w:rsidRPr="007A168E" w:rsidRDefault="00CF0722" w:rsidP="00CF0722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กำไรอื่น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A4F838" w14:textId="77777777" w:rsidR="00CF0722" w:rsidRPr="007351C7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AD376DB" w14:textId="77777777" w:rsidR="00CF0722" w:rsidRPr="007351C7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D83626F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6422F9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09EA4D1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125B13B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E0CECF7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0EB92FB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8725318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EA8422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3DBB99D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F6C646C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55968" w14:textId="76A74A71" w:rsidR="00CF0722" w:rsidRPr="007C7330" w:rsidRDefault="003D29FB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607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15399EA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446326" w14:textId="04B4007B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355</w:t>
            </w:r>
          </w:p>
        </w:tc>
      </w:tr>
      <w:tr w:rsidR="00CF0722" w:rsidRPr="007A168E" w14:paraId="4E361FB1" w14:textId="77777777" w:rsidTr="00D17F3E">
        <w:tc>
          <w:tcPr>
            <w:tcW w:w="3690" w:type="dxa"/>
            <w:shd w:val="clear" w:color="auto" w:fill="auto"/>
            <w:vAlign w:val="center"/>
          </w:tcPr>
          <w:p w14:paraId="498EB721" w14:textId="77777777" w:rsidR="00CF0722" w:rsidRPr="007A168E" w:rsidRDefault="00CF0722" w:rsidP="00CF0722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314452F" w14:textId="77777777" w:rsidR="00CF0722" w:rsidRPr="007351C7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BAEC789" w14:textId="77777777" w:rsidR="00CF0722" w:rsidRPr="007351C7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B2993BC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5157048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28163F4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E473C4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39DDCE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9FED2C5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FE8AC79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C2DA727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E724D20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20582D1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48785CA0" w14:textId="24BF2761" w:rsidR="00CF0722" w:rsidRPr="007C7330" w:rsidRDefault="00D148AC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4,83</w:t>
            </w:r>
            <w:r w:rsidR="003D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9,472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8631A7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532BB11A" w14:textId="2AB990F1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5,057,222</w:t>
            </w:r>
          </w:p>
        </w:tc>
      </w:tr>
      <w:tr w:rsidR="00CF0722" w:rsidRPr="007A168E" w14:paraId="27F609E8" w14:textId="77777777" w:rsidTr="00D17F3E">
        <w:tc>
          <w:tcPr>
            <w:tcW w:w="3690" w:type="dxa"/>
            <w:shd w:val="clear" w:color="auto" w:fill="auto"/>
            <w:vAlign w:val="center"/>
          </w:tcPr>
          <w:p w14:paraId="0D6A9CB3" w14:textId="77777777" w:rsidR="00CF0722" w:rsidRPr="007A168E" w:rsidRDefault="00CF0722" w:rsidP="00CF0722">
            <w:pPr>
              <w:spacing w:line="240" w:lineRule="auto"/>
              <w:ind w:right="-144"/>
              <w:rPr>
                <w:rFonts w:asciiTheme="majorBidi" w:hAnsiTheme="majorBidi" w:cstheme="majorBidi"/>
                <w:sz w:val="10"/>
                <w:szCs w:val="1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E0A38DF" w14:textId="77777777" w:rsidR="00CF0722" w:rsidRPr="007351C7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934A58A" w14:textId="77777777" w:rsidR="00CF0722" w:rsidRPr="007351C7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3BF99DD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7EA182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D06B332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155D22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FA29E44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C9E8A64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930098C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2EB3D4A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59B1C6B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9E1B39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E873831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4838B84" w14:textId="77777777" w:rsidR="00CF0722" w:rsidRPr="003247F2" w:rsidRDefault="00CF0722" w:rsidP="00CF0722">
            <w:pPr>
              <w:tabs>
                <w:tab w:val="left" w:pos="540"/>
              </w:tabs>
              <w:spacing w:line="240" w:lineRule="auto"/>
              <w:ind w:right="20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458C0704" w14:textId="77777777" w:rsidR="00CF0722" w:rsidRPr="003247F2" w:rsidRDefault="00CF0722" w:rsidP="00CF0722">
            <w:pPr>
              <w:tabs>
                <w:tab w:val="decimal" w:pos="1100"/>
              </w:tabs>
              <w:spacing w:line="240" w:lineRule="auto"/>
              <w:ind w:left="-112" w:right="-134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CF0722" w:rsidRPr="007A168E" w14:paraId="1CDEFBA7" w14:textId="77777777" w:rsidTr="008B4442">
        <w:tc>
          <w:tcPr>
            <w:tcW w:w="3690" w:type="dxa"/>
            <w:shd w:val="clear" w:color="auto" w:fill="auto"/>
            <w:vAlign w:val="center"/>
          </w:tcPr>
          <w:p w14:paraId="24E6E0E0" w14:textId="77777777" w:rsidR="00CF0722" w:rsidRPr="007A168E" w:rsidRDefault="00CF0722" w:rsidP="00CF0722">
            <w:pPr>
              <w:spacing w:line="240" w:lineRule="atLeast"/>
              <w:ind w:right="-14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4DB1D0" w14:textId="77777777" w:rsidR="00CF0722" w:rsidRPr="007351C7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7AB5A7E" w14:textId="77777777" w:rsidR="00CF0722" w:rsidRPr="007351C7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33BB7D20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BBF6F0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7FD2582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594E1A4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BA11C41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EC5D4FC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688AC8E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50715F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D19FC50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8F168C0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004C3F95" w14:textId="588F9CA5" w:rsidR="00CF0722" w:rsidRPr="007C7330" w:rsidRDefault="00855E21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(1,115,362)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2FE297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30147BD2" w14:textId="2BB3371C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(1,214,039)</w:t>
            </w:r>
          </w:p>
        </w:tc>
      </w:tr>
      <w:tr w:rsidR="00CF0722" w:rsidRPr="007A168E" w14:paraId="5372D9A6" w14:textId="77777777" w:rsidTr="008B4442">
        <w:tc>
          <w:tcPr>
            <w:tcW w:w="3690" w:type="dxa"/>
            <w:shd w:val="clear" w:color="auto" w:fill="auto"/>
            <w:vAlign w:val="center"/>
          </w:tcPr>
          <w:p w14:paraId="3168EE21" w14:textId="77777777" w:rsidR="00CF0722" w:rsidRPr="007A168E" w:rsidRDefault="00CF0722" w:rsidP="00CF0722">
            <w:pPr>
              <w:spacing w:line="240" w:lineRule="atLeast"/>
              <w:ind w:right="-14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1842984" w14:textId="77777777" w:rsidR="00CF0722" w:rsidRPr="007351C7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396DA7" w14:textId="77777777" w:rsidR="00CF0722" w:rsidRPr="007351C7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43086CF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4B07AFC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16AC979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8BFFC14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8364BEE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660BB9EF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AE8E2CF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20901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D300AC1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7199271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6B13BB0F" w14:textId="4079091E" w:rsidR="00CF0722" w:rsidRPr="007C7330" w:rsidRDefault="00855E21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(1,62</w:t>
            </w:r>
            <w:r w:rsidR="003D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D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329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EFC2FA0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bottom"/>
          </w:tcPr>
          <w:p w14:paraId="5BBBECA8" w14:textId="5C19D255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(1,6</w:t>
            </w:r>
            <w:r w:rsidR="00D120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39,134</w:t>
            </w: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CF0722" w:rsidRPr="007A168E" w14:paraId="7F527A97" w14:textId="77777777" w:rsidTr="008B4442">
        <w:tc>
          <w:tcPr>
            <w:tcW w:w="6030" w:type="dxa"/>
            <w:gridSpan w:val="4"/>
            <w:shd w:val="clear" w:color="auto" w:fill="auto"/>
            <w:vAlign w:val="center"/>
          </w:tcPr>
          <w:p w14:paraId="78148F5E" w14:textId="6038D221" w:rsidR="00CF0722" w:rsidRPr="003247F2" w:rsidRDefault="00CF0722" w:rsidP="00CF0722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7CCEFBA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C157FAD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FCFBFCC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FFDFEE7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E28BF42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6C3E0A8F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23280A02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214C485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1C3FB56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shd w:val="clear" w:color="auto" w:fill="auto"/>
            <w:vAlign w:val="center"/>
          </w:tcPr>
          <w:p w14:paraId="568DBDA0" w14:textId="23B06429" w:rsidR="00CF0722" w:rsidRPr="007C7330" w:rsidRDefault="00C23AE4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16,396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6B0837D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shd w:val="clear" w:color="auto" w:fill="auto"/>
            <w:vAlign w:val="center"/>
          </w:tcPr>
          <w:p w14:paraId="0CB10D28" w14:textId="7FBDF32D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16,980</w:t>
            </w:r>
          </w:p>
        </w:tc>
      </w:tr>
      <w:tr w:rsidR="00CF0722" w:rsidRPr="007A168E" w14:paraId="670DAA90" w14:textId="77777777" w:rsidTr="008B4442">
        <w:tc>
          <w:tcPr>
            <w:tcW w:w="6030" w:type="dxa"/>
            <w:gridSpan w:val="4"/>
            <w:shd w:val="clear" w:color="auto" w:fill="auto"/>
            <w:vAlign w:val="center"/>
          </w:tcPr>
          <w:p w14:paraId="1A35E280" w14:textId="20C07E96" w:rsidR="00CF0722" w:rsidRPr="003247F2" w:rsidRDefault="00CF0722" w:rsidP="00CF0722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ตัดรายการกำไรระหว่างส่วนงาน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03F14DB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2F0FCC8F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C2749DE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A497ACD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4FF8EA4E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B419864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E7FF6F1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4E314162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52A63187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FB95" w14:textId="5326E36A" w:rsidR="00CF0722" w:rsidRPr="007C7330" w:rsidRDefault="00C23AE4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(11</w:t>
            </w:r>
            <w:r w:rsidR="003D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3D29F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149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8AE606B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B5A1D2" w14:textId="65C4F819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</w:t>
            </w:r>
            <w:r w:rsidR="00D120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</w:t>
            </w: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D120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  <w:r w:rsidRPr="007351C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CF0722" w:rsidRPr="007A168E" w14:paraId="6F6D7D26" w14:textId="77777777" w:rsidTr="008B4442">
        <w:trPr>
          <w:trHeight w:val="314"/>
        </w:trPr>
        <w:tc>
          <w:tcPr>
            <w:tcW w:w="6030" w:type="dxa"/>
            <w:gridSpan w:val="4"/>
            <w:shd w:val="clear" w:color="auto" w:fill="auto"/>
            <w:vAlign w:val="center"/>
          </w:tcPr>
          <w:p w14:paraId="125535C6" w14:textId="77777777" w:rsidR="00CF0722" w:rsidRPr="003247F2" w:rsidRDefault="00CF0722" w:rsidP="00CF0722">
            <w:pPr>
              <w:spacing w:line="240" w:lineRule="atLeast"/>
              <w:ind w:right="-134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3247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9FCB023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1DFE2C4C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AF62392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0FBF6837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3D0DC718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549BB7A3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4E0D2D6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24" w:type="dxa"/>
            <w:shd w:val="clear" w:color="auto" w:fill="auto"/>
            <w:vAlign w:val="center"/>
          </w:tcPr>
          <w:p w14:paraId="700547C9" w14:textId="77777777" w:rsidR="00CF0722" w:rsidRPr="003247F2" w:rsidRDefault="00CF0722" w:rsidP="00CF0722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159FE787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281E31C" w14:textId="546E543A" w:rsidR="00CF0722" w:rsidRPr="007C7330" w:rsidRDefault="00C23AE4" w:rsidP="00CF0722">
            <w:pPr>
              <w:tabs>
                <w:tab w:val="decimal" w:pos="1104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1,996,028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BF2846F" w14:textId="77777777" w:rsidR="00CF0722" w:rsidRPr="003247F2" w:rsidRDefault="00CF0722" w:rsidP="00CF0722">
            <w:pPr>
              <w:tabs>
                <w:tab w:val="left" w:pos="540"/>
              </w:tabs>
              <w:spacing w:line="240" w:lineRule="atLeast"/>
              <w:ind w:right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CF794E" w14:textId="50C8E90D" w:rsidR="00CF0722" w:rsidRPr="007C7330" w:rsidRDefault="00CF0722" w:rsidP="00CF0722">
            <w:pPr>
              <w:tabs>
                <w:tab w:val="decimal" w:pos="1176"/>
              </w:tabs>
              <w:spacing w:line="240" w:lineRule="atLeast"/>
              <w:ind w:left="-112" w:right="-134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2,061,069</w:t>
            </w:r>
          </w:p>
        </w:tc>
      </w:tr>
    </w:tbl>
    <w:p w14:paraId="7DE3DF78" w14:textId="2FDD9419" w:rsidR="002E795F" w:rsidRPr="007A168E" w:rsidRDefault="0083079F" w:rsidP="00F13A91">
      <w:pPr>
        <w:pStyle w:val="Ang15"/>
        <w:tabs>
          <w:tab w:val="left" w:pos="540"/>
        </w:tabs>
        <w:spacing w:before="240" w:line="310" w:lineRule="exact"/>
        <w:ind w:left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cs/>
        </w:rPr>
        <w:tab/>
      </w:r>
      <w:r w:rsidR="002E795F" w:rsidRPr="007A168E">
        <w:rPr>
          <w:rFonts w:asciiTheme="majorBidi" w:hAnsiTheme="majorBidi" w:cstheme="majorBidi"/>
          <w:cs/>
        </w:rPr>
        <w:t>จังหวะเวลาในการรับรู้รายได้ตามส่วนงานที่รายงานของกลุ่มบริษัทเป็นแบบ ณ เวลาใดเวลาหนึ่ง</w:t>
      </w:r>
    </w:p>
    <w:p w14:paraId="2A00E9D1" w14:textId="77777777" w:rsidR="002E795F" w:rsidRPr="007A168E" w:rsidRDefault="002E795F" w:rsidP="00F13A91">
      <w:pPr>
        <w:pStyle w:val="Heading2"/>
        <w:keepLines w:val="0"/>
        <w:numPr>
          <w:ilvl w:val="0"/>
          <w:numId w:val="0"/>
        </w:numPr>
        <w:shd w:val="clear" w:color="auto" w:fill="FFFFFF"/>
        <w:spacing w:before="240" w:after="0" w:line="240" w:lineRule="auto"/>
        <w:ind w:right="191"/>
        <w:rPr>
          <w:rFonts w:asciiTheme="majorBidi" w:hAnsiTheme="majorBidi" w:cstheme="majorBidi"/>
          <w:sz w:val="30"/>
          <w:szCs w:val="30"/>
          <w:cs/>
        </w:rPr>
        <w:sectPr w:rsidR="002E795F" w:rsidRPr="007A168E" w:rsidSect="000B7DA2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9170" w:type="dxa"/>
        <w:tblInd w:w="450" w:type="dxa"/>
        <w:tblLook w:val="04A0" w:firstRow="1" w:lastRow="0" w:firstColumn="1" w:lastColumn="0" w:noHBand="0" w:noVBand="1"/>
      </w:tblPr>
      <w:tblGrid>
        <w:gridCol w:w="5904"/>
        <w:gridCol w:w="1496"/>
        <w:gridCol w:w="268"/>
        <w:gridCol w:w="1496"/>
        <w:gridCol w:w="6"/>
      </w:tblGrid>
      <w:tr w:rsidR="00D40B24" w:rsidRPr="00501184" w14:paraId="62E8F71C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4526519C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0C2F976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40B24" w:rsidRPr="00501184" w14:paraId="0C3EC1CF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1E5CE5CF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607539FE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3247F2" w:rsidRPr="00E15351" w14:paraId="7F96A0D4" w14:textId="77777777" w:rsidTr="00D40B24">
        <w:tc>
          <w:tcPr>
            <w:tcW w:w="5904" w:type="dxa"/>
            <w:shd w:val="clear" w:color="auto" w:fill="auto"/>
          </w:tcPr>
          <w:p w14:paraId="5E9DD154" w14:textId="49E02881" w:rsidR="003247F2" w:rsidRPr="003247F2" w:rsidRDefault="003247F2" w:rsidP="003247F2">
            <w:pPr>
              <w:spacing w:line="38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F07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3247F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F072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CF072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96" w:type="dxa"/>
            <w:shd w:val="clear" w:color="auto" w:fill="auto"/>
          </w:tcPr>
          <w:p w14:paraId="787E6437" w14:textId="31037B38" w:rsidR="003247F2" w:rsidRPr="00501184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95EE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8</w:t>
            </w:r>
          </w:p>
        </w:tc>
        <w:tc>
          <w:tcPr>
            <w:tcW w:w="268" w:type="dxa"/>
            <w:shd w:val="clear" w:color="auto" w:fill="auto"/>
          </w:tcPr>
          <w:p w14:paraId="23D790B0" w14:textId="77777777" w:rsidR="003247F2" w:rsidRPr="00501184" w:rsidRDefault="003247F2" w:rsidP="003247F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FD66969" w14:textId="6898D7A1" w:rsidR="003247F2" w:rsidRPr="00501184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E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95EE3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7</w:t>
            </w:r>
          </w:p>
        </w:tc>
      </w:tr>
      <w:tr w:rsidR="00D40B24" w:rsidRPr="00501184" w14:paraId="10633A29" w14:textId="77777777" w:rsidTr="00D40B24">
        <w:trPr>
          <w:gridAfter w:val="1"/>
          <w:wAfter w:w="6" w:type="dxa"/>
        </w:trPr>
        <w:tc>
          <w:tcPr>
            <w:tcW w:w="5904" w:type="dxa"/>
            <w:shd w:val="clear" w:color="auto" w:fill="auto"/>
          </w:tcPr>
          <w:p w14:paraId="50A4F45A" w14:textId="77777777" w:rsidR="00D40B24" w:rsidRPr="00501184" w:rsidRDefault="00D40B24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60" w:type="dxa"/>
            <w:gridSpan w:val="3"/>
            <w:shd w:val="clear" w:color="auto" w:fill="auto"/>
          </w:tcPr>
          <w:p w14:paraId="521F288B" w14:textId="77777777" w:rsidR="00D40B24" w:rsidRPr="00501184" w:rsidRDefault="00D40B24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50118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F0722" w:rsidRPr="00E15351" w14:paraId="34F79F8A" w14:textId="77777777" w:rsidTr="00646D6A">
        <w:tc>
          <w:tcPr>
            <w:tcW w:w="5904" w:type="dxa"/>
            <w:shd w:val="clear" w:color="auto" w:fill="auto"/>
          </w:tcPr>
          <w:p w14:paraId="49BAEC51" w14:textId="77777777" w:rsidR="00CF0722" w:rsidRPr="00501184" w:rsidRDefault="00CF0722" w:rsidP="00CF07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96" w:type="dxa"/>
            <w:shd w:val="clear" w:color="auto" w:fill="auto"/>
          </w:tcPr>
          <w:p w14:paraId="43FB2CBA" w14:textId="64F837BD" w:rsidR="00CF0722" w:rsidRPr="007539D5" w:rsidRDefault="003D29FB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618</w:t>
            </w:r>
            <w:r w:rsidR="0086541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858</w:t>
            </w:r>
          </w:p>
        </w:tc>
        <w:tc>
          <w:tcPr>
            <w:tcW w:w="268" w:type="dxa"/>
            <w:shd w:val="clear" w:color="auto" w:fill="auto"/>
          </w:tcPr>
          <w:p w14:paraId="15EFBEDA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9797E86" w14:textId="7A5F53FE" w:rsidR="00CF0722" w:rsidRPr="00501184" w:rsidRDefault="00CF0722" w:rsidP="00CF0722">
            <w:pPr>
              <w:tabs>
                <w:tab w:val="decimal" w:pos="120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585,964</w:t>
            </w:r>
          </w:p>
        </w:tc>
      </w:tr>
      <w:tr w:rsidR="00CF0722" w:rsidRPr="00E15351" w14:paraId="1951E4DA" w14:textId="77777777" w:rsidTr="00646D6A">
        <w:tc>
          <w:tcPr>
            <w:tcW w:w="5904" w:type="dxa"/>
            <w:shd w:val="clear" w:color="auto" w:fill="auto"/>
          </w:tcPr>
          <w:p w14:paraId="1AB04834" w14:textId="77777777" w:rsidR="00CF0722" w:rsidRPr="00501184" w:rsidRDefault="00CF0722" w:rsidP="00CF07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1496" w:type="dxa"/>
            <w:shd w:val="clear" w:color="auto" w:fill="auto"/>
          </w:tcPr>
          <w:p w14:paraId="1364A2F7" w14:textId="2E87B535" w:rsidR="00CF0722" w:rsidRPr="007539D5" w:rsidRDefault="0086541C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502,821</w:t>
            </w:r>
          </w:p>
        </w:tc>
        <w:tc>
          <w:tcPr>
            <w:tcW w:w="268" w:type="dxa"/>
            <w:shd w:val="clear" w:color="auto" w:fill="auto"/>
          </w:tcPr>
          <w:p w14:paraId="16CC9255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1168DFC" w14:textId="742809AF" w:rsidR="00CF0722" w:rsidRPr="00501184" w:rsidRDefault="00CF0722" w:rsidP="00CF072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587,514</w:t>
            </w:r>
          </w:p>
        </w:tc>
      </w:tr>
      <w:tr w:rsidR="00CF0722" w:rsidRPr="00E15351" w14:paraId="5F653D4B" w14:textId="77777777" w:rsidTr="00646D6A">
        <w:tc>
          <w:tcPr>
            <w:tcW w:w="5904" w:type="dxa"/>
            <w:shd w:val="clear" w:color="auto" w:fill="auto"/>
          </w:tcPr>
          <w:p w14:paraId="75C52CAD" w14:textId="77777777" w:rsidR="00CF0722" w:rsidRPr="00501184" w:rsidRDefault="00CF0722" w:rsidP="00CF07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1496" w:type="dxa"/>
            <w:shd w:val="clear" w:color="auto" w:fill="auto"/>
          </w:tcPr>
          <w:p w14:paraId="7E8E487A" w14:textId="1B379A65" w:rsidR="00CF0722" w:rsidRPr="007539D5" w:rsidRDefault="0086541C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1,531,635</w:t>
            </w:r>
          </w:p>
        </w:tc>
        <w:tc>
          <w:tcPr>
            <w:tcW w:w="268" w:type="dxa"/>
            <w:shd w:val="clear" w:color="auto" w:fill="auto"/>
          </w:tcPr>
          <w:p w14:paraId="337F6762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39ADE634" w14:textId="42539CDE" w:rsidR="00CF0722" w:rsidRPr="00501184" w:rsidRDefault="00CF0722" w:rsidP="00CF072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1,572,281</w:t>
            </w:r>
          </w:p>
        </w:tc>
      </w:tr>
      <w:tr w:rsidR="00CF0722" w:rsidRPr="00E15351" w14:paraId="100749E8" w14:textId="77777777" w:rsidTr="00646D6A">
        <w:tc>
          <w:tcPr>
            <w:tcW w:w="5904" w:type="dxa"/>
            <w:shd w:val="clear" w:color="auto" w:fill="auto"/>
          </w:tcPr>
          <w:p w14:paraId="49ED4F5F" w14:textId="77777777" w:rsidR="00CF0722" w:rsidRPr="00501184" w:rsidRDefault="00CF0722" w:rsidP="00CF07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1496" w:type="dxa"/>
            <w:shd w:val="clear" w:color="auto" w:fill="auto"/>
          </w:tcPr>
          <w:p w14:paraId="1CD29566" w14:textId="69939E8D" w:rsidR="00CF0722" w:rsidRPr="007539D5" w:rsidRDefault="0086541C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(25,554)</w:t>
            </w:r>
          </w:p>
        </w:tc>
        <w:tc>
          <w:tcPr>
            <w:tcW w:w="268" w:type="dxa"/>
            <w:shd w:val="clear" w:color="auto" w:fill="auto"/>
          </w:tcPr>
          <w:p w14:paraId="55BA19EF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5F81C249" w14:textId="04BB93DF" w:rsidR="00CF0722" w:rsidRPr="00501184" w:rsidRDefault="00CF0722" w:rsidP="00CF072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(40,674)</w:t>
            </w:r>
          </w:p>
        </w:tc>
      </w:tr>
      <w:tr w:rsidR="00CF0722" w:rsidRPr="00E15351" w14:paraId="6B40119A" w14:textId="77777777" w:rsidTr="00646D6A">
        <w:tc>
          <w:tcPr>
            <w:tcW w:w="5904" w:type="dxa"/>
            <w:shd w:val="clear" w:color="auto" w:fill="auto"/>
          </w:tcPr>
          <w:p w14:paraId="02AB0587" w14:textId="77777777" w:rsidR="00CF0722" w:rsidRPr="00501184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</w:tcPr>
          <w:p w14:paraId="66C27A30" w14:textId="28BAEA44" w:rsidR="00CF0722" w:rsidRPr="007539D5" w:rsidRDefault="00254FC1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3D29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D29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268" w:type="dxa"/>
            <w:shd w:val="clear" w:color="auto" w:fill="auto"/>
          </w:tcPr>
          <w:p w14:paraId="4DD67D7F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89946DB" w14:textId="32EB408A" w:rsidR="00CF0722" w:rsidRPr="00501184" w:rsidRDefault="00CF0722" w:rsidP="00CF072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2,705,085</w:t>
            </w:r>
          </w:p>
        </w:tc>
      </w:tr>
      <w:tr w:rsidR="00CF0722" w:rsidRPr="00501184" w14:paraId="47E7FF05" w14:textId="77777777" w:rsidTr="007539D5">
        <w:tc>
          <w:tcPr>
            <w:tcW w:w="5904" w:type="dxa"/>
            <w:shd w:val="clear" w:color="auto" w:fill="auto"/>
          </w:tcPr>
          <w:p w14:paraId="13F03D2E" w14:textId="77777777" w:rsidR="00CF0722" w:rsidRPr="00501184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14D66A62" w14:textId="77777777" w:rsidR="00CF0722" w:rsidRPr="007539D5" w:rsidRDefault="00CF0722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shd w:val="clear" w:color="auto" w:fill="auto"/>
          </w:tcPr>
          <w:p w14:paraId="00BBE994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3FC7A2E" w14:textId="77777777" w:rsidR="00CF0722" w:rsidRPr="00501184" w:rsidRDefault="00CF0722" w:rsidP="00CF072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CF0722" w:rsidRPr="00E15351" w14:paraId="2EF423CD" w14:textId="77777777" w:rsidTr="00646D6A">
        <w:tc>
          <w:tcPr>
            <w:tcW w:w="5904" w:type="dxa"/>
            <w:shd w:val="clear" w:color="auto" w:fill="auto"/>
          </w:tcPr>
          <w:p w14:paraId="2A2F2C9F" w14:textId="4E9AF9FD" w:rsidR="00CF0722" w:rsidRPr="00501184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496" w:type="dxa"/>
            <w:shd w:val="clear" w:color="auto" w:fill="auto"/>
          </w:tcPr>
          <w:p w14:paraId="2D299F91" w14:textId="63E0DF7C" w:rsidR="00CF0722" w:rsidRPr="007539D5" w:rsidRDefault="00254FC1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</w:t>
            </w:r>
            <w:r w:rsidR="003D2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30DB42C3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669CF872" w14:textId="598A8B30" w:rsidR="00CF0722" w:rsidRPr="00501184" w:rsidRDefault="00CF0722" w:rsidP="00CF072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(1,869)</w:t>
            </w:r>
          </w:p>
        </w:tc>
      </w:tr>
      <w:tr w:rsidR="00CF0722" w:rsidRPr="00501184" w14:paraId="42063071" w14:textId="77777777" w:rsidTr="007539D5">
        <w:tc>
          <w:tcPr>
            <w:tcW w:w="5904" w:type="dxa"/>
            <w:shd w:val="clear" w:color="auto" w:fill="auto"/>
          </w:tcPr>
          <w:p w14:paraId="670E4903" w14:textId="77777777" w:rsidR="00CF0722" w:rsidRPr="00501184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/>
              </w:rPr>
            </w:pPr>
          </w:p>
        </w:tc>
        <w:tc>
          <w:tcPr>
            <w:tcW w:w="1496" w:type="dxa"/>
            <w:shd w:val="clear" w:color="auto" w:fill="auto"/>
          </w:tcPr>
          <w:p w14:paraId="2279E95B" w14:textId="77777777" w:rsidR="00CF0722" w:rsidRPr="007539D5" w:rsidRDefault="00CF0722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14:paraId="39F9FB89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46338871" w14:textId="77777777" w:rsidR="00CF0722" w:rsidRPr="00501184" w:rsidRDefault="00CF0722" w:rsidP="00CF072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CF0722" w:rsidRPr="00E15351" w14:paraId="55AEACF8" w14:textId="77777777" w:rsidTr="00646D6A">
        <w:tc>
          <w:tcPr>
            <w:tcW w:w="5904" w:type="dxa"/>
            <w:shd w:val="clear" w:color="auto" w:fill="auto"/>
          </w:tcPr>
          <w:p w14:paraId="027D2D48" w14:textId="77777777" w:rsidR="00CF0722" w:rsidRPr="00501184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0118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ต้นทุนทางการเงินสำหรับเงินลงทุน</w:t>
            </w:r>
          </w:p>
        </w:tc>
        <w:tc>
          <w:tcPr>
            <w:tcW w:w="1496" w:type="dxa"/>
            <w:shd w:val="clear" w:color="auto" w:fill="auto"/>
          </w:tcPr>
          <w:p w14:paraId="4BC8FFA1" w14:textId="2CCC347E" w:rsidR="00CF0722" w:rsidRPr="007539D5" w:rsidRDefault="00254FC1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(558,345)</w:t>
            </w:r>
          </w:p>
        </w:tc>
        <w:tc>
          <w:tcPr>
            <w:tcW w:w="268" w:type="dxa"/>
            <w:shd w:val="clear" w:color="auto" w:fill="auto"/>
          </w:tcPr>
          <w:p w14:paraId="79038EF0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188F8A05" w14:textId="38925E81" w:rsidR="00CF0722" w:rsidRPr="00501184" w:rsidRDefault="00CF0722" w:rsidP="00CF072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(646,360)</w:t>
            </w:r>
          </w:p>
        </w:tc>
      </w:tr>
      <w:tr w:rsidR="00CF0722" w:rsidRPr="00E15351" w14:paraId="112E0543" w14:textId="77777777" w:rsidTr="00646D6A">
        <w:tc>
          <w:tcPr>
            <w:tcW w:w="5904" w:type="dxa"/>
            <w:shd w:val="clear" w:color="auto" w:fill="auto"/>
            <w:vAlign w:val="center"/>
          </w:tcPr>
          <w:p w14:paraId="292E870D" w14:textId="600D1EB7" w:rsidR="00CF0722" w:rsidRPr="004523FD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ตัดรายการ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(</w:t>
            </w: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) ขาดทุน</w:t>
            </w:r>
            <w:r w:rsidRPr="004523F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ระหว่างส่วนงาน</w:t>
            </w:r>
          </w:p>
        </w:tc>
        <w:tc>
          <w:tcPr>
            <w:tcW w:w="1496" w:type="dxa"/>
            <w:shd w:val="clear" w:color="auto" w:fill="auto"/>
          </w:tcPr>
          <w:p w14:paraId="57573688" w14:textId="792A7AF2" w:rsidR="00CF0722" w:rsidRPr="007539D5" w:rsidRDefault="009C0C6D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D29F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71,364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68" w:type="dxa"/>
            <w:shd w:val="clear" w:color="auto" w:fill="auto"/>
          </w:tcPr>
          <w:p w14:paraId="47D3D5E0" w14:textId="77777777" w:rsidR="00CF0722" w:rsidRPr="007351C7" w:rsidRDefault="00CF0722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shd w:val="clear" w:color="auto" w:fill="auto"/>
          </w:tcPr>
          <w:p w14:paraId="24C0BD61" w14:textId="5A76DE1F" w:rsidR="00CF0722" w:rsidRPr="00501184" w:rsidRDefault="00CF0722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51C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4,213</w:t>
            </w:r>
          </w:p>
        </w:tc>
      </w:tr>
      <w:tr w:rsidR="00CF0722" w:rsidRPr="00E15351" w14:paraId="07DEDF0C" w14:textId="77777777" w:rsidTr="00646D6A">
        <w:tc>
          <w:tcPr>
            <w:tcW w:w="5904" w:type="dxa"/>
            <w:shd w:val="clear" w:color="auto" w:fill="auto"/>
          </w:tcPr>
          <w:p w14:paraId="2D8C98B5" w14:textId="74AE4A56" w:rsidR="00CF0722" w:rsidRPr="00501184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0118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4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BA873" w14:textId="2CF2B5C6" w:rsidR="00CF0722" w:rsidRPr="007539D5" w:rsidRDefault="009C0C6D" w:rsidP="00CF0722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1,996,028</w:t>
            </w:r>
          </w:p>
        </w:tc>
        <w:tc>
          <w:tcPr>
            <w:tcW w:w="268" w:type="dxa"/>
            <w:shd w:val="clear" w:color="auto" w:fill="auto"/>
          </w:tcPr>
          <w:p w14:paraId="231A0B09" w14:textId="77777777" w:rsidR="00CF0722" w:rsidRPr="007351C7" w:rsidRDefault="00CF0722" w:rsidP="00CF0722">
            <w:pPr>
              <w:tabs>
                <w:tab w:val="decimal" w:pos="1173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62825" w14:textId="74048DAD" w:rsidR="00CF0722" w:rsidRPr="00501184" w:rsidRDefault="00CF0722" w:rsidP="00CF0722">
            <w:pPr>
              <w:tabs>
                <w:tab w:val="decimal" w:pos="1220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351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2,061,069</w:t>
            </w:r>
          </w:p>
        </w:tc>
      </w:tr>
    </w:tbl>
    <w:p w14:paraId="79D50A51" w14:textId="77777777" w:rsidR="00932774" w:rsidRPr="007A168E" w:rsidRDefault="00932774" w:rsidP="00932774">
      <w:pPr>
        <w:pStyle w:val="Bo-Blankline"/>
        <w:rPr>
          <w:rFonts w:asciiTheme="majorBidi" w:hAnsiTheme="majorBidi" w:cstheme="majorBidi"/>
          <w:sz w:val="16"/>
          <w:szCs w:val="16"/>
        </w:rPr>
      </w:pPr>
    </w:p>
    <w:p w14:paraId="0016CE12" w14:textId="05B7DE3A" w:rsidR="0040333E" w:rsidRPr="007A168E" w:rsidRDefault="0040333E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clear" w:pos="504"/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7A168E">
        <w:rPr>
          <w:rFonts w:asciiTheme="majorBidi" w:hAnsiTheme="majorBidi" w:cstheme="majorBidi"/>
          <w:sz w:val="30"/>
          <w:szCs w:val="30"/>
          <w:cs/>
        </w:rPr>
        <w:t>ข้อมูลเกี่ยวกับฐานะการเงินตามส่วนงาน</w:t>
      </w:r>
      <w:r w:rsidR="00F418F2" w:rsidRPr="007A168E">
        <w:rPr>
          <w:rFonts w:asciiTheme="majorBidi" w:hAnsiTheme="majorBidi" w:cstheme="majorBidi"/>
          <w:sz w:val="30"/>
          <w:szCs w:val="30"/>
          <w:cs/>
        </w:rPr>
        <w:t>ที่รายงาน</w:t>
      </w:r>
    </w:p>
    <w:p w14:paraId="05EC4589" w14:textId="08F5D972" w:rsidR="0040333E" w:rsidRPr="007A168E" w:rsidRDefault="0040333E" w:rsidP="00F3013A">
      <w:pPr>
        <w:pStyle w:val="Bo-Blankline"/>
        <w:rPr>
          <w:rFonts w:asciiTheme="majorBidi" w:hAnsiTheme="majorBidi" w:cstheme="majorBidi"/>
          <w:sz w:val="16"/>
          <w:szCs w:val="16"/>
        </w:rPr>
      </w:pPr>
    </w:p>
    <w:tbl>
      <w:tblPr>
        <w:tblW w:w="91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810"/>
        <w:gridCol w:w="236"/>
        <w:gridCol w:w="1474"/>
        <w:gridCol w:w="270"/>
        <w:gridCol w:w="1540"/>
      </w:tblGrid>
      <w:tr w:rsidR="00CD6FB6" w:rsidRPr="007A168E" w14:paraId="73F93A6E" w14:textId="77777777" w:rsidTr="009E47ED">
        <w:trPr>
          <w:tblHeader/>
        </w:trPr>
        <w:tc>
          <w:tcPr>
            <w:tcW w:w="4860" w:type="dxa"/>
          </w:tcPr>
          <w:p w14:paraId="7425E096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25C2DD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B19988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5B5C0358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D6FB6" w:rsidRPr="007A168E" w14:paraId="4366BAA5" w14:textId="77777777" w:rsidTr="009E47ED">
        <w:trPr>
          <w:tblHeader/>
        </w:trPr>
        <w:tc>
          <w:tcPr>
            <w:tcW w:w="4860" w:type="dxa"/>
          </w:tcPr>
          <w:p w14:paraId="3B438AA4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92A9902" w14:textId="77777777" w:rsidR="00CD6FB6" w:rsidRPr="009464D9" w:rsidRDefault="00CD6FB6" w:rsidP="00CE693F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3CBCFD" w14:textId="77777777" w:rsidR="00CD6FB6" w:rsidRPr="009464D9" w:rsidRDefault="00CD6FB6" w:rsidP="00CE693F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4F2B18E4" w14:textId="77777777" w:rsidR="00CD6FB6" w:rsidRPr="009464D9" w:rsidRDefault="00CD6FB6" w:rsidP="00CE693F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ส่วนงาน</w:t>
            </w:r>
          </w:p>
        </w:tc>
      </w:tr>
      <w:tr w:rsidR="003247F2" w:rsidRPr="007A168E" w14:paraId="62105091" w14:textId="77777777" w:rsidTr="009E47ED">
        <w:trPr>
          <w:tblHeader/>
        </w:trPr>
        <w:tc>
          <w:tcPr>
            <w:tcW w:w="4860" w:type="dxa"/>
          </w:tcPr>
          <w:p w14:paraId="09593F1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3FD66A3D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B67CEE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6E376FA" w14:textId="1E4A1ECB" w:rsidR="003247F2" w:rsidRPr="009464D9" w:rsidRDefault="00CF072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70" w:type="dxa"/>
          </w:tcPr>
          <w:p w14:paraId="4F58175B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184E34A" w14:textId="01161AA8" w:rsidR="003247F2" w:rsidRPr="009464D9" w:rsidRDefault="003247F2" w:rsidP="003247F2">
            <w:pPr>
              <w:spacing w:line="380" w:lineRule="exact"/>
              <w:ind w:right="-115" w:hanging="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31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247F2" w:rsidRPr="007A168E" w14:paraId="636F2F82" w14:textId="77777777" w:rsidTr="009E47ED">
        <w:trPr>
          <w:tblHeader/>
        </w:trPr>
        <w:tc>
          <w:tcPr>
            <w:tcW w:w="4860" w:type="dxa"/>
          </w:tcPr>
          <w:p w14:paraId="57132149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10" w:type="dxa"/>
          </w:tcPr>
          <w:p w14:paraId="13F0C317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790D78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</w:tcPr>
          <w:p w14:paraId="3D066C57" w14:textId="07B2F6C1" w:rsidR="003247F2" w:rsidRPr="009464D9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295EE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A7724D7" w14:textId="77777777" w:rsidR="003247F2" w:rsidRPr="009464D9" w:rsidRDefault="003247F2" w:rsidP="003247F2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</w:tcPr>
          <w:p w14:paraId="07CD20C7" w14:textId="5B4283EF" w:rsidR="003247F2" w:rsidRPr="009464D9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295EE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3247F2" w:rsidRPr="007A168E" w14:paraId="7FD851F5" w14:textId="77777777" w:rsidTr="009E47ED">
        <w:trPr>
          <w:tblHeader/>
        </w:trPr>
        <w:tc>
          <w:tcPr>
            <w:tcW w:w="4860" w:type="dxa"/>
          </w:tcPr>
          <w:p w14:paraId="3B7E776D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DB86B55" w14:textId="77777777" w:rsidR="003247F2" w:rsidRPr="009464D9" w:rsidRDefault="003247F2" w:rsidP="003247F2">
            <w:pPr>
              <w:tabs>
                <w:tab w:val="decimal" w:pos="1008"/>
              </w:tabs>
              <w:spacing w:line="380" w:lineRule="exac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FA9ACF" w14:textId="77777777" w:rsidR="003247F2" w:rsidRPr="009464D9" w:rsidRDefault="003247F2" w:rsidP="003247F2">
            <w:pPr>
              <w:spacing w:line="380" w:lineRule="exac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84" w:type="dxa"/>
            <w:gridSpan w:val="3"/>
          </w:tcPr>
          <w:p w14:paraId="7711C5A5" w14:textId="77777777" w:rsidR="003247F2" w:rsidRPr="00340C7D" w:rsidRDefault="003247F2" w:rsidP="003247F2">
            <w:pPr>
              <w:spacing w:line="380" w:lineRule="exac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464D9">
              <w:rPr>
                <w:rFonts w:ascii="Angsana New" w:hAnsi="Angsana New" w:hint="cs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95EE3" w:rsidRPr="007A168E" w14:paraId="0280FDAA" w14:textId="77777777" w:rsidTr="00933715">
        <w:tc>
          <w:tcPr>
            <w:tcW w:w="4860" w:type="dxa"/>
            <w:shd w:val="clear" w:color="auto" w:fill="auto"/>
            <w:vAlign w:val="center"/>
          </w:tcPr>
          <w:p w14:paraId="28CD307F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810" w:type="dxa"/>
            <w:shd w:val="clear" w:color="auto" w:fill="auto"/>
          </w:tcPr>
          <w:p w14:paraId="62CA41CA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4AD16E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55123C8" w14:textId="30DF1263" w:rsidR="00295EE3" w:rsidRPr="008054DC" w:rsidRDefault="009C0C6D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83,9</w:t>
            </w:r>
            <w:r w:rsidR="003D29FB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  <w:r w:rsidR="0050077B">
              <w:rPr>
                <w:rFonts w:ascii="Angsana New" w:hAnsi="Angsana New"/>
                <w:sz w:val="30"/>
                <w:szCs w:val="30"/>
                <w:lang w:val="en-US"/>
              </w:rPr>
              <w:t>,801</w:t>
            </w:r>
          </w:p>
        </w:tc>
        <w:tc>
          <w:tcPr>
            <w:tcW w:w="270" w:type="dxa"/>
            <w:shd w:val="clear" w:color="auto" w:fill="auto"/>
          </w:tcPr>
          <w:p w14:paraId="54D679AF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43071A19" w14:textId="22692630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91,590,530</w:t>
            </w:r>
          </w:p>
        </w:tc>
      </w:tr>
      <w:tr w:rsidR="00295EE3" w:rsidRPr="007A168E" w14:paraId="1E39E77F" w14:textId="77777777" w:rsidTr="00933715">
        <w:tc>
          <w:tcPr>
            <w:tcW w:w="4860" w:type="dxa"/>
            <w:shd w:val="clear" w:color="auto" w:fill="auto"/>
            <w:vAlign w:val="center"/>
          </w:tcPr>
          <w:p w14:paraId="2990084C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ปิโตรเคมีและเคมีภัณฑ์</w:t>
            </w:r>
          </w:p>
        </w:tc>
        <w:tc>
          <w:tcPr>
            <w:tcW w:w="810" w:type="dxa"/>
            <w:shd w:val="clear" w:color="auto" w:fill="auto"/>
          </w:tcPr>
          <w:p w14:paraId="159B2587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FB7552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78D0BD5A" w14:textId="576B381C" w:rsidR="00295EE3" w:rsidRPr="0044446B" w:rsidRDefault="0050077B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15,182,741</w:t>
            </w:r>
          </w:p>
        </w:tc>
        <w:tc>
          <w:tcPr>
            <w:tcW w:w="270" w:type="dxa"/>
            <w:shd w:val="clear" w:color="auto" w:fill="auto"/>
          </w:tcPr>
          <w:p w14:paraId="7AFD1B8E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5B170C26" w14:textId="36EAB623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12,108,209</w:t>
            </w:r>
          </w:p>
        </w:tc>
      </w:tr>
      <w:tr w:rsidR="00295EE3" w:rsidRPr="007A168E" w14:paraId="1AFDBB88" w14:textId="77777777" w:rsidTr="00933715">
        <w:tc>
          <w:tcPr>
            <w:tcW w:w="4860" w:type="dxa"/>
            <w:shd w:val="clear" w:color="auto" w:fill="auto"/>
            <w:vAlign w:val="center"/>
          </w:tcPr>
          <w:p w14:paraId="2E72B6E0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พลังงานและสาธารณูปโภค</w:t>
            </w:r>
          </w:p>
        </w:tc>
        <w:tc>
          <w:tcPr>
            <w:tcW w:w="810" w:type="dxa"/>
            <w:shd w:val="clear" w:color="auto" w:fill="auto"/>
          </w:tcPr>
          <w:p w14:paraId="01DE6AA6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CAE096B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4BAC20AB" w14:textId="0CC366FB" w:rsidR="00295EE3" w:rsidRPr="0044446B" w:rsidRDefault="0050077B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65,614,949</w:t>
            </w:r>
          </w:p>
        </w:tc>
        <w:tc>
          <w:tcPr>
            <w:tcW w:w="270" w:type="dxa"/>
            <w:shd w:val="clear" w:color="auto" w:fill="auto"/>
          </w:tcPr>
          <w:p w14:paraId="256E25F3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0DB2AF5A" w14:textId="655A271E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64,978,289</w:t>
            </w:r>
          </w:p>
        </w:tc>
      </w:tr>
      <w:tr w:rsidR="00295EE3" w:rsidRPr="007A168E" w14:paraId="19BCDDDD" w14:textId="77777777" w:rsidTr="00933715">
        <w:tc>
          <w:tcPr>
            <w:tcW w:w="4860" w:type="dxa"/>
            <w:shd w:val="clear" w:color="auto" w:fill="auto"/>
            <w:vAlign w:val="center"/>
          </w:tcPr>
          <w:p w14:paraId="13100DDA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การเกษตร</w:t>
            </w:r>
          </w:p>
        </w:tc>
        <w:tc>
          <w:tcPr>
            <w:tcW w:w="810" w:type="dxa"/>
            <w:shd w:val="clear" w:color="auto" w:fill="auto"/>
          </w:tcPr>
          <w:p w14:paraId="69F01592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7876C7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3A7189FC" w14:textId="1FB59838" w:rsidR="00295EE3" w:rsidRPr="0044446B" w:rsidRDefault="0050077B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2,115,191</w:t>
            </w:r>
          </w:p>
        </w:tc>
        <w:tc>
          <w:tcPr>
            <w:tcW w:w="270" w:type="dxa"/>
            <w:shd w:val="clear" w:color="auto" w:fill="auto"/>
          </w:tcPr>
          <w:p w14:paraId="30C74C49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14:paraId="68C647C9" w14:textId="4E9B91E6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2,137,306</w:t>
            </w:r>
          </w:p>
        </w:tc>
      </w:tr>
      <w:tr w:rsidR="00295EE3" w:rsidRPr="007A168E" w14:paraId="1F1C86C6" w14:textId="77777777" w:rsidTr="00933715">
        <w:tc>
          <w:tcPr>
            <w:tcW w:w="4860" w:type="dxa"/>
            <w:shd w:val="clear" w:color="auto" w:fill="auto"/>
            <w:vAlign w:val="center"/>
          </w:tcPr>
          <w:p w14:paraId="7D9813B7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  <w:r w:rsidRPr="009464D9">
              <w:rPr>
                <w:rFonts w:ascii="Angsana New" w:hAnsi="Angsana New" w:hint="cs"/>
                <w:sz w:val="30"/>
                <w:szCs w:val="30"/>
                <w:lang w:val="en-US"/>
              </w:rPr>
              <w:t xml:space="preserve"> </w:t>
            </w: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810" w:type="dxa"/>
            <w:shd w:val="clear" w:color="auto" w:fill="auto"/>
          </w:tcPr>
          <w:p w14:paraId="4E3948AB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A5A543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1A65A" w14:textId="3733D5F6" w:rsidR="00295EE3" w:rsidRPr="0044446B" w:rsidRDefault="004C601B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463,451</w:t>
            </w:r>
          </w:p>
        </w:tc>
        <w:tc>
          <w:tcPr>
            <w:tcW w:w="270" w:type="dxa"/>
            <w:shd w:val="clear" w:color="auto" w:fill="auto"/>
          </w:tcPr>
          <w:p w14:paraId="6F17883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D15E53" w14:textId="413902E4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461,162</w:t>
            </w:r>
          </w:p>
        </w:tc>
      </w:tr>
      <w:tr w:rsidR="00295EE3" w:rsidRPr="007A168E" w14:paraId="7886D804" w14:textId="77777777" w:rsidTr="00933715">
        <w:tc>
          <w:tcPr>
            <w:tcW w:w="4860" w:type="dxa"/>
            <w:shd w:val="clear" w:color="auto" w:fill="auto"/>
          </w:tcPr>
          <w:p w14:paraId="246B0DB5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14:paraId="39F99FF0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8798318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A6FF72" w14:textId="096A9623" w:rsidR="00295EE3" w:rsidRPr="0044446B" w:rsidRDefault="004C601B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167,36</w:t>
            </w:r>
            <w:r w:rsidR="003D29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,133</w:t>
            </w:r>
          </w:p>
        </w:tc>
        <w:tc>
          <w:tcPr>
            <w:tcW w:w="270" w:type="dxa"/>
            <w:shd w:val="clear" w:color="auto" w:fill="auto"/>
          </w:tcPr>
          <w:p w14:paraId="29A2761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98C9E9" w14:textId="4330B29B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171,275,496</w:t>
            </w:r>
          </w:p>
        </w:tc>
      </w:tr>
      <w:tr w:rsidR="00295EE3" w:rsidRPr="007A168E" w14:paraId="510D03A9" w14:textId="77777777" w:rsidTr="00933715">
        <w:tc>
          <w:tcPr>
            <w:tcW w:w="4860" w:type="dxa"/>
            <w:shd w:val="clear" w:color="auto" w:fill="auto"/>
          </w:tcPr>
          <w:p w14:paraId="681A12A1" w14:textId="77777777" w:rsidR="00295EE3" w:rsidRPr="009464D9" w:rsidRDefault="00295EE3" w:rsidP="00295EE3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10" w:type="dxa"/>
            <w:shd w:val="clear" w:color="auto" w:fill="auto"/>
          </w:tcPr>
          <w:p w14:paraId="4B498A06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F40D25B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D2E684" w14:textId="44B2C1A8" w:rsidR="00295EE3" w:rsidRPr="009464D9" w:rsidRDefault="003D29FB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970,801</w:t>
            </w:r>
          </w:p>
        </w:tc>
        <w:tc>
          <w:tcPr>
            <w:tcW w:w="270" w:type="dxa"/>
            <w:shd w:val="clear" w:color="auto" w:fill="auto"/>
          </w:tcPr>
          <w:p w14:paraId="39E240A7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1352" w14:textId="3E40AC9D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1,668,795</w:t>
            </w:r>
          </w:p>
        </w:tc>
      </w:tr>
      <w:tr w:rsidR="00295EE3" w:rsidRPr="007A168E" w14:paraId="5B17E9C3" w14:textId="77777777" w:rsidTr="00933715">
        <w:tc>
          <w:tcPr>
            <w:tcW w:w="4860" w:type="dxa"/>
            <w:shd w:val="clear" w:color="auto" w:fill="auto"/>
          </w:tcPr>
          <w:p w14:paraId="7B52402F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D754A74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7B615E3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285D2" w14:textId="4B1A436A" w:rsidR="00295EE3" w:rsidRPr="0044446B" w:rsidRDefault="00324A5A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</w:t>
            </w:r>
            <w:r w:rsidR="003D29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338,934</w:t>
            </w:r>
          </w:p>
        </w:tc>
        <w:tc>
          <w:tcPr>
            <w:tcW w:w="270" w:type="dxa"/>
            <w:shd w:val="clear" w:color="auto" w:fill="auto"/>
          </w:tcPr>
          <w:p w14:paraId="4784B9C2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7139A" w14:textId="522AE7BD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172,944,291</w:t>
            </w:r>
          </w:p>
        </w:tc>
      </w:tr>
      <w:tr w:rsidR="00295EE3" w:rsidRPr="007A168E" w14:paraId="5C33CB5D" w14:textId="77777777" w:rsidTr="00933715">
        <w:tc>
          <w:tcPr>
            <w:tcW w:w="4860" w:type="dxa"/>
            <w:shd w:val="clear" w:color="auto" w:fill="auto"/>
          </w:tcPr>
          <w:p w14:paraId="3F6FD07B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ตัดรายการสินทรัพย์ระหว่างส่วนงาน</w:t>
            </w:r>
          </w:p>
        </w:tc>
        <w:tc>
          <w:tcPr>
            <w:tcW w:w="810" w:type="dxa"/>
            <w:shd w:val="clear" w:color="auto" w:fill="auto"/>
          </w:tcPr>
          <w:p w14:paraId="3F9DD514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504244D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1751E" w14:textId="6B30D750" w:rsidR="00295EE3" w:rsidRPr="009464D9" w:rsidRDefault="00A34580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(9,</w:t>
            </w:r>
            <w:r w:rsidR="003D29FB">
              <w:rPr>
                <w:rFonts w:ascii="Angsana New" w:hAnsi="Angsana New"/>
                <w:sz w:val="30"/>
                <w:szCs w:val="30"/>
                <w:lang w:val="en-US"/>
              </w:rPr>
              <w:t>235,246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C26BCE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94B1F" w14:textId="53091C4B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sz w:val="30"/>
                <w:szCs w:val="30"/>
              </w:rPr>
              <w:t>(13,257,668)</w:t>
            </w:r>
          </w:p>
        </w:tc>
      </w:tr>
      <w:tr w:rsidR="00295EE3" w:rsidRPr="007A168E" w14:paraId="7EAF5AED" w14:textId="77777777" w:rsidTr="00933715">
        <w:tc>
          <w:tcPr>
            <w:tcW w:w="4860" w:type="dxa"/>
            <w:shd w:val="clear" w:color="auto" w:fill="auto"/>
          </w:tcPr>
          <w:p w14:paraId="4A0D863A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464D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810" w:type="dxa"/>
            <w:shd w:val="clear" w:color="auto" w:fill="auto"/>
          </w:tcPr>
          <w:p w14:paraId="03E337F0" w14:textId="77777777" w:rsidR="00295EE3" w:rsidRPr="009464D9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EE5B5FF" w14:textId="77777777" w:rsidR="00295EE3" w:rsidRPr="009464D9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83E03D" w14:textId="26EDE08C" w:rsidR="00295EE3" w:rsidRPr="00332AD4" w:rsidRDefault="00A34580" w:rsidP="00295EE3">
            <w:pPr>
              <w:tabs>
                <w:tab w:val="decimal" w:pos="1214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159,103,6</w:t>
            </w:r>
            <w:r w:rsidR="003D29F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173E4D85" w14:textId="77777777" w:rsidR="00295EE3" w:rsidRPr="009464D9" w:rsidRDefault="00295EE3" w:rsidP="00295EE3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C309420" w14:textId="1F8F52E6" w:rsidR="00295EE3" w:rsidRPr="008054DC" w:rsidRDefault="00295EE3" w:rsidP="00295EE3">
            <w:pPr>
              <w:tabs>
                <w:tab w:val="decimal" w:pos="1242"/>
              </w:tabs>
              <w:spacing w:line="240" w:lineRule="auto"/>
              <w:ind w:left="-115"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054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159,686,623</w:t>
            </w:r>
          </w:p>
        </w:tc>
      </w:tr>
    </w:tbl>
    <w:p w14:paraId="6261FC9D" w14:textId="215A7488" w:rsidR="00D001AF" w:rsidRPr="00CE693F" w:rsidRDefault="00D001AF" w:rsidP="007470B8">
      <w:pPr>
        <w:pStyle w:val="Heading2"/>
        <w:keepLines w:val="0"/>
        <w:numPr>
          <w:ilvl w:val="1"/>
          <w:numId w:val="5"/>
        </w:numPr>
        <w:shd w:val="clear" w:color="auto" w:fill="FFFFFF"/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lastRenderedPageBreak/>
        <w:t>การจำแนกรายได้</w:t>
      </w:r>
    </w:p>
    <w:p w14:paraId="64250779" w14:textId="1C56B5B2" w:rsidR="00D001AF" w:rsidRDefault="00D001AF" w:rsidP="00F3013A">
      <w:pPr>
        <w:pStyle w:val="Bo-Blanklin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50"/>
        <w:gridCol w:w="719"/>
        <w:gridCol w:w="236"/>
        <w:gridCol w:w="1566"/>
        <w:gridCol w:w="236"/>
        <w:gridCol w:w="1573"/>
      </w:tblGrid>
      <w:tr w:rsidR="00C551E8" w:rsidRPr="007470B8" w14:paraId="378FF599" w14:textId="77777777" w:rsidTr="00CA52AE">
        <w:tc>
          <w:tcPr>
            <w:tcW w:w="4850" w:type="dxa"/>
          </w:tcPr>
          <w:p w14:paraId="75260F7C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502CFEF5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DE108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05EEDC8E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7470B8" w14:paraId="75A91268" w14:textId="77777777" w:rsidTr="00CA52AE">
        <w:tc>
          <w:tcPr>
            <w:tcW w:w="4850" w:type="dxa"/>
          </w:tcPr>
          <w:p w14:paraId="28CDC966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79B40739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860641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52AA987F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รายได้จากการขาย</w:t>
            </w:r>
          </w:p>
        </w:tc>
      </w:tr>
      <w:tr w:rsidR="003247F2" w:rsidRPr="007470B8" w14:paraId="68AB561A" w14:textId="77777777" w:rsidTr="00CA52AE">
        <w:tc>
          <w:tcPr>
            <w:tcW w:w="4850" w:type="dxa"/>
          </w:tcPr>
          <w:p w14:paraId="72340A8D" w14:textId="433F5173" w:rsidR="00295EE3" w:rsidRPr="00295EE3" w:rsidRDefault="003247F2" w:rsidP="003247F2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F07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F072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F072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19" w:type="dxa"/>
          </w:tcPr>
          <w:p w14:paraId="5185BD48" w14:textId="77777777" w:rsidR="003247F2" w:rsidRPr="007470B8" w:rsidRDefault="003247F2" w:rsidP="003247F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B48F4" w14:textId="77777777" w:rsidR="003247F2" w:rsidRPr="007470B8" w:rsidRDefault="003247F2" w:rsidP="003247F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</w:tcPr>
          <w:p w14:paraId="35EA6B4B" w14:textId="6B1A377E" w:rsidR="003247F2" w:rsidRPr="007470B8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95E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7D22EDFD" w14:textId="77777777" w:rsidR="003247F2" w:rsidRPr="007470B8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</w:tcPr>
          <w:p w14:paraId="401109A2" w14:textId="2835A46B" w:rsidR="003247F2" w:rsidRPr="007470B8" w:rsidRDefault="003247F2" w:rsidP="003247F2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295EE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C551E8" w:rsidRPr="007470B8" w14:paraId="5EEEB954" w14:textId="77777777" w:rsidTr="00CA52AE">
        <w:tc>
          <w:tcPr>
            <w:tcW w:w="4850" w:type="dxa"/>
          </w:tcPr>
          <w:p w14:paraId="101323E0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</w:tcPr>
          <w:p w14:paraId="49540897" w14:textId="77777777" w:rsidR="00C551E8" w:rsidRPr="007470B8" w:rsidRDefault="00C551E8" w:rsidP="00CA52AE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DA55E2" w14:textId="77777777" w:rsidR="00C551E8" w:rsidRPr="007470B8" w:rsidRDefault="00C551E8" w:rsidP="00CA52AE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375" w:type="dxa"/>
            <w:gridSpan w:val="3"/>
          </w:tcPr>
          <w:p w14:paraId="4E1D8E73" w14:textId="77777777" w:rsidR="00C551E8" w:rsidRPr="007470B8" w:rsidRDefault="00C551E8" w:rsidP="00CA52AE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7470B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F0722" w:rsidRPr="007470B8" w14:paraId="0FB1802B" w14:textId="77777777" w:rsidTr="00C52636">
        <w:tc>
          <w:tcPr>
            <w:tcW w:w="4850" w:type="dxa"/>
            <w:vAlign w:val="center"/>
          </w:tcPr>
          <w:p w14:paraId="0748A668" w14:textId="77777777" w:rsidR="00CF0722" w:rsidRPr="007470B8" w:rsidRDefault="00CF0722" w:rsidP="00CF07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9" w:type="dxa"/>
          </w:tcPr>
          <w:p w14:paraId="0924A3EC" w14:textId="77777777" w:rsidR="00CF0722" w:rsidRPr="007470B8" w:rsidRDefault="00CF0722" w:rsidP="00CF072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B15ACA" w14:textId="77777777" w:rsidR="00CF0722" w:rsidRPr="007470B8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shd w:val="clear" w:color="auto" w:fill="auto"/>
            <w:vAlign w:val="center"/>
          </w:tcPr>
          <w:p w14:paraId="77F4F137" w14:textId="1708ACF0" w:rsidR="00CF0722" w:rsidRPr="007470B8" w:rsidRDefault="00444EA7" w:rsidP="00CF0722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10,665,012</w:t>
            </w:r>
          </w:p>
        </w:tc>
        <w:tc>
          <w:tcPr>
            <w:tcW w:w="236" w:type="dxa"/>
            <w:shd w:val="clear" w:color="auto" w:fill="auto"/>
          </w:tcPr>
          <w:p w14:paraId="0AD6B229" w14:textId="77777777" w:rsidR="00CF0722" w:rsidRPr="007470B8" w:rsidRDefault="00CF0722" w:rsidP="00CF0722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697D8703" w14:textId="6D5E2F96" w:rsidR="00CF0722" w:rsidRPr="00800EAF" w:rsidRDefault="00CF0722" w:rsidP="00CF072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10,038,900</w:t>
            </w:r>
          </w:p>
        </w:tc>
      </w:tr>
      <w:tr w:rsidR="00CF0722" w:rsidRPr="007470B8" w14:paraId="66837181" w14:textId="77777777" w:rsidTr="00C52636">
        <w:tc>
          <w:tcPr>
            <w:tcW w:w="4850" w:type="dxa"/>
            <w:vAlign w:val="center"/>
          </w:tcPr>
          <w:p w14:paraId="278EB1B0" w14:textId="77777777" w:rsidR="00CF0722" w:rsidRPr="007470B8" w:rsidRDefault="00CF0722" w:rsidP="00CF07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9" w:type="dxa"/>
          </w:tcPr>
          <w:p w14:paraId="28436C07" w14:textId="77777777" w:rsidR="00CF0722" w:rsidRPr="007470B8" w:rsidRDefault="00CF0722" w:rsidP="00CF072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942022" w14:textId="77777777" w:rsidR="00CF0722" w:rsidRPr="007470B8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19F26" w14:textId="6E7CF35D" w:rsidR="00CF0722" w:rsidRPr="00800EAF" w:rsidRDefault="00011B01" w:rsidP="00CF0722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3,133,181</w:t>
            </w:r>
          </w:p>
        </w:tc>
        <w:tc>
          <w:tcPr>
            <w:tcW w:w="236" w:type="dxa"/>
            <w:shd w:val="clear" w:color="auto" w:fill="auto"/>
          </w:tcPr>
          <w:p w14:paraId="31637D1A" w14:textId="77777777" w:rsidR="00CF0722" w:rsidRPr="007470B8" w:rsidRDefault="00CF0722" w:rsidP="00CF0722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C31181" w14:textId="2FB6667D" w:rsidR="00CF0722" w:rsidRPr="00800EAF" w:rsidRDefault="00CF0722" w:rsidP="00CF072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2,722,652</w:t>
            </w:r>
          </w:p>
        </w:tc>
      </w:tr>
      <w:tr w:rsidR="00CF0722" w:rsidRPr="007470B8" w14:paraId="4CD4CFCB" w14:textId="77777777" w:rsidTr="00C52636">
        <w:tc>
          <w:tcPr>
            <w:tcW w:w="4850" w:type="dxa"/>
          </w:tcPr>
          <w:p w14:paraId="5BA6546D" w14:textId="77777777" w:rsidR="00CF0722" w:rsidRPr="007470B8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9" w:type="dxa"/>
          </w:tcPr>
          <w:p w14:paraId="1701CF63" w14:textId="77777777" w:rsidR="00CF0722" w:rsidRPr="007470B8" w:rsidRDefault="00CF0722" w:rsidP="00CF0722">
            <w:pPr>
              <w:tabs>
                <w:tab w:val="decimal" w:pos="1008"/>
              </w:tabs>
              <w:spacing w:line="240" w:lineRule="auto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7DD11F" w14:textId="77777777" w:rsidR="00CF0722" w:rsidRPr="007470B8" w:rsidRDefault="00CF0722" w:rsidP="00CF0722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CC6907" w14:textId="7D786C07" w:rsidR="00CF0722" w:rsidRPr="00800EAF" w:rsidRDefault="00011B01" w:rsidP="00CF0722">
            <w:pPr>
              <w:tabs>
                <w:tab w:val="decimal" w:pos="1344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13,798,193</w:t>
            </w:r>
          </w:p>
        </w:tc>
        <w:tc>
          <w:tcPr>
            <w:tcW w:w="236" w:type="dxa"/>
            <w:shd w:val="clear" w:color="auto" w:fill="auto"/>
          </w:tcPr>
          <w:p w14:paraId="10E6186C" w14:textId="77777777" w:rsidR="00CF0722" w:rsidRPr="007470B8" w:rsidRDefault="00CF0722" w:rsidP="00CF0722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643A9C5" w14:textId="5B017029" w:rsidR="00CF0722" w:rsidRPr="00484152" w:rsidRDefault="00CF0722" w:rsidP="00CF0722">
            <w:pPr>
              <w:tabs>
                <w:tab w:val="decimal" w:pos="1356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12,761,552</w:t>
            </w:r>
          </w:p>
        </w:tc>
      </w:tr>
    </w:tbl>
    <w:p w14:paraId="45852B08" w14:textId="20D0AE2F" w:rsidR="00C551E8" w:rsidRDefault="00C551E8" w:rsidP="00F3013A">
      <w:pPr>
        <w:pStyle w:val="Bo-Blankline"/>
        <w:rPr>
          <w:rFonts w:asciiTheme="majorBidi" w:hAnsiTheme="majorBidi" w:cstheme="majorBidi"/>
        </w:rPr>
      </w:pPr>
    </w:p>
    <w:p w14:paraId="6BAA7F08" w14:textId="77777777" w:rsidR="004F4DF8" w:rsidRPr="00CE693F" w:rsidRDefault="004F4DF8" w:rsidP="004F4DF8">
      <w:pPr>
        <w:pStyle w:val="Ang15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จังหวะเวลาในการรับรู้รายได้ของบริษัทเป็นแบบ ณ เวลาใดเวลาหนึ่ง</w:t>
      </w:r>
    </w:p>
    <w:p w14:paraId="3EA56F45" w14:textId="77777777" w:rsidR="004F4DF8" w:rsidRPr="00CE693F" w:rsidRDefault="004F4DF8" w:rsidP="00E77061">
      <w:pPr>
        <w:pStyle w:val="Bo-Blankline"/>
        <w:rPr>
          <w:rFonts w:asciiTheme="majorBidi" w:hAnsiTheme="majorBidi" w:cstheme="majorBidi"/>
          <w:cs/>
        </w:rPr>
      </w:pPr>
    </w:p>
    <w:p w14:paraId="66ECF6A0" w14:textId="3BAFE610" w:rsidR="008C7C3E" w:rsidRPr="00CE693F" w:rsidRDefault="008C7C3E" w:rsidP="005E0BEE">
      <w:pPr>
        <w:pStyle w:val="Heading2"/>
        <w:keepLines w:val="0"/>
        <w:numPr>
          <w:ilvl w:val="1"/>
          <w:numId w:val="5"/>
        </w:numPr>
        <w:tabs>
          <w:tab w:val="left" w:pos="540"/>
        </w:tabs>
        <w:spacing w:after="0" w:line="240" w:lineRule="auto"/>
        <w:ind w:right="191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การจำแนก</w:t>
      </w:r>
      <w:r w:rsidRPr="00CE693F">
        <w:rPr>
          <w:rFonts w:asciiTheme="majorBidi" w:hAnsiTheme="majorBidi" w:cstheme="majorBidi"/>
          <w:sz w:val="30"/>
          <w:szCs w:val="30"/>
          <w:cs/>
          <w:lang w:val="en-US"/>
        </w:rPr>
        <w:t>ต้นทุนทางการเงิน</w:t>
      </w:r>
    </w:p>
    <w:p w14:paraId="248EFFD5" w14:textId="68C39CAF" w:rsidR="00E77061" w:rsidRDefault="00E77061" w:rsidP="00E77061">
      <w:pPr>
        <w:pStyle w:val="Bo-Blankline"/>
        <w:ind w:left="518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836"/>
        <w:gridCol w:w="717"/>
        <w:gridCol w:w="236"/>
        <w:gridCol w:w="1573"/>
        <w:gridCol w:w="234"/>
        <w:gridCol w:w="1584"/>
      </w:tblGrid>
      <w:tr w:rsidR="00C551E8" w:rsidRPr="00964878" w14:paraId="33E64081" w14:textId="77777777" w:rsidTr="00CA52AE">
        <w:tc>
          <w:tcPr>
            <w:tcW w:w="4836" w:type="dxa"/>
          </w:tcPr>
          <w:p w14:paraId="72405936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29AB6507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4F937D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1AD9E300" w14:textId="77777777" w:rsidR="00C551E8" w:rsidRPr="0096487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51E8" w:rsidRPr="00964878" w14:paraId="6EFFB671" w14:textId="77777777" w:rsidTr="00CA52AE">
        <w:tc>
          <w:tcPr>
            <w:tcW w:w="4836" w:type="dxa"/>
          </w:tcPr>
          <w:p w14:paraId="234575F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3ACB9485" w14:textId="77777777" w:rsidR="00C551E8" w:rsidRPr="00964878" w:rsidRDefault="00C551E8" w:rsidP="00CA52A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0D7B99" w14:textId="77777777" w:rsidR="00C551E8" w:rsidRPr="00964878" w:rsidRDefault="00C551E8" w:rsidP="00CA52AE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334B68C9" w14:textId="77777777" w:rsidR="00C551E8" w:rsidRDefault="00C551E8" w:rsidP="00CA52AE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</w:tr>
      <w:tr w:rsidR="00295EE3" w:rsidRPr="00964878" w14:paraId="1252420D" w14:textId="77777777" w:rsidTr="00CA52AE">
        <w:tc>
          <w:tcPr>
            <w:tcW w:w="4836" w:type="dxa"/>
          </w:tcPr>
          <w:p w14:paraId="6306FB91" w14:textId="4FA1C0AE" w:rsidR="00295EE3" w:rsidRPr="00511D9D" w:rsidRDefault="00295EE3" w:rsidP="00295EE3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A78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9A78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9A78C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717" w:type="dxa"/>
          </w:tcPr>
          <w:p w14:paraId="1DEDE6E2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BF3395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</w:tcPr>
          <w:p w14:paraId="242ABFE9" w14:textId="0980CD6A" w:rsidR="00295EE3" w:rsidRPr="0089415E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34" w:type="dxa"/>
          </w:tcPr>
          <w:p w14:paraId="17110CE3" w14:textId="77777777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4281FA2" w14:textId="32CAEF9E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0E35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295EE3" w:rsidRPr="00964878" w14:paraId="0CCDC2C0" w14:textId="77777777" w:rsidTr="00CA52AE">
        <w:tc>
          <w:tcPr>
            <w:tcW w:w="4836" w:type="dxa"/>
          </w:tcPr>
          <w:p w14:paraId="78BCA909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7" w:type="dxa"/>
          </w:tcPr>
          <w:p w14:paraId="78ADC6F0" w14:textId="77777777" w:rsidR="00295EE3" w:rsidRPr="00964878" w:rsidRDefault="00295EE3" w:rsidP="00295EE3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B5CB04" w14:textId="77777777" w:rsidR="00295EE3" w:rsidRPr="00964878" w:rsidRDefault="00295EE3" w:rsidP="00295EE3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91" w:type="dxa"/>
            <w:gridSpan w:val="3"/>
          </w:tcPr>
          <w:p w14:paraId="023A2C9A" w14:textId="77777777" w:rsidR="00295EE3" w:rsidRPr="00964878" w:rsidRDefault="00295EE3" w:rsidP="00295EE3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6487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964878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F0722" w:rsidRPr="00964878" w14:paraId="4BAB981C" w14:textId="77777777" w:rsidTr="00C52636">
        <w:tc>
          <w:tcPr>
            <w:tcW w:w="4836" w:type="dxa"/>
            <w:vAlign w:val="center"/>
          </w:tcPr>
          <w:p w14:paraId="4CB4F912" w14:textId="77777777" w:rsidR="00CF0722" w:rsidRPr="00A541C3" w:rsidRDefault="00CF0722" w:rsidP="00CF0722">
            <w:pPr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717" w:type="dxa"/>
          </w:tcPr>
          <w:p w14:paraId="55C416A6" w14:textId="77777777" w:rsidR="00CF0722" w:rsidRPr="00964878" w:rsidRDefault="00CF0722" w:rsidP="00CF072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A5B72B" w14:textId="77777777" w:rsidR="00CF0722" w:rsidRPr="00964878" w:rsidRDefault="00CF0722" w:rsidP="00CF07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1670D6CC" w14:textId="439C23AE" w:rsidR="00CF0722" w:rsidRPr="006A5FB2" w:rsidRDefault="00011B01" w:rsidP="00CF072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398,08</w:t>
            </w:r>
            <w:r w:rsidR="007163B8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4" w:type="dxa"/>
            <w:shd w:val="clear" w:color="auto" w:fill="auto"/>
          </w:tcPr>
          <w:p w14:paraId="01ED125A" w14:textId="77777777" w:rsidR="00CF0722" w:rsidRPr="00964878" w:rsidRDefault="00CF0722" w:rsidP="00CF072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EE5A9AF" w14:textId="5C9119A0" w:rsidR="00CF0722" w:rsidRPr="00020D75" w:rsidRDefault="00CF0722" w:rsidP="00CF072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428,523</w:t>
            </w:r>
          </w:p>
        </w:tc>
      </w:tr>
      <w:tr w:rsidR="00CF0722" w:rsidRPr="00964878" w14:paraId="4754155A" w14:textId="77777777" w:rsidTr="00C52636">
        <w:tc>
          <w:tcPr>
            <w:tcW w:w="4836" w:type="dxa"/>
            <w:vAlign w:val="center"/>
          </w:tcPr>
          <w:p w14:paraId="10F74C8E" w14:textId="77777777" w:rsidR="00CF0722" w:rsidRPr="00964878" w:rsidRDefault="00CF0722" w:rsidP="00CF07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64878">
              <w:rPr>
                <w:rFonts w:ascii="Angsana New" w:hAnsi="Angsana New" w:hint="cs"/>
                <w:sz w:val="30"/>
                <w:szCs w:val="30"/>
                <w:cs/>
              </w:rPr>
              <w:t>ปิโตรเคมีและเคมีภัณฑ์</w:t>
            </w:r>
          </w:p>
        </w:tc>
        <w:tc>
          <w:tcPr>
            <w:tcW w:w="717" w:type="dxa"/>
          </w:tcPr>
          <w:p w14:paraId="7A40AA04" w14:textId="77777777" w:rsidR="00CF0722" w:rsidRPr="00964878" w:rsidRDefault="00CF0722" w:rsidP="00CF072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C751C4" w14:textId="77777777" w:rsidR="00CF0722" w:rsidRPr="00964878" w:rsidRDefault="00CF0722" w:rsidP="00CF07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02989EDA" w14:textId="4C9CE2C1" w:rsidR="00CF0722" w:rsidRPr="00484152" w:rsidRDefault="006F70AC" w:rsidP="00CF072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42,938</w:t>
            </w:r>
          </w:p>
        </w:tc>
        <w:tc>
          <w:tcPr>
            <w:tcW w:w="234" w:type="dxa"/>
            <w:shd w:val="clear" w:color="auto" w:fill="auto"/>
          </w:tcPr>
          <w:p w14:paraId="3412D216" w14:textId="77777777" w:rsidR="00CF0722" w:rsidRPr="00964878" w:rsidRDefault="00CF0722" w:rsidP="00CF072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1125502" w14:textId="67BB4A0F" w:rsidR="00CF0722" w:rsidRPr="00020D75" w:rsidRDefault="00CF0722" w:rsidP="00CF072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40,632</w:t>
            </w:r>
          </w:p>
        </w:tc>
      </w:tr>
      <w:tr w:rsidR="00CF0722" w:rsidRPr="00964878" w14:paraId="1D8FAC86" w14:textId="77777777" w:rsidTr="00C52636">
        <w:tc>
          <w:tcPr>
            <w:tcW w:w="4836" w:type="dxa"/>
            <w:vAlign w:val="center"/>
          </w:tcPr>
          <w:p w14:paraId="7FC3FF8C" w14:textId="77777777" w:rsidR="00CF0722" w:rsidRPr="00964878" w:rsidRDefault="00CF0722" w:rsidP="00CF07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การลงทุน</w:t>
            </w:r>
          </w:p>
        </w:tc>
        <w:tc>
          <w:tcPr>
            <w:tcW w:w="717" w:type="dxa"/>
          </w:tcPr>
          <w:p w14:paraId="1D2FA69B" w14:textId="77777777" w:rsidR="00CF0722" w:rsidRPr="00964878" w:rsidRDefault="00CF0722" w:rsidP="00CF072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174ED1" w14:textId="77777777" w:rsidR="00CF0722" w:rsidRPr="00964878" w:rsidRDefault="00CF0722" w:rsidP="00CF07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shd w:val="clear" w:color="auto" w:fill="auto"/>
            <w:vAlign w:val="center"/>
          </w:tcPr>
          <w:p w14:paraId="41377ED8" w14:textId="394227B6" w:rsidR="00CF0722" w:rsidRPr="00484152" w:rsidRDefault="006F70AC" w:rsidP="00CF072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558,34</w:t>
            </w:r>
            <w:r w:rsidR="007163B8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4" w:type="dxa"/>
            <w:shd w:val="clear" w:color="auto" w:fill="auto"/>
          </w:tcPr>
          <w:p w14:paraId="0909F2EC" w14:textId="77777777" w:rsidR="00CF0722" w:rsidRPr="00964878" w:rsidRDefault="00CF0722" w:rsidP="00CF072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DB90207" w14:textId="1CF020ED" w:rsidR="00CF0722" w:rsidRDefault="00CF0722" w:rsidP="00CF072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646,360</w:t>
            </w:r>
          </w:p>
        </w:tc>
      </w:tr>
      <w:tr w:rsidR="00CF0722" w:rsidRPr="00964878" w14:paraId="71010B48" w14:textId="77777777" w:rsidTr="00C52636">
        <w:tc>
          <w:tcPr>
            <w:tcW w:w="4836" w:type="dxa"/>
          </w:tcPr>
          <w:p w14:paraId="2BDA4C53" w14:textId="77777777" w:rsidR="00CF0722" w:rsidRPr="00A541C3" w:rsidRDefault="00CF0722" w:rsidP="00CF0722">
            <w:pPr>
              <w:spacing w:line="240" w:lineRule="atLeast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41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17" w:type="dxa"/>
          </w:tcPr>
          <w:p w14:paraId="70AED61B" w14:textId="77777777" w:rsidR="00CF0722" w:rsidRPr="00964878" w:rsidRDefault="00CF0722" w:rsidP="00CF0722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58AE5C" w14:textId="77777777" w:rsidR="00CF0722" w:rsidRPr="00964878" w:rsidRDefault="00CF0722" w:rsidP="00CF0722">
            <w:pPr>
              <w:spacing w:line="240" w:lineRule="atLeast"/>
              <w:ind w:right="6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B25F6A2" w14:textId="67F145B5" w:rsidR="00CF0722" w:rsidRPr="00484152" w:rsidRDefault="006F70AC" w:rsidP="00CF0722">
            <w:pPr>
              <w:tabs>
                <w:tab w:val="decimal" w:pos="1356"/>
              </w:tabs>
              <w:spacing w:line="240" w:lineRule="atLeast"/>
              <w:ind w:right="-28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999,369</w:t>
            </w:r>
          </w:p>
        </w:tc>
        <w:tc>
          <w:tcPr>
            <w:tcW w:w="234" w:type="dxa"/>
            <w:shd w:val="clear" w:color="auto" w:fill="auto"/>
          </w:tcPr>
          <w:p w14:paraId="6A737E63" w14:textId="77777777" w:rsidR="00CF0722" w:rsidRPr="00964878" w:rsidRDefault="00CF0722" w:rsidP="00CF0722">
            <w:pPr>
              <w:spacing w:line="240" w:lineRule="atLeast"/>
              <w:ind w:left="-115" w:right="-11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C49E7D" w14:textId="0510C789" w:rsidR="00CF0722" w:rsidRPr="001E40D2" w:rsidRDefault="00CF0722" w:rsidP="00CF0722">
            <w:pPr>
              <w:tabs>
                <w:tab w:val="decimal" w:pos="1368"/>
              </w:tabs>
              <w:spacing w:line="240" w:lineRule="atLeast"/>
              <w:ind w:right="-115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1,115,515</w:t>
            </w:r>
          </w:p>
        </w:tc>
      </w:tr>
    </w:tbl>
    <w:p w14:paraId="335EC4F6" w14:textId="55B6CD9C" w:rsidR="00C551E8" w:rsidRDefault="00C551E8" w:rsidP="00E77061">
      <w:pPr>
        <w:pStyle w:val="Bo-Blankline"/>
        <w:ind w:left="518"/>
        <w:rPr>
          <w:rFonts w:asciiTheme="majorBidi" w:hAnsiTheme="majorBidi" w:cstheme="majorBidi"/>
        </w:rPr>
      </w:pPr>
    </w:p>
    <w:p w14:paraId="09C4E53F" w14:textId="15FC47FA" w:rsidR="00B52DD8" w:rsidRPr="00CE693F" w:rsidRDefault="00B52DD8" w:rsidP="00AE4109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ภาษีเงินได้</w:t>
      </w:r>
    </w:p>
    <w:p w14:paraId="619B5CB4" w14:textId="77777777" w:rsidR="00607335" w:rsidRPr="00CE693F" w:rsidRDefault="00607335" w:rsidP="008903C9">
      <w:pPr>
        <w:pStyle w:val="Bo-Blankline"/>
        <w:rPr>
          <w:rFonts w:asciiTheme="majorBidi" w:hAnsiTheme="majorBidi" w:cstheme="majorBidi"/>
          <w:sz w:val="24"/>
          <w:szCs w:val="24"/>
          <w:lang w:val="en-US"/>
        </w:rPr>
      </w:pPr>
    </w:p>
    <w:p w14:paraId="1C2A2B0B" w14:textId="59351CE5" w:rsidR="00D0262D" w:rsidRPr="005A6F79" w:rsidRDefault="00501184" w:rsidP="00427B4E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</w:t>
      </w:r>
      <w:r w:rsidR="00C94288" w:rsidRPr="00B6246A">
        <w:rPr>
          <w:rFonts w:asciiTheme="majorBidi" w:hAnsiTheme="majorBidi" w:cstheme="majorBidi"/>
          <w:spacing w:val="-2"/>
          <w:sz w:val="30"/>
          <w:szCs w:val="30"/>
        </w:rPr>
        <w:br/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ที่แท้จริงรวมของกลุ่มบริษัทและบริษัทในการดำเนินงานต่อเนื่องเป็น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ระยะเวลา</w:t>
      </w:r>
      <w:r w:rsidR="009A78C9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3247F2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CF0722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CF0722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FA644B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A644B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 xml:space="preserve"> คือร้อย</w:t>
      </w:r>
      <w:r w:rsidRPr="00427B4E">
        <w:rPr>
          <w:rFonts w:asciiTheme="majorBidi" w:hAnsiTheme="majorBidi" w:cstheme="majorBidi"/>
          <w:spacing w:val="-2"/>
          <w:sz w:val="30"/>
          <w:szCs w:val="30"/>
          <w:cs/>
        </w:rPr>
        <w:t>ล</w:t>
      </w:r>
      <w:r w:rsidR="00511D9D" w:rsidRPr="00427B4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ะ </w:t>
      </w:r>
      <w:r w:rsidR="00D1417A">
        <w:rPr>
          <w:rFonts w:asciiTheme="majorBidi" w:hAnsiTheme="majorBidi" w:cstheme="majorBidi"/>
          <w:spacing w:val="-2"/>
          <w:sz w:val="30"/>
          <w:szCs w:val="30"/>
        </w:rPr>
        <w:t>14.16</w:t>
      </w:r>
      <w:r w:rsidR="00C76A28" w:rsidRPr="00427B4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76A28" w:rsidRPr="00427B4E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307935" w:rsidRPr="00427B4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D1417A">
        <w:rPr>
          <w:rFonts w:asciiTheme="majorBidi" w:hAnsiTheme="majorBidi" w:cstheme="majorBidi"/>
          <w:spacing w:val="-2"/>
          <w:sz w:val="30"/>
          <w:szCs w:val="30"/>
        </w:rPr>
        <w:t>6.96</w:t>
      </w:r>
      <w:r w:rsidRPr="00427B4E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ตามลำดับ</w:t>
      </w:r>
      <w:r w:rsidRPr="003247F2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CF0722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30 </w:t>
      </w:r>
      <w:r w:rsidR="00CF0722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มิถุนายน</w:t>
      </w:r>
      <w:r w:rsidR="00511D9D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511D9D" w:rsidRPr="00603AD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256</w:t>
      </w:r>
      <w:r w:rsidR="00345BFE" w:rsidRPr="00603AD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7</w:t>
      </w:r>
      <w:r w:rsidR="00511D9D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คือ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ร้อยละ </w:t>
      </w:r>
      <w:r w:rsidR="00CF0722">
        <w:rPr>
          <w:rFonts w:asciiTheme="majorBidi" w:hAnsiTheme="majorBidi" w:cstheme="majorBidi"/>
          <w:i/>
          <w:iCs/>
          <w:spacing w:val="-2"/>
          <w:sz w:val="30"/>
          <w:szCs w:val="30"/>
          <w:lang w:val="en-US"/>
        </w:rPr>
        <w:t>12</w:t>
      </w:r>
      <w:r w:rsidR="00BB0266" w:rsidRPr="00603AD2">
        <w:rPr>
          <w:rFonts w:asciiTheme="majorBidi" w:hAnsiTheme="majorBidi" w:cstheme="majorBidi"/>
          <w:i/>
          <w:iCs/>
          <w:spacing w:val="-2"/>
          <w:sz w:val="30"/>
          <w:szCs w:val="30"/>
        </w:rPr>
        <w:t>.0</w:t>
      </w:r>
      <w:r w:rsidR="00CF0722">
        <w:rPr>
          <w:rFonts w:asciiTheme="majorBidi" w:hAnsiTheme="majorBidi" w:cstheme="majorBidi"/>
          <w:i/>
          <w:iCs/>
          <w:spacing w:val="-2"/>
          <w:sz w:val="30"/>
          <w:szCs w:val="30"/>
        </w:rPr>
        <w:t>9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 </w:t>
      </w:r>
      <w:r w:rsidR="00CF0722">
        <w:rPr>
          <w:rFonts w:asciiTheme="majorBidi" w:hAnsiTheme="majorBidi" w:cstheme="majorBidi"/>
          <w:i/>
          <w:iCs/>
          <w:spacing w:val="-2"/>
          <w:sz w:val="30"/>
          <w:szCs w:val="30"/>
        </w:rPr>
        <w:t>9.52</w:t>
      </w:r>
      <w:r w:rsidR="003247F2" w:rsidRPr="00603AD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ตามลำดับ</w:t>
      </w:r>
      <w:r w:rsidRPr="003247F2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="00C76A28" w:rsidRPr="003247F2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247F2">
        <w:rPr>
          <w:rFonts w:asciiTheme="majorBidi" w:hAnsiTheme="majorBidi" w:cstheme="majorBidi"/>
          <w:spacing w:val="-2"/>
          <w:sz w:val="30"/>
          <w:szCs w:val="30"/>
          <w:cs/>
        </w:rPr>
        <w:t>การ</w:t>
      </w:r>
      <w:r w:rsidRPr="00B6246A">
        <w:rPr>
          <w:rFonts w:asciiTheme="majorBidi" w:hAnsiTheme="majorBidi" w:cstheme="majorBidi"/>
          <w:spacing w:val="-2"/>
          <w:sz w:val="30"/>
          <w:szCs w:val="30"/>
          <w:cs/>
        </w:rPr>
        <w:t>เปลี่ยนแปลง</w:t>
      </w:r>
      <w:r w:rsidRPr="008A202A">
        <w:rPr>
          <w:rFonts w:asciiTheme="majorBidi" w:hAnsiTheme="majorBidi" w:cstheme="majorBidi"/>
          <w:spacing w:val="-2"/>
          <w:sz w:val="30"/>
          <w:szCs w:val="30"/>
          <w:cs/>
        </w:rPr>
        <w:t>ในอัตราภาษีเงินได้ที่แท้จริงมีสาเหตุหลักจาก</w:t>
      </w:r>
      <w:r w:rsidR="00427B4E" w:rsidRPr="00427B4E">
        <w:rPr>
          <w:rStyle w:val="ui-provider"/>
          <w:rFonts w:asciiTheme="majorBidi" w:hAnsiTheme="majorBidi"/>
          <w:sz w:val="30"/>
          <w:szCs w:val="30"/>
          <w:cs/>
        </w:rPr>
        <w:t>สินทรัพย์ภาษีเงินได้รอการตัดบัญชีจากผลขาดทุนทางภาษีที่หมดอายุ</w:t>
      </w:r>
      <w:r w:rsidR="00A27517">
        <w:rPr>
          <w:rStyle w:val="ui-provider"/>
          <w:rFonts w:asciiTheme="majorBidi" w:hAnsiTheme="majorBidi" w:hint="cs"/>
          <w:sz w:val="30"/>
          <w:szCs w:val="30"/>
          <w:cs/>
        </w:rPr>
        <w:t>และการเปลี่ยนแปลงของผลต่างชั่วคราวของภาษีเงินได้รอการตัดบัญชี</w:t>
      </w:r>
    </w:p>
    <w:p w14:paraId="15EEFAC6" w14:textId="624B2658" w:rsidR="008D3A35" w:rsidRPr="004065C0" w:rsidRDefault="00D0262D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highlight w:val="yellow"/>
          <w:cs/>
        </w:rPr>
        <w:br w:type="page"/>
      </w:r>
    </w:p>
    <w:p w14:paraId="2D1DE76E" w14:textId="167D441A" w:rsidR="00031FA0" w:rsidRDefault="00B043FB" w:rsidP="00B72A44">
      <w:pPr>
        <w:pStyle w:val="Caption"/>
        <w:ind w:hanging="900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เงินปันผล</w:t>
      </w:r>
    </w:p>
    <w:p w14:paraId="25DBE826" w14:textId="77777777" w:rsidR="00031FA0" w:rsidRDefault="00031FA0" w:rsidP="00031FA0">
      <w:pPr>
        <w:rPr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890"/>
        <w:gridCol w:w="2070"/>
        <w:gridCol w:w="1260"/>
        <w:gridCol w:w="990"/>
      </w:tblGrid>
      <w:tr w:rsidR="006C1822" w14:paraId="5D513AE5" w14:textId="77777777" w:rsidTr="00510641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3E5FB343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vAlign w:val="bottom"/>
            <w:hideMark/>
          </w:tcPr>
          <w:p w14:paraId="786CE675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  <w:hideMark/>
          </w:tcPr>
          <w:p w14:paraId="04D1FD89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กำหนดจ่าย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06F81AF5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อัตราต่อหุ้น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72EE698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6C1822" w14:paraId="66B5E834" w14:textId="77777777" w:rsidTr="00510641">
        <w:trPr>
          <w:tblHeader/>
        </w:trPr>
        <w:tc>
          <w:tcPr>
            <w:tcW w:w="2970" w:type="dxa"/>
            <w:shd w:val="clear" w:color="auto" w:fill="auto"/>
          </w:tcPr>
          <w:p w14:paraId="104D4FC4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</w:tcPr>
          <w:p w14:paraId="00F9CD40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A43C8D3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hideMark/>
          </w:tcPr>
          <w:p w14:paraId="657BFF72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990" w:type="dxa"/>
            <w:shd w:val="clear" w:color="auto" w:fill="auto"/>
            <w:hideMark/>
          </w:tcPr>
          <w:p w14:paraId="6103B7FA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6C1822" w14:paraId="1854D702" w14:textId="77777777" w:rsidTr="00510641">
        <w:tc>
          <w:tcPr>
            <w:tcW w:w="2970" w:type="dxa"/>
            <w:shd w:val="clear" w:color="auto" w:fill="auto"/>
            <w:hideMark/>
          </w:tcPr>
          <w:p w14:paraId="6B9A12CA" w14:textId="76477F52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0972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8</w:t>
            </w:r>
          </w:p>
        </w:tc>
        <w:tc>
          <w:tcPr>
            <w:tcW w:w="1890" w:type="dxa"/>
            <w:shd w:val="clear" w:color="auto" w:fill="auto"/>
          </w:tcPr>
          <w:p w14:paraId="10CFD1E9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0FB49B4F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1EB6DA00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D60398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1822" w14:paraId="095CA9CD" w14:textId="77777777" w:rsidTr="00510641">
        <w:tc>
          <w:tcPr>
            <w:tcW w:w="2970" w:type="dxa"/>
            <w:shd w:val="clear" w:color="auto" w:fill="auto"/>
          </w:tcPr>
          <w:p w14:paraId="09C913B7" w14:textId="23008A64" w:rsidR="006C1822" w:rsidRPr="00F501C7" w:rsidRDefault="006C1822" w:rsidP="005106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09724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0205F880" w14:textId="7237DDC7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  <w:r w:rsidR="0009724C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A7FE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070" w:type="dxa"/>
            <w:shd w:val="clear" w:color="auto" w:fill="auto"/>
          </w:tcPr>
          <w:p w14:paraId="3A1AEFA3" w14:textId="1B7D4E8A" w:rsidR="006C1822" w:rsidRPr="00F501C7" w:rsidRDefault="006C1822" w:rsidP="00510641">
            <w:pPr>
              <w:tabs>
                <w:tab w:val="clear" w:pos="1644"/>
                <w:tab w:val="clear" w:pos="1871"/>
                <w:tab w:val="left" w:pos="720"/>
              </w:tabs>
              <w:spacing w:line="240" w:lineRule="auto"/>
              <w:ind w:left="-114" w:right="-193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16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 w:rsidR="008A7FE3">
              <w:rPr>
                <w:rFonts w:ascii="Angsana New" w:hAnsi="Angsana New" w:cs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260" w:type="dxa"/>
            <w:shd w:val="clear" w:color="auto" w:fill="auto"/>
          </w:tcPr>
          <w:p w14:paraId="36680F58" w14:textId="44BFAE99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DB0E35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="008A7FE3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51216641" w14:textId="5A909DA2" w:rsidR="006C1822" w:rsidRPr="00F501C7" w:rsidRDefault="00877365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15" w:right="-27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568</w:t>
            </w:r>
          </w:p>
        </w:tc>
      </w:tr>
      <w:tr w:rsidR="006C1822" w14:paraId="2447D968" w14:textId="77777777" w:rsidTr="00510641">
        <w:tc>
          <w:tcPr>
            <w:tcW w:w="2970" w:type="dxa"/>
            <w:shd w:val="clear" w:color="auto" w:fill="auto"/>
          </w:tcPr>
          <w:p w14:paraId="42EADD50" w14:textId="77777777" w:rsidR="006C1822" w:rsidRPr="00F501C7" w:rsidRDefault="006C1822" w:rsidP="0051064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4739169C" w14:textId="77777777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</w:tcPr>
          <w:p w14:paraId="742542A0" w14:textId="77777777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479D9CD" w14:textId="77777777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A57A0B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C1822" w14:paraId="335095F8" w14:textId="77777777" w:rsidTr="00510641">
        <w:tc>
          <w:tcPr>
            <w:tcW w:w="2970" w:type="dxa"/>
            <w:shd w:val="clear" w:color="auto" w:fill="auto"/>
            <w:hideMark/>
          </w:tcPr>
          <w:p w14:paraId="736C2359" w14:textId="183E6AB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09724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169512DB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70012968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shd w:val="clear" w:color="auto" w:fill="auto"/>
          </w:tcPr>
          <w:p w14:paraId="779E706A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4B999B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C1822" w14:paraId="4C20456A" w14:textId="77777777" w:rsidTr="00510641">
        <w:tc>
          <w:tcPr>
            <w:tcW w:w="2970" w:type="dxa"/>
            <w:shd w:val="clear" w:color="auto" w:fill="auto"/>
          </w:tcPr>
          <w:p w14:paraId="35960996" w14:textId="695CE82B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ind w:left="-16" w:right="-10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09724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57FA85B3" w14:textId="5881D50D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ind w:left="-16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8A7FE3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8A7FE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40E8056F" w14:textId="3B0F1E04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="00F16ECC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8A7FE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20255243" w14:textId="77777777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Pr="00F501C7">
              <w:rPr>
                <w:rFonts w:ascii="Angsana New" w:hAnsi="Angsana New" w:cs="Angsana New" w:hint="cs"/>
                <w:sz w:val="30"/>
                <w:szCs w:val="30"/>
              </w:rPr>
              <w:t>.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07</w:t>
            </w:r>
          </w:p>
        </w:tc>
        <w:tc>
          <w:tcPr>
            <w:tcW w:w="990" w:type="dxa"/>
            <w:shd w:val="clear" w:color="auto" w:fill="auto"/>
          </w:tcPr>
          <w:p w14:paraId="52D18D22" w14:textId="77777777" w:rsidR="006C1822" w:rsidRPr="00F501C7" w:rsidRDefault="006C1822" w:rsidP="00510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</w:t>
            </w:r>
            <w:r w:rsidRPr="00F501C7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325</w:t>
            </w:r>
          </w:p>
        </w:tc>
      </w:tr>
      <w:tr w:rsidR="006C1822" w:rsidRPr="00AB302E" w14:paraId="00E2C618" w14:textId="77777777" w:rsidTr="00510641">
        <w:tc>
          <w:tcPr>
            <w:tcW w:w="2970" w:type="dxa"/>
            <w:shd w:val="clear" w:color="auto" w:fill="auto"/>
          </w:tcPr>
          <w:p w14:paraId="0D13DB36" w14:textId="3900F615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ind w:left="-16" w:right="-14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09724C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4DCD6914" w14:textId="29E65F6C" w:rsidR="006C1822" w:rsidRPr="00F501C7" w:rsidRDefault="008A7FE3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  <w:r w:rsidR="006C1822"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="006C1822" w:rsidRPr="00F501C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สิงหาคม</w:t>
            </w:r>
            <w:r w:rsidR="006C1822"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6C1822"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070" w:type="dxa"/>
            <w:shd w:val="clear" w:color="auto" w:fill="auto"/>
          </w:tcPr>
          <w:p w14:paraId="5C450286" w14:textId="0541CC38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</w:t>
            </w:r>
            <w:r w:rsidR="00F16ECC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  <w:r w:rsidRPr="00F501C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กันยายน 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</w:t>
            </w:r>
            <w:r w:rsidR="008A7FE3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260" w:type="dxa"/>
            <w:shd w:val="clear" w:color="auto" w:fill="auto"/>
          </w:tcPr>
          <w:p w14:paraId="5E7EBBD9" w14:textId="75515A07" w:rsidR="006C1822" w:rsidRPr="00F501C7" w:rsidRDefault="006C1822" w:rsidP="0051064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Pr="00F501C7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.</w:t>
            </w:r>
            <w:r w:rsidRPr="00DB0E35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0</w:t>
            </w:r>
            <w:r w:rsidR="00877365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990" w:type="dxa"/>
            <w:shd w:val="clear" w:color="auto" w:fill="auto"/>
          </w:tcPr>
          <w:p w14:paraId="3EF9669F" w14:textId="52BB6984" w:rsidR="006C1822" w:rsidRPr="00F501C7" w:rsidRDefault="00877365" w:rsidP="0054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3" w:right="-10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379</w:t>
            </w:r>
          </w:p>
        </w:tc>
      </w:tr>
    </w:tbl>
    <w:p w14:paraId="0570098A" w14:textId="77777777" w:rsidR="00031FA0" w:rsidRPr="00031FA0" w:rsidRDefault="00031FA0" w:rsidP="00031FA0">
      <w:pPr>
        <w:rPr>
          <w:lang w:val="en-US"/>
        </w:rPr>
      </w:pPr>
    </w:p>
    <w:p w14:paraId="658B2A8C" w14:textId="049D99B2" w:rsidR="004D44D9" w:rsidRPr="00CE693F" w:rsidRDefault="004D44D9" w:rsidP="00B72A44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เครื่องมือทางการเงิน</w:t>
      </w:r>
    </w:p>
    <w:p w14:paraId="26EC27C9" w14:textId="77777777" w:rsidR="004D44D9" w:rsidRPr="00CE693F" w:rsidRDefault="004D44D9" w:rsidP="00090B3C">
      <w:pPr>
        <w:rPr>
          <w:rFonts w:asciiTheme="majorBidi" w:hAnsiTheme="majorBidi" w:cstheme="majorBidi"/>
          <w:sz w:val="30"/>
          <w:szCs w:val="30"/>
          <w:lang w:val="en-US"/>
        </w:rPr>
      </w:pPr>
    </w:p>
    <w:p w14:paraId="4CBF0536" w14:textId="77777777" w:rsidR="00CF58AB" w:rsidRPr="00CE693F" w:rsidRDefault="00CF58AB" w:rsidP="00CF58AB">
      <w:pPr>
        <w:pStyle w:val="Caption"/>
        <w:numPr>
          <w:ilvl w:val="0"/>
          <w:numId w:val="0"/>
        </w:numPr>
        <w:ind w:left="900" w:hanging="360"/>
        <w:rPr>
          <w:rFonts w:asciiTheme="majorBidi" w:hAnsiTheme="majorBidi" w:cstheme="majorBidi"/>
          <w:i/>
          <w:iCs/>
        </w:rPr>
      </w:pPr>
      <w:r w:rsidRPr="00CE693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5737D57D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12DF9F3" w14:textId="605E7766" w:rsidR="00154B04" w:rsidRPr="007A168E" w:rsidRDefault="00154B04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CE693F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B9E778" w14:textId="77777777" w:rsidR="00B321BA" w:rsidRDefault="00B321BA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60364" w14:textId="64F1CE4B" w:rsidR="00404371" w:rsidRDefault="00404371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83FC13" w14:textId="77777777" w:rsidR="00404371" w:rsidRPr="007A168E" w:rsidRDefault="00404371" w:rsidP="0006694B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cs/>
        </w:rPr>
        <w:sectPr w:rsidR="00404371" w:rsidRPr="007A168E" w:rsidSect="000B7DA2">
          <w:headerReference w:type="default" r:id="rId26"/>
          <w:footerReference w:type="default" r:id="rId27"/>
          <w:pgSz w:w="11909" w:h="16834" w:code="9"/>
          <w:pgMar w:top="691" w:right="1152" w:bottom="576" w:left="1152" w:header="720" w:footer="720" w:gutter="0"/>
          <w:paperSrc w:first="7" w:other="7"/>
          <w:cols w:space="737"/>
          <w:docGrid w:linePitch="360"/>
        </w:sectPr>
      </w:pP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72668BA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AA73060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5AF7BA5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CB4E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733A44FE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308982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5BC1EE3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39DC192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4BBDEC5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01FE8F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2BD1B09C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D75B39F" w14:textId="20CAF6F3" w:rsidR="00CE46C4" w:rsidRPr="005B477A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3786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F072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CF072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A644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808" w:type="dxa"/>
            <w:vAlign w:val="bottom"/>
          </w:tcPr>
          <w:p w14:paraId="47788B3D" w14:textId="682753C9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768291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A01B82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7F0222C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FFC329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592E651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E9C63A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A667DD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8F70BC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BCD9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565B4D8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07BA4A4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0C0408A" w14:textId="3108C5E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A78B13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3329472" w14:textId="0088166B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675A59F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6A5F6DD2" w14:textId="389FC72A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6A04FFC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CD67EF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BDCF91A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6711336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5AFABD7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04400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655CC00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574D14E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3273C6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3442F0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9CC041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2C4DDB0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7976C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FCEF2A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3FF7C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E10E0C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88C5CE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BD4FA9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9F13B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5C3C2D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16CC3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5FA5E59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66FE1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C2DD54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1602D49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23F3983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3E8E2B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F1B86A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0E0AD4E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0962FA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AE168C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A3B148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D4E86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E3A72F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9176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850122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89525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6C28970A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3746C1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1FA23827" w14:textId="77777777" w:rsidR="00CE46C4" w:rsidRPr="007A168E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50E226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300853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3C0727C2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5A351C5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584B806" w14:textId="5615E38E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F94A6A2" w14:textId="255A90DA" w:rsidR="00B1286F" w:rsidRPr="007A168E" w:rsidRDefault="00E44EE9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4C9504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6A19427A" w14:textId="35F8A984" w:rsidR="00B1286F" w:rsidRPr="007A168E" w:rsidRDefault="00E44EE9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6618333C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9727ABC" w14:textId="362992A7" w:rsidR="00B1286F" w:rsidRPr="007A168E" w:rsidRDefault="00E44EE9" w:rsidP="002F1E62">
            <w:pPr>
              <w:pStyle w:val="acctfourfigures"/>
              <w:tabs>
                <w:tab w:val="clear" w:pos="765"/>
              </w:tabs>
              <w:spacing w:line="240" w:lineRule="atLeast"/>
              <w:ind w:left="-70" w:right="-10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DB5464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4414EDA" w14:textId="7D760C8C" w:rsidR="00B1286F" w:rsidRPr="007A168E" w:rsidRDefault="00E44EE9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187AE8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42A225" w14:textId="05A2BB72" w:rsidR="00B1286F" w:rsidRPr="007A168E" w:rsidRDefault="00E44EE9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1D5347D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73016" w14:textId="79365875" w:rsidR="00B1286F" w:rsidRPr="007A168E" w:rsidRDefault="00E44EE9" w:rsidP="00830E36">
            <w:pPr>
              <w:ind w:left="-70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FC8BF2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2916F1E" w14:textId="58858B96" w:rsidR="00B1286F" w:rsidRPr="007A168E" w:rsidRDefault="00E44EE9" w:rsidP="003A27F4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60D88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603612" w14:textId="39275C2E" w:rsidR="00D523AD" w:rsidRPr="007A168E" w:rsidRDefault="00E44EE9" w:rsidP="00D523AD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B1286F" w:rsidRPr="007A168E" w14:paraId="61585B0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98D016F" w14:textId="77777777" w:rsidR="00B1286F" w:rsidRPr="007A168E" w:rsidRDefault="00B1286F" w:rsidP="00B1286F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317CF5DD" w14:textId="20C7AC5C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1F0E08D" w14:textId="1E73CDEB" w:rsidR="00B1286F" w:rsidRPr="00315CE3" w:rsidRDefault="00E44EE9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0E33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189D1ADD" w14:textId="1F8BEE11" w:rsidR="00B1286F" w:rsidRPr="007A168E" w:rsidRDefault="00E44EE9" w:rsidP="0013655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1C56B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037A0CC" w14:textId="162998EA" w:rsidR="00B1286F" w:rsidRPr="007A168E" w:rsidRDefault="00E44EE9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42,431</w:t>
            </w:r>
          </w:p>
        </w:tc>
        <w:tc>
          <w:tcPr>
            <w:tcW w:w="236" w:type="dxa"/>
            <w:shd w:val="clear" w:color="auto" w:fill="auto"/>
          </w:tcPr>
          <w:p w14:paraId="71205E50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1CF29B7" w14:textId="0ADBF4F9" w:rsidR="00B1286F" w:rsidRPr="007A168E" w:rsidRDefault="00E44EE9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42,431</w:t>
            </w:r>
          </w:p>
        </w:tc>
        <w:tc>
          <w:tcPr>
            <w:tcW w:w="236" w:type="dxa"/>
            <w:shd w:val="clear" w:color="auto" w:fill="auto"/>
          </w:tcPr>
          <w:p w14:paraId="037FFCB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00ECAE7" w14:textId="4EFDC9DF" w:rsidR="00B1286F" w:rsidRPr="007A168E" w:rsidRDefault="00E44EE9" w:rsidP="00830E36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8AE94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623625E" w14:textId="7BD29405" w:rsidR="00B1286F" w:rsidRPr="007A168E" w:rsidRDefault="00E44EE9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44,168</w:t>
            </w:r>
          </w:p>
        </w:tc>
        <w:tc>
          <w:tcPr>
            <w:tcW w:w="236" w:type="dxa"/>
            <w:shd w:val="clear" w:color="auto" w:fill="auto"/>
          </w:tcPr>
          <w:p w14:paraId="66817E5F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10D9F4A1" w14:textId="1648D86E" w:rsidR="00B1286F" w:rsidRPr="007A168E" w:rsidRDefault="00E44EE9" w:rsidP="003A27F4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48A907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2D5061D" w14:textId="7CF122C8" w:rsidR="00B1286F" w:rsidRPr="007A168E" w:rsidRDefault="00E44EE9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44,168</w:t>
            </w:r>
          </w:p>
        </w:tc>
      </w:tr>
      <w:tr w:rsidR="00B1286F" w:rsidRPr="007A168E" w14:paraId="10FD8A11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15A9FDBB" w14:textId="77777777" w:rsidR="00B1286F" w:rsidRPr="007A168E" w:rsidRDefault="00B1286F" w:rsidP="00B1286F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577BA03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7DF14" w14:textId="5BAF783A" w:rsidR="00B1286F" w:rsidRPr="00B1286F" w:rsidRDefault="00E44EE9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A5E1E1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D71F86" w14:textId="5D7A4157" w:rsidR="00B1286F" w:rsidRPr="007A168E" w:rsidRDefault="00E44EE9" w:rsidP="00204FB9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6AE126A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94BFBD" w14:textId="15D3AC29" w:rsidR="00B1286F" w:rsidRPr="007A168E" w:rsidRDefault="00E44EE9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42,431</w:t>
            </w:r>
          </w:p>
        </w:tc>
        <w:tc>
          <w:tcPr>
            <w:tcW w:w="236" w:type="dxa"/>
            <w:shd w:val="clear" w:color="auto" w:fill="auto"/>
          </w:tcPr>
          <w:p w14:paraId="178CA53B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B8DAC" w14:textId="6E5A1988" w:rsidR="00B1286F" w:rsidRPr="007A168E" w:rsidRDefault="00E44EE9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42,477</w:t>
            </w:r>
          </w:p>
        </w:tc>
        <w:tc>
          <w:tcPr>
            <w:tcW w:w="236" w:type="dxa"/>
            <w:shd w:val="clear" w:color="auto" w:fill="auto"/>
          </w:tcPr>
          <w:p w14:paraId="1566ACAB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FAE3E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A05EF3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B699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26B8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08256AE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344352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7AB8721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5F03D18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9A65A28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DDA24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AA726E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98D479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6C001823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AADDF7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68123242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1EEC8A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46652673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180EC16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9EDC77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209A79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6E8498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E1C576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1611EA7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5E1BDE4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3EA9C5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1286F" w:rsidRPr="007A168E" w14:paraId="7BF33DDD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089A4D3" w14:textId="77777777" w:rsidR="00B1286F" w:rsidRPr="007A168E" w:rsidRDefault="00B1286F" w:rsidP="00B128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B84ED66" w14:textId="77777777" w:rsidR="00B1286F" w:rsidRPr="007A168E" w:rsidRDefault="00B1286F" w:rsidP="00B128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594251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3F60B92E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7CACE5E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FD116F" w14:textId="77777777" w:rsidR="00B1286F" w:rsidRPr="007A168E" w:rsidRDefault="00B1286F" w:rsidP="00B1286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92977A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4CA207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94BC2CE" w14:textId="77777777" w:rsidR="00B1286F" w:rsidRPr="007A168E" w:rsidRDefault="00B1286F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7D295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EA698B0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3C5B5F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8A37A2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7851FE3" w14:textId="77777777" w:rsidR="00B1286F" w:rsidRPr="007A168E" w:rsidRDefault="00B1286F" w:rsidP="00B128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29251FBB" w14:textId="77777777" w:rsidR="00B1286F" w:rsidRPr="007A168E" w:rsidRDefault="00B1286F" w:rsidP="00B1286F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3F21BA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0FD9969" w14:textId="77777777" w:rsidR="00B1286F" w:rsidRPr="007A168E" w:rsidRDefault="00B1286F" w:rsidP="00B1286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973BE" w:rsidRPr="007A168E" w14:paraId="5C45BBC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F701F89" w14:textId="77777777" w:rsidR="007973BE" w:rsidRPr="007A168E" w:rsidRDefault="007973BE" w:rsidP="007973BE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B768F54" w14:textId="374209D2" w:rsidR="007973BE" w:rsidRPr="007A168E" w:rsidRDefault="00DB0E35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1E656B13" w14:textId="119260CF" w:rsidR="007973BE" w:rsidRPr="00A50EB3" w:rsidRDefault="00E44EE9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3C97E69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403590F" w14:textId="73BE7B2C" w:rsidR="007973BE" w:rsidRPr="007A168E" w:rsidRDefault="00E44EE9" w:rsidP="002F1E6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F7C8944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7AAB000" w14:textId="20FC0558" w:rsidR="007973BE" w:rsidRPr="007A168E" w:rsidRDefault="00E44EE9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77,901,900</w:t>
            </w:r>
          </w:p>
        </w:tc>
        <w:tc>
          <w:tcPr>
            <w:tcW w:w="236" w:type="dxa"/>
            <w:shd w:val="clear" w:color="auto" w:fill="auto"/>
          </w:tcPr>
          <w:p w14:paraId="3A2EAF9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C13FC0B" w14:textId="58053405" w:rsidR="007973BE" w:rsidRPr="007A168E" w:rsidRDefault="00E44EE9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77,901,900</w:t>
            </w:r>
          </w:p>
        </w:tc>
        <w:tc>
          <w:tcPr>
            <w:tcW w:w="236" w:type="dxa"/>
            <w:shd w:val="clear" w:color="auto" w:fill="auto"/>
          </w:tcPr>
          <w:p w14:paraId="15B8FBF4" w14:textId="77777777" w:rsidR="007973BE" w:rsidRPr="007A168E" w:rsidRDefault="007973BE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A67DD4" w14:textId="49D057CE" w:rsidR="007973BE" w:rsidRPr="007A168E" w:rsidRDefault="00E44EE9" w:rsidP="00830E36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362514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2393BDE" w14:textId="28415FC4" w:rsidR="007973BE" w:rsidRPr="007A168E" w:rsidRDefault="00E44EE9" w:rsidP="00D45CDF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79,448,682</w:t>
            </w:r>
          </w:p>
        </w:tc>
        <w:tc>
          <w:tcPr>
            <w:tcW w:w="236" w:type="dxa"/>
            <w:shd w:val="clear" w:color="auto" w:fill="auto"/>
          </w:tcPr>
          <w:p w14:paraId="48BA980D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396813D9" w14:textId="6F03B18D" w:rsidR="007973BE" w:rsidRPr="007A168E" w:rsidRDefault="00E44EE9" w:rsidP="00516B16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CE3F9A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4B6AD3A2" w14:textId="7AFE4807" w:rsidR="007973BE" w:rsidRPr="007A168E" w:rsidRDefault="00E44EE9" w:rsidP="00D45CDF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79,448,682</w:t>
            </w:r>
          </w:p>
        </w:tc>
      </w:tr>
      <w:tr w:rsidR="007973BE" w:rsidRPr="007A168E" w14:paraId="1DD8875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A419788" w14:textId="77777777" w:rsidR="007973BE" w:rsidRPr="007A168E" w:rsidRDefault="007973BE" w:rsidP="007973BE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15F3F3B" w14:textId="77777777" w:rsidR="007973BE" w:rsidRPr="007A168E" w:rsidRDefault="007973BE" w:rsidP="007973B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999F7" w14:textId="379895FA" w:rsidR="007973BE" w:rsidRPr="00315CE3" w:rsidRDefault="00E44EE9" w:rsidP="00315CE3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1648946" w14:textId="77777777" w:rsidR="007973BE" w:rsidRPr="00B1286F" w:rsidRDefault="007973BE" w:rsidP="007973BE">
            <w:pPr>
              <w:ind w:left="-70" w:right="-16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F315AD" w14:textId="6D8841A4" w:rsidR="007973BE" w:rsidRPr="002F1E62" w:rsidRDefault="00E44EE9" w:rsidP="002F1E62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093601F" w14:textId="77777777" w:rsidR="007973BE" w:rsidRPr="007A168E" w:rsidRDefault="007973BE" w:rsidP="007973BE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DB49AB" w14:textId="31E7E839" w:rsidR="007973BE" w:rsidRPr="005443EB" w:rsidRDefault="00E44EE9" w:rsidP="00204FB9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77,901,900</w:t>
            </w:r>
          </w:p>
        </w:tc>
        <w:tc>
          <w:tcPr>
            <w:tcW w:w="236" w:type="dxa"/>
            <w:shd w:val="clear" w:color="auto" w:fill="auto"/>
          </w:tcPr>
          <w:p w14:paraId="27A61F1B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041D8F" w14:textId="3EB6F3F8" w:rsidR="007973BE" w:rsidRPr="007A168E" w:rsidRDefault="00E44EE9" w:rsidP="00204FB9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77,901,900</w:t>
            </w:r>
          </w:p>
        </w:tc>
        <w:tc>
          <w:tcPr>
            <w:tcW w:w="236" w:type="dxa"/>
            <w:shd w:val="clear" w:color="auto" w:fill="auto"/>
          </w:tcPr>
          <w:p w14:paraId="57EECD1E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F3FCD63" w14:textId="00E963A5" w:rsidR="007973BE" w:rsidRPr="007A168E" w:rsidRDefault="007973BE" w:rsidP="004C213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DB758D5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7C59D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9C4D088" w14:textId="77777777" w:rsidR="007973BE" w:rsidRPr="007A168E" w:rsidRDefault="007973BE" w:rsidP="007973B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E80C998" w14:textId="77777777" w:rsidR="007973BE" w:rsidRPr="007A168E" w:rsidRDefault="007973BE" w:rsidP="007973BE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C2C468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3F58ABF" w14:textId="77777777" w:rsidR="007973BE" w:rsidRPr="007A168E" w:rsidRDefault="007973BE" w:rsidP="007973BE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10BEB4E4" w14:textId="52588F41" w:rsidR="00CE46C4" w:rsidRPr="007A168E" w:rsidRDefault="00CE46C4">
      <w:pPr>
        <w:rPr>
          <w:rFonts w:asciiTheme="majorBidi" w:hAnsiTheme="majorBidi" w:cstheme="majorBidi"/>
        </w:rPr>
      </w:pPr>
    </w:p>
    <w:p w14:paraId="2A7C8595" w14:textId="061D7E39" w:rsidR="00CE46C4" w:rsidRPr="007A168E" w:rsidRDefault="00CE46C4">
      <w:pPr>
        <w:rPr>
          <w:rFonts w:asciiTheme="majorBidi" w:hAnsiTheme="majorBidi" w:cstheme="majorBidi"/>
        </w:rPr>
      </w:pPr>
    </w:p>
    <w:p w14:paraId="3480030F" w14:textId="2E0232B0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3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73"/>
        <w:gridCol w:w="1796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24"/>
        <w:gridCol w:w="236"/>
        <w:gridCol w:w="1028"/>
      </w:tblGrid>
      <w:tr w:rsidR="00CE46C4" w:rsidRPr="007A168E" w14:paraId="2DFA9704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3E66CEC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808" w:type="dxa"/>
            <w:vAlign w:val="bottom"/>
          </w:tcPr>
          <w:p w14:paraId="39ED5E8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624FE46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E46C4" w:rsidRPr="007A168E" w14:paraId="123E4CF8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1804C7F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3203680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2" w:type="dxa"/>
            <w:gridSpan w:val="7"/>
            <w:vAlign w:val="bottom"/>
          </w:tcPr>
          <w:p w14:paraId="47BA776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5782E1B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5319722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8BFE89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B1B7C0A" w14:textId="0CA4C0B4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295EE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68728371" w14:textId="050C5DD6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0C2970F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CDFE20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3" w:type="dxa"/>
          </w:tcPr>
          <w:p w14:paraId="23EE79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96" w:type="dxa"/>
            <w:shd w:val="clear" w:color="auto" w:fill="auto"/>
            <w:vAlign w:val="bottom"/>
          </w:tcPr>
          <w:p w14:paraId="0EC9A94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97023F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20C1C1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9B5C8B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DE2699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F91CB9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CCFA37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74BF30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5B931AE" w14:textId="5E478FD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CB3CC0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68A7375B" w14:textId="6EB1404E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72037FD6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vAlign w:val="bottom"/>
          </w:tcPr>
          <w:p w14:paraId="0B4C3686" w14:textId="49C398F5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05D456E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E157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2ED062A5" w14:textId="77777777" w:rsidTr="00CE46C4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554A910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8AA2E15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796" w:type="dxa"/>
            <w:gridSpan w:val="15"/>
            <w:vAlign w:val="bottom"/>
          </w:tcPr>
          <w:p w14:paraId="23B6972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207545F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0B651A61" w14:textId="77777777" w:rsidR="00CE46C4" w:rsidRPr="00B72A44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0B1A4D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7A0D053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608E3BF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BA0427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E23664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F1702A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CE03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A79A8E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52D31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C79A8F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2541D1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5FECE3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DEF177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64EDB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FFDD5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3CDA5ED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3F84F0A7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E099867" w14:textId="77777777" w:rsidR="00CE46C4" w:rsidRPr="00B72A44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1287D6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6960F9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4846AB4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5A25578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9C7BC3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F44C2E1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BF4FFD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106B2B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03F7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3830E5A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6E73998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F9954B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8539173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</w:tcPr>
          <w:p w14:paraId="28FFBF9F" w14:textId="77777777" w:rsidR="00CE46C4" w:rsidRPr="00B72A44" w:rsidRDefault="00CE46C4" w:rsidP="000B13C3">
            <w:pPr>
              <w:tabs>
                <w:tab w:val="decimal" w:pos="74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666FE3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834754D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093B01C9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A10FCCC" w14:textId="77777777" w:rsidR="00295EE3" w:rsidRPr="00B72A44" w:rsidRDefault="00295EE3" w:rsidP="00295EE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28BF1EEA" w14:textId="71C7CECA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711B3B3" w14:textId="7FA3EDCE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0D27B8D1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7E9D4C9" w14:textId="0C8D178E" w:rsidR="00295EE3" w:rsidRPr="00295EE3" w:rsidRDefault="00295EE3" w:rsidP="00295EE3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7094F8F6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E1FDC52" w14:textId="2FC4917A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53FF72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C7B8117" w14:textId="61DA2032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291456E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6A607" w14:textId="38EA7BEB" w:rsidR="00295EE3" w:rsidRPr="00B72A44" w:rsidRDefault="00295EE3" w:rsidP="00295EE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732C004E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A149F27" w14:textId="2E3D1D56" w:rsidR="00295EE3" w:rsidRPr="00B72A44" w:rsidRDefault="00295EE3" w:rsidP="0029395E">
            <w:pPr>
              <w:ind w:left="-70" w:right="-10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A8DE3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F91F489" w14:textId="52C89D3A" w:rsidR="00295EE3" w:rsidRPr="00B72A44" w:rsidRDefault="00295EE3" w:rsidP="0029395E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1904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44F81FF" w14:textId="6221EC5E" w:rsidR="00295EE3" w:rsidRPr="00B72A44" w:rsidRDefault="00295EE3" w:rsidP="009E31C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295EE3" w:rsidRPr="007A168E" w14:paraId="1A9E6093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37C02FF2" w14:textId="77777777" w:rsidR="00295EE3" w:rsidRPr="00B72A44" w:rsidRDefault="00295EE3" w:rsidP="00295EE3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62FC2C08" w14:textId="19551A04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7F3215EE" w14:textId="223F38F6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3F80424C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367C3ABF" w14:textId="2FDFB443" w:rsidR="00295EE3" w:rsidRPr="00B72A44" w:rsidRDefault="00295EE3" w:rsidP="00295EE3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1,247</w:t>
            </w:r>
          </w:p>
        </w:tc>
        <w:tc>
          <w:tcPr>
            <w:tcW w:w="236" w:type="dxa"/>
            <w:shd w:val="clear" w:color="auto" w:fill="auto"/>
          </w:tcPr>
          <w:p w14:paraId="56E682C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433305B" w14:textId="616BEDE6" w:rsidR="00295EE3" w:rsidRPr="00B72A44" w:rsidRDefault="00295EE3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39,890</w:t>
            </w:r>
          </w:p>
        </w:tc>
        <w:tc>
          <w:tcPr>
            <w:tcW w:w="236" w:type="dxa"/>
            <w:shd w:val="clear" w:color="auto" w:fill="auto"/>
          </w:tcPr>
          <w:p w14:paraId="1AD2F1C5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991DCD2" w14:textId="0515FC2C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41,137</w:t>
            </w:r>
          </w:p>
        </w:tc>
        <w:tc>
          <w:tcPr>
            <w:tcW w:w="236" w:type="dxa"/>
            <w:shd w:val="clear" w:color="auto" w:fill="auto"/>
          </w:tcPr>
          <w:p w14:paraId="5BD13E5A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551E947" w14:textId="098C32D2" w:rsidR="00295EE3" w:rsidRPr="00B72A44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6EEF75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4E52ADA" w14:textId="58723C68" w:rsidR="00295EE3" w:rsidRPr="00B72A44" w:rsidRDefault="00295EE3" w:rsidP="00C27362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41,538</w:t>
            </w:r>
          </w:p>
        </w:tc>
        <w:tc>
          <w:tcPr>
            <w:tcW w:w="236" w:type="dxa"/>
            <w:shd w:val="clear" w:color="auto" w:fill="auto"/>
          </w:tcPr>
          <w:p w14:paraId="46A9D4B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C537E45" w14:textId="39D60A17" w:rsidR="00295EE3" w:rsidRPr="00B72A44" w:rsidRDefault="00295EE3" w:rsidP="0029395E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29E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2EF57BE2" w14:textId="3C3CADED" w:rsidR="00295EE3" w:rsidRPr="00B72A44" w:rsidRDefault="00295EE3" w:rsidP="009E31C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41,538</w:t>
            </w:r>
          </w:p>
        </w:tc>
      </w:tr>
      <w:tr w:rsidR="00295EE3" w:rsidRPr="007A168E" w14:paraId="7ADC95A5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8EBA837" w14:textId="77777777" w:rsidR="00295EE3" w:rsidRPr="00B72A44" w:rsidRDefault="00295EE3" w:rsidP="00295EE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3A12465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FDE513" w14:textId="5596D3B8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5249CE16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40711" w14:textId="739AEC09" w:rsidR="00295EE3" w:rsidRPr="00295EE3" w:rsidRDefault="00295EE3" w:rsidP="00295EE3">
            <w:pPr>
              <w:pStyle w:val="acctfourfigures"/>
              <w:tabs>
                <w:tab w:val="clear" w:pos="765"/>
                <w:tab w:val="decimal" w:pos="15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1,322</w:t>
            </w:r>
          </w:p>
        </w:tc>
        <w:tc>
          <w:tcPr>
            <w:tcW w:w="236" w:type="dxa"/>
            <w:shd w:val="clear" w:color="auto" w:fill="auto"/>
          </w:tcPr>
          <w:p w14:paraId="224018A7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E93B7" w14:textId="48735FD3" w:rsidR="00295EE3" w:rsidRPr="008F7DCA" w:rsidRDefault="00295EE3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7D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39,890</w:t>
            </w:r>
          </w:p>
        </w:tc>
        <w:tc>
          <w:tcPr>
            <w:tcW w:w="236" w:type="dxa"/>
            <w:shd w:val="clear" w:color="auto" w:fill="auto"/>
          </w:tcPr>
          <w:p w14:paraId="34758D2D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B5CBF2" w14:textId="0728A76C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41,212</w:t>
            </w:r>
          </w:p>
        </w:tc>
        <w:tc>
          <w:tcPr>
            <w:tcW w:w="236" w:type="dxa"/>
            <w:shd w:val="clear" w:color="auto" w:fill="auto"/>
          </w:tcPr>
          <w:p w14:paraId="055DB92B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7954736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D9E358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5F38335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FD52BC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65BBEE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8B77E2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26EAC8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4C5EA3EF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B65D166" w14:textId="77777777" w:rsidR="00295EE3" w:rsidRPr="00B72A44" w:rsidRDefault="00295EE3" w:rsidP="00295E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0C1F3D01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25740816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6F66FAB9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double" w:sz="4" w:space="0" w:color="auto"/>
            </w:tcBorders>
            <w:shd w:val="clear" w:color="auto" w:fill="auto"/>
          </w:tcPr>
          <w:p w14:paraId="5CAD770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BC3012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1F8CE4EE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B372F63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F21DA4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20"/>
                <w:tab w:val="decimal" w:pos="97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0BEE208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5F20E64" w14:textId="77777777" w:rsidR="00295EE3" w:rsidRPr="00B72A44" w:rsidRDefault="00295EE3" w:rsidP="00295EE3">
            <w:pPr>
              <w:tabs>
                <w:tab w:val="decimal" w:pos="970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21F0917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BAC8D6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83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5B8636E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DCB5EB5" w14:textId="77777777" w:rsidR="00295EE3" w:rsidRPr="00B72A44" w:rsidRDefault="00295EE3" w:rsidP="00295EE3">
            <w:pPr>
              <w:tabs>
                <w:tab w:val="decimal" w:pos="740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DFD273D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3D70EC6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15E960FB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65C3F824" w14:textId="77777777" w:rsidR="00295EE3" w:rsidRPr="00B72A44" w:rsidRDefault="00295EE3" w:rsidP="00295EE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2A1361A2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4495548D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2FD970C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43C7533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CF1F52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4F1602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  <w:tab w:val="decimal" w:pos="11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B03CB49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9A6BB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920"/>
                <w:tab w:val="decimal" w:pos="970"/>
              </w:tabs>
              <w:spacing w:line="240" w:lineRule="atLeast"/>
              <w:ind w:left="-7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E22134E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C4B8567" w14:textId="77777777" w:rsidR="00295EE3" w:rsidRPr="00B72A44" w:rsidRDefault="00295EE3" w:rsidP="00295EE3">
            <w:pPr>
              <w:tabs>
                <w:tab w:val="decimal" w:pos="970"/>
              </w:tabs>
              <w:ind w:left="-70" w:right="-16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849BA2C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F7830A2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83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EE7A11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57CD8F07" w14:textId="77777777" w:rsidR="00295EE3" w:rsidRPr="00B72A44" w:rsidRDefault="00295EE3" w:rsidP="00295EE3">
            <w:pPr>
              <w:tabs>
                <w:tab w:val="decimal" w:pos="740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3F4E9D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65BCC549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5EE3" w:rsidRPr="007A168E" w14:paraId="3D6F683C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43703CB3" w14:textId="77777777" w:rsidR="00295EE3" w:rsidRPr="00B72A44" w:rsidRDefault="00295EE3" w:rsidP="00295EE3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B72A44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3D58874" w14:textId="041FE5CE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1E0936B" w14:textId="76BF0F70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4F846270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96" w:type="dxa"/>
            <w:shd w:val="clear" w:color="auto" w:fill="auto"/>
          </w:tcPr>
          <w:p w14:paraId="24C13230" w14:textId="5898F019" w:rsidR="00295EE3" w:rsidRPr="00295EE3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F2A90" w14:textId="77777777" w:rsidR="00295EE3" w:rsidRPr="00B72A44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500A8F6" w14:textId="7247DDAB" w:rsidR="00295EE3" w:rsidRPr="00B72A44" w:rsidRDefault="00295EE3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755EA641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B1CF0FE" w14:textId="5D3DC081" w:rsidR="00295EE3" w:rsidRPr="00B72A44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305610F9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0D5EBFB" w14:textId="4B6F03F7" w:rsidR="00295EE3" w:rsidRPr="00B72A44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7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CAFFFB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BCB2D81" w14:textId="4E6302BD" w:rsidR="00295EE3" w:rsidRPr="00B72A44" w:rsidRDefault="00295EE3" w:rsidP="00BD76E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76,514,337</w:t>
            </w:r>
          </w:p>
        </w:tc>
        <w:tc>
          <w:tcPr>
            <w:tcW w:w="236" w:type="dxa"/>
            <w:shd w:val="clear" w:color="auto" w:fill="auto"/>
          </w:tcPr>
          <w:p w14:paraId="1C9D883B" w14:textId="77777777" w:rsidR="00295EE3" w:rsidRPr="00B72A44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627FF528" w14:textId="37B6CF77" w:rsidR="00295EE3" w:rsidRPr="00B72A44" w:rsidRDefault="00295EE3" w:rsidP="0029395E">
            <w:pPr>
              <w:ind w:left="-70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1ECE26F" w14:textId="77777777" w:rsidR="00295EE3" w:rsidRPr="00B72A44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57B7B389" w14:textId="29E69A13" w:rsidR="00295EE3" w:rsidRPr="00B72A44" w:rsidRDefault="00295EE3" w:rsidP="009E31C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sz w:val="26"/>
                <w:szCs w:val="26"/>
              </w:rPr>
              <w:t>76,514,337</w:t>
            </w:r>
          </w:p>
        </w:tc>
      </w:tr>
      <w:tr w:rsidR="00295EE3" w:rsidRPr="007A168E" w14:paraId="1C2EDD34" w14:textId="77777777" w:rsidTr="00CE46C4">
        <w:trPr>
          <w:trHeight w:val="261"/>
        </w:trPr>
        <w:tc>
          <w:tcPr>
            <w:tcW w:w="2430" w:type="dxa"/>
            <w:shd w:val="clear" w:color="auto" w:fill="auto"/>
          </w:tcPr>
          <w:p w14:paraId="75FE9AFD" w14:textId="77777777" w:rsidR="00295EE3" w:rsidRPr="00B72A44" w:rsidRDefault="00295EE3" w:rsidP="00295EE3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438CC9E8" w14:textId="77777777" w:rsidR="00295EE3" w:rsidRPr="00B72A44" w:rsidRDefault="00295EE3" w:rsidP="00295EE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A95A3" w14:textId="4D7A7C2E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9395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shd w:val="clear" w:color="auto" w:fill="auto"/>
          </w:tcPr>
          <w:p w14:paraId="7BBB4535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796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5B0EE5" w14:textId="28FC7515" w:rsidR="00295EE3" w:rsidRPr="0029395E" w:rsidRDefault="00295EE3" w:rsidP="0029395E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395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573EC8" w14:textId="77777777" w:rsidR="00295EE3" w:rsidRPr="00295EE3" w:rsidRDefault="00295EE3" w:rsidP="00295EE3">
            <w:pPr>
              <w:tabs>
                <w:tab w:val="decimal" w:pos="789"/>
                <w:tab w:val="decimal" w:pos="9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106576" w14:textId="28DD6A3D" w:rsidR="00295EE3" w:rsidRPr="008F7DCA" w:rsidRDefault="00295EE3" w:rsidP="008F7DCA">
            <w:pPr>
              <w:pStyle w:val="acctfourfigures"/>
              <w:tabs>
                <w:tab w:val="clear" w:pos="765"/>
                <w:tab w:val="decimal" w:pos="117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F7DCA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48111B6F" w14:textId="77777777" w:rsidR="00295EE3" w:rsidRPr="00295EE3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65AAC" w14:textId="53691044" w:rsidR="00295EE3" w:rsidRPr="00295EE3" w:rsidRDefault="00295EE3" w:rsidP="00295EE3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95E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75,789,900</w:t>
            </w:r>
          </w:p>
        </w:tc>
        <w:tc>
          <w:tcPr>
            <w:tcW w:w="236" w:type="dxa"/>
            <w:shd w:val="clear" w:color="auto" w:fill="auto"/>
          </w:tcPr>
          <w:p w14:paraId="32E16129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B593239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E85D64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853B75F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83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AE7CAC" w14:textId="77777777" w:rsidR="00295EE3" w:rsidRPr="00295EE3" w:rsidRDefault="00295EE3" w:rsidP="00295EE3">
            <w:pPr>
              <w:tabs>
                <w:tab w:val="decimal" w:pos="595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shd w:val="clear" w:color="auto" w:fill="auto"/>
          </w:tcPr>
          <w:p w14:paraId="76F19F0F" w14:textId="77777777" w:rsidR="00295EE3" w:rsidRPr="00295EE3" w:rsidRDefault="00295EE3" w:rsidP="00295EE3">
            <w:pPr>
              <w:tabs>
                <w:tab w:val="decimal" w:pos="740"/>
                <w:tab w:val="decimal" w:pos="970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E6FF4B7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</w:tcPr>
          <w:p w14:paraId="180BEA79" w14:textId="77777777" w:rsidR="00295EE3" w:rsidRPr="00295EE3" w:rsidRDefault="00295EE3" w:rsidP="00295EE3">
            <w:pPr>
              <w:pStyle w:val="acctfourfigures"/>
              <w:tabs>
                <w:tab w:val="clear" w:pos="765"/>
                <w:tab w:val="decimal" w:pos="740"/>
                <w:tab w:val="decimal" w:pos="9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255F546B" w14:textId="1C0CDC72" w:rsidR="00CE46C4" w:rsidRPr="007A168E" w:rsidRDefault="00CE46C4">
      <w:pPr>
        <w:rPr>
          <w:rFonts w:asciiTheme="majorBidi" w:hAnsiTheme="majorBidi" w:cstheme="majorBidi"/>
        </w:rPr>
      </w:pPr>
    </w:p>
    <w:p w14:paraId="3471C6A6" w14:textId="0BDEA1DA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837"/>
        <w:gridCol w:w="240"/>
        <w:gridCol w:w="1384"/>
        <w:gridCol w:w="236"/>
        <w:gridCol w:w="1204"/>
        <w:gridCol w:w="236"/>
        <w:gridCol w:w="1114"/>
        <w:gridCol w:w="236"/>
        <w:gridCol w:w="1114"/>
        <w:gridCol w:w="236"/>
        <w:gridCol w:w="1008"/>
        <w:gridCol w:w="236"/>
        <w:gridCol w:w="1044"/>
      </w:tblGrid>
      <w:tr w:rsidR="00CE46C4" w:rsidRPr="007A168E" w14:paraId="38D74102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074A241D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42581B5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491EACC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A07A6CB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4E5C717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6E137D4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9" w:type="dxa"/>
            <w:gridSpan w:val="7"/>
            <w:vAlign w:val="bottom"/>
          </w:tcPr>
          <w:p w14:paraId="7CB9979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6F90EF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4BBFD97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5C4AA255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296826D" w14:textId="503D7B63" w:rsidR="00CE46C4" w:rsidRPr="00CF0722" w:rsidRDefault="003247F2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3247F2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F0722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CF0722">
              <w:rPr>
                <w:rFonts w:asciiTheme="majorBidi" w:hAnsi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CF0722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lang w:val="en-US"/>
              </w:rPr>
              <w:t>2568</w:t>
            </w:r>
          </w:p>
        </w:tc>
        <w:tc>
          <w:tcPr>
            <w:tcW w:w="808" w:type="dxa"/>
            <w:vAlign w:val="bottom"/>
          </w:tcPr>
          <w:p w14:paraId="531670C7" w14:textId="4FAAD541" w:rsidR="00CE46C4" w:rsidRPr="007A168E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1EF172B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FC98F1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2837EA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699EE5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0FCF6E8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3CFE352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950960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3998C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E9707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314CC3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FEC6B8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1BE5B6F8" w14:textId="388872CF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56A8FFEA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2C6E9A36" w14:textId="445EDFD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A1EDA2B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7CA46135" w14:textId="75807034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49323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26F33BD2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35767CFC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364275D0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2EAE8BB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3" w:type="dxa"/>
            <w:gridSpan w:val="15"/>
            <w:vAlign w:val="bottom"/>
          </w:tcPr>
          <w:p w14:paraId="793305E8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C07FFBA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1DA59203" w14:textId="77777777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73DF34F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550094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256235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D96D24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E0D58B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11222E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D2B70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51C4C56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4D631C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2840509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660C4F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971FBB9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4D2AB9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10CBED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101AD3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86028B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E46C4" w:rsidRPr="007A168E" w14:paraId="2F48A22C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9EA6254" w14:textId="77777777" w:rsidR="00CE46C4" w:rsidRPr="007A168E" w:rsidRDefault="00CE46C4" w:rsidP="000B13C3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FCB0F9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C224DAE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0AD1AC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91A759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571D43D2" w14:textId="77777777" w:rsidR="00CE46C4" w:rsidRPr="007A168E" w:rsidRDefault="00CE46C4" w:rsidP="000B13C3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8BFAAB4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C0485F3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493647D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82E5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9AB5463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CD1419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</w:tcPr>
          <w:p w14:paraId="12CE1FB7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8A36B8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05FD3F0" w14:textId="77777777" w:rsidR="00CE46C4" w:rsidRPr="007A168E" w:rsidRDefault="00CE46C4" w:rsidP="000B13C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75247C5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A984981" w14:textId="77777777" w:rsidR="00CE46C4" w:rsidRPr="007A168E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60A" w:rsidRPr="007A168E" w14:paraId="6DE9C783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10823054" w14:textId="77777777" w:rsidR="00C9460A" w:rsidRPr="007A168E" w:rsidRDefault="00C9460A" w:rsidP="00C9460A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6D84BEC9" w14:textId="5269BB2A" w:rsidR="00C9460A" w:rsidRPr="007A168E" w:rsidRDefault="00C9460A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18980EAC" w14:textId="081E3F17" w:rsidR="00C9460A" w:rsidRPr="00EA4B34" w:rsidRDefault="00E44EE9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779475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32871A48" w14:textId="3E72371F" w:rsidR="00C9460A" w:rsidRPr="007A168E" w:rsidRDefault="00E44EE9" w:rsidP="00EC4B7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40" w:type="dxa"/>
            <w:shd w:val="clear" w:color="auto" w:fill="auto"/>
          </w:tcPr>
          <w:p w14:paraId="04080477" w14:textId="77777777" w:rsidR="00C9460A" w:rsidRPr="007A168E" w:rsidRDefault="00C9460A" w:rsidP="00C9460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2A00792" w14:textId="048797BD" w:rsidR="00C9460A" w:rsidRPr="007A168E" w:rsidRDefault="00E44EE9" w:rsidP="00C9460A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4F4AAD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CF09222" w14:textId="4BA16AC1" w:rsidR="00C9460A" w:rsidRPr="007A168E" w:rsidRDefault="0013128E" w:rsidP="00EC4B7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44230089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DD86DFA" w14:textId="576A7B02" w:rsidR="00C9460A" w:rsidRPr="007A168E" w:rsidRDefault="0013128E" w:rsidP="00C9460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shd w:val="clear" w:color="auto" w:fill="auto"/>
          </w:tcPr>
          <w:p w14:paraId="42FFBA01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78F9C51" w14:textId="68C2D8A7" w:rsidR="00C9460A" w:rsidRPr="007A168E" w:rsidRDefault="0013128E" w:rsidP="009912FD">
            <w:pPr>
              <w:ind w:left="-79" w:right="-107" w:firstLine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6CB51B" w14:textId="77777777" w:rsidR="00C9460A" w:rsidRPr="007A168E" w:rsidRDefault="00C9460A" w:rsidP="00C946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46C92F1" w14:textId="2C590C45" w:rsidR="00C9460A" w:rsidRPr="007A168E" w:rsidRDefault="0013128E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4E01FE" w14:textId="77777777" w:rsidR="00C9460A" w:rsidRPr="007A168E" w:rsidRDefault="00C9460A" w:rsidP="00C946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FAF29F7" w14:textId="7EF83724" w:rsidR="00C9460A" w:rsidRPr="007A168E" w:rsidRDefault="0013128E" w:rsidP="00C9460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A10C84" w:rsidRPr="007A168E" w14:paraId="7E210A9B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3C97E42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2A19684B" w14:textId="3D3E2C9A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2BC2C5D6" w14:textId="0B67034A" w:rsidR="00A10C84" w:rsidRPr="00EA4B34" w:rsidRDefault="00E44EE9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2C6C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5418DFE" w14:textId="3EB9699E" w:rsidR="00A10C84" w:rsidRPr="007A168E" w:rsidRDefault="00E44EE9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7EF132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632C650" w14:textId="0C69C77E" w:rsidR="00A10C84" w:rsidRPr="007A168E" w:rsidRDefault="0013128E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27,416</w:t>
            </w:r>
          </w:p>
        </w:tc>
        <w:tc>
          <w:tcPr>
            <w:tcW w:w="236" w:type="dxa"/>
            <w:shd w:val="clear" w:color="auto" w:fill="auto"/>
          </w:tcPr>
          <w:p w14:paraId="64EE910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2F3F7D16" w14:textId="106FFC65" w:rsidR="00A10C84" w:rsidRPr="007A168E" w:rsidRDefault="0013128E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27,416</w:t>
            </w:r>
          </w:p>
        </w:tc>
        <w:tc>
          <w:tcPr>
            <w:tcW w:w="236" w:type="dxa"/>
            <w:shd w:val="clear" w:color="auto" w:fill="auto"/>
          </w:tcPr>
          <w:p w14:paraId="31AE74E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C7BFCD" w14:textId="2AFDE18E" w:rsidR="00A10C84" w:rsidRPr="007A168E" w:rsidRDefault="0013128E" w:rsidP="00AD4EC4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15D4F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97079A" w14:textId="20F68500" w:rsidR="00A10C84" w:rsidRPr="007A168E" w:rsidRDefault="0013128E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28,632</w:t>
            </w:r>
          </w:p>
        </w:tc>
        <w:tc>
          <w:tcPr>
            <w:tcW w:w="236" w:type="dxa"/>
            <w:shd w:val="clear" w:color="auto" w:fill="auto"/>
          </w:tcPr>
          <w:p w14:paraId="330B87EC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5C6A2EA4" w14:textId="6F38808A" w:rsidR="00A10C84" w:rsidRPr="007A168E" w:rsidRDefault="0013128E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8C357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EC5260" w14:textId="735BC5D7" w:rsidR="00A10C84" w:rsidRPr="007A168E" w:rsidRDefault="0013128E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28,632</w:t>
            </w:r>
          </w:p>
        </w:tc>
      </w:tr>
      <w:tr w:rsidR="00A10C84" w:rsidRPr="007A168E" w14:paraId="1B4E4E9E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54A0E56D" w14:textId="77777777" w:rsidR="00A10C84" w:rsidRPr="007A168E" w:rsidRDefault="00A10C84" w:rsidP="00A10C84">
            <w:pPr>
              <w:ind w:left="166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3B8E7006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6C5F75" w14:textId="09F5EEA0" w:rsidR="00A10C84" w:rsidRPr="00EA4B34" w:rsidRDefault="00E44EE9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296FE1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DC7F7" w14:textId="5B7D9D57" w:rsidR="00A10C84" w:rsidRPr="007A168E" w:rsidRDefault="00E44EE9" w:rsidP="00A10C84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40" w:type="dxa"/>
            <w:shd w:val="clear" w:color="auto" w:fill="auto"/>
          </w:tcPr>
          <w:p w14:paraId="310D16E3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33D93B" w14:textId="558FA9CE" w:rsidR="00A10C84" w:rsidRPr="007A168E" w:rsidRDefault="0013128E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27,416</w:t>
            </w:r>
          </w:p>
        </w:tc>
        <w:tc>
          <w:tcPr>
            <w:tcW w:w="236" w:type="dxa"/>
            <w:shd w:val="clear" w:color="auto" w:fill="auto"/>
          </w:tcPr>
          <w:p w14:paraId="0621935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1D2699" w14:textId="1757F68F" w:rsidR="00A10C84" w:rsidRPr="007A168E" w:rsidRDefault="0013128E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27,462</w:t>
            </w:r>
          </w:p>
        </w:tc>
        <w:tc>
          <w:tcPr>
            <w:tcW w:w="236" w:type="dxa"/>
            <w:shd w:val="clear" w:color="auto" w:fill="auto"/>
          </w:tcPr>
          <w:p w14:paraId="665EA0C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74C0E3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CB7A0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816258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AA9FF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0C753C5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774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031D6F9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51FC440D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262AD2AD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53E10812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7AFF707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48B05A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546407D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1C8EBEB2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2B366D7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212F81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0CC3DC6E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EC0E2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AE8A04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58912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5C5D0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EBDCD3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3383596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1099A9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787C41F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04265911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55CB88F4" w14:textId="77777777" w:rsidR="00A10C84" w:rsidRPr="007A168E" w:rsidRDefault="00A10C84" w:rsidP="00A10C8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C51D77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AC521B0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AA5533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C934D8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4A124999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A9E61B4" w14:textId="6E6E5FF3" w:rsidR="00A10C84" w:rsidRPr="007A168E" w:rsidRDefault="00A10C84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916F82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313BC29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CA6134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A3F13AA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0E23E6C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816A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9E59C6D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08AEE2EF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8449C6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B31E4E1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0C84" w:rsidRPr="007A168E" w14:paraId="1FBD6D22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3D033FC0" w14:textId="77777777" w:rsidR="00A10C84" w:rsidRPr="007A168E" w:rsidRDefault="00A10C84" w:rsidP="00A10C84">
            <w:pPr>
              <w:ind w:left="166" w:right="-90" w:hanging="186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40B18C08" w14:textId="0702C90D" w:rsidR="00A10C84" w:rsidRPr="007A168E" w:rsidRDefault="00DB0E35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7655DC3B" w14:textId="3AD02134" w:rsidR="00A10C84" w:rsidRPr="00EA4B34" w:rsidRDefault="00E44EE9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EEAEA8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1DAF3A2D" w14:textId="7D0A017F" w:rsidR="00A10C84" w:rsidRPr="007A168E" w:rsidRDefault="00E44EE9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66578D56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7D616E6" w14:textId="067CCFEF" w:rsidR="00A10C84" w:rsidRPr="007A168E" w:rsidRDefault="0013128E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52,434,100</w:t>
            </w:r>
          </w:p>
        </w:tc>
        <w:tc>
          <w:tcPr>
            <w:tcW w:w="236" w:type="dxa"/>
            <w:shd w:val="clear" w:color="auto" w:fill="auto"/>
          </w:tcPr>
          <w:p w14:paraId="7B395CA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62A47079" w14:textId="3EEB5EDC" w:rsidR="00A10C84" w:rsidRPr="007A168E" w:rsidRDefault="0013128E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52,434,100</w:t>
            </w:r>
          </w:p>
        </w:tc>
        <w:tc>
          <w:tcPr>
            <w:tcW w:w="236" w:type="dxa"/>
            <w:shd w:val="clear" w:color="auto" w:fill="auto"/>
          </w:tcPr>
          <w:p w14:paraId="597BAAE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8580454" w14:textId="24981C74" w:rsidR="00A10C84" w:rsidRPr="007A168E" w:rsidRDefault="0013128E" w:rsidP="00AD4EC4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AB155B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55F343A" w14:textId="18528A60" w:rsidR="00A10C84" w:rsidRPr="007A168E" w:rsidRDefault="0013128E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53,451,209</w:t>
            </w:r>
          </w:p>
        </w:tc>
        <w:tc>
          <w:tcPr>
            <w:tcW w:w="236" w:type="dxa"/>
            <w:shd w:val="clear" w:color="auto" w:fill="auto"/>
          </w:tcPr>
          <w:p w14:paraId="20636BB1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12717E1" w14:textId="31934610" w:rsidR="00A10C84" w:rsidRPr="007A168E" w:rsidRDefault="0013128E" w:rsidP="009912FD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CBDD84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6EFDF56E" w14:textId="41A775E0" w:rsidR="00A10C84" w:rsidRPr="007A168E" w:rsidRDefault="0013128E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53,451,209</w:t>
            </w:r>
          </w:p>
        </w:tc>
      </w:tr>
      <w:tr w:rsidR="00A10C84" w:rsidRPr="007A168E" w14:paraId="4C6670C3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411061AE" w14:textId="77777777" w:rsidR="00A10C84" w:rsidRPr="007A168E" w:rsidRDefault="00A10C84" w:rsidP="00A10C84">
            <w:pPr>
              <w:ind w:left="161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C80301F" w14:textId="77777777" w:rsidR="00A10C84" w:rsidRPr="007A168E" w:rsidRDefault="00A10C84" w:rsidP="00A10C8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C2DBEB" w14:textId="5D96A0C1" w:rsidR="00A10C84" w:rsidRPr="00EA4B34" w:rsidRDefault="00E44EE9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7BAB39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49648" w14:textId="03E85EC0" w:rsidR="00A10C84" w:rsidRPr="00EA4B34" w:rsidRDefault="00E44EE9" w:rsidP="00EA4B34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1EE60334" w14:textId="77777777" w:rsidR="00A10C84" w:rsidRPr="007A168E" w:rsidRDefault="00A10C84" w:rsidP="00A10C84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159A75" w14:textId="1E944A6C" w:rsidR="00A10C84" w:rsidRPr="007A168E" w:rsidRDefault="0013128E" w:rsidP="00A10C84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52,434,100</w:t>
            </w:r>
          </w:p>
        </w:tc>
        <w:tc>
          <w:tcPr>
            <w:tcW w:w="236" w:type="dxa"/>
            <w:shd w:val="clear" w:color="auto" w:fill="auto"/>
          </w:tcPr>
          <w:p w14:paraId="4CD38007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E35A64" w14:textId="417AF1B9" w:rsidR="00A10C84" w:rsidRPr="007A168E" w:rsidRDefault="0013128E" w:rsidP="00A10C84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52,434,100</w:t>
            </w:r>
          </w:p>
        </w:tc>
        <w:tc>
          <w:tcPr>
            <w:tcW w:w="236" w:type="dxa"/>
            <w:shd w:val="clear" w:color="auto" w:fill="auto"/>
          </w:tcPr>
          <w:p w14:paraId="750FA3F6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74121B4F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5AEAB2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8E8979D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E0D2E8A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ABF2910" w14:textId="77777777" w:rsidR="00A10C84" w:rsidRPr="007A168E" w:rsidRDefault="00A10C84" w:rsidP="00A10C8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2974F37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51C6A2F5" w14:textId="77777777" w:rsidR="00A10C84" w:rsidRPr="007A168E" w:rsidRDefault="00A10C84" w:rsidP="00A10C84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</w:tbl>
    <w:p w14:paraId="76F3EFF9" w14:textId="1D022496" w:rsidR="00CE46C4" w:rsidRPr="007A168E" w:rsidRDefault="00CE46C4">
      <w:pPr>
        <w:rPr>
          <w:rFonts w:asciiTheme="majorBidi" w:hAnsiTheme="majorBidi" w:cstheme="majorBidi"/>
        </w:rPr>
      </w:pPr>
    </w:p>
    <w:p w14:paraId="7642438A" w14:textId="77777777" w:rsidR="00CE46C4" w:rsidRPr="007A168E" w:rsidRDefault="00CE46C4">
      <w:pPr>
        <w:spacing w:line="240" w:lineRule="auto"/>
        <w:rPr>
          <w:rFonts w:asciiTheme="majorBidi" w:hAnsiTheme="majorBidi" w:cstheme="majorBidi"/>
        </w:rPr>
      </w:pPr>
      <w:r w:rsidRPr="007A168E">
        <w:rPr>
          <w:rFonts w:asciiTheme="majorBidi" w:hAnsiTheme="majorBidi" w:cstheme="majorBidi"/>
        </w:rPr>
        <w:br w:type="page"/>
      </w:r>
    </w:p>
    <w:tbl>
      <w:tblPr>
        <w:tblW w:w="150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430"/>
        <w:gridCol w:w="808"/>
        <w:gridCol w:w="1443"/>
        <w:gridCol w:w="236"/>
        <w:gridCol w:w="1837"/>
        <w:gridCol w:w="236"/>
        <w:gridCol w:w="1384"/>
        <w:gridCol w:w="236"/>
        <w:gridCol w:w="1204"/>
        <w:gridCol w:w="236"/>
        <w:gridCol w:w="1114"/>
        <w:gridCol w:w="236"/>
        <w:gridCol w:w="1114"/>
        <w:gridCol w:w="240"/>
        <w:gridCol w:w="1008"/>
        <w:gridCol w:w="236"/>
        <w:gridCol w:w="1044"/>
      </w:tblGrid>
      <w:tr w:rsidR="00CE46C4" w:rsidRPr="007A168E" w14:paraId="4DA27A51" w14:textId="77777777" w:rsidTr="00BD76E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14DC7705" w14:textId="77777777" w:rsidR="00CE46C4" w:rsidRPr="007A168E" w:rsidRDefault="00CE46C4" w:rsidP="000B13C3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vAlign w:val="bottom"/>
          </w:tcPr>
          <w:p w14:paraId="68CEA500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4" w:type="dxa"/>
            <w:gridSpan w:val="15"/>
            <w:vAlign w:val="bottom"/>
          </w:tcPr>
          <w:p w14:paraId="5A9CD4F4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46C4" w:rsidRPr="007A168E" w14:paraId="1E75AADE" w14:textId="77777777" w:rsidTr="00BD76E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6D3B61EB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A28752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576" w:type="dxa"/>
            <w:gridSpan w:val="7"/>
            <w:vAlign w:val="bottom"/>
          </w:tcPr>
          <w:p w14:paraId="1D23FC1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088BCA4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92" w:type="dxa"/>
            <w:gridSpan w:val="7"/>
            <w:vAlign w:val="bottom"/>
          </w:tcPr>
          <w:p w14:paraId="75DC45FB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CE46C4" w:rsidRPr="007A168E" w14:paraId="476EB7F7" w14:textId="77777777" w:rsidTr="00FB6D6A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2328C3B8" w14:textId="081EC521" w:rsidR="00CE46C4" w:rsidRPr="007A168E" w:rsidRDefault="00CE46C4" w:rsidP="000B13C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A16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DB0E35" w:rsidRPr="00DB0E3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256</w:t>
            </w:r>
            <w:r w:rsidR="00BD76E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808" w:type="dxa"/>
            <w:vAlign w:val="bottom"/>
          </w:tcPr>
          <w:p w14:paraId="6DE91EBE" w14:textId="0CB70BF4" w:rsidR="00CE46C4" w:rsidRPr="00C11CDC" w:rsidRDefault="00C11CDC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443" w:type="dxa"/>
            <w:vAlign w:val="bottom"/>
          </w:tcPr>
          <w:p w14:paraId="234D420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65E9F84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BE5B1E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37" w:type="dxa"/>
            <w:shd w:val="clear" w:color="auto" w:fill="auto"/>
            <w:vAlign w:val="bottom"/>
          </w:tcPr>
          <w:p w14:paraId="15E7A28C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72539957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E9F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3ABFBA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</w:t>
            </w:r>
          </w:p>
          <w:p w14:paraId="27E2132E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การเงินที่วัดมูลค่าด้วยราคาทุนตัดจำหน่าย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69990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33DF89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B767313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4A297EE9" w14:textId="0CA3A8F0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4F696C6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4" w:type="dxa"/>
            <w:vAlign w:val="bottom"/>
          </w:tcPr>
          <w:p w14:paraId="7302F382" w14:textId="6A70E429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</w:tcPr>
          <w:p w14:paraId="5344AA4D" w14:textId="77777777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8" w:type="dxa"/>
            <w:vAlign w:val="bottom"/>
          </w:tcPr>
          <w:p w14:paraId="0C46315B" w14:textId="3C1E8B99" w:rsidR="00CE46C4" w:rsidRPr="007A168E" w:rsidRDefault="00CE46C4" w:rsidP="000B13C3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A168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DB0E35" w:rsidRPr="00DB0E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</w:p>
        </w:tc>
        <w:tc>
          <w:tcPr>
            <w:tcW w:w="236" w:type="dxa"/>
          </w:tcPr>
          <w:p w14:paraId="7BE01A51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5F5E8059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A168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E46C4" w:rsidRPr="007A168E" w14:paraId="676E34DD" w14:textId="77777777" w:rsidTr="00BD76E6">
        <w:trPr>
          <w:trHeight w:val="261"/>
        </w:trPr>
        <w:tc>
          <w:tcPr>
            <w:tcW w:w="2430" w:type="dxa"/>
            <w:shd w:val="clear" w:color="auto" w:fill="auto"/>
            <w:vAlign w:val="bottom"/>
          </w:tcPr>
          <w:p w14:paraId="7D944C34" w14:textId="77777777" w:rsidR="00CE46C4" w:rsidRPr="007A168E" w:rsidRDefault="00CE46C4" w:rsidP="000B13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  <w:vAlign w:val="bottom"/>
          </w:tcPr>
          <w:p w14:paraId="3D3C600D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</w:pPr>
          </w:p>
        </w:tc>
        <w:tc>
          <w:tcPr>
            <w:tcW w:w="11804" w:type="dxa"/>
            <w:gridSpan w:val="15"/>
            <w:vAlign w:val="bottom"/>
          </w:tcPr>
          <w:p w14:paraId="503DA19F" w14:textId="77777777" w:rsidR="00CE46C4" w:rsidRPr="007A168E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A168E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E46C4" w:rsidRPr="007A168E" w14:paraId="4EEC7ADE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09EEF5E7" w14:textId="77777777" w:rsidR="00CE46C4" w:rsidRPr="00B72A44" w:rsidRDefault="00CE46C4" w:rsidP="000B13C3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2F5C5CCF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05614C6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BC4D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53084B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4F26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782C7F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F3E45CA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430856B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F449F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3C6FA4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7D26D4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3475819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130BA30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07B202F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E8B9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D8DAB2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E46C4" w:rsidRPr="007A168E" w14:paraId="48F7F42C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1328637" w14:textId="77777777" w:rsidR="00CE46C4" w:rsidRPr="00B72A44" w:rsidRDefault="00CE46C4" w:rsidP="000B13C3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6A53D793" w14:textId="77777777" w:rsidR="00CE46C4" w:rsidRPr="00B72A44" w:rsidRDefault="00CE46C4" w:rsidP="000B13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</w:tcPr>
          <w:p w14:paraId="2D821C50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384F0D7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E1868C2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2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977AFAC" w14:textId="77777777" w:rsidR="00CE46C4" w:rsidRPr="00B72A44" w:rsidRDefault="00CE46C4" w:rsidP="000B13C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F9B211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D524841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78AA9C9C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446F2F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70E32BDE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616CA73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43617FB5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0E6D2C1B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D41CA20" w14:textId="77777777" w:rsidR="00CE46C4" w:rsidRPr="00B72A44" w:rsidRDefault="00CE46C4" w:rsidP="000B13C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FF3D796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38A2648B" w14:textId="77777777" w:rsidR="00CE46C4" w:rsidRPr="00B72A44" w:rsidRDefault="00CE46C4" w:rsidP="000B13C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6EBF5D2C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B5F275B" w14:textId="77777777" w:rsidR="00BD76E6" w:rsidRPr="00B72A44" w:rsidRDefault="00BD76E6" w:rsidP="00BD76E6">
            <w:pPr>
              <w:ind w:left="166" w:right="-90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3C75B310" w14:textId="1AD3BAF8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0A6340F6" w14:textId="7F46BD48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FD02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05A1E14F" w14:textId="274F90D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2E4D457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56E3DFE" w14:textId="3493C176" w:rsidR="00BD76E6" w:rsidRPr="00071308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70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D24B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78692D1" w14:textId="56262E02" w:rsidR="00BD76E6" w:rsidRPr="00B72A44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20BB2BF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791E2D1" w14:textId="09944BCF" w:rsidR="00BD76E6" w:rsidRPr="00B72A44" w:rsidRDefault="00BD76E6" w:rsidP="00BD76E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42B7481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555DDF" w14:textId="6AAB3619" w:rsidR="00BD76E6" w:rsidRPr="00B72A44" w:rsidRDefault="00BD76E6" w:rsidP="00071308">
            <w:pPr>
              <w:ind w:left="-79" w:right="-107" w:firstLine="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1FEDA60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90C6EB6" w14:textId="5C42FD2B" w:rsidR="00BD76E6" w:rsidRPr="00071308" w:rsidRDefault="00BD76E6" w:rsidP="00071308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00342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BDD958F" w14:textId="762E89D7" w:rsidR="00BD76E6" w:rsidRPr="009E31CC" w:rsidRDefault="00BD76E6" w:rsidP="009E31C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31CC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</w:tr>
      <w:tr w:rsidR="00BD76E6" w:rsidRPr="007A168E" w14:paraId="148323BB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3E66531A" w14:textId="77777777" w:rsidR="00BD76E6" w:rsidRPr="00B72A44" w:rsidRDefault="00BD76E6" w:rsidP="00BD76E6">
            <w:pPr>
              <w:ind w:left="166"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808" w:type="dxa"/>
          </w:tcPr>
          <w:p w14:paraId="768ED87F" w14:textId="47B88DC4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611467FC" w14:textId="0A069998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6E62575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2637DD76" w14:textId="229456F5" w:rsidR="00BD76E6" w:rsidRPr="00B72A44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837B72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C7B4C36" w14:textId="26318371" w:rsidR="00BD76E6" w:rsidRPr="00D679EF" w:rsidRDefault="00BD76E6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679EF">
              <w:rPr>
                <w:rFonts w:asciiTheme="majorBidi" w:hAnsiTheme="majorBidi" w:cstheme="majorBidi"/>
                <w:sz w:val="26"/>
                <w:szCs w:val="26"/>
              </w:rPr>
              <w:t>28,618</w:t>
            </w:r>
          </w:p>
        </w:tc>
        <w:tc>
          <w:tcPr>
            <w:tcW w:w="236" w:type="dxa"/>
            <w:shd w:val="clear" w:color="auto" w:fill="auto"/>
          </w:tcPr>
          <w:p w14:paraId="412767B1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FC1D45C" w14:textId="27BD85B6" w:rsidR="00BD76E6" w:rsidRPr="00B72A44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28,618</w:t>
            </w:r>
          </w:p>
        </w:tc>
        <w:tc>
          <w:tcPr>
            <w:tcW w:w="236" w:type="dxa"/>
            <w:shd w:val="clear" w:color="auto" w:fill="auto"/>
          </w:tcPr>
          <w:p w14:paraId="69FC85D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7A780B2" w14:textId="42723152" w:rsidR="00BD76E6" w:rsidRPr="00B72A44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00DC3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C0E1D7A" w14:textId="37879F93" w:rsidR="00BD76E6" w:rsidRPr="00B72A44" w:rsidRDefault="00BD76E6" w:rsidP="00BD76E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28,900</w:t>
            </w:r>
          </w:p>
        </w:tc>
        <w:tc>
          <w:tcPr>
            <w:tcW w:w="240" w:type="dxa"/>
            <w:shd w:val="clear" w:color="auto" w:fill="auto"/>
          </w:tcPr>
          <w:p w14:paraId="148D9AD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77971C3" w14:textId="7E1AFACC" w:rsidR="00BD76E6" w:rsidRPr="00071308" w:rsidRDefault="00BD76E6" w:rsidP="00071308">
            <w:pPr>
              <w:ind w:left="-78" w:right="-10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0E08E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784F33" w14:textId="642E3042" w:rsidR="00BD76E6" w:rsidRPr="009E31CC" w:rsidRDefault="00BD76E6" w:rsidP="009E31C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9E31CC">
              <w:rPr>
                <w:rFonts w:asciiTheme="majorBidi" w:hAnsiTheme="majorBidi" w:cstheme="majorBidi"/>
                <w:sz w:val="26"/>
                <w:szCs w:val="26"/>
              </w:rPr>
              <w:t>28,900</w:t>
            </w:r>
          </w:p>
        </w:tc>
      </w:tr>
      <w:tr w:rsidR="00BD76E6" w:rsidRPr="007A168E" w14:paraId="7C511FA4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05FE8C5D" w14:textId="77777777" w:rsidR="00BD76E6" w:rsidRPr="00B72A44" w:rsidRDefault="00BD76E6" w:rsidP="00BD76E6">
            <w:pPr>
              <w:ind w:left="166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115B6D95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79D87" w14:textId="662A65D6" w:rsidR="00BD76E6" w:rsidRPr="00BD76E6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B35149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22022" w14:textId="04A98C5F" w:rsidR="00BD76E6" w:rsidRPr="00BD76E6" w:rsidRDefault="00BD76E6" w:rsidP="00BD76E6">
            <w:pPr>
              <w:pStyle w:val="acctfourfigures"/>
              <w:tabs>
                <w:tab w:val="clear" w:pos="765"/>
                <w:tab w:val="decimal" w:pos="16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14:paraId="51D77E2F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10B600" w14:textId="3FADDB07" w:rsidR="00BD76E6" w:rsidRPr="00D679EF" w:rsidRDefault="00BD76E6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9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28,618</w:t>
            </w:r>
          </w:p>
        </w:tc>
        <w:tc>
          <w:tcPr>
            <w:tcW w:w="236" w:type="dxa"/>
            <w:shd w:val="clear" w:color="auto" w:fill="auto"/>
          </w:tcPr>
          <w:p w14:paraId="4323118A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64B86B" w14:textId="3D3A10C2" w:rsidR="00BD76E6" w:rsidRPr="00BD76E6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28,693</w:t>
            </w:r>
          </w:p>
        </w:tc>
        <w:tc>
          <w:tcPr>
            <w:tcW w:w="236" w:type="dxa"/>
            <w:shd w:val="clear" w:color="auto" w:fill="auto"/>
          </w:tcPr>
          <w:p w14:paraId="3A03C02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CF08059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178B5C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3EE2EFF5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231C614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12CD6B8A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A3592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A147ED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298B1455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4F37E0E5" w14:textId="77777777" w:rsidR="00BD76E6" w:rsidRPr="00B72A44" w:rsidRDefault="00BD76E6" w:rsidP="00BD76E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08" w:type="dxa"/>
          </w:tcPr>
          <w:p w14:paraId="2DBB9705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double" w:sz="4" w:space="0" w:color="auto"/>
            </w:tcBorders>
            <w:shd w:val="clear" w:color="auto" w:fill="auto"/>
          </w:tcPr>
          <w:p w14:paraId="109D6EE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2B3CCA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double" w:sz="4" w:space="0" w:color="auto"/>
            </w:tcBorders>
            <w:shd w:val="clear" w:color="auto" w:fill="auto"/>
          </w:tcPr>
          <w:p w14:paraId="46BF533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4E7A34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  <w:shd w:val="clear" w:color="auto" w:fill="auto"/>
          </w:tcPr>
          <w:p w14:paraId="356F7372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FACAD0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6E771D31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AA7C25B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0D80A1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B07861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AB11979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672AF200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7592C8EE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3357F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BC32C6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1267EE9F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5797BB19" w14:textId="77777777" w:rsidR="00BD76E6" w:rsidRPr="00B72A44" w:rsidRDefault="00BD76E6" w:rsidP="00BD76E6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bidi="ar-SA"/>
              </w:rPr>
            </w:pPr>
            <w:r w:rsidRPr="00B72A44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72F18D17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shd w:val="clear" w:color="auto" w:fill="auto"/>
          </w:tcPr>
          <w:p w14:paraId="37BE917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E00BB4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422DC112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054B0B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C0C733C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4ADB05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16520672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3CDEFEB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E7A068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A59420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2D480B3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3FE25D86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A2AA7C8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173962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4A53F843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D76E6" w:rsidRPr="007A168E" w14:paraId="2F5FC4E7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66DF7ED0" w14:textId="77777777" w:rsidR="00BD76E6" w:rsidRPr="00B72A44" w:rsidRDefault="00BD76E6" w:rsidP="00BD76E6">
            <w:pPr>
              <w:ind w:left="166" w:right="-90" w:hanging="186"/>
              <w:rPr>
                <w:rFonts w:ascii="Angsana New" w:hAnsi="Angsana New"/>
                <w:sz w:val="26"/>
                <w:szCs w:val="26"/>
              </w:rPr>
            </w:pPr>
            <w:r w:rsidRPr="00B72A44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808" w:type="dxa"/>
          </w:tcPr>
          <w:p w14:paraId="2710D8BE" w14:textId="5CC123A0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DB0E35"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  <w:t>7</w:t>
            </w:r>
          </w:p>
        </w:tc>
        <w:tc>
          <w:tcPr>
            <w:tcW w:w="1443" w:type="dxa"/>
            <w:shd w:val="clear" w:color="auto" w:fill="auto"/>
          </w:tcPr>
          <w:p w14:paraId="4C57A912" w14:textId="12DEFFCF" w:rsidR="00BD76E6" w:rsidRPr="00B72A44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FDEC4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7" w:type="dxa"/>
            <w:shd w:val="clear" w:color="auto" w:fill="auto"/>
          </w:tcPr>
          <w:p w14:paraId="7D5E70B3" w14:textId="2B335336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B168E78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1B646CC9" w14:textId="486F650F" w:rsidR="00BD76E6" w:rsidRPr="00D679EF" w:rsidRDefault="00BD76E6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679EF">
              <w:rPr>
                <w:rFonts w:asciiTheme="majorBidi" w:hAnsiTheme="majorBidi" w:cstheme="majorBidi"/>
                <w:sz w:val="26"/>
                <w:szCs w:val="26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76AE10AA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4" w:type="dxa"/>
            <w:shd w:val="clear" w:color="auto" w:fill="auto"/>
          </w:tcPr>
          <w:p w14:paraId="0EC24C10" w14:textId="236E6049" w:rsidR="00BD76E6" w:rsidRPr="00B72A44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4EECB07E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93BB1D4" w14:textId="63BE1CB8" w:rsidR="00BD76E6" w:rsidRPr="00BD76E6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81" w:right="-110" w:firstLine="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2220CF9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F588911" w14:textId="0CA24BA4" w:rsidR="00BD76E6" w:rsidRPr="00B72A44" w:rsidRDefault="00BD76E6" w:rsidP="00BD76E6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50,877,511</w:t>
            </w:r>
          </w:p>
        </w:tc>
        <w:tc>
          <w:tcPr>
            <w:tcW w:w="240" w:type="dxa"/>
            <w:shd w:val="clear" w:color="auto" w:fill="auto"/>
          </w:tcPr>
          <w:p w14:paraId="628F3E7F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2C5D6880" w14:textId="30C4A635" w:rsidR="00BD76E6" w:rsidRPr="00BD76E6" w:rsidRDefault="00BD76E6" w:rsidP="00071308">
            <w:pPr>
              <w:ind w:left="-78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7ED297" w14:textId="77777777" w:rsidR="00BD76E6" w:rsidRPr="00B72A44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1A61A766" w14:textId="5BA034C9" w:rsidR="00BD76E6" w:rsidRPr="00B72A44" w:rsidRDefault="00BD76E6" w:rsidP="009E31CC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40" w:right="-86"/>
              <w:rPr>
                <w:rFonts w:ascii="Angsana New" w:hAnsi="Angsana New"/>
                <w:sz w:val="26"/>
                <w:szCs w:val="26"/>
              </w:rPr>
            </w:pPr>
            <w:r w:rsidRPr="00BD76E6">
              <w:rPr>
                <w:rFonts w:ascii="Angsana New" w:hAnsi="Angsana New"/>
                <w:sz w:val="26"/>
                <w:szCs w:val="26"/>
              </w:rPr>
              <w:t>50,877,</w:t>
            </w:r>
            <w:r w:rsidRPr="009E31CC">
              <w:rPr>
                <w:rFonts w:asciiTheme="majorBidi" w:hAnsiTheme="majorBidi" w:cstheme="majorBidi"/>
                <w:sz w:val="26"/>
                <w:szCs w:val="26"/>
              </w:rPr>
              <w:t>511</w:t>
            </w:r>
          </w:p>
        </w:tc>
      </w:tr>
      <w:tr w:rsidR="00BD76E6" w:rsidRPr="007A168E" w14:paraId="10C366C9" w14:textId="77777777" w:rsidTr="00FB6D6A">
        <w:trPr>
          <w:trHeight w:val="261"/>
        </w:trPr>
        <w:tc>
          <w:tcPr>
            <w:tcW w:w="2430" w:type="dxa"/>
            <w:shd w:val="clear" w:color="auto" w:fill="auto"/>
          </w:tcPr>
          <w:p w14:paraId="0811AB63" w14:textId="77777777" w:rsidR="00BD76E6" w:rsidRPr="00B72A44" w:rsidRDefault="00BD76E6" w:rsidP="00BD76E6">
            <w:pPr>
              <w:ind w:left="161"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72A4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28E8A3CC" w14:textId="77777777" w:rsidR="00BD76E6" w:rsidRPr="00B72A44" w:rsidRDefault="00BD76E6" w:rsidP="00BD76E6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090BD" w14:textId="5ECF40B2" w:rsidR="00BD76E6" w:rsidRPr="00BD76E6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0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1D9560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6150" w14:textId="0E583AFD" w:rsidR="00BD76E6" w:rsidRPr="00071308" w:rsidRDefault="00BD76E6" w:rsidP="0007130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7130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BA00F1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C31750" w14:textId="2CF54E5A" w:rsidR="00BD76E6" w:rsidRPr="00D679EF" w:rsidRDefault="00BD76E6" w:rsidP="00D679EF">
            <w:pPr>
              <w:pStyle w:val="acctfourfigures"/>
              <w:tabs>
                <w:tab w:val="clear" w:pos="765"/>
                <w:tab w:val="decimal" w:pos="11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679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766211E7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5D3D0" w14:textId="7467C3CB" w:rsidR="00BD76E6" w:rsidRPr="00BD76E6" w:rsidRDefault="00BD76E6" w:rsidP="00BD76E6">
            <w:pPr>
              <w:pStyle w:val="acctfourfigures"/>
              <w:tabs>
                <w:tab w:val="clear" w:pos="765"/>
                <w:tab w:val="decimal" w:pos="98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76E6">
              <w:rPr>
                <w:rFonts w:ascii="Angsana New" w:hAnsi="Angsana New"/>
                <w:b/>
                <w:bCs/>
                <w:sz w:val="26"/>
                <w:szCs w:val="26"/>
              </w:rPr>
              <w:t>50,322,100</w:t>
            </w:r>
          </w:p>
        </w:tc>
        <w:tc>
          <w:tcPr>
            <w:tcW w:w="236" w:type="dxa"/>
            <w:shd w:val="clear" w:color="auto" w:fill="auto"/>
          </w:tcPr>
          <w:p w14:paraId="16ABA702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5232C667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0F22C9F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65A68303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</w:tcPr>
          <w:p w14:paraId="3FFCED39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</w:tcPr>
          <w:p w14:paraId="65256E8F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80F4F65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</w:tcPr>
          <w:p w14:paraId="2E65C1AA" w14:textId="77777777" w:rsidR="00BD76E6" w:rsidRPr="00BD76E6" w:rsidRDefault="00BD76E6" w:rsidP="00BD76E6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07A0389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D7EF5C5" w14:textId="77777777" w:rsidR="00CE46C4" w:rsidRPr="007A168E" w:rsidRDefault="00CE46C4">
      <w:pPr>
        <w:rPr>
          <w:rFonts w:asciiTheme="majorBidi" w:hAnsiTheme="majorBidi" w:cstheme="majorBidi"/>
        </w:rPr>
      </w:pPr>
    </w:p>
    <w:p w14:paraId="0C59CE9F" w14:textId="77777777" w:rsidR="00F55E4D" w:rsidRPr="007A168E" w:rsidRDefault="00F55E4D">
      <w:pPr>
        <w:rPr>
          <w:rFonts w:asciiTheme="majorBidi" w:hAnsiTheme="majorBidi" w:cstheme="majorBidi"/>
        </w:rPr>
      </w:pPr>
    </w:p>
    <w:p w14:paraId="08B9706C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4D1A9E53" w14:textId="77777777" w:rsidR="00B321BA" w:rsidRPr="007A168E" w:rsidRDefault="00B321BA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B321BA" w:rsidRPr="007A168E" w:rsidSect="00AE042A">
          <w:headerReference w:type="default" r:id="rId28"/>
          <w:footerReference w:type="default" r:id="rId29"/>
          <w:pgSz w:w="16834" w:h="11909" w:orient="landscape" w:code="9"/>
          <w:pgMar w:top="691" w:right="1152" w:bottom="576" w:left="1152" w:header="720" w:footer="720" w:gutter="0"/>
          <w:cols w:space="737"/>
          <w:docGrid w:linePitch="360"/>
        </w:sectPr>
      </w:pPr>
    </w:p>
    <w:p w14:paraId="64BAADF6" w14:textId="30D171FC" w:rsidR="003A6FA7" w:rsidRPr="007A168E" w:rsidRDefault="003A6FA7" w:rsidP="00B16135">
      <w:pPr>
        <w:pStyle w:val="Caption"/>
        <w:numPr>
          <w:ilvl w:val="0"/>
          <w:numId w:val="0"/>
        </w:numPr>
        <w:tabs>
          <w:tab w:val="clear" w:pos="540"/>
        </w:tabs>
        <w:ind w:left="540"/>
        <w:jc w:val="thaiDistribute"/>
        <w:rPr>
          <w:rFonts w:asciiTheme="majorBidi" w:hAnsiTheme="majorBidi" w:cstheme="majorBidi"/>
          <w:b w:val="0"/>
          <w:bCs w:val="0"/>
          <w:spacing w:val="-6"/>
          <w:cs/>
        </w:rPr>
      </w:pPr>
      <w:r w:rsidRPr="007A168E">
        <w:rPr>
          <w:rFonts w:asciiTheme="majorBidi" w:hAnsiTheme="majorBidi" w:cstheme="majorBidi"/>
          <w:b w:val="0"/>
          <w:bCs w:val="0"/>
          <w:spacing w:val="-6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1A27FD">
        <w:rPr>
          <w:rFonts w:asciiTheme="majorBidi" w:hAnsiTheme="majorBidi" w:cstheme="majorBidi"/>
          <w:b w:val="0"/>
          <w:bCs w:val="0"/>
          <w:spacing w:val="-6"/>
          <w:cs/>
        </w:rPr>
        <w:t>งบฐานะการเงิน</w:t>
      </w:r>
    </w:p>
    <w:p w14:paraId="520D27C5" w14:textId="77777777" w:rsidR="00CF58AB" w:rsidRPr="00CE693F" w:rsidRDefault="00CF58AB" w:rsidP="00CF58AB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970"/>
        <w:gridCol w:w="270"/>
        <w:gridCol w:w="6030"/>
      </w:tblGrid>
      <w:tr w:rsidR="00B1351D" w:rsidRPr="007A168E" w14:paraId="2350678B" w14:textId="77777777" w:rsidTr="00D106AE">
        <w:trPr>
          <w:tblHeader/>
        </w:trPr>
        <w:tc>
          <w:tcPr>
            <w:tcW w:w="2970" w:type="dxa"/>
            <w:shd w:val="clear" w:color="auto" w:fill="auto"/>
            <w:vAlign w:val="bottom"/>
          </w:tcPr>
          <w:p w14:paraId="5DBB8D5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29A468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  <w:vAlign w:val="bottom"/>
          </w:tcPr>
          <w:p w14:paraId="7B952243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1351D" w:rsidRPr="007A168E" w14:paraId="38B84824" w14:textId="77777777" w:rsidTr="00D106AE">
        <w:tc>
          <w:tcPr>
            <w:tcW w:w="2970" w:type="dxa"/>
            <w:shd w:val="clear" w:color="auto" w:fill="auto"/>
          </w:tcPr>
          <w:p w14:paraId="5EA0F511" w14:textId="16CE9583" w:rsidR="00B1351D" w:rsidRPr="007A168E" w:rsidRDefault="000404A7" w:rsidP="00C97613">
            <w:pPr>
              <w:ind w:left="250" w:right="-163" w:hanging="2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เงินลงทุนในพันธบัตรรัฐบาลที่</w:t>
            </w:r>
            <w:r w:rsidR="00C97613" w:rsidRPr="007A168E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รัฐบาลค้ำประกันซึ่งจัดประเภทเป็นสินทรัพย์ทางการเงินที่วัดมูลค่าด้วยราคาทุนตัดจำหน่าย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</w:tcPr>
          <w:p w14:paraId="5FE68882" w14:textId="77777777" w:rsidR="00B1351D" w:rsidRPr="007A168E" w:rsidRDefault="00B1351D" w:rsidP="00A95F81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2A0FBC51" w14:textId="77777777" w:rsidR="00B1351D" w:rsidRPr="007A168E" w:rsidRDefault="00B1351D" w:rsidP="00B2627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Thai Bond Market Association Government Bond Yield Curve)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ณ วันที่รายงาน</w:t>
            </w:r>
          </w:p>
        </w:tc>
      </w:tr>
      <w:tr w:rsidR="000404A7" w:rsidRPr="007A168E" w14:paraId="67DAE276" w14:textId="77777777" w:rsidTr="00D106AE">
        <w:tc>
          <w:tcPr>
            <w:tcW w:w="2970" w:type="dxa"/>
            <w:shd w:val="clear" w:color="auto" w:fill="auto"/>
          </w:tcPr>
          <w:p w14:paraId="56739DA8" w14:textId="2417315A" w:rsidR="000404A7" w:rsidRPr="007A168E" w:rsidRDefault="000404A7" w:rsidP="00A7461E">
            <w:pPr>
              <w:ind w:left="256" w:right="-163" w:hanging="2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เงินลงทุนในหน่วยลงทุนในความต้องการของตลาดที่วัดมูลค่าด้วยมูลค่ายุติธรรมผ่านกำไรหรือขาดทุน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2C741245" w14:textId="77777777" w:rsidR="000404A7" w:rsidRPr="007A168E" w:rsidRDefault="000404A7" w:rsidP="00A7461E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shd w:val="clear" w:color="auto" w:fill="auto"/>
          </w:tcPr>
          <w:p w14:paraId="7BEDAB8B" w14:textId="4A31476C" w:rsidR="000404A7" w:rsidRPr="007A168E" w:rsidRDefault="000404A7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A7461E" w:rsidRPr="007A168E" w14:paraId="65959897" w14:textId="77777777" w:rsidTr="00D106AE">
        <w:tc>
          <w:tcPr>
            <w:tcW w:w="2970" w:type="dxa"/>
            <w:shd w:val="clear" w:color="auto" w:fill="auto"/>
          </w:tcPr>
          <w:p w14:paraId="0802AD3C" w14:textId="77777777" w:rsidR="00A7461E" w:rsidRPr="007A168E" w:rsidRDefault="00A7461E" w:rsidP="00A7461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  <w:shd w:val="clear" w:color="auto" w:fill="auto"/>
          </w:tcPr>
          <w:p w14:paraId="69BC9775" w14:textId="77777777" w:rsidR="00A7461E" w:rsidRPr="007A168E" w:rsidRDefault="00A7461E" w:rsidP="00A7461E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0" w:type="dxa"/>
            <w:shd w:val="clear" w:color="auto" w:fill="auto"/>
          </w:tcPr>
          <w:p w14:paraId="030B5A58" w14:textId="3F081039" w:rsidR="00A7461E" w:rsidRPr="007A168E" w:rsidRDefault="00A7461E" w:rsidP="00A7461E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A168E">
              <w:rPr>
                <w:rFonts w:asciiTheme="majorBidi" w:hAnsiTheme="majorBidi" w:cstheme="majorBidi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Observable Market Data)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ปรับด้วยค่าความเสี่ยงด้านเครดิตของคู่ค้าแต่ละราย (ไม่รวมความเสี่ยงด้านเครดิตของกลุ่มบริษัท/บริษัท) และค่าความเสี่ยงด้านอื่น ๆ</w:t>
            </w:r>
            <w:r w:rsidR="00C22E98" w:rsidRPr="007A16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A16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เพื่อสะท้อนมูลค่าที่แท้จริง</w:t>
            </w:r>
          </w:p>
        </w:tc>
      </w:tr>
    </w:tbl>
    <w:p w14:paraId="370BC2A8" w14:textId="4CB5DE14" w:rsidR="00A52635" w:rsidRPr="007A168E" w:rsidRDefault="00A52635" w:rsidP="004E2430">
      <w:pPr>
        <w:pStyle w:val="Bo-Blankline"/>
        <w:rPr>
          <w:rFonts w:asciiTheme="majorBidi" w:hAnsiTheme="majorBidi" w:cstheme="majorBidi"/>
        </w:rPr>
      </w:pPr>
    </w:p>
    <w:p w14:paraId="19547150" w14:textId="4FEFC1DE" w:rsidR="0047124B" w:rsidRPr="00CE693F" w:rsidRDefault="00734223" w:rsidP="00CE693F">
      <w:pPr>
        <w:pStyle w:val="Caption"/>
        <w:ind w:hanging="900"/>
        <w:rPr>
          <w:rFonts w:asciiTheme="majorBidi" w:hAnsiTheme="majorBidi" w:cstheme="majorBidi"/>
        </w:rPr>
      </w:pPr>
      <w:r w:rsidRPr="00CE693F">
        <w:rPr>
          <w:rFonts w:asciiTheme="majorBidi" w:hAnsiTheme="majorBidi" w:cstheme="majorBidi"/>
          <w:cs/>
        </w:rPr>
        <w:t>ภาระผูกพันกับกิจการที่ไม่เกี่ยวข้องกัน</w:t>
      </w:r>
    </w:p>
    <w:p w14:paraId="269D042D" w14:textId="70B5F182" w:rsidR="00140286" w:rsidRPr="00CE693F" w:rsidRDefault="00140286" w:rsidP="00CE693F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140286" w:rsidRPr="00CE693F" w14:paraId="6766A015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9A84DA2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78B73017" w14:textId="23766B1E" w:rsidR="00140286" w:rsidRPr="00F501C7" w:rsidRDefault="004A0BA5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0BA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F07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CF0722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  <w:r w:rsidR="00FA64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FA644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710" w:type="dxa"/>
          </w:tcPr>
          <w:p w14:paraId="26BCE64E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DC133B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DA908F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2BE8746C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  <w:r w:rsidRPr="00F501C7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FC72F1A" w14:textId="77777777" w:rsidR="00140286" w:rsidRPr="00F501C7" w:rsidRDefault="00140286" w:rsidP="00CE693F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40286" w:rsidRPr="00CE693F" w14:paraId="4BE9772C" w14:textId="77777777" w:rsidTr="002D1E00">
        <w:trPr>
          <w:tblHeader/>
        </w:trPr>
        <w:tc>
          <w:tcPr>
            <w:tcW w:w="5490" w:type="dxa"/>
            <w:shd w:val="clear" w:color="auto" w:fill="auto"/>
          </w:tcPr>
          <w:p w14:paraId="671822D6" w14:textId="77777777" w:rsidR="00140286" w:rsidRPr="00F501C7" w:rsidRDefault="00140286" w:rsidP="00CE693F">
            <w:pPr>
              <w:spacing w:line="240" w:lineRule="auto"/>
              <w:ind w:right="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23FD6A73" w14:textId="77777777" w:rsidR="00140286" w:rsidRPr="00F501C7" w:rsidRDefault="00140286" w:rsidP="00CE693F">
            <w:pPr>
              <w:tabs>
                <w:tab w:val="left" w:pos="1326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0286" w:rsidRPr="00CE693F" w14:paraId="66622FCA" w14:textId="77777777" w:rsidTr="002D1E00">
        <w:tc>
          <w:tcPr>
            <w:tcW w:w="5490" w:type="dxa"/>
            <w:shd w:val="clear" w:color="auto" w:fill="auto"/>
          </w:tcPr>
          <w:p w14:paraId="568DB211" w14:textId="77777777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  <w:shd w:val="clear" w:color="auto" w:fill="auto"/>
          </w:tcPr>
          <w:p w14:paraId="14F52346" w14:textId="77777777" w:rsidR="00140286" w:rsidRPr="00F501C7" w:rsidRDefault="00140286" w:rsidP="00CE693F">
            <w:pPr>
              <w:spacing w:line="240" w:lineRule="auto"/>
              <w:ind w:left="522" w:right="-11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B56F9E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2BD61EA" w14:textId="77777777" w:rsidR="00140286" w:rsidRPr="00F501C7" w:rsidRDefault="00140286" w:rsidP="00CE693F">
            <w:pPr>
              <w:spacing w:line="240" w:lineRule="auto"/>
              <w:ind w:left="79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0286" w:rsidRPr="00CE693F" w14:paraId="6AF4C059" w14:textId="77777777" w:rsidTr="002D1E00">
        <w:tc>
          <w:tcPr>
            <w:tcW w:w="5490" w:type="dxa"/>
            <w:shd w:val="clear" w:color="auto" w:fill="auto"/>
          </w:tcPr>
          <w:p w14:paraId="5FD033DE" w14:textId="56CA89B0" w:rsidR="00140286" w:rsidRPr="00F501C7" w:rsidRDefault="00140286" w:rsidP="00CE693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สัญญาก่อสร้าง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16C92">
              <w:rPr>
                <w:rFonts w:ascii="Angsana New" w:hAnsi="Angsana New" w:hint="cs"/>
                <w:sz w:val="30"/>
                <w:szCs w:val="30"/>
                <w:cs/>
              </w:rPr>
              <w:t>สัญญาซื้อ</w:t>
            </w:r>
            <w:r w:rsidR="00E56938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 xml:space="preserve"> เครื่องจักร</w:t>
            </w:r>
            <w:r w:rsidRPr="00F501C7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5162C388" w14:textId="58A4B5C5" w:rsidR="00140286" w:rsidRPr="00F501C7" w:rsidRDefault="00445CCC" w:rsidP="00CE693F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866B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E04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579</w:t>
            </w:r>
            <w:r w:rsidR="00866BF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2E046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335</w:t>
            </w:r>
          </w:p>
        </w:tc>
        <w:tc>
          <w:tcPr>
            <w:tcW w:w="270" w:type="dxa"/>
            <w:shd w:val="clear" w:color="auto" w:fill="auto"/>
          </w:tcPr>
          <w:p w14:paraId="54F42A39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3604A32D" w14:textId="2901FC99" w:rsidR="00140286" w:rsidRPr="00F501C7" w:rsidRDefault="00434FCB" w:rsidP="00CE693F">
            <w:pPr>
              <w:spacing w:line="240" w:lineRule="auto"/>
              <w:ind w:lef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1,093,700</w:t>
            </w:r>
          </w:p>
        </w:tc>
      </w:tr>
      <w:tr w:rsidR="00140286" w:rsidRPr="00CE693F" w14:paraId="2DAF44F8" w14:textId="77777777" w:rsidTr="00C11CDC">
        <w:trPr>
          <w:trHeight w:val="179"/>
        </w:trPr>
        <w:tc>
          <w:tcPr>
            <w:tcW w:w="5490" w:type="dxa"/>
            <w:shd w:val="clear" w:color="auto" w:fill="auto"/>
          </w:tcPr>
          <w:p w14:paraId="4A840FB7" w14:textId="77777777" w:rsidR="00140286" w:rsidRPr="00C11CDC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475BC336" w14:textId="77777777" w:rsidR="00140286" w:rsidRPr="00C11CDC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65CBF64" w14:textId="77777777" w:rsidR="00140286" w:rsidRPr="00C11CDC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8"/>
                <w:szCs w:val="8"/>
              </w:rPr>
            </w:pPr>
          </w:p>
        </w:tc>
        <w:tc>
          <w:tcPr>
            <w:tcW w:w="1710" w:type="dxa"/>
            <w:shd w:val="clear" w:color="auto" w:fill="auto"/>
          </w:tcPr>
          <w:p w14:paraId="4F2731D3" w14:textId="77777777" w:rsidR="00140286" w:rsidRPr="00C11CDC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8"/>
                <w:szCs w:val="8"/>
                <w:lang w:val="en-US"/>
              </w:rPr>
            </w:pPr>
          </w:p>
        </w:tc>
      </w:tr>
      <w:tr w:rsidR="00140286" w:rsidRPr="00CE693F" w14:paraId="1E7FFE4F" w14:textId="77777777" w:rsidTr="002D1E00">
        <w:tc>
          <w:tcPr>
            <w:tcW w:w="5490" w:type="dxa"/>
            <w:shd w:val="clear" w:color="auto" w:fill="auto"/>
          </w:tcPr>
          <w:p w14:paraId="37F5A55A" w14:textId="77777777" w:rsidR="00140286" w:rsidRPr="00F501C7" w:rsidRDefault="00140286" w:rsidP="00CE693F">
            <w:pPr>
              <w:spacing w:line="240" w:lineRule="auto"/>
              <w:ind w:left="270" w:hanging="27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710" w:type="dxa"/>
            <w:shd w:val="clear" w:color="auto" w:fill="auto"/>
          </w:tcPr>
          <w:p w14:paraId="65D53D91" w14:textId="398E4DC8" w:rsidR="00140286" w:rsidRPr="00F501C7" w:rsidRDefault="00140286" w:rsidP="00CE693F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0A7D5A4" w14:textId="77777777" w:rsidR="00140286" w:rsidRPr="00F501C7" w:rsidRDefault="00140286" w:rsidP="00CE693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01BBD8FC" w14:textId="77777777" w:rsidR="00140286" w:rsidRPr="00F501C7" w:rsidRDefault="00140286" w:rsidP="00CE693F">
            <w:pPr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460A" w:rsidRPr="00CE693F" w14:paraId="2F6A24B9" w14:textId="77777777" w:rsidTr="00F51F9A">
        <w:tc>
          <w:tcPr>
            <w:tcW w:w="5490" w:type="dxa"/>
            <w:shd w:val="clear" w:color="auto" w:fill="auto"/>
          </w:tcPr>
          <w:p w14:paraId="2F4BF079" w14:textId="75B70DC9" w:rsidR="00C9460A" w:rsidRPr="00F501C7" w:rsidRDefault="00C9460A" w:rsidP="00C9460A">
            <w:pPr>
              <w:spacing w:line="240" w:lineRule="auto"/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ภาระผูกพันตามสัญญาเช่าระยะสั้นและบริการ</w:t>
            </w:r>
          </w:p>
        </w:tc>
        <w:tc>
          <w:tcPr>
            <w:tcW w:w="1710" w:type="dxa"/>
            <w:shd w:val="clear" w:color="auto" w:fill="auto"/>
          </w:tcPr>
          <w:p w14:paraId="0F551F49" w14:textId="00A922B5" w:rsidR="00C9460A" w:rsidRPr="00F501C7" w:rsidRDefault="00434FCB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3,238</w:t>
            </w:r>
          </w:p>
        </w:tc>
        <w:tc>
          <w:tcPr>
            <w:tcW w:w="270" w:type="dxa"/>
            <w:shd w:val="clear" w:color="auto" w:fill="auto"/>
          </w:tcPr>
          <w:p w14:paraId="4F9DF861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</w:tcPr>
          <w:p w14:paraId="7A4E784D" w14:textId="12D21D88" w:rsidR="00C9460A" w:rsidRPr="00F501C7" w:rsidRDefault="00892273" w:rsidP="00C9460A">
            <w:pPr>
              <w:spacing w:line="240" w:lineRule="auto"/>
              <w:ind w:left="-115" w:right="-1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9460A" w:rsidRPr="00CE693F" w14:paraId="7F853EB8" w14:textId="77777777" w:rsidTr="009E13ED">
        <w:tc>
          <w:tcPr>
            <w:tcW w:w="5490" w:type="dxa"/>
            <w:shd w:val="clear" w:color="auto" w:fill="auto"/>
          </w:tcPr>
          <w:p w14:paraId="160FA5B3" w14:textId="250AB01D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710" w:type="dxa"/>
            <w:shd w:val="clear" w:color="auto" w:fill="auto"/>
          </w:tcPr>
          <w:p w14:paraId="71548B5B" w14:textId="6610C7D1" w:rsidR="00C9460A" w:rsidRPr="00F501C7" w:rsidRDefault="00434FCB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151,708</w:t>
            </w:r>
          </w:p>
        </w:tc>
        <w:tc>
          <w:tcPr>
            <w:tcW w:w="270" w:type="dxa"/>
            <w:shd w:val="clear" w:color="auto" w:fill="auto"/>
          </w:tcPr>
          <w:p w14:paraId="53731F43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2833B44" w14:textId="2EA10A0C" w:rsidR="00C9460A" w:rsidRPr="00F501C7" w:rsidRDefault="00892273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151,708</w:t>
            </w:r>
          </w:p>
        </w:tc>
      </w:tr>
      <w:tr w:rsidR="00C9460A" w:rsidRPr="00CE693F" w14:paraId="1EFBF9D9" w14:textId="77777777" w:rsidTr="00C11CDC">
        <w:tc>
          <w:tcPr>
            <w:tcW w:w="5490" w:type="dxa"/>
            <w:shd w:val="clear" w:color="auto" w:fill="auto"/>
          </w:tcPr>
          <w:p w14:paraId="492B3607" w14:textId="26130D06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สัญญาสั่งซื้อวัตถุดิบ</w:t>
            </w:r>
          </w:p>
        </w:tc>
        <w:tc>
          <w:tcPr>
            <w:tcW w:w="1710" w:type="dxa"/>
            <w:shd w:val="clear" w:color="auto" w:fill="auto"/>
          </w:tcPr>
          <w:p w14:paraId="19C48D60" w14:textId="5E1648D0" w:rsidR="00C9460A" w:rsidRPr="00F501C7" w:rsidRDefault="004300DC" w:rsidP="00C9460A">
            <w:pPr>
              <w:tabs>
                <w:tab w:val="decimal" w:pos="1062"/>
              </w:tabs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917,254</w:t>
            </w:r>
          </w:p>
        </w:tc>
        <w:tc>
          <w:tcPr>
            <w:tcW w:w="270" w:type="dxa"/>
            <w:shd w:val="clear" w:color="auto" w:fill="auto"/>
          </w:tcPr>
          <w:p w14:paraId="247065C2" w14:textId="77777777" w:rsidR="00C9460A" w:rsidRPr="00F501C7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6FC7AB4" w14:textId="73C9F752" w:rsidR="00C9460A" w:rsidRPr="00F501C7" w:rsidRDefault="00892273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913,576</w:t>
            </w:r>
          </w:p>
        </w:tc>
      </w:tr>
      <w:tr w:rsidR="00C9460A" w:rsidRPr="00CE693F" w14:paraId="7D6B7B69" w14:textId="77777777" w:rsidTr="00E56938">
        <w:tc>
          <w:tcPr>
            <w:tcW w:w="5490" w:type="dxa"/>
            <w:shd w:val="clear" w:color="auto" w:fill="auto"/>
          </w:tcPr>
          <w:p w14:paraId="0D47371C" w14:textId="43E75368" w:rsidR="00C9460A" w:rsidRPr="00F501C7" w:rsidRDefault="00C9460A" w:rsidP="00C9460A">
            <w:pPr>
              <w:spacing w:line="240" w:lineRule="auto"/>
              <w:ind w:left="270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501C7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7E1" w14:textId="1309CB73" w:rsidR="00C9460A" w:rsidRPr="00C11CDC" w:rsidRDefault="004300DC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710,089</w:t>
            </w:r>
          </w:p>
        </w:tc>
        <w:tc>
          <w:tcPr>
            <w:tcW w:w="270" w:type="dxa"/>
            <w:shd w:val="clear" w:color="auto" w:fill="auto"/>
          </w:tcPr>
          <w:p w14:paraId="7F4729E2" w14:textId="77777777" w:rsidR="00C9460A" w:rsidRPr="00C11CDC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1EB751" w14:textId="39189528" w:rsidR="00C9460A" w:rsidRPr="00C11CDC" w:rsidRDefault="00892273" w:rsidP="00C9460A">
            <w:pPr>
              <w:tabs>
                <w:tab w:val="decimal" w:pos="958"/>
              </w:tabs>
              <w:spacing w:line="240" w:lineRule="auto"/>
              <w:ind w:left="79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218</w:t>
            </w:r>
            <w:r w:rsidR="008916D6">
              <w:rPr>
                <w:rFonts w:ascii="Angsana New" w:hAnsi="Angsana New"/>
                <w:sz w:val="30"/>
                <w:szCs w:val="30"/>
                <w:lang w:val="en-US"/>
              </w:rPr>
              <w:t>,282</w:t>
            </w:r>
          </w:p>
        </w:tc>
      </w:tr>
      <w:tr w:rsidR="00C9460A" w:rsidRPr="00CE693F" w14:paraId="4B9A9362" w14:textId="77777777" w:rsidTr="00E56938">
        <w:trPr>
          <w:trHeight w:val="50"/>
        </w:trPr>
        <w:tc>
          <w:tcPr>
            <w:tcW w:w="5490" w:type="dxa"/>
            <w:shd w:val="clear" w:color="auto" w:fill="auto"/>
            <w:vAlign w:val="bottom"/>
          </w:tcPr>
          <w:p w14:paraId="35C420B1" w14:textId="77777777" w:rsidR="00C9460A" w:rsidRPr="00F501C7" w:rsidRDefault="00C9460A" w:rsidP="00C9460A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501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6FCD8" w14:textId="757D425F" w:rsidR="00C9460A" w:rsidRPr="00F501C7" w:rsidRDefault="004300DC" w:rsidP="00C9460A">
            <w:pPr>
              <w:spacing w:line="240" w:lineRule="auto"/>
              <w:ind w:left="52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1,782,289</w:t>
            </w:r>
          </w:p>
        </w:tc>
        <w:tc>
          <w:tcPr>
            <w:tcW w:w="270" w:type="dxa"/>
            <w:shd w:val="clear" w:color="auto" w:fill="auto"/>
          </w:tcPr>
          <w:p w14:paraId="32BEBC71" w14:textId="77777777" w:rsidR="00C9460A" w:rsidRPr="00E56938" w:rsidRDefault="00C9460A" w:rsidP="00C9460A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jc w:val="center"/>
              <w:rPr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009F3" w14:textId="1C37C42B" w:rsidR="00C9460A" w:rsidRPr="00F501C7" w:rsidRDefault="008916D6" w:rsidP="00C9460A">
            <w:pPr>
              <w:tabs>
                <w:tab w:val="decimal" w:pos="958"/>
              </w:tabs>
              <w:spacing w:line="240" w:lineRule="auto"/>
              <w:ind w:left="61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1,283,566</w:t>
            </w:r>
          </w:p>
        </w:tc>
      </w:tr>
    </w:tbl>
    <w:p w14:paraId="14D055D3" w14:textId="77777777" w:rsidR="00E56938" w:rsidRDefault="00E56938">
      <w:r>
        <w:br w:type="page"/>
      </w:r>
    </w:p>
    <w:p w14:paraId="27024461" w14:textId="77777777" w:rsidR="00FF2DB6" w:rsidRPr="00090D48" w:rsidRDefault="00FF2DB6" w:rsidP="00CE693F">
      <w:pPr>
        <w:pStyle w:val="Caption"/>
        <w:ind w:hanging="900"/>
        <w:rPr>
          <w:rFonts w:asciiTheme="majorBidi" w:hAnsiTheme="majorBidi" w:cstheme="majorBidi"/>
        </w:rPr>
      </w:pPr>
      <w:r w:rsidRPr="00090D48">
        <w:rPr>
          <w:rFonts w:asciiTheme="majorBidi" w:hAnsiTheme="majorBidi" w:cstheme="majorBidi"/>
          <w:cs/>
        </w:rPr>
        <w:lastRenderedPageBreak/>
        <w:t>หนี้สินที่อาจเกิดขึ้น</w:t>
      </w:r>
    </w:p>
    <w:p w14:paraId="422D4928" w14:textId="77777777" w:rsidR="00C74B49" w:rsidRPr="008D2723" w:rsidRDefault="00C74B49" w:rsidP="008D2723">
      <w:pPr>
        <w:pStyle w:val="Ang15"/>
      </w:pPr>
    </w:p>
    <w:p w14:paraId="4147E350" w14:textId="5FFFBF62" w:rsidR="008D2723" w:rsidRPr="006321C8" w:rsidRDefault="004A0BA5" w:rsidP="008D2723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CF0722" w:rsidRPr="006321C8">
        <w:rPr>
          <w:rFonts w:asciiTheme="majorBidi" w:hAnsiTheme="majorBidi"/>
          <w:sz w:val="30"/>
          <w:szCs w:val="30"/>
        </w:rPr>
        <w:t xml:space="preserve">30 </w:t>
      </w:r>
      <w:r w:rsidR="00CF0722" w:rsidRPr="006321C8">
        <w:rPr>
          <w:rFonts w:asciiTheme="majorBidi" w:hAnsiTheme="majorBidi" w:hint="cs"/>
          <w:sz w:val="30"/>
          <w:szCs w:val="30"/>
          <w:cs/>
        </w:rPr>
        <w:t>มิถุนายน</w:t>
      </w:r>
      <w:r w:rsidR="00FA644B" w:rsidRPr="006321C8">
        <w:rPr>
          <w:rFonts w:asciiTheme="majorBidi" w:hAnsiTheme="majorBidi"/>
          <w:sz w:val="30"/>
          <w:szCs w:val="30"/>
          <w:cs/>
        </w:rPr>
        <w:t xml:space="preserve"> </w:t>
      </w:r>
      <w:r w:rsidR="00FA644B" w:rsidRPr="006321C8">
        <w:rPr>
          <w:rFonts w:asciiTheme="majorBidi" w:hAnsiTheme="majorBidi"/>
          <w:sz w:val="30"/>
          <w:szCs w:val="30"/>
        </w:rPr>
        <w:t>2568</w:t>
      </w:r>
      <w:r w:rsidR="008D2723"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D2723"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บริษัทมีคดีความที่สำคัญดังนี้</w:t>
      </w:r>
    </w:p>
    <w:p w14:paraId="7DE85E62" w14:textId="77777777" w:rsidR="008D2723" w:rsidRPr="006321C8" w:rsidRDefault="008D2723" w:rsidP="008D2723">
      <w:pPr>
        <w:pStyle w:val="Ang15"/>
        <w:rPr>
          <w:lang w:val="en-US"/>
        </w:rPr>
      </w:pPr>
    </w:p>
    <w:p w14:paraId="5679CC23" w14:textId="312121B8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คดีสืบเนื่องจากวันที่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ยื่นคำฟ้องต่อศาลปกครองกลาง (ศาล) คดีหมายเลขดำที่ ส.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โดยผู้ฟ้องคดีอ้างว่าเป็นผู้รับมอบอำนาจจากกรมศิลปากรให้เป็นผู้ดูแลถ้ำโพธิสัตว์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ทั้ง</w:t>
      </w:r>
      <w:r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ๆ ที่ไม่มีใบมอบอำนาจ กล่าวหาว่า บริษัททำเหมืองทำให้ภาพแกะสลักในถ้ำโพธิสัตว์เสียหาย ต่อมา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ศาลมีคำสั่งเรียกให้บริษัทเข้ามาเป็นคู่ความในคดี (ผู้ร้องสอด) ในคดีที่ผู้ฟ้องคดีฟ้อง</w:t>
      </w:r>
      <w:r w:rsidRPr="006321C8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รัฐมนตรีว่าการกระทรวงอุตสาหกรรม ที่ </w:t>
      </w:r>
      <w:r w:rsidR="00DB0E35" w:rsidRPr="006321C8">
        <w:rPr>
          <w:rFonts w:asciiTheme="majorBidi" w:hAnsiTheme="majorBidi" w:cstheme="majorBidi"/>
          <w:spacing w:val="14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pacing w:val="14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 ที่ </w:t>
      </w:r>
      <w:r w:rsidR="00DB0E35" w:rsidRPr="006321C8">
        <w:rPr>
          <w:rFonts w:asciiTheme="majorBidi" w:hAnsiTheme="majorBidi" w:cstheme="majorBidi"/>
          <w:spacing w:val="14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กรมทรัพยากรธรณี 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อุตสาหกรรมจังหวัดสระบุรี 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(ผู้ถูกฟ้องคดี) กล่าวหาว่า ผู้ถูกฟ้องคดีออกประทานบัตรเหมืองแร่ ให้แก่บริษัทขัดต่อระเบียบกระทรวงมหาดไทย ว่าด้วยหลักเกณฑ์และวิธีการเกี่ยวกับการอนุญาตตาม มาตรา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แห่งประมวลกฎหมายที่ดิน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2497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ซึ่งระเบียบกระทรวงมหาดไทยดังกล่าวออกในปี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ขอให้เพิกถอนประทานบัตรที่ผู้ถูกฟ้องคดีออกให้แก่บริษัท อุตสาหกรรมปิโตรเคมีกัล จำกัด และต่อมาโอนสิทธิในประทานบัตรให้แก่บริษัทและยื่นคำร้องขอคุ้มครองชั่วคราวก่อนมีคำพิพากษา ขอศาลมีคำสั่งให้บริษัทหยุดการระเบิดหินทำเหมืองในเขตประทานบัตรจนกว่าศาลมีคำพิพากษา</w:t>
      </w:r>
    </w:p>
    <w:p w14:paraId="19994258" w14:textId="77777777" w:rsidR="008D2723" w:rsidRPr="006321C8" w:rsidRDefault="008D2723" w:rsidP="008D2723">
      <w:pPr>
        <w:pStyle w:val="Ang15"/>
        <w:rPr>
          <w:lang w:val="en-US"/>
        </w:rPr>
      </w:pPr>
    </w:p>
    <w:p w14:paraId="2792E577" w14:textId="243C8E36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ศาลออกตรวจสอบพื้นที่ถ้ำพระโพธิสัตว์ร่วมกับคู่กรณี พบภาพพระพุทธเจ้า พระศิวะ พระนารายณ์ ฤาษี ฯลฯ อยู่บริเวณปากถ้ำเป็นภาพศิลปะนูนต่ำ ขณะตรวจสอบเจ้าหน้าที่กรมศิลปากรได้ชี้แจงว่า 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ตามหลักฐานเท่าที่ปรากฏได้มีการถ่ายภาพดังกล่าวไว้เมื่อปี พ.ศ. </w:t>
      </w:r>
      <w:r w:rsidR="00DB0E35" w:rsidRPr="006321C8">
        <w:rPr>
          <w:rFonts w:asciiTheme="majorBidi" w:hAnsiTheme="majorBidi" w:cstheme="majorBidi"/>
          <w:spacing w:val="8"/>
          <w:sz w:val="30"/>
          <w:szCs w:val="30"/>
          <w:lang w:val="en-US"/>
        </w:rPr>
        <w:t>2507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6321C8">
        <w:rPr>
          <w:rFonts w:asciiTheme="majorBidi" w:hAnsiTheme="majorBidi" w:cstheme="majorBidi"/>
          <w:spacing w:val="8"/>
          <w:sz w:val="30"/>
          <w:szCs w:val="30"/>
          <w:lang w:val="en-US"/>
        </w:rPr>
        <w:t>2508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6321C8">
        <w:rPr>
          <w:rFonts w:asciiTheme="majorBidi" w:hAnsiTheme="majorBidi" w:cstheme="majorBidi"/>
          <w:spacing w:val="8"/>
          <w:sz w:val="30"/>
          <w:szCs w:val="30"/>
          <w:lang w:val="en-US"/>
        </w:rPr>
        <w:t>2534</w:t>
      </w:r>
      <w:r w:rsidRPr="006321C8">
        <w:rPr>
          <w:rFonts w:asciiTheme="majorBidi" w:hAnsiTheme="majorBidi" w:cstheme="majorBidi"/>
          <w:spacing w:val="8"/>
          <w:sz w:val="30"/>
          <w:szCs w:val="30"/>
          <w:cs/>
          <w:lang w:val="en-US"/>
        </w:rPr>
        <w:t xml:space="preserve"> พ.ศ. </w:t>
      </w:r>
      <w:r w:rsidR="00DB0E35" w:rsidRPr="006321C8">
        <w:rPr>
          <w:rFonts w:asciiTheme="majorBidi" w:hAnsiTheme="majorBidi" w:cstheme="majorBidi"/>
          <w:spacing w:val="8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เมื่อนำภาพแต่ละปีมาเปรียบเทียบกัน ไม่พบร่องรอยของความเปลี่ยนแปลง และตรวจสอบพื้นที่ประทานบัตรของผู้ร้องสอดร่วมกับคู่กรณีโดยได้ไปดูการระเบิดหินของผู้ร้องสอด เมื่อเวลาประมาณ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นาฬิกา โดยบริเวณที่ยืนดูอยู่ห่างจากจุดระเบิดประมาณ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-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 ขณะระเบิดพบมีเสียงดังเล็กน้อย ไม่รู้สึกถึงความสั่นสะเทือน ต่อมาศาลมีคำสั่งลงวันที่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เกี่ยวกับวิธีการชั่วคราวก่อนพิพากษาให้ยกคำร้องขอคุ้มครองชั่วคราวของผู้ฟ้องคดี ให้บริษัทปฏิบัติตามคำสั่งของผู้ถูกฟ้องคดีที่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4979C23F" w14:textId="77777777" w:rsidR="008D2723" w:rsidRPr="006321C8" w:rsidRDefault="008D2723" w:rsidP="008D2723">
      <w:pPr>
        <w:pStyle w:val="Ang15"/>
        <w:rPr>
          <w:lang w:val="en-US"/>
        </w:rPr>
      </w:pPr>
    </w:p>
    <w:p w14:paraId="5F1DD7AE" w14:textId="38B62AE4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มีอำนาจหน้าที่ในการพิจารณาออกประทานบัตรให้แก่ผู้ยื่นคำขอประทานบัตรตามพระราชบัญญัติแร่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ทุกราย 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 ลงวันที่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ได้รับโอนกิจการอำนาจบริหารมาจากกรมทรัพยากรธรณี ตามพระราชบัญญัติปรับปรุงกระทรวง ทบวง กรม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มีหน้าที่พิจารณาคำขอประทานบัตรที่เจ้าพนักงานอุตสาหกรรมแร่ประจำท้องที่ที่รับคำขอจากผู้ยื่นคำขอ และมีอำนาจอนุญาตประทานบัตรตามมาตรา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แห่งพระราชบัญญัติแร่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เมื่อมีการอนุญาตประทานบัตรแล้ว มีหน้าที่ควบคุมตรวจสอบและกำกับดูแลให้ผู้รับประทานบัตรปฏิบัติให้เป็นไปตามที่กำหนดในพระราชบัญญัติแร่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และเงื่อนไขแนบท้ายประทานบัตร 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มีหนังสือถึงศาลลงวันที่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ชี้แจงว่า ปัจจุบัน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มิได้มีอำนาจหน้าที่ตามกฎหมายเกี่ยวกับการออกประทานบัตร เนื่องจากมีพระราชกฤษฎีกาโอนกิจการบริหารและอำนาจหน้าที่ของส่วนราชการตามพระราชบัญญัติปรับปรุงกระทรวง ทบวง กรม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2545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มาตรา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151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ให้โอนบรรดากิจการ อำนาจหน้าที่ และทรัพย์สิน มาเป็นของกรมอุตสาหกรรมพื้นฐานและ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การเหมืองแร่ (ผู้ถูกฟ้องคดีที่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) กรมศิลปากรมีหนังสือถึงศาล ลงวันที่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เมษายน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ชี้แจงว่า ถ้ำเขาน้ำพุ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(ถ้ำพระโพธิสัตว์) เป็นโบราณสถาน ตามมาตรา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แห่งพระราชบัญญัติโบราณสถาน โบราณวัตถุ ศิลปะวัตถุ และพิพิธภัณฑสถานแห่งชาติ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2504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กรมศิลปากรได้ประกาศขึ้นทะเบียนโบราณสถานถ้ำเขาน้ำพุ (ถ้ำพระ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โพธิสัตว์) เป็นโบราณสถานตามราชกิจจานุเบกษาวันที่ </w:t>
      </w:r>
      <w:r w:rsidR="00DB0E35" w:rsidRPr="006321C8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เมษายน </w:t>
      </w:r>
      <w:r w:rsidR="00DB0E35" w:rsidRPr="006321C8">
        <w:rPr>
          <w:rFonts w:asciiTheme="majorBidi" w:hAnsiTheme="majorBidi" w:cstheme="majorBidi"/>
          <w:spacing w:val="-2"/>
          <w:sz w:val="30"/>
          <w:szCs w:val="30"/>
          <w:lang w:val="en-US"/>
        </w:rPr>
        <w:t>2508</w:t>
      </w:r>
      <w:r w:rsidRPr="006321C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กรมศิลปากรมอบอำนาจให้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ผู้อำนวยการสำนักศิลปากรที่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พระนครศรีอยุธยา มีอำนาจแจ้งความร้องทุกข์ต่อพนักงานสอบสวนในเขตพื้นที่รับผิดชอบเพื่อดำเนินคดีกับผู้ทำผิดกฎหมาย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กรมศิลปากรได้ตรวจสอบถ้ำเขาน้ำพุ (ถ้ำพระโพธิสัตว์) ไม่ปรากฏร่องรอยของความเสียหายเพิ่มเติมไม่ว่าจะเป็นภาพสลักนูนต่ำสมัยทวารวดี ทั้งที่เป็นภาพพระพุทธเจ้า พระนารายณ์ พระอิศวรหรือรูปบุคคลที่อยู่บนผนังหินปูน ภาพสลักอยู่ในสภาพปกติไม่หลุดล่อน และสภาพพื้นที่อื่น ๆ ภายในถ้ำ ไม่พบร่องรอยความเสียหายจากการทำเหมืองแร่อุตสาหกรรมของบริษัท</w:t>
      </w:r>
    </w:p>
    <w:p w14:paraId="16E82487" w14:textId="77777777" w:rsidR="008D2723" w:rsidRPr="006321C8" w:rsidRDefault="008D2723" w:rsidP="008D2723">
      <w:pPr>
        <w:pStyle w:val="Ang15"/>
        <w:rPr>
          <w:lang w:val="en-US"/>
        </w:rPr>
      </w:pPr>
    </w:p>
    <w:p w14:paraId="62CDFB40" w14:textId="4FD0604F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คดีสิ้นสุดกระบวนการแสวงหาข้อเท็จจริงแล้ว ศาลกำหนดวันนัดพิจารณาครั้งแรกในวันที่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พร้อมส่งสรุปข้อเท็จจริงของตุลาการเจ้าของสำนวนลงวันที่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สิงหาคม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และนัดฟังคำพิพากษาวันที่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132CA689" w14:textId="77777777" w:rsidR="008D2723" w:rsidRPr="006321C8" w:rsidRDefault="008D2723" w:rsidP="008D2723">
      <w:pPr>
        <w:pStyle w:val="Ang15"/>
        <w:rPr>
          <w:lang w:val="en-US"/>
        </w:rPr>
      </w:pPr>
    </w:p>
    <w:p w14:paraId="32FD98E8" w14:textId="1B7E0ABE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ศาลพิจารณาแล้วเห็นว่า ผู้ถูกฟ้องคดีออกประทานบัตรให้แก่บริษัท อุตสาหกรรมปิโตรเคมีกัลไทย จำกัด โดยถูกต้องและชอบด้วยประมวลกฎหมายที่ดินและพระราชบัญญัติแร่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และต่อมามีการโอนประทานบัตรให้แก่บริษัทโดยถูกต้องและชอบด้วยกฎหมาย การทำเหมืองแร่ของบริษัทโดยระเบิดหินตามประทานบัตร ใช้วัตถุระเบิดต่อจังหวะถ่วงไม่เกิน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กิโลกรัม ผลตรวจวัดแรงสั่นสะเทือนและแรงอัดอากาศหรือค่าอยู่ในเกณฑ์</w:t>
      </w:r>
      <w:r w:rsidRPr="006321C8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มาตรฐานที่ปลอดภัย เมื่อเทียบกับเกณฑ์มาตรฐานตามกระทรวงทรัพยากรธรรมชาติและสิ่งแวดล้อมและ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กรมศิลปากรชี้แจงว่า จากการตรวจสอบไม่ปรากฏร่องรอยความเสียหายเพิ่มเติม ภาพสลักนูนต่ำสมัยทวารวดีอยู่ในสภาพปกติไม่หลุดล่อน และสภาพพื้นที่อื่นภายในถ้ำไม่พบร่องรอยความเสียหาย ศาลจึงไม่มีเหตุที่จะออกคำบังคับตามคำขอของผู้ฟ้องคดี และพิพากษายกฟ้องโดยให้คำสั่งเกี่ยวกับวิธีการชั่วคราวก่อนมีการพิพากษาลงวันที่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มีผลสิ้นสุดลงนับแต่วันที่ที่พ้นระยะเวลาการยื่นอุทธรณ์ในกรณีที่ไม่มีการอุทธรณ์ หรือนับแต่ศาลมีคำสั่งรับหรือไม่รับอุทธรณ์ในกรณีที่มีการอุทธรณ์แล้วแต่กรณี</w:t>
      </w:r>
    </w:p>
    <w:p w14:paraId="45DFCC88" w14:textId="596574B6" w:rsidR="008D2723" w:rsidRPr="006321C8" w:rsidRDefault="008D2723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321C8">
        <w:rPr>
          <w:cs/>
          <w:lang w:val="en-US"/>
        </w:rPr>
        <w:br w:type="page"/>
      </w:r>
    </w:p>
    <w:p w14:paraId="35B6457D" w14:textId="32982C45" w:rsidR="008D2723" w:rsidRPr="006321C8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ผู้ฟ้องคดียื่นอุทธรณ์ต่อศาลปกครองสูงสุดเมื่อวันที่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ศาลปกครองสูงสุด มีคำสั่งรับอุทธรณ์ของผู้ฟ้องคดี คำสั่งเกี่ยวกับวิธีการชั่วคราวก่อนมีคำพิพากษาฉบับวันที่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จึงสิ้นผลบังคับ ศาลปกครองสูงสุดอนุญาตให้ยื่นคำแก้อุทธรณ์ได้ภายในวันที่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แต่ผู้ร้องสอดได้ยื่นคำแก้อุทธรณ์ต่อศาลปกครองสูงสุดในวันที่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7F53338B" w14:textId="38E19F7D" w:rsidR="008D2723" w:rsidRPr="006321C8" w:rsidRDefault="008D2723" w:rsidP="008D2723">
      <w:pPr>
        <w:pStyle w:val="Ang15"/>
        <w:rPr>
          <w:lang w:val="en-US"/>
        </w:rPr>
      </w:pPr>
    </w:p>
    <w:p w14:paraId="42B05B66" w14:textId="47696AEF" w:rsidR="008D2723" w:rsidRPr="006321C8" w:rsidRDefault="008D2723" w:rsidP="00D74031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ศาลปกครองสูงสุด มีหมายแจ้งค</w:t>
      </w:r>
      <w:r w:rsidR="00F357C2" w:rsidRPr="006321C8">
        <w:rPr>
          <w:rFonts w:asciiTheme="majorBidi" w:hAnsiTheme="majorBidi" w:cstheme="majorBidi" w:hint="cs"/>
          <w:sz w:val="30"/>
          <w:szCs w:val="30"/>
          <w:cs/>
          <w:lang w:val="en-US"/>
        </w:rPr>
        <w:t>ู่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ความว่าศาลมีคำสั่งให้วันที่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เป็น</w:t>
      </w:r>
      <w:r w:rsidR="00D74031" w:rsidRPr="006321C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วันสิ้นสุดการแส</w:t>
      </w:r>
      <w:r w:rsidR="00D74031" w:rsidRPr="006321C8">
        <w:rPr>
          <w:rFonts w:asciiTheme="majorBidi" w:hAnsiTheme="majorBidi" w:cstheme="majorBidi" w:hint="cs"/>
          <w:sz w:val="30"/>
          <w:szCs w:val="30"/>
          <w:cs/>
          <w:lang w:val="en-US"/>
        </w:rPr>
        <w:t>ว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งหาข้อเท็จจริง ขณะนี้อยู่ระหว่างตุลาการศาลปกครองสูงสุดผู้แถลงคดีจัดทำคำแถลงคดี</w:t>
      </w:r>
    </w:p>
    <w:p w14:paraId="2C949C36" w14:textId="6C25211A" w:rsidR="008D2723" w:rsidRPr="006321C8" w:rsidRDefault="008D2723" w:rsidP="008D2723">
      <w:pPr>
        <w:pStyle w:val="Ang15"/>
        <w:rPr>
          <w:lang w:val="en-US"/>
        </w:rPr>
      </w:pPr>
    </w:p>
    <w:p w14:paraId="5C398840" w14:textId="4AC0C5CC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คดีสืบเนื่องจากการที่บริษัทได้รับใบอนุญาตขุดบ่อน้ำจากองค์การบริหารส่วนตำบลมิตรภาพ และขุดบ่อน้ำในที่ดินของบริษัทเพื่อใช้รักษาสิ่งแวดล้อม ป้องกันไฟไหม้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สำนักงานอัยการสูงสุด (โจทก์) ยื่นฟ้องบริษัท(จำเลย) ต่อศาลแพ่ง ข้อหาละเมิดเกี่ยวกับเรื่องการทำเหมืองแร่ ทุนทรัพย์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889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กล่าวหาว่าบริษัทลักลอบทำเหมืองแร่หินดินดานในพื้นที่ซึ่งยังไม่ได้รับประทานบัตรรวม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พื้นที่ ขอให้ศาลมีคำพิพากษาบังคับให้บริษัทนำแร่จำนวน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ถมกลับคืนยังพื้นที่เดิมที่ทำเหมืองแร่ไปโดยผิดกฎหมาย พร้อมฟื้นฟูสภาพพื้นที่ที่ทำเหมืองแร่เอาแร่ไปให้กลับคืนดีดังเดิม หรือ ให้ชำระค่าเสียหายเป็นราคาแร่และค่าภาคหลวงจำนวน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</w:t>
      </w:r>
    </w:p>
    <w:p w14:paraId="262CE7C7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3C47FAE" w14:textId="393EC6AB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บริษัทยื่นคำให้การว่า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โจทก์กล่าวหาว่าบริษัทลักลอบทำเหมือง ซึ่งไม่เป็นความจริง บริษัทมิได้กระทำความผิดอาญาและมิได้กระทำละเมิดต่อโจทก์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เพราะบริษัทไม่ได้ทำผิดจึงไม่ต้องรับผิด คดีเสร็จการพิจารณา และศาลนัดฟังคำพิพากษาวันที่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44630D81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709D8CB" w14:textId="5D8E2773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บริษัทนำแร่หินดินดานจำนวน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249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ไปถมคืนพื้นที่เดิมที่บริษัทเอาแร่ไปโดยไม่ชอบ พร้อมฟื้นฟูสภาพพื้นที่ที่เอาแร่ไปให้คืนสภาพเดิม หากไม่ดำเนินการให้ชดใช้ราคาแร่และเงินค่าภาคหลวงเป็นเงิน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นับแต่วันทำละเมิด (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ถึงวันฟ้องเป็นเวลา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คิดเป็นดอกเบี้ย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916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รวมเป็นต้นเงินและดอกเบี้ย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650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289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โดยกำหนดค่าทนายความ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3FCEAFCC" w14:textId="105A634D" w:rsidR="008D2723" w:rsidRPr="006321C8" w:rsidRDefault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73B0CF5" w14:textId="5631BCDC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F6D09C4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51C7A4D" w14:textId="6E1EAD7B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ตุลาคม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แต่ไม่เกินอัตราร้อยละ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นอกจากที่แก้ให้เป็นไปตามคำพิพากษาศาลชั้นต้น</w:t>
      </w:r>
    </w:p>
    <w:p w14:paraId="308C8423" w14:textId="33C2F609" w:rsidR="008D2723" w:rsidRPr="006321C8" w:rsidRDefault="008D2723" w:rsidP="008D2723">
      <w:pPr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</w:pPr>
    </w:p>
    <w:p w14:paraId="19B5F3FB" w14:textId="41B7D720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18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กุมภาพันธ์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</w:p>
    <w:p w14:paraId="745D9FAC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6C3923A" w14:textId="1D48E1E4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3"/>
          <w:sz w:val="30"/>
          <w:szCs w:val="30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มกราคม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0E3135" w:rsidRPr="006321C8">
        <w:rPr>
          <w:rFonts w:asciiTheme="majorBidi" w:hAnsiTheme="majorBidi" w:cstheme="majorBidi"/>
          <w:spacing w:val="-3"/>
          <w:sz w:val="30"/>
          <w:szCs w:val="30"/>
          <w:cs/>
        </w:rPr>
        <w:t>การพิจารณาของศาลฎีกา</w:t>
      </w:r>
    </w:p>
    <w:p w14:paraId="2F6BB7AF" w14:textId="77777777" w:rsidR="00DD1CA5" w:rsidRPr="006321C8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C1FC29D" w14:textId="7508E155" w:rsidR="00DD1CA5" w:rsidRPr="006321C8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กุมภาพันธ์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โจทก์ยื่นคำร้องขอให้เจ้าพนักงานบังคับคดีอายัดสิทธิเรียกร้องเงิน ในบัญชีเงินฝากของบริษัท ซึ่งเป็นการบังคับคดีที่ไม่ชอบด้วยกฎหมาย ในวันที่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จ้าพนักงานบังคับคดีออกหมายแจ้งอายัดและส่งหนังสือแจ้งอายัดสิทธิเรียกร้องเงินในบัญชีเงินฝากของบริษัท ถึงธนาคาร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ที่บริษัท มีบัญชีเงินฝากเพื่อให้ธนาคาร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แห่ง อายัดสิทธิเรียกร้องเงินในบัญชีของบริษัท และให้ส่งเงินที่อายัดแก่เจ้าพนักงานบังคับคดี</w:t>
      </w:r>
    </w:p>
    <w:p w14:paraId="108EE185" w14:textId="77777777" w:rsidR="00DD1CA5" w:rsidRPr="006321C8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7979EAFB" w14:textId="4BFE6EA8" w:rsidR="00DD1CA5" w:rsidRPr="006321C8" w:rsidRDefault="00DD1CA5" w:rsidP="00DD1CA5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บริษัทยื่นคำร้องขอให้ศาล</w:t>
      </w:r>
      <w:r w:rsidR="001B5C3C" w:rsidRPr="006321C8">
        <w:rPr>
          <w:rFonts w:asciiTheme="majorBidi" w:hAnsiTheme="majorBidi" w:cstheme="majorBidi" w:hint="cs"/>
          <w:sz w:val="30"/>
          <w:szCs w:val="30"/>
          <w:cs/>
          <w:lang w:val="en-US"/>
        </w:rPr>
        <w:t>แพ่ง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เพิกถอนการอายัดสิทธิเรียกร้องเงินในบัญชีเงินฝากของบริษัท อันเป็นการบังคับคดีที่ไม่ชอบด้วยกฎหมาย </w:t>
      </w:r>
    </w:p>
    <w:p w14:paraId="57CDA7F1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301FE384" w14:textId="77777777" w:rsidR="00E316A4" w:rsidRPr="006321C8" w:rsidRDefault="00E316A4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6321C8">
        <w:rPr>
          <w:rFonts w:asciiTheme="majorBidi" w:hAnsiTheme="majorBidi"/>
          <w:sz w:val="30"/>
          <w:szCs w:val="30"/>
          <w:lang w:val="en-US"/>
        </w:rPr>
        <w:t>13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6321C8">
        <w:rPr>
          <w:rFonts w:asciiTheme="majorBidi" w:hAnsi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ศาลแพ่งมีคำสั่งยกคำร้องขอให้ศาลเพิกถอนการอายัดสิทธิเรียกร้องเงินในบัญชีเงินฝากของบริษัท</w:t>
      </w:r>
    </w:p>
    <w:p w14:paraId="5267FBA5" w14:textId="77777777" w:rsidR="00E316A4" w:rsidRPr="006321C8" w:rsidRDefault="00E316A4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4152B151" w14:textId="7A2DC7B9" w:rsidR="00FD0F11" w:rsidRPr="001836BB" w:rsidRDefault="00E316A4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1836BB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1836BB">
        <w:rPr>
          <w:rFonts w:asciiTheme="majorBidi" w:hAnsiTheme="majorBidi"/>
          <w:sz w:val="30"/>
          <w:szCs w:val="30"/>
          <w:lang w:val="en-US"/>
        </w:rPr>
        <w:t xml:space="preserve">13 </w:t>
      </w:r>
      <w:r w:rsidRPr="001836BB">
        <w:rPr>
          <w:rFonts w:asciiTheme="majorBidi" w:hAnsiTheme="majorBidi"/>
          <w:sz w:val="30"/>
          <w:szCs w:val="30"/>
          <w:cs/>
          <w:lang w:val="en-US"/>
        </w:rPr>
        <w:t xml:space="preserve">พฤศจิกายน </w:t>
      </w:r>
      <w:r w:rsidRPr="001836BB">
        <w:rPr>
          <w:rFonts w:asciiTheme="majorBidi" w:hAnsiTheme="majorBidi"/>
          <w:sz w:val="30"/>
          <w:szCs w:val="30"/>
          <w:lang w:val="en-US"/>
        </w:rPr>
        <w:t xml:space="preserve">2567 </w:t>
      </w:r>
      <w:r w:rsidRPr="001836BB">
        <w:rPr>
          <w:rFonts w:asciiTheme="majorBidi" w:hAnsiTheme="majorBidi"/>
          <w:sz w:val="30"/>
          <w:szCs w:val="30"/>
          <w:cs/>
          <w:lang w:val="en-US"/>
        </w:rPr>
        <w:t>บริษัทยื่นอุทธรณ์คำสั่งที่ยกคำร้อง คดีอยู่ระหว่างการพิจารณาของศาลอุทธรณ์</w:t>
      </w:r>
    </w:p>
    <w:p w14:paraId="7B865254" w14:textId="77777777" w:rsidR="00E316A4" w:rsidRDefault="00E316A4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highlight w:val="yellow"/>
          <w:lang w:val="en-US"/>
        </w:rPr>
      </w:pPr>
    </w:p>
    <w:p w14:paraId="207E27FE" w14:textId="74B5FE83" w:rsidR="00FE1944" w:rsidRDefault="00FB5753" w:rsidP="00FB575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72575F">
        <w:rPr>
          <w:rFonts w:asciiTheme="majorBidi" w:hAnsiTheme="majorBidi"/>
          <w:sz w:val="30"/>
          <w:szCs w:val="30"/>
          <w:lang w:val="en-US"/>
        </w:rPr>
        <w:t>24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 มิถุนายน </w:t>
      </w:r>
      <w:r w:rsidR="0072575F">
        <w:rPr>
          <w:rFonts w:asciiTheme="majorBidi" w:hAnsiTheme="majorBidi"/>
          <w:sz w:val="30"/>
          <w:szCs w:val="30"/>
          <w:lang w:val="en-US"/>
        </w:rPr>
        <w:t>2568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 ศาลแพ่งได้อ่านคำพิพากษาศาลฎีกาเกี่ยวกับคดีพิพาทตามที่อ้างถึงข้างต้น โดยพิพากษาให้เป็นไปตามคำพิพากษาของศาลอุทธรณ์ ซึ่งพิพากษาให้บริษัทนำแร่หินดินดานเพื่ออุตสาหกรรมปูนซ</w:t>
      </w:r>
      <w:r w:rsidR="0072575F">
        <w:rPr>
          <w:rFonts w:asciiTheme="majorBidi" w:hAnsiTheme="majorBidi" w:hint="cs"/>
          <w:sz w:val="30"/>
          <w:szCs w:val="30"/>
          <w:cs/>
          <w:lang w:val="en-US"/>
        </w:rPr>
        <w:t>ี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เมนต์ไปถมกลับคืนยังพื้นที่ที่พิพาท พร้อมทำการฟื้นฟูสภาพพื้นที่ที่พิพาทให้กลับดีดังเดิม หากบริษัทไม่อาจดำเนินการดังกล่าวได้ ให้บริษัทชดใช้ราคาแร่รวมเป็นเงิน </w:t>
      </w:r>
      <w:r w:rsidR="0072575F">
        <w:rPr>
          <w:rFonts w:asciiTheme="majorBidi" w:hAnsiTheme="majorBidi"/>
          <w:sz w:val="30"/>
          <w:szCs w:val="30"/>
          <w:lang w:val="en-US"/>
        </w:rPr>
        <w:t>62</w:t>
      </w:r>
      <w:r w:rsidR="00AF24CD">
        <w:rPr>
          <w:rFonts w:asciiTheme="majorBidi" w:hAnsiTheme="majorBidi"/>
          <w:sz w:val="30"/>
          <w:szCs w:val="30"/>
          <w:lang w:val="en-US"/>
        </w:rPr>
        <w:t xml:space="preserve">,289,990 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บาท พร้อมดอกเบี้ยในอัตราร้อยละ </w:t>
      </w:r>
      <w:r w:rsidR="0072575F">
        <w:rPr>
          <w:rFonts w:asciiTheme="majorBidi" w:hAnsiTheme="majorBidi"/>
          <w:sz w:val="30"/>
          <w:szCs w:val="30"/>
          <w:lang w:val="en-US"/>
        </w:rPr>
        <w:lastRenderedPageBreak/>
        <w:t>7.5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 ต่อปี ของเงินต้นดังกล่าวนับแต่วันละเมิดจนกว่าจะชำระสำเร็จ โดยแก้ไขอัตราดอกเบี้ยจากอัตราร้อยละ </w:t>
      </w:r>
      <w:r w:rsidR="00076CD2">
        <w:rPr>
          <w:rFonts w:asciiTheme="majorBidi" w:hAnsiTheme="majorBidi"/>
          <w:sz w:val="30"/>
          <w:szCs w:val="30"/>
          <w:lang w:val="en-US"/>
        </w:rPr>
        <w:br/>
      </w:r>
      <w:r w:rsidR="0072575F">
        <w:rPr>
          <w:rFonts w:asciiTheme="majorBidi" w:hAnsiTheme="majorBidi"/>
          <w:sz w:val="30"/>
          <w:szCs w:val="30"/>
          <w:lang w:val="en-US"/>
        </w:rPr>
        <w:t>7.5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 ต่อปี เป็นอัตราร้อยละ</w:t>
      </w:r>
      <w:r w:rsidR="0072575F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72575F">
        <w:rPr>
          <w:rFonts w:asciiTheme="majorBidi" w:hAnsiTheme="majorBidi"/>
          <w:sz w:val="30"/>
          <w:szCs w:val="30"/>
          <w:lang w:val="en-US"/>
        </w:rPr>
        <w:t>5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 ต่อปี นับตั้งแต่วันที่ </w:t>
      </w:r>
      <w:r w:rsidR="0072575F">
        <w:rPr>
          <w:rFonts w:asciiTheme="majorBidi" w:hAnsiTheme="majorBidi"/>
          <w:sz w:val="30"/>
          <w:szCs w:val="30"/>
          <w:lang w:val="en-US"/>
        </w:rPr>
        <w:t>11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 เมษายน </w:t>
      </w:r>
      <w:r w:rsidR="0072575F">
        <w:rPr>
          <w:rFonts w:asciiTheme="majorBidi" w:hAnsiTheme="majorBidi"/>
          <w:sz w:val="30"/>
          <w:szCs w:val="30"/>
          <w:lang w:val="en-US"/>
        </w:rPr>
        <w:t>2564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 xml:space="preserve"> ปัจจุบันบริษัทได้</w:t>
      </w:r>
      <w:r w:rsidR="002A6966">
        <w:rPr>
          <w:rFonts w:asciiTheme="majorBidi" w:hAnsiTheme="majorBidi" w:hint="cs"/>
          <w:sz w:val="30"/>
          <w:szCs w:val="30"/>
          <w:cs/>
          <w:lang w:val="en-US"/>
        </w:rPr>
        <w:t>เริ่ม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>ดำเนินการปฏิบัติการ</w:t>
      </w:r>
      <w:r w:rsidR="00AF24CD">
        <w:rPr>
          <w:rFonts w:asciiTheme="majorBidi" w:hAnsiTheme="majorBidi"/>
          <w:sz w:val="30"/>
          <w:szCs w:val="30"/>
          <w:lang w:val="en-US"/>
        </w:rPr>
        <w:br/>
      </w:r>
      <w:r w:rsidRPr="00FB5753">
        <w:rPr>
          <w:rFonts w:asciiTheme="majorBidi" w:hAnsiTheme="majorBidi"/>
          <w:sz w:val="30"/>
          <w:szCs w:val="30"/>
          <w:cs/>
          <w:lang w:val="en-US"/>
        </w:rPr>
        <w:t>ชำระหนี้ตามคำพิพากษาของศาลโดยการนำเอาแร่หินดินดานเพื่ออุตสาหกรรมปูนซ</w:t>
      </w:r>
      <w:r w:rsidR="00EE3F03">
        <w:rPr>
          <w:rFonts w:asciiTheme="majorBidi" w:hAnsiTheme="majorBidi" w:hint="cs"/>
          <w:sz w:val="30"/>
          <w:szCs w:val="30"/>
          <w:cs/>
          <w:lang w:val="en-US"/>
        </w:rPr>
        <w:t>ี</w:t>
      </w:r>
      <w:r w:rsidRPr="00FB5753">
        <w:rPr>
          <w:rFonts w:asciiTheme="majorBidi" w:hAnsiTheme="majorBidi"/>
          <w:sz w:val="30"/>
          <w:szCs w:val="30"/>
          <w:cs/>
          <w:lang w:val="en-US"/>
        </w:rPr>
        <w:t>เมนต์ไปถมคืนยังพื้นที่</w:t>
      </w:r>
      <w:r w:rsidR="00AF24CD">
        <w:rPr>
          <w:rFonts w:asciiTheme="majorBidi" w:hAnsiTheme="majorBidi"/>
          <w:sz w:val="30"/>
          <w:szCs w:val="30"/>
          <w:lang w:val="en-US"/>
        </w:rPr>
        <w:br/>
      </w:r>
      <w:r w:rsidRPr="00FB5753">
        <w:rPr>
          <w:rFonts w:asciiTheme="majorBidi" w:hAnsiTheme="majorBidi"/>
          <w:sz w:val="30"/>
          <w:szCs w:val="30"/>
          <w:cs/>
          <w:lang w:val="en-US"/>
        </w:rPr>
        <w:t>ที่พิพาทเดิม พร้อมทำการฟื้นฟูสภาพพื้นที่ที่พิพาทให้กลับคืนสู่สภาพดีดังเดิม ซึ่งเรื่องดังกล่าวไม่มีผลกระทบต่อการดำเนินงานตามปกติหรือฐานะทางการเงินของบริษัทแต่อย่างใด</w:t>
      </w:r>
    </w:p>
    <w:p w14:paraId="47C266A0" w14:textId="77777777" w:rsidR="00FE1944" w:rsidRDefault="00FE1944" w:rsidP="00FB575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1DE28D0C" w14:textId="22D1053B" w:rsidR="00DD1CA5" w:rsidRPr="00FB5753" w:rsidRDefault="008D2723" w:rsidP="00FB5753">
      <w:pPr>
        <w:tabs>
          <w:tab w:val="num" w:pos="1080"/>
        </w:tabs>
        <w:ind w:left="900" w:right="-43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4A168D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ไม่สั่งฟ้องและต่อมาอัยการมีคำสั่งถึงที่สุดไม่ฟ้องคดีอาญากับบริษัทคดีส่วนอาญาถึงที่สุดแล้ว</w:t>
      </w:r>
    </w:p>
    <w:p w14:paraId="485F94F5" w14:textId="77777777" w:rsidR="00687CC7" w:rsidRPr="006321C8" w:rsidRDefault="00687CC7" w:rsidP="00E316A4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749BFA8" w14:textId="3656F147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วัดถ้ำพระโพธิสัตว์ (ผู้ฟ้องคดี) ฟ้องกระทรวงอุตสาหกรรมที่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กับพวก รวม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ในคดีหมายเลขดำที่ ส.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โดยบริษัทเป็นผู้ถูกฟ้องคดีที่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และยื่นคำร้องขอคุ้มครองชั่วคราวก่อนศาลมีคำพิพากษา ต่อมาศาลมีคำสั่งเรียกให้คณะกรรมการผู้ชำนาญการพิจารณารายงานการวิเคราะห์ผลกระทบสิ่งแวดล้อม (สผ.) เป็นผู้ถูกฟ้องคดีที่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ศาลพิจารณาคำฟ้องแล้วมีคำสั่งลงวันที่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ให้รับคำฟ้องไว้พิจารณาบางข้อหาและผู้ถูกฟ้องคดีบางราย (รับฟ้องเฉพาะกระทรวงอุตสาหกรรมที่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รัฐมนตรีว่าการกระทรวงอุตสาหกรรมที่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อธิบดีกรมอุตสาหกรรมพื้นฐานและการเหมืองแร่ที่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บริษัทที่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สผ. 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ตามลำดับ) และมีคำสั่งเกี่ยวกับวิธีการชั่วคราวก่อนการพิพากษา ลงวันที่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กันยายน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ไม่รับคำร้องขอคุ้มครองชั่วคราวก่อนพิพากษาของผู้ฟ้องคดีไว้พิจารณา ผู้ฟ้องคดีอ้างตนว่าเป็นผู้รับมอบอำนาจจากกรมศิลปากรมาดูแลถ้ำพระโพธิสัตว์ ทั้ง ๆ ที่ไม่มีใบมอบอำนาจ ขอให้ศาลพิพากษาหรือมีคำสั่งว่า การยื่นคำขอประทานบัตรของบริษัทไม่ชอบและขัดต่อกฎหมาย มติของผู้ถูกฟ้องคดีที่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ในการให้ความเห็นชอบรายงานการประเมินผลกระทบสิ่งแวดล้อมโครงการทำเหมืองแร่ของบริษัทปกปิดข้อความจริงจึงมิชอบด้วยกฎหมาย ขอให้เพิกถอนคำร้องขออนุญาตประทานบัตรเหมืองแร่หินปูนที่บริษัทยื่นขออนุญาตไว้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3FD83C2" w14:textId="77777777" w:rsidR="00643165" w:rsidRPr="006321C8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4DE4EF2" w14:textId="191B12A3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ผู้ถูกฟ้องคดีที่ศาลรับฟ้องทำหนังสือ (คำให้การ) ชี้แจงต่อศาลในทำนองเดียวกันว่า ผู้ฟ้องคดีไม่มีอำนาจฟ้อง ฟ้องคดีนี้เป็นฟ้องซ้อนกับคดีหมายเลขดำที่ ส.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/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การขอประทานบัตรทำเหมืองหินปูนของบริษัทเป็นไปโดยชอบด้วยหลักเกณฑ์ ขั้นตอน และวิธีการตามที่กฎหมายกำหนดทั้งสิ้น พื้นที่ขอประทานบัตรไม่เป็นพื้นที่ต้องห้ามตามกฎหมายแร่ กฎหมายป่าไม้ และมีการจัดทำรายงานการประเมินผลกระทบสิ่งแวดล้อม โดยถูกต้อง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และครบถ้วนตามกฎหมายส่งเสริมและรักษาคุณภาพสิ่งแวดล้อมแห่งชาติ และกฎหมายแร่ในการยื่นขอ</w:t>
      </w:r>
      <w:r w:rsidRPr="006321C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ประทานบัตร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ให้พนักงานเจ้าหน้าที่ผู้มีอำนาจพิจารณา คำขอประทานบัตรอยู่ระหว่างการพิจารณาของพนักงานเจ้าหน้าที่ผู้มีอำนาจ การขอประทานบัตรของบริษัทไม่ทำให้ผู้ฟ้องคดีเดือดร้อนและเสียหาย ขอให้ศาลพิพากษายกฟ้อง </w:t>
      </w:r>
    </w:p>
    <w:p w14:paraId="4EE707B2" w14:textId="77777777" w:rsidR="00B65D7D" w:rsidRPr="006321C8" w:rsidRDefault="008D2723" w:rsidP="00B65D7D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บริษัทได้ทำคำให้การเพิ่มเติมยื่นศาลปกครองกลางเมื่อวันที่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B65D7D" w:rsidRPr="006321C8">
        <w:rPr>
          <w:rFonts w:asciiTheme="majorBidi" w:hAnsiTheme="majorBidi"/>
          <w:sz w:val="30"/>
          <w:szCs w:val="30"/>
          <w:cs/>
          <w:lang w:val="en-US"/>
        </w:rPr>
        <w:t>คดีอยู่ระหว่างการพิจารณาของศาลปกครองกลาง</w:t>
      </w:r>
    </w:p>
    <w:p w14:paraId="25C7BCA9" w14:textId="1972DC26" w:rsidR="00DD1CA5" w:rsidRPr="006321C8" w:rsidRDefault="00DD1CA5" w:rsidP="007A6276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66361F80" w14:textId="1293B729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กรกฎาคม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</w:t>
      </w:r>
      <w:r w:rsidRPr="006321C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 xml:space="preserve">สำนักงานอัยการจังหวัดสระบุรี (โจทก์) ยื่นฟ้องบริษัท (จำเลย) เป็นคดีแพ่ง (คดีหมายเลขดำที่ สว. </w:t>
      </w:r>
      <w:r w:rsidR="00DB0E35" w:rsidRPr="006321C8">
        <w:rPr>
          <w:rFonts w:asciiTheme="majorBidi" w:hAnsiTheme="majorBidi" w:cstheme="majorBidi"/>
          <w:spacing w:val="2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pacing w:val="2"/>
          <w:sz w:val="30"/>
          <w:szCs w:val="30"/>
          <w:lang w:val="en-US"/>
        </w:rPr>
        <w:t>/</w:t>
      </w:r>
      <w:r w:rsidR="00DB0E35" w:rsidRPr="006321C8">
        <w:rPr>
          <w:rFonts w:asciiTheme="majorBidi" w:hAnsiTheme="majorBidi" w:cstheme="majorBidi"/>
          <w:spacing w:val="2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pacing w:val="2"/>
          <w:sz w:val="30"/>
          <w:szCs w:val="30"/>
          <w:cs/>
          <w:lang w:val="en-US"/>
        </w:rPr>
        <w:t>)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ทุนทรัพย์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066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823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โจทก์ฟ้องและต่อมาแก้ไขคำฟ้องเพิ่มเติมทุนทรัพย์เป็น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กล่าวหาว่าบริษัททำเหมืองแร่หินปูนนอกเขตประทานบัตร ขอให้คืนแร่หินปูนจำนวน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 ให้ชำระค่าเสียหายพร้อมดอกเบี้ยอัตราร้อยละ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2EDF117A" w14:textId="77777777" w:rsidR="00687CC7" w:rsidRDefault="00687CC7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12F6D91A" w14:textId="429024C2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บริษัทให้การต่อสู้ว่า โจทก์ไม่มีอำนาจฟ้องตามพระราชบัญญัติส่งเสริมและรักษาคุณภาพสิ่งแวดล้อม พ.ศ. </w:t>
      </w:r>
      <w:r w:rsidR="00DB0E35" w:rsidRPr="006321C8">
        <w:rPr>
          <w:rFonts w:asciiTheme="majorBidi" w:hAnsiTheme="majorBidi" w:cstheme="majorBidi"/>
          <w:spacing w:val="-6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คดีนี้เป็นคดีแพ่งเกี่ยวเนื่องกับคดีอาญาเกี่ยวกับการลักลอบทำเหมือง 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และปฏิเสธฟ้องโจทก์ทุกข้อหา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 จำเลยก็หมดสิทธิ์ใช้ได้อีกต่อไป จึงไม่มีความจำเป็นที่จะลักลอบทำเหมือง</w:t>
      </w:r>
    </w:p>
    <w:p w14:paraId="22F36814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EC927E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คดีมีการร้องขอให้โอนคดีจากศาลจังหวัดสระบุรีมาให้ศาลแพ่ง แผนกคดีสิ่งแวดล้อม พิจารณาและขอให้รวมการพิจารณาคดีนี้กับคดีอื่นที่เกี่ยวข้องกัน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2803D142" w14:textId="77777777" w:rsidR="00DD1CA5" w:rsidRPr="006321C8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B125178" w14:textId="28EF12BA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ให้บริษัทนำแร่หินปูน 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374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ไปถมกลับคืนยังพื้นที่เดิมที่ทำเหมืองแร่ไป พร้อมฟื้นฟูสภาพพื้นที่ทำเหมืองที่เอาแร่ไป ให้คืนสภาพดังเดิมหรือให้ชำระเงินเป็นจำนวน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กรกฎาคม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ถึงวันฟ้องเป็นเวลา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291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085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376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338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558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047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472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854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</w:t>
      </w:r>
    </w:p>
    <w:p w14:paraId="68CC4175" w14:textId="77777777" w:rsidR="008D2723" w:rsidRPr="006321C8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EF80FAC" w14:textId="194C2E29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0D7E4873" w14:textId="77777777" w:rsidR="008D2723" w:rsidRPr="006321C8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40AE2D22" w14:textId="21CB2058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เป็นต้นไปจนกว่าจะชำระเสร็จแก่โจทก์ ให้ใช้อัตรา</w:t>
      </w:r>
      <w:r w:rsidR="00FE1944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ต่อปี หรือปรับเปลี่ยนให้ลดลงหรือเพิ่มขึ้นตามพระราชกฤษฎีกาซึ่งตราขึ้นตามประมวลกฎหมาย</w:t>
      </w:r>
      <w:r w:rsidR="00FE1944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แพ่งและพาณิชย์ มาตรา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75064485" w14:textId="77777777" w:rsidR="008D2723" w:rsidRPr="006321C8" w:rsidRDefault="008D2723" w:rsidP="008D2723">
      <w:pPr>
        <w:pStyle w:val="Ang15"/>
        <w:rPr>
          <w:lang w:val="en-US"/>
        </w:rPr>
      </w:pPr>
    </w:p>
    <w:p w14:paraId="0C7F93FC" w14:textId="16659BE3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155CF328" w14:textId="2965E36B" w:rsidR="00DD1CA5" w:rsidRPr="006321C8" w:rsidRDefault="00DD1CA5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9E8F962" w14:textId="213B9582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FF504B" w:rsidRPr="006321C8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FF504B" w:rsidRPr="006321C8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FF504B" w:rsidRPr="006321C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69B3F2C0" w14:textId="77777777" w:rsidR="008D2723" w:rsidRPr="006321C8" w:rsidRDefault="008D2723" w:rsidP="008D2723">
      <w:pPr>
        <w:pStyle w:val="Ang15"/>
        <w:rPr>
          <w:lang w:val="en-US"/>
        </w:rPr>
      </w:pPr>
    </w:p>
    <w:p w14:paraId="37749AE6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0F6739A8" w14:textId="77777777" w:rsidR="008D2723" w:rsidRPr="006321C8" w:rsidRDefault="008D2723" w:rsidP="008D2723">
      <w:pPr>
        <w:pStyle w:val="Ang15"/>
        <w:rPr>
          <w:lang w:val="en-US"/>
        </w:rPr>
      </w:pPr>
    </w:p>
    <w:p w14:paraId="061B9C2E" w14:textId="0174A91D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 (จำเลย) เป็นคดีแพ่ง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(คดีหมายเลขดำที่ สว.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กล่าวหาว่า บริษัททำเหมืองแร่หินปูนนอกเขตประทานบัตร ขอให้คืนแร่หินปูนจำนวน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หรือให้จำเลยให้ชำระค่าเสียหายจำนวน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6A41360E" w14:textId="77777777" w:rsidR="00643165" w:rsidRPr="006321C8" w:rsidRDefault="0064316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B56BA36" w14:textId="35D0F5FE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เพราะบริษัทไม่ได้ทำผิดตามฟ้อง จึงไม่ต้องรับผิด และปฏิเสธฟ้องทุกข้อหา ทั้งบริษัทไม่มีเหตุต้องทำเหมืองแร่นอกเขตประทานบัตรเพราะมีแร่ที่ได้รับประทานบัตรเหลืออยู่อีกหลายร้อยล้านตัน หากแร่ที่มีอยู่จำนวนมากไม่ใช้ให้หมดก่อนประทานบัตรหมดอายุจำเลยก็หมดสิทธิ์ใช้ได้อีกต่อไป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9329955" w14:textId="77777777" w:rsidR="008D2723" w:rsidRPr="006321C8" w:rsidRDefault="008D2723" w:rsidP="008D2723">
      <w:pPr>
        <w:pStyle w:val="Ang15"/>
        <w:rPr>
          <w:lang w:val="en-US"/>
        </w:rPr>
      </w:pPr>
    </w:p>
    <w:p w14:paraId="25314B7D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มีการขอรวมพิจารณาคดีนี้กับคดีอื่นที่เกี่ยวข้องกัน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ศาลอนุญาต</w:t>
      </w:r>
    </w:p>
    <w:p w14:paraId="6F29CCC1" w14:textId="77777777" w:rsidR="008D2723" w:rsidRPr="006321C8" w:rsidRDefault="008D2723" w:rsidP="008D2723">
      <w:pPr>
        <w:pStyle w:val="Ang15"/>
        <w:rPr>
          <w:lang w:val="en-US"/>
        </w:rPr>
      </w:pPr>
    </w:p>
    <w:p w14:paraId="31A0F9DB" w14:textId="6644FFBE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ศาลแพ่งมีคำพิพากษา ให้บริษัทนำเอาแร่หินปูนเพื่ออุตสาหกรรมปูนซีเมนต์ 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447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906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ไปถมกลับคืนยังพื้นที่ที่บริษัททำเหมืองเอาแร่ไป พร้อมฟื้นฟูพื้นที่ที่ทำเหมืองดังกล่าว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ให้กลับคืนดีดังเดิม หรือให้ชำระเงินจำนวน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ของต้นเงินดังกล่าวนับแต่วันพบการลักลอบทำเหมืองแร่ 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368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991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327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680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219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กับให้จำเลยชำระดอกเบี้ยในอัตราร้อยละ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กับให้ใช้ค่าฤชาธรรมเนียมแทนโจทก์ เฉพาะค่าธรรมเนียมศาลให้ใช้แทนตามจำนวนทุนทรัพย์ที่โจทก์ชนะคดี โดยกำหนดค่าทนายความจำนวน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514D54E1" w14:textId="77777777" w:rsidR="00D8170D" w:rsidRPr="006321C8" w:rsidRDefault="00D8170D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6C6CC50" w14:textId="3BCF60A5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บริษัทยื่นอุทธรณ์และคำร้องขอทุเลาการบังคับคดีในชั้นอุทธรณ์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239909D5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11AF204" w14:textId="5A1EA126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เป็นต้นไปจนกว่าจะชำระเสร็จแก่โจทก์ ให้ใช้อัตราร้อยละ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ที่แก้ไขใหม่ บวกด้วยอัตราเพิ่มร้อยละ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1C361CA" w14:textId="77777777" w:rsidR="008D2723" w:rsidRPr="006321C8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F8B5028" w14:textId="2EB85BC3" w:rsidR="008D2723" w:rsidRPr="006321C8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ACF27DE" w14:textId="77777777" w:rsidR="00DD1CA5" w:rsidRPr="006321C8" w:rsidRDefault="00DD1CA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94724E" w14:textId="02ABF73E" w:rsidR="008D2723" w:rsidRPr="006321C8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พฤศจิกายน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A02258" w:rsidRPr="006321C8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A02258" w:rsidRPr="006321C8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A02258" w:rsidRPr="006321C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FF1FFF0" w14:textId="77777777" w:rsidR="008D2723" w:rsidRPr="006321C8" w:rsidRDefault="008D2723" w:rsidP="008D2723">
      <w:pPr>
        <w:pStyle w:val="Bo-Blankline"/>
        <w:ind w:left="900"/>
        <w:rPr>
          <w:rFonts w:asciiTheme="majorBidi" w:hAnsiTheme="majorBidi" w:cstheme="majorBidi"/>
          <w:sz w:val="30"/>
          <w:szCs w:val="30"/>
          <w:lang w:val="en-US"/>
        </w:rPr>
      </w:pPr>
    </w:p>
    <w:p w14:paraId="11F47FB8" w14:textId="7777777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อัยการมีคำสั่งถึงที่สุดไม่ฟ้องคดีอาญากับบริษัทคดีส่วนอาญาถึงที่สุดแล้ว</w:t>
      </w:r>
    </w:p>
    <w:p w14:paraId="6BD46E0A" w14:textId="09B53DCE" w:rsidR="008D2723" w:rsidRPr="006321C8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F8E5850" w14:textId="4B5A13A9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กรมอุตสาหกรรมพื้นฐานและการเหมืองแร่ กระทรวงอุตสาหกรรม โดยพนักงานอัยการสำนักงานอัยการจังหวัดสระบุรี (โจทก์) ยื่นฟ้องบริษัท(จำเลย) เป็นคดีแพ่ง (คดีหมายเลขดำที่ สว.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) เรียก</w:t>
      </w:r>
      <w:r w:rsidRPr="006321C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ค่าเสียหายเป็นจำนวน </w:t>
      </w:r>
      <w:r w:rsidR="00DB0E35" w:rsidRPr="006321C8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pacing w:val="-4"/>
          <w:sz w:val="30"/>
          <w:szCs w:val="30"/>
          <w:lang w:val="en-US"/>
        </w:rPr>
        <w:t>671</w:t>
      </w:r>
      <w:r w:rsidRPr="006321C8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pacing w:val="-4"/>
          <w:sz w:val="30"/>
          <w:szCs w:val="30"/>
          <w:lang w:val="en-US"/>
        </w:rPr>
        <w:t>128</w:t>
      </w:r>
      <w:r w:rsidRPr="006321C8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pacing w:val="-4"/>
          <w:sz w:val="30"/>
          <w:szCs w:val="30"/>
          <w:lang w:val="en-US"/>
        </w:rPr>
        <w:t>829</w:t>
      </w:r>
      <w:r w:rsidRPr="006321C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pacing w:val="-4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บาท กล่าวหาบริษัททำเหมืองแร่หินปูนในเขตประทานบัตร ผิดเงื่อนไข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(ทำเหมืองแร่ในเขตห้ามทำเหมือง)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ขอให้คืนแร่จำนวน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D262578" w14:textId="7875C222" w:rsidR="00635EE7" w:rsidRDefault="00635EE7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59FBF6D8" w14:textId="1D67409A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 ทุกประเด็น อีกทั้งบริษัทไม่มีเหตุต้องทำเหมืองแร่ในเขตประทานบัตรผิดเงื่อนไข เพราะยังมีแร่ที่ได้รับประทานบัตรเหลืออยู่อีกหลายร้อยล้านตัน หากใช้ไม่หมดก่อนประทานบัตรหมดอายุ บริษัทก็หมดสิทธิ์ใช้ได้อีกต่อไป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จึงไม่มีความจำเป็นที่จะลักลอบทำเหมือง</w:t>
      </w:r>
    </w:p>
    <w:p w14:paraId="7EF80D4B" w14:textId="77777777" w:rsidR="00D8170D" w:rsidRPr="006321C8" w:rsidRDefault="00D8170D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A8C753A" w14:textId="5AD5B53C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 ให้บริษัทนำเอาแร่หินปูนเพื่ออุตสาหกรรมปูนซีเมนต์จำนวน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484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023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ไปถมกลับคืนยังพื้นที่เดิมที่ทำเหมืองเอาแร่ไป พร้อมฟื้นฟูสภาพพื้นที่ที่ทำเหมืองแร่ให้กลับคืนดีดังเดิม หรือ ให้ชำระเงินจำนวน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ของต้นเงินดังกล่าว นับแต่วันที่ทราบผลการรังวัดวันที่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สิงหาคม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จนถึงวันฟ้องเป็นเวลา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207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180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211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รวมต้นเงินและดอกเบี้ยเป็นเงินทั้งสิ้น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671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128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829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602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948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617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นับถัดจากวันฟ้องเป็นต้นไปจนกว่าจะชำระเสร็จแก่โจทก์และให้ชำระค่าฤชาธรรมเนียมแทนโจทก์ โดยค่าธรรมเนียมศาลให้ใช้แทนจำนวนทุนทรัพย์ที่ชนะคดีโดยกำหนดค่าทนาย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4B62D3F3" w14:textId="77777777" w:rsidR="00DD1CA5" w:rsidRPr="006321C8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1EF032" w14:textId="54B22825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บริษัทไม่เห็นพ้องด้วยกับคำพิพากษาของศาลชั้นต้นและได้ยื่นอุทธรณ์พร้อมคำร้องขอทุเลาการบังคับคดี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คดีอยู่ระหว่างการพิจารณาของศาลอุทธรณ์ ศาลนัดฟังคำพิพากษาหรือคำสั่งของศาลอุทธรณ์วันที่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CE7242" w:rsidRPr="006321C8">
        <w:rPr>
          <w:rFonts w:asciiTheme="majorBidi" w:hAnsiTheme="majorBidi" w:cstheme="majorBidi" w:hint="cs"/>
          <w:sz w:val="30"/>
          <w:szCs w:val="30"/>
          <w:cs/>
          <w:lang w:val="en-US"/>
        </w:rPr>
        <w:t>พฤษภาคม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CF17E69" w14:textId="59B40019" w:rsidR="008D2723" w:rsidRPr="006321C8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x-none"/>
        </w:rPr>
      </w:pPr>
    </w:p>
    <w:p w14:paraId="578B7096" w14:textId="76CA962E" w:rsidR="008D2723" w:rsidRPr="006321C8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พฤษภาคม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ศาลอุทธรณ์มีคำพิพากษาแก้เป็นว่าการคิดดอกเบี้ยตามคำพิพากษาศาลชั้นต้นตั้งแต่วันที่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 จะชำระเสร็จแก่โจทก์ ให้ใช้อัตราร้อยละ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หรือปรับเปลี่ยนลดลงหรือเพิ่มขึ้นได้ตามพระราชกฤษฎีกาซึ่งตราขึ้นตามประมวลกฎหมายแพ่งและพาณิชย์ มาตรา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แต่ต้องไม่เกินอัตราร้อยละ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 ตามที่โจทก์ขอ นอกจากที่แก้ไขให้เป็นไปตามคำพิพากษาศาลชั้นต้น คืนค่าขึ้นศาลในอนาคต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ให้จำเลยใช้ค่าฤชาธรรมเนียมชั้นอุทธรณ์แทนโจทก์ โดยกำหนดค่าทนายความให้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1B6B20CE" w14:textId="77777777" w:rsidR="008D2723" w:rsidRPr="006321C8" w:rsidRDefault="008D2723" w:rsidP="008D2723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14:paraId="73FDE310" w14:textId="226DD966" w:rsidR="008D2723" w:rsidRPr="006321C8" w:rsidRDefault="008D2723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บริษัทยื่น</w:t>
      </w:r>
      <w:r w:rsidR="00BC0910" w:rsidRPr="006321C8">
        <w:rPr>
          <w:rFonts w:asciiTheme="majorBidi" w:hAnsiTheme="majorBidi" w:cstheme="majorBidi" w:hint="cs"/>
          <w:sz w:val="30"/>
          <w:szCs w:val="30"/>
          <w:cs/>
          <w:lang w:val="en-US"/>
        </w:rPr>
        <w:t>คำ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ตุลาคม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3A69B561" w14:textId="6A803685" w:rsidR="00FE1944" w:rsidRDefault="00FE1944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4792C26B" w14:textId="6395E56E" w:rsidR="005A52E7" w:rsidRDefault="005A52E7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  <w:r w:rsidRPr="006321C8">
        <w:rPr>
          <w:rStyle w:val="ui-provider"/>
          <w:rFonts w:asciiTheme="majorBidi" w:hAnsiTheme="majorBidi" w:cstheme="majorBidi"/>
          <w:sz w:val="30"/>
          <w:szCs w:val="30"/>
          <w:cs/>
        </w:rPr>
        <w:lastRenderedPageBreak/>
        <w:t xml:space="preserve">วันที่ </w:t>
      </w:r>
      <w:r w:rsidR="00DB0E35" w:rsidRPr="006321C8">
        <w:rPr>
          <w:rStyle w:val="ui-provider"/>
          <w:rFonts w:asciiTheme="majorBidi" w:hAnsiTheme="majorBidi" w:cstheme="majorBidi"/>
          <w:sz w:val="30"/>
          <w:szCs w:val="30"/>
          <w:lang w:val="en-US"/>
        </w:rPr>
        <w:t>14</w:t>
      </w:r>
      <w:r w:rsidRPr="006321C8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Style w:val="ui-provider"/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="00DB0E35" w:rsidRPr="006321C8">
        <w:rPr>
          <w:rStyle w:val="ui-provider"/>
          <w:rFonts w:asciiTheme="majorBidi" w:hAnsiTheme="majorBidi" w:cstheme="majorBidi"/>
          <w:sz w:val="30"/>
          <w:szCs w:val="30"/>
          <w:lang w:val="en-US"/>
        </w:rPr>
        <w:t>2566</w:t>
      </w:r>
      <w:r w:rsidRPr="006321C8">
        <w:rPr>
          <w:rStyle w:val="ui-provider"/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Style w:val="ui-provider"/>
          <w:rFonts w:asciiTheme="majorBidi" w:hAnsiTheme="majorBidi" w:cstheme="majorBidi"/>
          <w:sz w:val="30"/>
          <w:szCs w:val="30"/>
          <w:cs/>
        </w:rPr>
        <w:t>ศาลแพ่งอ่านคำสั่งศาลฎีกา โดยศาลฎีกามีคำสั่งอนุญาตให้ บริษัทยื่นฎีกาและรับฎีกาของบริษัทไว้พิจารณา คดีอยู่ระหว่างการพิจารณาของศาลฎีกา</w:t>
      </w:r>
    </w:p>
    <w:p w14:paraId="57BBFCB2" w14:textId="77777777" w:rsidR="00790624" w:rsidRDefault="00790624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</w:rPr>
      </w:pPr>
    </w:p>
    <w:p w14:paraId="09A526C4" w14:textId="1ECB29FF" w:rsidR="00790624" w:rsidRDefault="00790624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  <w:r>
        <w:rPr>
          <w:rStyle w:val="ui-provider"/>
          <w:rFonts w:asciiTheme="majorBidi" w:hAnsiTheme="majorBidi" w:cstheme="majorBidi" w:hint="cs"/>
          <w:sz w:val="30"/>
          <w:szCs w:val="30"/>
          <w:cs/>
        </w:rPr>
        <w:t>วันที่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 6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2568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โจทก์ร้องขอให้เจ้าพนักงานบังคับคดีอายัดสิทธิเรียกร้องเงินในบัญชีเงินฝากของบริษัทรวม 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16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แห่ง ที่บริษัทมีบัญชีเงินฝากอยู่เพื่อให้ธนาคารส่งเงินของบริษัทที่ถูกอายัดให้แก่เจ้าพนักงานบังคับคดี</w:t>
      </w:r>
    </w:p>
    <w:p w14:paraId="51D166A1" w14:textId="77777777" w:rsidR="00790624" w:rsidRDefault="00790624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</w:p>
    <w:p w14:paraId="682124BB" w14:textId="6AB50DD4" w:rsidR="00790624" w:rsidRPr="00790624" w:rsidRDefault="00790624" w:rsidP="005A52E7">
      <w:pPr>
        <w:pStyle w:val="Bo-Blankline"/>
        <w:ind w:left="900"/>
        <w:jc w:val="thaiDistribute"/>
        <w:rPr>
          <w:rStyle w:val="ui-provider"/>
          <w:rFonts w:asciiTheme="majorBidi" w:hAnsiTheme="majorBidi" w:cstheme="majorBidi"/>
          <w:sz w:val="30"/>
          <w:szCs w:val="30"/>
          <w:lang w:val="en-US"/>
        </w:rPr>
      </w:pP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วันที</w:t>
      </w:r>
      <w:r w:rsidR="000F5912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่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30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พฤษภาคม </w:t>
      </w:r>
      <w:r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2568 </w:t>
      </w:r>
      <w:r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บริษัทยื่นคำร้องขอให้ศาลเพิกถอน</w:t>
      </w:r>
      <w:r w:rsidR="00876E0E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การอายัดเงินในบัญชีทั้ง </w:t>
      </w:r>
      <w:r w:rsidR="00876E0E"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16 </w:t>
      </w:r>
      <w:r w:rsidR="00876E0E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แห่ง ว่าเป็นการบังคับคดีที่ไม่ชอบด้วยกฎหมาย ศาลนั</w:t>
      </w:r>
      <w:r w:rsidR="001164DB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>ด</w:t>
      </w:r>
      <w:r w:rsidR="00876E0E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พิจารณาคำร้องในวันที่ </w:t>
      </w:r>
      <w:r w:rsidR="00876E0E">
        <w:rPr>
          <w:rStyle w:val="ui-provider"/>
          <w:rFonts w:asciiTheme="majorBidi" w:hAnsiTheme="majorBidi" w:cstheme="majorBidi"/>
          <w:sz w:val="30"/>
          <w:szCs w:val="30"/>
          <w:lang w:val="en-US"/>
        </w:rPr>
        <w:t xml:space="preserve">25 </w:t>
      </w:r>
      <w:r w:rsidR="00876E0E">
        <w:rPr>
          <w:rStyle w:val="ui-provider"/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="00876E0E">
        <w:rPr>
          <w:rStyle w:val="ui-provider"/>
          <w:rFonts w:asciiTheme="majorBidi" w:hAnsiTheme="majorBidi" w:cstheme="majorBidi"/>
          <w:sz w:val="30"/>
          <w:szCs w:val="30"/>
          <w:lang w:val="en-US"/>
        </w:rPr>
        <w:t>2568</w:t>
      </w:r>
    </w:p>
    <w:p w14:paraId="350CBD0E" w14:textId="77777777" w:rsidR="005A52E7" w:rsidRPr="006321C8" w:rsidRDefault="005A52E7" w:rsidP="005A52E7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DFCC662" w14:textId="32C071D6" w:rsidR="008D2723" w:rsidRPr="006321C8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num" w:pos="1080"/>
          <w:tab w:val="num" w:pos="360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กรมอุตสาหกรรมพื้นฐานและการเหมืองแร่ กระทรวงอุตสาหกรรม โดยพนักงานอัยการ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สำนักงานอัยการสูงสุด (โจทก์) ยื่นฟ้องบริษัท (จำเลย) ต่อศาลแพ่งแผนกคดีสิ่งแวดล้อม (คดีหมายเลขดำที่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สว.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/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ทุนทรัพย์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กล่าวหาว่า บริษัททำเหมืองแร่หินดินดานบางส่วนในเขตประทานบัตรผิดเงื่อนไข ขอให้คืนแร่หินดินดานจำนวน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และ ทำให้พื้นที่กลับเป็นสภาพเดิม หรือให้ชำระค่าเสียหายพร้อมดอกเบี้ยอัตราร้อยละ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</w:p>
    <w:p w14:paraId="15539B42" w14:textId="77777777" w:rsidR="008D2723" w:rsidRPr="006321C8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377FDFB" w14:textId="33ED0B27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บริษัทให้การว่า โจทก์ไม่มีอำนาจฟ้องตามพระราชบัญญัติส่งเสริมและรักษาคุณภาพสิ่งแวดล้อม พ.ศ.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ฟ้องเคลือบคลุม เลื่อนลอยปราศจากหลักฐาน คดีขาดอายุความ คดีนี้เป็นคดีแพ่งเกี่ยวเนื่องกับคดีอาญา เกี่ยวกับการลักลอบทำเหมือง แต่บริษัทมิได้กระทำความผิดอาญาและไม่ได้กระทำละเมิดต่อโจทก์ การเรียกร้องคดีแพ่ง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จึงไม่มีมูลหนี้ละเมิดเกิดขึ้น เพราะบริษัทไม่ได้กระทำผิดตามฟ้องจึงไม่ต้องรับผิด และปฏิเสธฟ้องทุกข้อหา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ทุกประเด็น อีกทั้งบริษัทไม่มีเหตุต้องทำเหมืองแร่ในเขตประทานบัตรผิดเงื่อนไข เพราะมีแร่ที่ได้รับประทานบัตรเหลืออยู่อีกหลายร้อยล้านตัน หากใช้แร่ไม่หมดก่อนประทานบัตรหมดอายุ บริษัทก็หมดสิทธิ์ใช้ได้อีกต่อไป จึงไม่มีความจำเป็นที่จะลักลอบทำเหมือง</w:t>
      </w:r>
    </w:p>
    <w:p w14:paraId="5F343228" w14:textId="77777777" w:rsidR="00DD1CA5" w:rsidRPr="006321C8" w:rsidRDefault="00DD1CA5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B06039F" w14:textId="684673CE" w:rsidR="008D2723" w:rsidRPr="006321C8" w:rsidRDefault="008D2723" w:rsidP="008D2723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ศาลแพ่งมีคำพิพากษาให้ บริษัทนำเอาแร่หินดินดานเพื่ออุตสาหกรรมปูนซีเมนต์จำนวน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เมตริกตัน ไปถมคืนยังพื้นที่เดิมที่ทำเหมืองเอาแร่ไป พร้อมทำการฟื้นฟูสภาพพื้นที่ที่ทำเหมืองแร่ให้กลับคืนสู่สภาพดีดังเดิม หากไม่ดำเนินการ ให้ใช้ราคาแร่และชำระเงินค่าภาคหลวงรวมเป็นจำนวน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พร้อมดอกเบี้ยในอัตราร้อยละ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ต่อปีของต้นเงินดังกล่าว นับแต่วันละเมิด วันที่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ถึงวันฟ้องเป็นเวลา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274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วัน เป็นดอกเบี้ย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382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383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รวมต้นเงินและดอกเบี้ยเป็นเงิน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344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882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กับให้ชำระดอกเบี้ยในอัตราร้อยละ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ต่อปีของต้นเงิน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326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499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751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 นับถัดจากวันฟ้องเป็นต้นไปจนกว่าจะชำระเสร็จ กับให้ชำระค่าฤชาธรรมเนียมแทนโจทก์ โดยกำหนดค่าทนายความ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200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</w:p>
    <w:p w14:paraId="655DF9A5" w14:textId="0ECF0984" w:rsidR="00635EE7" w:rsidRDefault="00635EE7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CBB2922" w14:textId="30A46894" w:rsidR="008D2723" w:rsidRDefault="008D2723" w:rsidP="002F66F1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 xml:space="preserve">บริษัทยื่นอุทธรณ์และคำร้องขอทุเลาการบังคับคดี 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bookmarkStart w:id="3" w:name="_Hlk96350552"/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ศาลแพ่งอ่านคำพิพากษาศาลอุทธรณ์ ศาลอุทธรณ์พิพากษาแก้ การคิดดอกเบี้ยตามคำพิพากษาศาลชั้นต้นตั้งแต่วันที่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เมษายน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เป็นต้นไปจนกว่าจะชำระเสร็จแก่โจทก์ ให้ใช้อัตราร้อยละ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ต่อปี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หรือปรับเปลี่ยนให้ลดลงหรือเพิ่มขึ้นตามพระราชกฤษฎีกาซึ่งตราขึ้นตามประมวลกฎหมายแพ่งและพาณิชย์ มาตรา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ที่แก้ไขใหม่ บวกด้วยอัตราเพิ่มร้อยละ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ต่อปี แต่ไม่เกินอัตราร้อยละ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ต่อปี ตามที่โจทก์ขอ นอกจากที่แก้ให้เป็นไปตามคำพิพากษาศาลชั้นต้น ค่าฤชาธรรมเนียมชั้นอุทธรณ์ให้เป็นพับ</w:t>
      </w:r>
    </w:p>
    <w:p w14:paraId="4C3D9BEC" w14:textId="77777777" w:rsidR="00635EE7" w:rsidRPr="006321C8" w:rsidRDefault="00635EE7" w:rsidP="002F66F1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bookmarkEnd w:id="3"/>
    <w:p w14:paraId="3325F8E9" w14:textId="0800EEA7" w:rsidR="008D2723" w:rsidRPr="006321C8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บริษัทยื่นขออนุญาตฎีกาคัดค้านคำพิพากษาศาลอุทธรณ์พร้อมยื่นขอทุเลาการบังคับคดีระหว่างฎีกา และฎีกาต่อศาล เมื่อวันที่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9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พฤศจิกายน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</w:p>
    <w:p w14:paraId="52CACA5A" w14:textId="77777777" w:rsidR="008D2723" w:rsidRPr="006321C8" w:rsidRDefault="008D2723" w:rsidP="00635EE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</w:p>
    <w:p w14:paraId="48C1B204" w14:textId="618E3F78" w:rsidR="008D2723" w:rsidRPr="006321C8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15</w:t>
      </w:r>
      <w:r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พฤศจิกายน </w:t>
      </w:r>
      <w:r w:rsidR="00DB0E35"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>2565</w:t>
      </w:r>
      <w:r w:rsidRPr="006321C8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ศาลแพ่งอ่านคำสั่งศาลฎีกา โดยศาลฎีกามีคำสั่งอนุญาตให้บริษัทยื่นฎีกาและรับฎีกาของบริษัทไว้พิจารณา คดีอยู่ระหว่าง</w:t>
      </w:r>
      <w:r w:rsidR="00345971" w:rsidRPr="006321C8">
        <w:rPr>
          <w:rFonts w:asciiTheme="majorBidi" w:hAnsiTheme="majorBidi" w:cstheme="majorBidi" w:hint="cs"/>
          <w:spacing w:val="-3"/>
          <w:sz w:val="30"/>
          <w:szCs w:val="30"/>
          <w:cs/>
        </w:rPr>
        <w:t>การพิจารณาของ</w:t>
      </w:r>
      <w:r w:rsidR="00345971" w:rsidRPr="006321C8">
        <w:rPr>
          <w:rFonts w:asciiTheme="majorBidi" w:hAnsiTheme="majorBidi" w:cstheme="majorBidi"/>
          <w:spacing w:val="-3"/>
          <w:sz w:val="30"/>
          <w:szCs w:val="30"/>
          <w:cs/>
        </w:rPr>
        <w:t>ศาลฎีก</w:t>
      </w:r>
      <w:r w:rsidR="00345971" w:rsidRPr="006321C8">
        <w:rPr>
          <w:rFonts w:asciiTheme="majorBidi" w:hAnsiTheme="majorBidi" w:cstheme="majorBidi" w:hint="cs"/>
          <w:spacing w:val="-3"/>
          <w:sz w:val="30"/>
          <w:szCs w:val="30"/>
          <w:cs/>
        </w:rPr>
        <w:t>า</w:t>
      </w:r>
    </w:p>
    <w:p w14:paraId="49D71CB1" w14:textId="7854D355" w:rsidR="00DD1CA5" w:rsidRPr="006321C8" w:rsidRDefault="00DD1CA5" w:rsidP="00635EE7">
      <w:pPr>
        <w:tabs>
          <w:tab w:val="num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5C7498F3" w14:textId="789B199E" w:rsidR="008D2723" w:rsidRPr="006321C8" w:rsidRDefault="008D2723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อนึ่ง คำฟ้องคดีนี้มีการบรรยายฟ้องว่าเป็นคดีแพ่งเกี่ยวเนื่องกับคดีอาญาในส่วนที่กรมอุตสาหกรรมพื้นฐานและการเหมืองแร่แจ้งความร้องทุกข์ให้พนักงานสอบสวนดำเนินคดีอาญากับบริษัท ในข้อหาลักลอบทำเหมืองโดยไม่ได้รับอนุญาตนั้น พนักงานสอบสวนมีความเห็นควรสั่งไม่ฟ้องและต่อมาอัยการมีคำสั่งถึงที่สุดไม่ฟ้องคดีอาญากับบริษัทคดีส่วนอาญาถึงที่สุดแล้ว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132ADD8" w14:textId="77777777" w:rsidR="00DD1CA5" w:rsidRPr="006321C8" w:rsidRDefault="00DD1CA5" w:rsidP="00DD1CA5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4B1E471" w14:textId="25038CD0" w:rsidR="008D2723" w:rsidRPr="006321C8" w:rsidRDefault="008D2723" w:rsidP="00DD1CA5">
      <w:pPr>
        <w:tabs>
          <w:tab w:val="left" w:pos="1080"/>
        </w:tabs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การแจ้งข้อมูลรายละเอียดของคดีที่อยู่ระหว่างการพิจารณาของศาลตามที่กล่าวใน ข้อ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="00635EE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35EE7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635EE7">
        <w:rPr>
          <w:rFonts w:asciiTheme="majorBidi" w:hAnsiTheme="majorBidi" w:cstheme="majorBidi"/>
          <w:sz w:val="30"/>
          <w:szCs w:val="30"/>
          <w:lang w:val="en-US"/>
        </w:rPr>
        <w:t>3)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ถึง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) อยู่ระหว่างการพิจารณา คดียังไม่ถึงที่สุด บริษัทและที่ปรึกษากฎหมายเห็นว่า บริษัทไม่ได้กระทำละเมิดต่อโจทก์ตามที่โจทก์กล่าวในฟ้อง โจทก์กล่าวในฟ้องว่า จำเลยกระทำละเมิดต่อโจทก์ จึงมีภาระการพิสูจน์พยานหลักฐานให้สิ้นกระแสความว่า จำเลยทำละเมิดต่อโจทก์ตามฟ้อง เมื่อโจทก์ไม่มีพยานหลักฐานมาสืบให้ข้อเท็จจริงรับฟังเป็นที่ยุติว่า จำเลยกระทำละเมิดต่อโจทก์ ศาลชอบที่จะพิจารณาและพิพากษายกฟ้อง อย่างไรก็ดี การพิจารณาและพิพากษาคดีเป็นอำนาจของศาล ผลของคดีดังกล่าวข้างต้นยังไม่ถึงที่สุดและไม่แน่นอน บริษัทจึงยังไม่ได้บันทึกประมาณการหนี้สินจากคดีดังกล่าวในงบการเงิน ณ วันที่ </w:t>
      </w:r>
      <w:r w:rsidR="00FA644B" w:rsidRPr="006321C8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="007A7C73">
        <w:rPr>
          <w:rFonts w:asciiTheme="majorBidi" w:hAnsiTheme="majorBidi" w:cstheme="majorBidi"/>
          <w:sz w:val="30"/>
          <w:szCs w:val="30"/>
          <w:lang w:val="en-US"/>
        </w:rPr>
        <w:t xml:space="preserve">0 </w:t>
      </w:r>
      <w:r w:rsidR="007A7C73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="00FA644B" w:rsidRPr="006321C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FA644B" w:rsidRPr="006321C8">
        <w:rPr>
          <w:rFonts w:asciiTheme="majorBidi" w:hAnsiTheme="majorBidi" w:cstheme="majorBidi" w:hint="cs"/>
          <w:sz w:val="30"/>
          <w:szCs w:val="30"/>
          <w:lang w:val="en-US"/>
        </w:rPr>
        <w:t>2568</w:t>
      </w:r>
    </w:p>
    <w:p w14:paraId="1795AAFB" w14:textId="77777777" w:rsidR="008D2723" w:rsidRPr="006321C8" w:rsidRDefault="008D2723" w:rsidP="00635EE7">
      <w:pPr>
        <w:tabs>
          <w:tab w:val="left" w:pos="108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3CD1E92" w14:textId="6BDB0885" w:rsidR="008D2723" w:rsidRDefault="008D2723" w:rsidP="008D2723">
      <w:pPr>
        <w:numPr>
          <w:ilvl w:val="0"/>
          <w:numId w:val="6"/>
        </w:numPr>
        <w:tabs>
          <w:tab w:val="clear" w:pos="720"/>
          <w:tab w:val="num" w:pos="900"/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เอกชนรวม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ฟ้องคณะกรรมการกำกับกิจการพลังงาน กับพวกรวม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โดยบริษัทย่อยแห่งหนึ่ง เป็นผู้ถูกฟ้องที่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ต่อศาลปกครองกลาง โดยขอให้เพิกถอนมติที่ให้ความเห็นชอบรายงานการวิเคราะห์ผลกระทบสิ่งแวดล้อม (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EHIA)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ของโครงการโรงไฟฟ้าพลังงานความร้อน ขนาด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เพิกถอนความเห็นชอบโครงการโรงไฟฟ้าพลังงานความร้อน ขนาด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150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เมกะวัตต์ และเพิกถอนใบอนุญาต ประกอบกิจการผลิตไฟฟ้า รวมทั้งใบอนุญาตประกอบกิจการโรงไฟฟ้า ใบอนุญาตก่อสร้างอาคารของ</w:t>
      </w:r>
      <w:r w:rsidR="000F5912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บริษัทย่อยดังกล่าว พร้อมกับยื่นคำร้องขอให้ศาลเดินเผชิญสืบเพื่อกำหนดมาตรการบรรเทาทุกข์ชั่วคราว</w:t>
      </w:r>
      <w:r w:rsidR="000F5912">
        <w:rPr>
          <w:rFonts w:asciiTheme="majorBidi" w:hAnsiTheme="majorBidi" w:cstheme="majorBidi"/>
          <w:sz w:val="30"/>
          <w:szCs w:val="30"/>
          <w:lang w:val="en-US"/>
        </w:rPr>
        <w:br/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ก่อนพิพากษา โดยขอให้มีคำสั่งให้หยุดเดินระบบผลิตไฟฟ้าไว้ชั่วคราวจนกว่าศาลจะมีคำพิพากษาถึงที่สุด</w:t>
      </w:r>
    </w:p>
    <w:p w14:paraId="0920CBDD" w14:textId="77777777" w:rsidR="00635EE7" w:rsidRPr="006321C8" w:rsidRDefault="00635EE7" w:rsidP="00635EE7">
      <w:pPr>
        <w:tabs>
          <w:tab w:val="left" w:pos="990"/>
          <w:tab w:val="num" w:pos="1080"/>
          <w:tab w:val="num" w:pos="3600"/>
          <w:tab w:val="num" w:pos="7470"/>
        </w:tabs>
        <w:ind w:left="90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F71BD2E" w14:textId="1CCC6C28" w:rsidR="008D2723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ศาลไต่สวนคู่กรณีเพื่อประกอบการพิจารณาคำขอให้ศาลกำหนดมาตรการคุ้มครองบรรเทาทุกข์ชั่วคราว โดยเมื่อวันที่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ศาลมีคำสั่งยกคำร้องขอให้ศาลกำหนดมาตรการบรรเทาทุกข์ชั่วคราวดังกล่าว เนื่องจากไม่มีเหตุที่จะรับฟังได้ว่าใบอนุญาตประกอบกิจการไฟฟ้าของบริษัทย่อย ไม่ชอบด้วยกฏหมายอย่างไร</w:t>
      </w:r>
    </w:p>
    <w:p w14:paraId="5F235E97" w14:textId="77777777" w:rsidR="00635EE7" w:rsidRPr="006321C8" w:rsidRDefault="00635EE7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CC84D57" w14:textId="1C092833" w:rsidR="008D2723" w:rsidRPr="006321C8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ศาลมีคำสั่งให้พิจารณาคดีต่อพร้อมกับเรียกให้บริษัทย่อยดังกล่าวทำคำให้การแก้คำฟ้องพร้อมด้วยพยานหลักฐานภายในระยะเวลาที่กำหนด ซึ่งทนายความผู้รับผิดชอบได้จัดทำคำให้การยื่นศาลแล้ว 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</w:p>
    <w:p w14:paraId="6B4BE595" w14:textId="77777777" w:rsidR="008D2723" w:rsidRPr="006321C8" w:rsidRDefault="008D2723" w:rsidP="008D2723">
      <w:pPr>
        <w:ind w:left="90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B3834F" w14:textId="0B119A79" w:rsidR="008D2723" w:rsidRPr="006321C8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ธันวาคม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ศาลปกครองกลางส่งคำคัดค้านคำให้การผู้ถูกฟ้องคดีที่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ให้บริษัทย่อยเพื่อทำคำให้การเพิ่มเติมยื่นศาลภายในระยะเวลาที่กำหนด ซึ่งบริษัทได้ยื่นคำให้การเพิ่มเติมต่อศาลเมื่อวันที่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br/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มีนาคม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4F0E3184" w14:textId="77777777" w:rsidR="00D625B5" w:rsidRPr="006321C8" w:rsidRDefault="00D625B5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0D7853D7" w14:textId="15CC4832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สิงหาคม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ตุลาการผู้แถลงคดีแถลงว่า มติของผู้ถูกฟ้องคดีที่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43/2560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F961FA" w:rsidRPr="006321C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ที่ให้ความเห็นชอบรายงานการวิเคราะห์ผลกระทบสิ่งแวดล้อมสำหรับโครงการพิพาทของผู้ถูกฟ้องคดีที่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เป็นมติที่ชอบด้วยกฎหมายที่เกี่ยวข้อง และมติของผู้ถูกฟ้องคดีที่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ในการประชุมครั้งที่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54/2561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เมื่อวันที่ </w:t>
      </w:r>
      <w:r w:rsidR="00F961FA" w:rsidRPr="006321C8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ธันวาคม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ที่ให้ความเห็นชอบออกใบอนุญาตผลิตไฟฟ้า ใบอนุญาตระบบจำหน่ายไฟฟ้า ใบอนุญาตจำหน่ายไฟฟ้า ใบอนุญาตประกอบกิจการโรงงาน และใบอนุญาตผลิตพลังงานควบคุมให้แก่ผู้ถูกฟ้องคดีที่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ชอบด้วยกฎหมาย และผู้ถูกฟ้องคดีที่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มิได้ละเลยหน้าที่ตามที่กฎหมายกำหนดให้ต้องปฏิบัติในการกำกับดูแลกิจการประกอบกิจการโรงไฟฟ้าของผู้ถูกฟ้องคดี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เห็นควรพิพากษายกฟ้องคดีนี้</w:t>
      </w:r>
    </w:p>
    <w:p w14:paraId="5C352862" w14:textId="77777777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14:paraId="7E5B2A2A" w14:textId="4E136E22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F961FA" w:rsidRPr="006321C8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ศาลนั่งพิจารณาครั้งแรก ตุลาการเจ้าของสำนวนสรุปข้อเท็จจริงแห่งคดีให้องค์คณะผู้พิพากษาและคู่ความฟัง และนัดฟังผลแห่งคำพิพากษาในวันที่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2567</w:t>
      </w:r>
    </w:p>
    <w:p w14:paraId="0A6D830C" w14:textId="77777777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26492B84" w14:textId="53B02818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กันยายน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2567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ศาลปกครองกลางอ่านผลแห่งคำพิพากษาโดยมีคำพิพากษายกฟ้อง ซึ่งผู้ฟ้องคดีทั้ง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คน มีสิทธิอุทธรณ์ผลแห่งคำพิพากษาศาลปกครองกลางต่อศาลปกครองสูงสุดได้ภายในกำหนด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วัน นับแต่วันที่อ่านคำพิพากษา </w:t>
      </w:r>
    </w:p>
    <w:p w14:paraId="60173DB8" w14:textId="77777777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A003937" w14:textId="70309ADF" w:rsidR="00D625B5" w:rsidRPr="006321C8" w:rsidRDefault="00D625B5" w:rsidP="00D625B5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lastRenderedPageBreak/>
        <w:t xml:space="preserve">วันที่ </w:t>
      </w:r>
      <w:r w:rsidR="00F961FA" w:rsidRPr="006321C8">
        <w:rPr>
          <w:rFonts w:asciiTheme="majorBidi" w:hAnsiTheme="majorBidi" w:cstheme="majorBidi"/>
          <w:sz w:val="30"/>
          <w:szCs w:val="30"/>
          <w:lang w:val="en-US"/>
        </w:rPr>
        <w:t>16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ตุลาคม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2567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โจทก์ทั้ง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222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คนยื่นอุทธรณ์คำพิพากษาศาลปกครองกลางต่อศาลปกครองสูงสุด </w:t>
      </w:r>
    </w:p>
    <w:p w14:paraId="6ABA3083" w14:textId="4A3986F2" w:rsidR="00635EE7" w:rsidRDefault="00635EE7">
      <w:pPr>
        <w:spacing w:line="240" w:lineRule="auto"/>
        <w:rPr>
          <w:rFonts w:asciiTheme="majorBidi" w:hAnsiTheme="majorBidi"/>
          <w:sz w:val="30"/>
          <w:szCs w:val="30"/>
          <w:lang w:val="en-US"/>
        </w:rPr>
      </w:pPr>
    </w:p>
    <w:p w14:paraId="5E019C22" w14:textId="21240983" w:rsidR="00743332" w:rsidRPr="006321C8" w:rsidRDefault="00743332" w:rsidP="00D625B5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20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มกราคม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2568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ศาลปกครองสูงสุดมีหมายแจ้งให้บริษัทฯ ในฐานะผู้ถูกฟ้องคดีที่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5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จัดทำคำแก้อุทธรณ์ภายในกำหนด 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 นับแต่วันรับหมาย </w:t>
      </w:r>
    </w:p>
    <w:p w14:paraId="1D2AD041" w14:textId="77777777" w:rsidR="00E42C9B" w:rsidRPr="006321C8" w:rsidRDefault="00E42C9B" w:rsidP="00D625B5">
      <w:pPr>
        <w:pStyle w:val="Bo-Blankline"/>
        <w:ind w:left="900"/>
        <w:jc w:val="thaiDistribute"/>
        <w:rPr>
          <w:rFonts w:asciiTheme="majorBidi" w:hAnsiTheme="majorBidi"/>
          <w:strike/>
          <w:sz w:val="30"/>
          <w:szCs w:val="30"/>
          <w:lang w:val="en-US"/>
        </w:rPr>
      </w:pPr>
    </w:p>
    <w:p w14:paraId="2E06BEFC" w14:textId="663A3235" w:rsidR="00DD1CA5" w:rsidRPr="006321C8" w:rsidRDefault="0035291A" w:rsidP="008D2723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วันที่ </w:t>
      </w:r>
      <w:r w:rsidR="00C52D95" w:rsidRPr="006321C8">
        <w:rPr>
          <w:rFonts w:asciiTheme="majorBidi" w:hAnsiTheme="majorBidi"/>
          <w:sz w:val="30"/>
          <w:szCs w:val="30"/>
          <w:lang w:val="en-US"/>
        </w:rPr>
        <w:t>20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กุมภาพันธ์ </w:t>
      </w:r>
      <w:r w:rsidR="00C52D95" w:rsidRPr="006321C8">
        <w:rPr>
          <w:rFonts w:asciiTheme="majorBidi" w:hAnsiTheme="majorBidi"/>
          <w:sz w:val="30"/>
          <w:szCs w:val="30"/>
          <w:lang w:val="en-US"/>
        </w:rPr>
        <w:t>2568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ผู้ถูกฟ้องคดีที่ </w:t>
      </w:r>
      <w:r w:rsidR="00C52D95" w:rsidRPr="006321C8">
        <w:rPr>
          <w:rFonts w:asciiTheme="majorBidi" w:hAnsiTheme="majorBidi"/>
          <w:sz w:val="30"/>
          <w:szCs w:val="30"/>
          <w:lang w:val="en-US"/>
        </w:rPr>
        <w:t>5</w:t>
      </w:r>
      <w:r w:rsidRPr="006321C8">
        <w:rPr>
          <w:rFonts w:asciiTheme="majorBidi" w:hAnsiTheme="majorBidi"/>
          <w:sz w:val="30"/>
          <w:szCs w:val="30"/>
          <w:cs/>
          <w:lang w:val="en-US"/>
        </w:rPr>
        <w:t xml:space="preserve"> จัดทำคำแก้อุทธรณ์ยื่นศาลปกครองสูงสุดแล้ว คดีอยู่ระหว่างการพิจารณาของศาลปกครองสูงสุด</w:t>
      </w:r>
    </w:p>
    <w:p w14:paraId="353F8949" w14:textId="6AF0BF90" w:rsidR="00C52D95" w:rsidRPr="006321C8" w:rsidRDefault="00C52D95">
      <w:pPr>
        <w:spacing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4F35D290" w14:textId="205E831A" w:rsidR="008D2723" w:rsidRPr="006321C8" w:rsidRDefault="008D2723" w:rsidP="008D2723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ที่ปรึกษากฎหมายของบริษัทย่อยดังกล่าวได้พิจารณาคำฟ้องและเอกสารประกอบคำฟ้องแล้วมีความเห็นว่า บริษัทย่อยดังกล่าว ได้รับใบอนุญาตและดำเนินการก่อสร้างโรงงานไฟฟ้าตามโครงการที่ได้รับอนุญาตจากหน่วยงานของรัฐอย่างถูกต้องโปร่งใส ตามตัวบทกฎหมายและเจ้าพนักงานของรัฐปฏิบัติโดยชอบและสุจริตไม่มีส่วนได้เสียในการออกใบอนุญาต คำฟ้องของผู้ฟ้องคดีไม่เป็นความจริง ในชั้นนี้ เป็นเพียงขั้นตอนที่ต้องจัดทำคำให้การปฏิเสธคำฟ้องตามระยะเวลาที่กฎหมายกำหนด บริษัทย่อยมีข้อต่อสู้เพียงพอที่ไม่ต้องรับผิดตามฟ้องแต่อย่างใด ซึ่งขึ้นอยู่กับการพิจารณาของศาลปกครองกลาง นอกจากนี้ บริษัทย่อยได้แจ้งความร้องทุกข์กล่าวโทษผู้ฟ้องคดีทั้ง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222</w:t>
      </w: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 ที่สถานีตำรวจภูธร มวกเหล็ก สระบุรี ว่าผู้ฟ้องคดีทั้งหมดกล่าวเท็จในคำฟ้อง ขณะนี้อยู่ระหว่างการสอบสวนข้อเท็จจริงของพนักงานสอบสวน</w:t>
      </w:r>
    </w:p>
    <w:p w14:paraId="5EDBC8C9" w14:textId="77777777" w:rsidR="008D2723" w:rsidRPr="006321C8" w:rsidRDefault="008D2723" w:rsidP="008D2723">
      <w:pPr>
        <w:tabs>
          <w:tab w:val="num" w:pos="1080"/>
        </w:tabs>
        <w:ind w:left="4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0B2A521" w14:textId="77777777" w:rsidR="008D2723" w:rsidRPr="006321C8" w:rsidRDefault="008D2723" w:rsidP="002F1F2E">
      <w:pPr>
        <w:tabs>
          <w:tab w:val="num" w:pos="1080"/>
          <w:tab w:val="left" w:pos="1320"/>
        </w:tabs>
        <w:ind w:left="550" w:right="-43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321C8">
        <w:rPr>
          <w:rFonts w:asciiTheme="majorBidi" w:hAnsiTheme="majorBidi" w:cstheme="majorBidi"/>
          <w:sz w:val="30"/>
          <w:szCs w:val="30"/>
          <w:cs/>
          <w:lang w:val="en-US"/>
        </w:rPr>
        <w:t>สำหรับคดีดังกล่าวข้างต้น ที่ปรึกษาทางกฎหมายของกลุ่มบริษัทมีความเห็นว่าจากหลักฐานและข้อมูลของบริษัทมีแนวทางต่อสู้ในชั้นศาลได้ ซึ่งทั้งนี้ขึ้นอยู่กับการพิจารณาของแต่ละศาล</w:t>
      </w:r>
    </w:p>
    <w:p w14:paraId="5075C239" w14:textId="28E0A759" w:rsidR="008D2723" w:rsidRPr="00CF0722" w:rsidRDefault="008D2723" w:rsidP="008D2723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65973B7F" w14:textId="77777777" w:rsidR="002707C5" w:rsidRPr="006321C8" w:rsidRDefault="002707C5" w:rsidP="002707C5">
      <w:pPr>
        <w:pStyle w:val="Caption"/>
        <w:ind w:hanging="900"/>
        <w:rPr>
          <w:rFonts w:asciiTheme="majorBidi" w:hAnsiTheme="majorBidi" w:cstheme="majorBidi"/>
        </w:rPr>
      </w:pPr>
      <w:r w:rsidRPr="006321C8">
        <w:rPr>
          <w:rFonts w:asciiTheme="majorBidi" w:hAnsiTheme="majorBidi" w:cstheme="majorBidi"/>
          <w:cs/>
        </w:rPr>
        <w:t>เรื่องอื่น</w:t>
      </w:r>
    </w:p>
    <w:p w14:paraId="75D27397" w14:textId="77777777" w:rsidR="002707C5" w:rsidRPr="006321C8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25A95CBF" w14:textId="77777777" w:rsidR="002707C5" w:rsidRPr="006321C8" w:rsidRDefault="002707C5" w:rsidP="00BC54C2">
      <w:pPr>
        <w:pStyle w:val="Bo-Blankline"/>
        <w:numPr>
          <w:ilvl w:val="0"/>
          <w:numId w:val="11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6321C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บริษัทย่อยแห่งหนึ่งเป็นผู้ผลิตไฟฟ้าจากเชื้อเพลิงขยะ ซึ่งเป็นพลังงานสะอาดสีเขียว (คลีนและกรีน เอ็นเนอยี่) โดยเปลี่ยน</w:t>
      </w:r>
      <w:r w:rsidRPr="006321C8">
        <w:rPr>
          <w:rFonts w:asciiTheme="majorBidi" w:hAnsiTheme="majorBidi" w:cstheme="majorBidi"/>
          <w:sz w:val="30"/>
          <w:szCs w:val="30"/>
          <w:cs/>
        </w:rPr>
        <w:t>ขยะมูลฝอยชุมชนเป็นเชื้อเพลิง ได้เข้าร่วมโครงการลดก๊าซเรือนกระจกภาคสมัครใจตามมาตรฐานประเทศไทย โครงการประเภทการจัดการของเสีย (</w:t>
      </w:r>
      <w:r w:rsidRPr="006321C8">
        <w:rPr>
          <w:rFonts w:asciiTheme="majorBidi" w:hAnsiTheme="majorBidi" w:cstheme="majorBidi"/>
          <w:sz w:val="30"/>
          <w:szCs w:val="30"/>
        </w:rPr>
        <w:t xml:space="preserve">T-VER) 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กับองค์การบริหารจัดการก๊าซเรือนกระจก (อบก.) </w:t>
      </w:r>
    </w:p>
    <w:p w14:paraId="6D57CCA6" w14:textId="77777777" w:rsidR="002707C5" w:rsidRPr="006321C8" w:rsidRDefault="002707C5" w:rsidP="002707C5">
      <w:pPr>
        <w:pStyle w:val="Bo-Blankline"/>
        <w:rPr>
          <w:rFonts w:asciiTheme="majorBidi" w:hAnsiTheme="majorBidi" w:cstheme="majorBidi"/>
          <w:sz w:val="30"/>
          <w:szCs w:val="30"/>
          <w:cs/>
        </w:rPr>
      </w:pPr>
    </w:p>
    <w:p w14:paraId="5C52DE29" w14:textId="4C2ED1F7" w:rsidR="002707C5" w:rsidRPr="006321C8" w:rsidRDefault="002707C5" w:rsidP="002707C5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321C8">
        <w:rPr>
          <w:rFonts w:asciiTheme="majorBidi" w:hAnsiTheme="majorBidi" w:cstheme="majorBidi"/>
          <w:sz w:val="30"/>
          <w:szCs w:val="30"/>
          <w:cs/>
        </w:rPr>
        <w:t xml:space="preserve">ณ สิ้นปี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รับรองปริมาณก๊าซเรือนกระจกที่ลดลง (คาร์บอนเครดิต) จากโครงการดังกล่าว 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82</w:t>
      </w:r>
      <w:r w:rsidRPr="006321C8">
        <w:rPr>
          <w:rFonts w:asciiTheme="majorBidi" w:hAnsiTheme="majorBidi" w:cstheme="majorBidi"/>
          <w:sz w:val="30"/>
          <w:szCs w:val="30"/>
          <w:cs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056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 และภายหลังการขายคาร์บอนเครดิตจำนวน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34</w:t>
      </w:r>
      <w:r w:rsidRPr="006321C8">
        <w:rPr>
          <w:rFonts w:asciiTheme="majorBidi" w:hAnsiTheme="majorBidi" w:cstheme="majorBidi"/>
          <w:sz w:val="30"/>
          <w:szCs w:val="30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690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บริษัทย่อยดังกล่าวมีจำนวนคาร์บอนเครดิตคงเหลือ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47</w:t>
      </w:r>
      <w:r w:rsidRPr="006321C8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366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ตันคาร์บอนไดออกไซด์เทียบเท่า</w:t>
      </w:r>
    </w:p>
    <w:p w14:paraId="7DC52D15" w14:textId="0A4BBFA8" w:rsidR="00635EE7" w:rsidRDefault="00635EE7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4" w:name="_Hlk117777542"/>
      <w:r>
        <w:rPr>
          <w:rFonts w:asciiTheme="majorBidi" w:hAnsiTheme="majorBidi" w:cstheme="majorBidi"/>
          <w:sz w:val="30"/>
          <w:szCs w:val="30"/>
        </w:rPr>
        <w:br w:type="page"/>
      </w:r>
    </w:p>
    <w:p w14:paraId="3B014FE9" w14:textId="34D2010E" w:rsidR="00243C2E" w:rsidRPr="006321C8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321C8">
        <w:rPr>
          <w:rFonts w:asciiTheme="majorBidi" w:hAnsiTheme="majorBidi" w:cstheme="majorBidi" w:hint="cs"/>
          <w:sz w:val="30"/>
          <w:szCs w:val="30"/>
          <w:cs/>
        </w:rPr>
        <w:lastRenderedPageBreak/>
        <w:t>เมื่อวันที่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6321C8">
        <w:rPr>
          <w:rFonts w:asciiTheme="majorBidi" w:hAnsiTheme="majorBidi" w:cstheme="majorBidi" w:hint="cs"/>
          <w:sz w:val="30"/>
          <w:szCs w:val="30"/>
          <w:cs/>
        </w:rPr>
        <w:t xml:space="preserve"> พฤษภาคม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87246C" w:rsidRPr="006321C8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6321C8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 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สำหรับช่วงระยะเวลาวันที่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2560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ถึง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6321C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 w:cstheme="majorBidi" w:hint="cs"/>
          <w:sz w:val="30"/>
          <w:szCs w:val="30"/>
          <w:cs/>
        </w:rPr>
        <w:t>เพิ่มขึ้นจำนวน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717</w:t>
      </w:r>
      <w:r w:rsidRPr="006321C8">
        <w:rPr>
          <w:rFonts w:asciiTheme="majorBidi" w:hAnsiTheme="majorBidi" w:cstheme="majorBidi"/>
          <w:sz w:val="30"/>
          <w:szCs w:val="30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931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 ทำให้บริษัทย่อย</w:t>
      </w:r>
      <w:r w:rsidR="0087246C" w:rsidRPr="006321C8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6321C8">
        <w:rPr>
          <w:rFonts w:asciiTheme="majorBidi" w:hAnsiTheme="majorBidi" w:cstheme="majorBidi" w:hint="cs"/>
          <w:sz w:val="30"/>
          <w:szCs w:val="30"/>
          <w:cs/>
        </w:rPr>
        <w:t xml:space="preserve">มีจำนวนคาร์บอนเครดิตคงเหลือ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765</w:t>
      </w:r>
      <w:r w:rsidRPr="006321C8">
        <w:rPr>
          <w:rFonts w:asciiTheme="majorBidi" w:hAnsiTheme="majorBidi" w:cstheme="majorBidi"/>
          <w:sz w:val="30"/>
          <w:szCs w:val="30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297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 w:cstheme="majorBidi" w:hint="cs"/>
          <w:sz w:val="30"/>
          <w:szCs w:val="30"/>
          <w:cs/>
        </w:rPr>
        <w:t>ตันคาร์บอนไดออกไซด์เทียบเท่า</w:t>
      </w:r>
    </w:p>
    <w:p w14:paraId="3C6370E4" w14:textId="5D42A846" w:rsidR="00243C2E" w:rsidRPr="006321C8" w:rsidRDefault="00243C2E" w:rsidP="00243C2E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"/>
    <w:p w14:paraId="1D254CD5" w14:textId="2AD5312B" w:rsidR="00243C2E" w:rsidRDefault="00243C2E" w:rsidP="0087246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6321C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</w:rPr>
        <w:t xml:space="preserve">เมษายน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</w:rPr>
        <w:t xml:space="preserve">และวันที่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</w:rPr>
        <w:t xml:space="preserve">กันยายน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 w:cstheme="majorBidi" w:hint="cs"/>
          <w:sz w:val="30"/>
          <w:szCs w:val="30"/>
          <w:cs/>
        </w:rPr>
        <w:t>บริษัทย่อย</w:t>
      </w:r>
      <w:r w:rsidR="0087246C" w:rsidRPr="006321C8">
        <w:rPr>
          <w:rFonts w:asciiTheme="majorBidi" w:hAnsiTheme="majorBidi" w:cstheme="majorBidi" w:hint="cs"/>
          <w:sz w:val="30"/>
          <w:szCs w:val="30"/>
          <w:cs/>
        </w:rPr>
        <w:t>ดังกล่าว</w:t>
      </w:r>
      <w:r w:rsidRPr="006321C8">
        <w:rPr>
          <w:rFonts w:asciiTheme="majorBidi" w:hAnsiTheme="majorBidi" w:cstheme="majorBidi" w:hint="cs"/>
          <w:sz w:val="30"/>
          <w:szCs w:val="30"/>
          <w:cs/>
        </w:rPr>
        <w:t xml:space="preserve">ได้รับการขึ้นทะเบียนจาก อบก. รับรองปริมาณคาร์บอนเครดิตเพิ่มอีกจำนวน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462</w:t>
      </w:r>
      <w:r w:rsidRPr="006321C8">
        <w:rPr>
          <w:rFonts w:asciiTheme="majorBidi" w:hAnsiTheme="majorBidi" w:cstheme="majorBidi"/>
          <w:sz w:val="30"/>
          <w:szCs w:val="30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797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  <w:r w:rsidRPr="006321C8">
        <w:rPr>
          <w:rFonts w:asciiTheme="majorBidi" w:hAnsiTheme="majorBidi" w:hint="cs"/>
          <w:sz w:val="30"/>
          <w:szCs w:val="30"/>
          <w:cs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</w:rPr>
        <w:t>และ</w:t>
      </w:r>
      <w:r w:rsidRPr="006321C8">
        <w:rPr>
          <w:rFonts w:asciiTheme="majorBidi" w:hAnsiTheme="majorBidi" w:hint="cs"/>
          <w:sz w:val="30"/>
          <w:szCs w:val="30"/>
          <w:cs/>
        </w:rPr>
        <w:t xml:space="preserve">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331</w:t>
      </w:r>
      <w:r w:rsidRPr="006321C8">
        <w:rPr>
          <w:rFonts w:asciiTheme="majorBidi" w:hAnsiTheme="majorBidi" w:cstheme="majorBidi"/>
          <w:sz w:val="30"/>
          <w:szCs w:val="30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135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ตันคาร์บอนไดออกไซด์เทียบเท่าตามลำดับ ทำให้บริษัท</w:t>
      </w:r>
      <w:r w:rsidRPr="006321C8">
        <w:rPr>
          <w:rFonts w:asciiTheme="majorBidi" w:hAnsiTheme="majorBidi" w:hint="cs"/>
          <w:sz w:val="30"/>
          <w:szCs w:val="30"/>
          <w:cs/>
        </w:rPr>
        <w:t>ย่อย</w:t>
      </w:r>
      <w:r w:rsidR="0087246C" w:rsidRPr="006321C8">
        <w:rPr>
          <w:rFonts w:asciiTheme="majorBidi" w:hAnsiTheme="majorBidi" w:hint="cs"/>
          <w:sz w:val="30"/>
          <w:szCs w:val="30"/>
          <w:cs/>
        </w:rPr>
        <w:t>ด</w:t>
      </w:r>
      <w:r w:rsidR="00A50EB3" w:rsidRPr="006321C8">
        <w:rPr>
          <w:rFonts w:asciiTheme="majorBidi" w:hAnsiTheme="majorBidi" w:hint="cs"/>
          <w:sz w:val="30"/>
          <w:szCs w:val="30"/>
          <w:cs/>
        </w:rPr>
        <w:t>ั</w:t>
      </w:r>
      <w:r w:rsidR="0087246C" w:rsidRPr="006321C8">
        <w:rPr>
          <w:rFonts w:asciiTheme="majorBidi" w:hAnsiTheme="majorBidi" w:hint="cs"/>
          <w:sz w:val="30"/>
          <w:szCs w:val="30"/>
          <w:cs/>
        </w:rPr>
        <w:t>งกล่าว</w:t>
      </w:r>
      <w:r w:rsidRPr="006321C8">
        <w:rPr>
          <w:rFonts w:asciiTheme="majorBidi" w:hAnsiTheme="majorBidi"/>
          <w:sz w:val="30"/>
          <w:szCs w:val="30"/>
          <w:cs/>
        </w:rPr>
        <w:t xml:space="preserve">มีจำนวนคาร์บอนเครดิตรวม 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6321C8">
        <w:rPr>
          <w:rFonts w:asciiTheme="majorBidi" w:hAnsiTheme="majorBidi" w:cstheme="majorBidi"/>
          <w:sz w:val="30"/>
          <w:szCs w:val="30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559</w:t>
      </w:r>
      <w:r w:rsidRPr="006321C8">
        <w:rPr>
          <w:rFonts w:asciiTheme="majorBidi" w:hAnsiTheme="majorBidi" w:cstheme="majorBidi"/>
          <w:sz w:val="30"/>
          <w:szCs w:val="30"/>
        </w:rPr>
        <w:t>,</w:t>
      </w:r>
      <w:r w:rsidR="00DB0E35" w:rsidRPr="006321C8">
        <w:rPr>
          <w:rFonts w:asciiTheme="majorBidi" w:hAnsiTheme="majorBidi" w:cstheme="majorBidi"/>
          <w:sz w:val="30"/>
          <w:szCs w:val="30"/>
          <w:lang w:val="en-US"/>
        </w:rPr>
        <w:t>229</w:t>
      </w:r>
      <w:r w:rsidRPr="006321C8">
        <w:rPr>
          <w:rFonts w:asciiTheme="majorBidi" w:hAnsiTheme="majorBidi" w:cstheme="majorBidi"/>
          <w:sz w:val="30"/>
          <w:szCs w:val="30"/>
        </w:rPr>
        <w:t xml:space="preserve"> </w:t>
      </w:r>
      <w:r w:rsidRPr="006321C8">
        <w:rPr>
          <w:rFonts w:asciiTheme="majorBidi" w:hAnsiTheme="majorBidi"/>
          <w:sz w:val="30"/>
          <w:szCs w:val="30"/>
          <w:cs/>
        </w:rPr>
        <w:t>ตันคาร์บอนไดออกไซด์เทียบเท่า</w:t>
      </w:r>
    </w:p>
    <w:p w14:paraId="21D87E18" w14:textId="77777777" w:rsidR="000F5912" w:rsidRPr="006321C8" w:rsidRDefault="000F5912" w:rsidP="0087246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51D8DDC4" w14:textId="5E92B9BB" w:rsidR="00484463" w:rsidRPr="006321C8" w:rsidRDefault="0053378E" w:rsidP="0087246C">
      <w:pPr>
        <w:pStyle w:val="Bo-Blankline"/>
        <w:ind w:left="900"/>
        <w:jc w:val="thaiDistribute"/>
        <w:rPr>
          <w:rFonts w:asciiTheme="majorBidi" w:hAnsiTheme="majorBidi"/>
          <w:sz w:val="30"/>
          <w:szCs w:val="30"/>
        </w:rPr>
      </w:pPr>
      <w:r w:rsidRPr="006321C8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6321C8">
        <w:rPr>
          <w:rFonts w:asciiTheme="majorBidi" w:hAnsiTheme="majorBidi"/>
          <w:sz w:val="30"/>
          <w:szCs w:val="30"/>
        </w:rPr>
        <w:t>26</w:t>
      </w:r>
      <w:r w:rsidRPr="006321C8">
        <w:rPr>
          <w:rFonts w:asciiTheme="majorBidi" w:hAnsiTheme="majorBidi"/>
          <w:sz w:val="30"/>
          <w:szCs w:val="30"/>
          <w:cs/>
        </w:rPr>
        <w:t xml:space="preserve"> พฤศจิกายน </w:t>
      </w:r>
      <w:r w:rsidRPr="006321C8">
        <w:rPr>
          <w:rFonts w:asciiTheme="majorBidi" w:hAnsiTheme="majorBidi"/>
          <w:sz w:val="30"/>
          <w:szCs w:val="30"/>
        </w:rPr>
        <w:t>2567</w:t>
      </w:r>
      <w:r w:rsidRPr="006321C8">
        <w:rPr>
          <w:rFonts w:asciiTheme="majorBidi" w:hAnsiTheme="majorBidi"/>
          <w:sz w:val="30"/>
          <w:szCs w:val="30"/>
          <w:cs/>
        </w:rPr>
        <w:t xml:space="preserve"> บริษัทย่อยดังกล่าวได้รับการขึ้นทะเบียนจาก อบก. รับรองปริมาณคาร์บอนเครดิตเพิ่มอีกจำนวน </w:t>
      </w:r>
      <w:r w:rsidRPr="006321C8">
        <w:rPr>
          <w:rFonts w:asciiTheme="majorBidi" w:hAnsiTheme="majorBidi"/>
          <w:sz w:val="30"/>
          <w:szCs w:val="30"/>
        </w:rPr>
        <w:t>463,356</w:t>
      </w:r>
      <w:r w:rsidRPr="006321C8">
        <w:rPr>
          <w:rFonts w:asciiTheme="majorBidi" w:hAnsiTheme="majorBidi"/>
          <w:sz w:val="30"/>
          <w:szCs w:val="30"/>
          <w:cs/>
        </w:rPr>
        <w:t xml:space="preserve"> ตันคาร์บอนไดออกไซด์เทียบเท่า ทำให้บริษัทย่อยดังกล่าวมีจำนวนคาร์บอนเครดิตรวม </w:t>
      </w:r>
      <w:r w:rsidRPr="006321C8">
        <w:rPr>
          <w:rFonts w:asciiTheme="majorBidi" w:hAnsiTheme="majorBidi"/>
          <w:sz w:val="30"/>
          <w:szCs w:val="30"/>
        </w:rPr>
        <w:t>2,</w:t>
      </w:r>
      <w:r w:rsidRPr="006321C8">
        <w:rPr>
          <w:rFonts w:asciiTheme="majorBidi" w:hAnsiTheme="majorBidi"/>
          <w:sz w:val="30"/>
          <w:szCs w:val="30"/>
          <w:cs/>
        </w:rPr>
        <w:t>022</w:t>
      </w:r>
      <w:r w:rsidRPr="006321C8">
        <w:rPr>
          <w:rFonts w:asciiTheme="majorBidi" w:hAnsiTheme="majorBidi"/>
          <w:sz w:val="30"/>
          <w:szCs w:val="30"/>
        </w:rPr>
        <w:t>,585</w:t>
      </w:r>
      <w:r w:rsidRPr="006321C8">
        <w:rPr>
          <w:rFonts w:asciiTheme="majorBidi" w:hAnsiTheme="majorBidi"/>
          <w:sz w:val="30"/>
          <w:szCs w:val="30"/>
          <w:cs/>
        </w:rPr>
        <w:t xml:space="preserve"> ตัน คาร์บอนไดออกไซด์เทียบเท่า</w:t>
      </w:r>
    </w:p>
    <w:p w14:paraId="00778418" w14:textId="77777777" w:rsidR="00484463" w:rsidRPr="006321C8" w:rsidRDefault="00484463" w:rsidP="0087246C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493F6502" w14:textId="0AAA6AA9" w:rsidR="00FB7FCB" w:rsidRPr="00CB2CED" w:rsidRDefault="002707C5" w:rsidP="001A5366">
      <w:pPr>
        <w:pStyle w:val="Bo-Blankline"/>
        <w:numPr>
          <w:ilvl w:val="0"/>
          <w:numId w:val="11"/>
        </w:numPr>
        <w:ind w:left="792" w:right="-29"/>
        <w:jc w:val="thaiDistribute"/>
        <w:rPr>
          <w:sz w:val="30"/>
          <w:szCs w:val="30"/>
        </w:rPr>
      </w:pPr>
      <w:r w:rsidRPr="00CB2CED">
        <w:rPr>
          <w:sz w:val="30"/>
          <w:szCs w:val="30"/>
          <w:cs/>
        </w:rPr>
        <w:t xml:space="preserve">ตั้งแต่เดือนธันวาคม </w:t>
      </w:r>
      <w:r w:rsidR="00DB0E35" w:rsidRPr="00CB2CED">
        <w:rPr>
          <w:sz w:val="30"/>
          <w:szCs w:val="30"/>
          <w:lang w:val="en-US"/>
        </w:rPr>
        <w:t>2564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จนถึงไตรมาส </w:t>
      </w:r>
      <w:r w:rsidR="0015792A">
        <w:rPr>
          <w:sz w:val="30"/>
          <w:szCs w:val="30"/>
          <w:lang w:val="en-US"/>
        </w:rPr>
        <w:t>2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ปี </w:t>
      </w:r>
      <w:r w:rsidR="00DB0E35" w:rsidRPr="00CB2CED">
        <w:rPr>
          <w:sz w:val="30"/>
          <w:szCs w:val="30"/>
          <w:lang w:val="en-US"/>
        </w:rPr>
        <w:t>256</w:t>
      </w:r>
      <w:r w:rsidR="00F53942" w:rsidRPr="00CB2CED">
        <w:rPr>
          <w:sz w:val="30"/>
          <w:szCs w:val="30"/>
          <w:lang w:val="en-US"/>
        </w:rPr>
        <w:t>8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บริษัทได้รับอนุญาตประทานบัตรเหมืองแร่หินปูนและหินดินดานเพื่ออุตสาหกรรมปูนซีเมนต์จากกรมพื้นฐานอุตสาหกรรมและการเหมืองแร่ กระทรวงอุตสาหกรรมจำนวนทั้งสิ้น </w:t>
      </w:r>
      <w:r w:rsidR="00DB0E35" w:rsidRPr="00CB2CED">
        <w:rPr>
          <w:sz w:val="30"/>
          <w:szCs w:val="30"/>
          <w:lang w:val="en-US"/>
        </w:rPr>
        <w:t>28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แปลง มีอายุประทานบัตร </w:t>
      </w:r>
      <w:r w:rsidR="00DB0E35" w:rsidRPr="00CB2CED">
        <w:rPr>
          <w:sz w:val="30"/>
          <w:szCs w:val="30"/>
          <w:lang w:val="en-US"/>
        </w:rPr>
        <w:t>25</w:t>
      </w:r>
      <w:r w:rsidRPr="00CB2CED">
        <w:rPr>
          <w:sz w:val="30"/>
          <w:szCs w:val="30"/>
        </w:rPr>
        <w:t xml:space="preserve"> - </w:t>
      </w:r>
      <w:r w:rsidR="00DB0E35" w:rsidRPr="00CB2CED">
        <w:rPr>
          <w:sz w:val="30"/>
          <w:szCs w:val="30"/>
          <w:lang w:val="en-US"/>
        </w:rPr>
        <w:t>30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ปี เนื้อที่รวม </w:t>
      </w:r>
      <w:r w:rsidR="00DB0E35" w:rsidRPr="00CB2CED">
        <w:rPr>
          <w:sz w:val="30"/>
          <w:szCs w:val="30"/>
          <w:lang w:val="en-US"/>
        </w:rPr>
        <w:t>7</w:t>
      </w:r>
      <w:r w:rsidR="00EF4E1A" w:rsidRPr="00CB2CED">
        <w:rPr>
          <w:sz w:val="30"/>
          <w:szCs w:val="30"/>
        </w:rPr>
        <w:t>,</w:t>
      </w:r>
      <w:r w:rsidR="00DB0E35" w:rsidRPr="00CB2CED">
        <w:rPr>
          <w:sz w:val="30"/>
          <w:szCs w:val="30"/>
          <w:lang w:val="en-US"/>
        </w:rPr>
        <w:t>481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>ไร่ โดยมีปริมาณแร่หินปูนเป็นจำนวน</w:t>
      </w:r>
      <w:r w:rsidR="00167259" w:rsidRPr="00CB2CED">
        <w:rPr>
          <w:sz w:val="30"/>
          <w:szCs w:val="30"/>
        </w:rPr>
        <w:t xml:space="preserve"> </w:t>
      </w:r>
      <w:r w:rsidR="00DB0E35" w:rsidRPr="00CB2CED">
        <w:rPr>
          <w:sz w:val="30"/>
          <w:szCs w:val="30"/>
          <w:lang w:val="en-US"/>
        </w:rPr>
        <w:t>399</w:t>
      </w:r>
      <w:r w:rsidR="00EF4E1A" w:rsidRPr="00CB2CED">
        <w:rPr>
          <w:sz w:val="30"/>
          <w:szCs w:val="30"/>
        </w:rPr>
        <w:t>,</w:t>
      </w:r>
      <w:r w:rsidR="00DB0E35" w:rsidRPr="00CB2CED">
        <w:rPr>
          <w:sz w:val="30"/>
          <w:szCs w:val="30"/>
          <w:lang w:val="en-US"/>
        </w:rPr>
        <w:t>539</w:t>
      </w:r>
      <w:r w:rsidR="00EF4E1A" w:rsidRPr="00CB2CED">
        <w:rPr>
          <w:sz w:val="30"/>
          <w:szCs w:val="30"/>
        </w:rPr>
        <w:t>,</w:t>
      </w:r>
      <w:r w:rsidR="00DB0E35" w:rsidRPr="00CB2CED">
        <w:rPr>
          <w:sz w:val="30"/>
          <w:szCs w:val="30"/>
          <w:lang w:val="en-US"/>
        </w:rPr>
        <w:t>500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ตัน เป็นหินดินดานจำนวน </w:t>
      </w:r>
      <w:r w:rsidR="00DB0E35" w:rsidRPr="00CB2CED">
        <w:rPr>
          <w:sz w:val="30"/>
          <w:szCs w:val="30"/>
          <w:lang w:val="en-US"/>
        </w:rPr>
        <w:t>43</w:t>
      </w:r>
      <w:r w:rsidR="00167259" w:rsidRPr="00CB2CED">
        <w:rPr>
          <w:sz w:val="30"/>
          <w:szCs w:val="30"/>
          <w:lang w:val="en-US"/>
        </w:rPr>
        <w:t>,</w:t>
      </w:r>
      <w:r w:rsidR="00DB0E35" w:rsidRPr="00CB2CED">
        <w:rPr>
          <w:sz w:val="30"/>
          <w:szCs w:val="30"/>
          <w:lang w:val="en-US"/>
        </w:rPr>
        <w:t>043</w:t>
      </w:r>
      <w:r w:rsidR="00167259" w:rsidRPr="00CB2CED">
        <w:rPr>
          <w:sz w:val="30"/>
          <w:szCs w:val="30"/>
          <w:lang w:val="en-US"/>
        </w:rPr>
        <w:t>,</w:t>
      </w:r>
      <w:r w:rsidR="00DB0E35" w:rsidRPr="00CB2CED">
        <w:rPr>
          <w:sz w:val="30"/>
          <w:szCs w:val="30"/>
          <w:lang w:val="en-US"/>
        </w:rPr>
        <w:t>400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ตัน </w:t>
      </w:r>
      <w:r w:rsidR="00EF4E1A" w:rsidRPr="00CB2CED">
        <w:rPr>
          <w:sz w:val="30"/>
          <w:szCs w:val="30"/>
          <w:cs/>
        </w:rPr>
        <w:t xml:space="preserve">เป็นหินดินซีเมนต์จำนวน </w:t>
      </w:r>
      <w:r w:rsidR="00DB0E35" w:rsidRPr="00CB2CED">
        <w:rPr>
          <w:sz w:val="30"/>
          <w:szCs w:val="30"/>
          <w:lang w:val="en-US"/>
        </w:rPr>
        <w:t>5</w:t>
      </w:r>
      <w:r w:rsidR="00EF4E1A" w:rsidRPr="00CB2CED">
        <w:rPr>
          <w:sz w:val="30"/>
          <w:szCs w:val="30"/>
          <w:lang w:val="en-US"/>
        </w:rPr>
        <w:t>,</w:t>
      </w:r>
      <w:r w:rsidR="00DB0E35" w:rsidRPr="00CB2CED">
        <w:rPr>
          <w:sz w:val="30"/>
          <w:szCs w:val="30"/>
          <w:lang w:val="en-US"/>
        </w:rPr>
        <w:t>772</w:t>
      </w:r>
      <w:r w:rsidR="00EF4E1A" w:rsidRPr="00CB2CED">
        <w:rPr>
          <w:sz w:val="30"/>
          <w:szCs w:val="30"/>
          <w:lang w:val="en-US"/>
        </w:rPr>
        <w:t>,</w:t>
      </w:r>
      <w:r w:rsidR="00DB0E35" w:rsidRPr="00CB2CED">
        <w:rPr>
          <w:sz w:val="30"/>
          <w:szCs w:val="30"/>
          <w:lang w:val="en-US"/>
        </w:rPr>
        <w:t>500</w:t>
      </w:r>
      <w:r w:rsidR="00EF4E1A" w:rsidRPr="00CB2CED">
        <w:rPr>
          <w:sz w:val="30"/>
          <w:szCs w:val="30"/>
          <w:lang w:val="en-US"/>
        </w:rPr>
        <w:t xml:space="preserve"> </w:t>
      </w:r>
      <w:r w:rsidR="00EF4E1A" w:rsidRPr="00CB2CED">
        <w:rPr>
          <w:sz w:val="30"/>
          <w:szCs w:val="30"/>
          <w:cs/>
          <w:lang w:val="en-US"/>
        </w:rPr>
        <w:t xml:space="preserve">ตัน </w:t>
      </w:r>
      <w:r w:rsidR="001A5366">
        <w:rPr>
          <w:rFonts w:hint="cs"/>
          <w:sz w:val="30"/>
          <w:szCs w:val="30"/>
          <w:cs/>
        </w:rPr>
        <w:t>ร</w:t>
      </w:r>
      <w:r w:rsidR="00CB2CED">
        <w:rPr>
          <w:rFonts w:hint="cs"/>
          <w:sz w:val="30"/>
          <w:szCs w:val="30"/>
          <w:cs/>
        </w:rPr>
        <w:t>วม</w:t>
      </w:r>
      <w:r w:rsidRPr="00CB2CED">
        <w:rPr>
          <w:sz w:val="30"/>
          <w:szCs w:val="30"/>
          <w:cs/>
        </w:rPr>
        <w:t xml:space="preserve">เป็นจำนวนทั้งสิ้น </w:t>
      </w:r>
      <w:r w:rsidR="00DB0E35" w:rsidRPr="00CB2CED">
        <w:rPr>
          <w:sz w:val="30"/>
          <w:szCs w:val="30"/>
          <w:lang w:val="en-US"/>
        </w:rPr>
        <w:t>448</w:t>
      </w:r>
      <w:r w:rsidR="00EF4E1A" w:rsidRPr="00CB2CED">
        <w:rPr>
          <w:sz w:val="30"/>
          <w:szCs w:val="30"/>
          <w:lang w:val="en-US"/>
        </w:rPr>
        <w:t>,</w:t>
      </w:r>
      <w:r w:rsidR="00DB0E35" w:rsidRPr="00CB2CED">
        <w:rPr>
          <w:sz w:val="30"/>
          <w:szCs w:val="30"/>
          <w:lang w:val="en-US"/>
        </w:rPr>
        <w:t>355</w:t>
      </w:r>
      <w:r w:rsidR="00EF4E1A" w:rsidRPr="00CB2CED">
        <w:rPr>
          <w:sz w:val="30"/>
          <w:szCs w:val="30"/>
          <w:lang w:val="en-US"/>
        </w:rPr>
        <w:t>,</w:t>
      </w:r>
      <w:r w:rsidR="00DB0E35" w:rsidRPr="00CB2CED">
        <w:rPr>
          <w:sz w:val="30"/>
          <w:szCs w:val="30"/>
          <w:lang w:val="en-US"/>
        </w:rPr>
        <w:t>400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 xml:space="preserve">ตัน (เฉลี่ยจำนวน </w:t>
      </w:r>
      <w:r w:rsidR="00DB0E35" w:rsidRPr="00CB2CED">
        <w:rPr>
          <w:sz w:val="30"/>
          <w:szCs w:val="30"/>
          <w:lang w:val="en-US"/>
        </w:rPr>
        <w:t>16</w:t>
      </w:r>
      <w:r w:rsidR="00EF4E1A" w:rsidRPr="00CB2CED">
        <w:rPr>
          <w:sz w:val="30"/>
          <w:szCs w:val="30"/>
          <w:lang w:val="en-US"/>
        </w:rPr>
        <w:t>.</w:t>
      </w:r>
      <w:r w:rsidR="00DB0E35" w:rsidRPr="00CB2CED">
        <w:rPr>
          <w:sz w:val="30"/>
          <w:szCs w:val="30"/>
          <w:lang w:val="en-US"/>
        </w:rPr>
        <w:t>30</w:t>
      </w:r>
      <w:r w:rsidRPr="00CB2CED">
        <w:rPr>
          <w:sz w:val="30"/>
          <w:szCs w:val="30"/>
        </w:rPr>
        <w:t xml:space="preserve"> </w:t>
      </w:r>
      <w:r w:rsidRPr="00CB2CED">
        <w:rPr>
          <w:sz w:val="30"/>
          <w:szCs w:val="30"/>
          <w:cs/>
        </w:rPr>
        <w:t>ล้านตัน/ปี)</w:t>
      </w:r>
    </w:p>
    <w:p w14:paraId="4D66EDFA" w14:textId="77777777" w:rsidR="00835752" w:rsidRPr="005F29AC" w:rsidRDefault="00835752" w:rsidP="00835752">
      <w:pPr>
        <w:pStyle w:val="Bo-Blankline"/>
        <w:ind w:left="900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/>
        </w:rPr>
      </w:pPr>
    </w:p>
    <w:p w14:paraId="0364B254" w14:textId="77777777" w:rsidR="008C5EB3" w:rsidRPr="0015792A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00FA883F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6E839E7E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F435C0D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7336D1CF" w14:textId="77777777" w:rsidR="008C5EB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E8E5DFE" w14:textId="77777777" w:rsidR="008C5EB3" w:rsidRPr="005848A3" w:rsidRDefault="008C5EB3" w:rsidP="006F395B">
      <w:pPr>
        <w:spacing w:line="240" w:lineRule="auto"/>
        <w:ind w:left="540" w:right="-36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sectPr w:rsidR="008C5EB3" w:rsidRPr="005848A3" w:rsidSect="000B7DA2">
      <w:headerReference w:type="default" r:id="rId30"/>
      <w:footerReference w:type="default" r:id="rId31"/>
      <w:pgSz w:w="11909" w:h="16834" w:code="9"/>
      <w:pgMar w:top="691" w:right="1152" w:bottom="576" w:left="1152" w:header="720" w:footer="720" w:gutter="0"/>
      <w:paperSrc w:first="7" w:other="7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B6B493" w14:textId="77777777" w:rsidR="00B447C6" w:rsidRDefault="00B447C6">
      <w:r>
        <w:separator/>
      </w:r>
    </w:p>
  </w:endnote>
  <w:endnote w:type="continuationSeparator" w:id="0">
    <w:p w14:paraId="256093AF" w14:textId="77777777" w:rsidR="00B447C6" w:rsidRDefault="00B4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8BE72A" w14:textId="3ABAE5AA" w:rsidR="00201E12" w:rsidRPr="00896DD3" w:rsidRDefault="00201E12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574205">
      <w:rPr>
        <w:rStyle w:val="PageNumber"/>
        <w:rFonts w:ascii="Angsana New" w:hAnsi="Angsana New" w:cs="Angsana New"/>
        <w:noProof/>
        <w:sz w:val="30"/>
        <w:szCs w:val="30"/>
      </w:rPr>
      <w:t>36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2F30163E" w14:textId="77777777" w:rsidR="00201E12" w:rsidRPr="00776BF8" w:rsidRDefault="00201E12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9139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A5CD41A" w14:textId="539E41AA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74205" w:rsidRPr="00574205">
          <w:rPr>
            <w:rFonts w:asciiTheme="majorBidi" w:hAnsiTheme="majorBidi" w:cstheme="majorBidi"/>
            <w:noProof/>
            <w:sz w:val="30"/>
            <w:szCs w:val="30"/>
            <w:lang w:val="en-US"/>
          </w:rPr>
          <w:t>68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D7225" w14:textId="67502F95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574205">
      <w:rPr>
        <w:rStyle w:val="PageNumber"/>
        <w:rFonts w:ascii="Angsana New" w:hAnsi="Angsana New" w:cs="Angsana New"/>
        <w:noProof/>
        <w:sz w:val="30"/>
        <w:szCs w:val="30"/>
      </w:rPr>
      <w:t>38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3A20DEDE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0492E4" w14:textId="2051B456" w:rsidR="00FD3068" w:rsidRPr="00896DD3" w:rsidRDefault="00FD3068" w:rsidP="00776BF8">
    <w:pPr>
      <w:pStyle w:val="Footer"/>
      <w:framePr w:wrap="around" w:vAnchor="text" w:hAnchor="margin" w:xAlign="center" w:y="1"/>
      <w:jc w:val="both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574205">
      <w:rPr>
        <w:rStyle w:val="PageNumber"/>
        <w:rFonts w:ascii="Angsana New" w:hAnsi="Angsana New" w:cs="Angsana New"/>
        <w:noProof/>
        <w:sz w:val="30"/>
        <w:szCs w:val="30"/>
      </w:rPr>
      <w:t>39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4C84363B" w14:textId="77777777" w:rsidR="00FD3068" w:rsidRPr="00776BF8" w:rsidRDefault="00FD3068" w:rsidP="00BC2C7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9306DF" w14:textId="19E8984E" w:rsidR="00201E12" w:rsidRPr="006170A6" w:rsidRDefault="00201E12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574205">
      <w:rPr>
        <w:rStyle w:val="PageNumber"/>
        <w:rFonts w:ascii="Angsana New" w:cs="Angsana New"/>
        <w:noProof/>
        <w:sz w:val="30"/>
        <w:szCs w:val="30"/>
        <w:lang w:val="en-US"/>
      </w:rPr>
      <w:t>41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327B7B8B" w14:textId="77777777" w:rsidR="00201E12" w:rsidRDefault="00201E12">
    <w:pPr>
      <w:pStyle w:val="Footer"/>
      <w:ind w:right="360"/>
      <w:rPr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65EEA9" w14:textId="0CE425F5" w:rsidR="00FD3068" w:rsidRPr="006170A6" w:rsidRDefault="00FD3068" w:rsidP="001305EA">
    <w:pPr>
      <w:pStyle w:val="Footer"/>
      <w:framePr w:wrap="around" w:vAnchor="text" w:hAnchor="margin" w:xAlign="center" w:y="1"/>
      <w:rPr>
        <w:rStyle w:val="PageNumber"/>
        <w:rFonts w:ascii="Angsana New" w:cs="Angsana New"/>
        <w:sz w:val="30"/>
        <w:szCs w:val="30"/>
        <w:lang w:val="en-US"/>
      </w:rPr>
    </w:pP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begin"/>
    </w:r>
    <w:r w:rsidRPr="006170A6">
      <w:rPr>
        <w:rStyle w:val="PageNumber"/>
        <w:rFonts w:ascii="Angsana New" w:cs="Angsana New"/>
        <w:sz w:val="30"/>
        <w:szCs w:val="30"/>
        <w:lang w:val="en-US"/>
      </w:rPr>
      <w:instrText xml:space="preserve"> PAGE  </w:instrTex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separate"/>
    </w:r>
    <w:r w:rsidR="00574205">
      <w:rPr>
        <w:rStyle w:val="PageNumber"/>
        <w:rFonts w:ascii="Angsana New" w:cs="Angsana New"/>
        <w:noProof/>
        <w:sz w:val="30"/>
        <w:szCs w:val="30"/>
        <w:lang w:val="en-US"/>
      </w:rPr>
      <w:t>42</w:t>
    </w:r>
    <w:r w:rsidRPr="006170A6">
      <w:rPr>
        <w:rStyle w:val="PageNumber"/>
        <w:rFonts w:ascii="Angsana New" w:cs="Angsana New"/>
        <w:sz w:val="30"/>
        <w:szCs w:val="30"/>
        <w:lang w:val="en-US"/>
      </w:rPr>
      <w:fldChar w:fldCharType="end"/>
    </w:r>
  </w:p>
  <w:p w14:paraId="25818710" w14:textId="77777777" w:rsidR="00FD3068" w:rsidRDefault="00FD3068">
    <w:pPr>
      <w:pStyle w:val="Footer"/>
      <w:ind w:right="360"/>
      <w:rPr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6CA67A" w14:textId="7F22362A" w:rsidR="00201E12" w:rsidRPr="00A17E06" w:rsidRDefault="00201E12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574205">
      <w:rPr>
        <w:rFonts w:ascii="Angsana New" w:hAnsi="Angsana New"/>
        <w:noProof/>
        <w:sz w:val="30"/>
        <w:szCs w:val="30"/>
      </w:rPr>
      <w:t>45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F0C9A0" w14:textId="5E6DAC18" w:rsidR="00FD3068" w:rsidRPr="00A17E06" w:rsidRDefault="00FD3068">
    <w:pPr>
      <w:pStyle w:val="Footer"/>
      <w:jc w:val="center"/>
      <w:rPr>
        <w:rFonts w:ascii="Angsana New" w:hAnsi="Angsana New"/>
        <w:sz w:val="30"/>
        <w:szCs w:val="30"/>
      </w:rPr>
    </w:pPr>
    <w:r w:rsidRPr="00A17E06">
      <w:rPr>
        <w:rFonts w:ascii="Angsana New" w:hAnsi="Angsana New"/>
        <w:sz w:val="30"/>
        <w:szCs w:val="30"/>
      </w:rPr>
      <w:fldChar w:fldCharType="begin"/>
    </w:r>
    <w:r w:rsidRPr="00A17E06">
      <w:rPr>
        <w:rFonts w:ascii="Angsana New" w:hAnsi="Angsana New"/>
        <w:sz w:val="30"/>
        <w:szCs w:val="30"/>
      </w:rPr>
      <w:instrText xml:space="preserve"> PAGE   \* MERGEFORMAT </w:instrText>
    </w:r>
    <w:r w:rsidRPr="00A17E06">
      <w:rPr>
        <w:rFonts w:ascii="Angsana New" w:hAnsi="Angsana New"/>
        <w:sz w:val="30"/>
        <w:szCs w:val="30"/>
      </w:rPr>
      <w:fldChar w:fldCharType="separate"/>
    </w:r>
    <w:r w:rsidR="00574205">
      <w:rPr>
        <w:rFonts w:ascii="Angsana New" w:hAnsi="Angsana New"/>
        <w:noProof/>
        <w:sz w:val="30"/>
        <w:szCs w:val="30"/>
      </w:rPr>
      <w:t>46</w:t>
    </w:r>
    <w:r w:rsidRPr="00A17E06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824963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D75B15" w14:textId="7B538E62" w:rsidR="00201E12" w:rsidRPr="00FD3068" w:rsidRDefault="00201E1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74205" w:rsidRPr="00574205">
          <w:rPr>
            <w:rFonts w:asciiTheme="majorBidi" w:hAnsiTheme="majorBidi" w:cstheme="majorBidi"/>
            <w:noProof/>
            <w:sz w:val="30"/>
            <w:szCs w:val="30"/>
            <w:lang w:val="en-US"/>
          </w:rPr>
          <w:t>49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29987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4094E27" w14:textId="3A2585A8" w:rsidR="00FD3068" w:rsidRPr="00FD3068" w:rsidRDefault="00FD3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D306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D306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D306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74205" w:rsidRPr="00574205">
          <w:rPr>
            <w:rFonts w:asciiTheme="majorBidi" w:hAnsiTheme="majorBidi" w:cstheme="majorBidi"/>
            <w:noProof/>
            <w:sz w:val="30"/>
            <w:szCs w:val="30"/>
            <w:lang w:val="en-US"/>
          </w:rPr>
          <w:t>53</w:t>
        </w:r>
        <w:r w:rsidRPr="00FD306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FB0AC9" w14:textId="77777777" w:rsidR="00B447C6" w:rsidRDefault="00B447C6">
      <w:r>
        <w:separator/>
      </w:r>
    </w:p>
  </w:footnote>
  <w:footnote w:type="continuationSeparator" w:id="0">
    <w:p w14:paraId="4002457B" w14:textId="77777777" w:rsidR="00B447C6" w:rsidRDefault="00B44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E0BB1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55F39024" w14:textId="77777777" w:rsidR="00E6144A" w:rsidRPr="002A12A1" w:rsidRDefault="00E6144A" w:rsidP="00E6144A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5F7B0C" w14:textId="76E5DF56" w:rsidR="0001110F" w:rsidRPr="00720668" w:rsidRDefault="008E1AF7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FC11CF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9806BF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9806BF"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9806BF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="009806BF">
      <w:rPr>
        <w:rFonts w:ascii="Angsana New" w:hAnsi="Angsana New"/>
        <w:b/>
        <w:bCs/>
        <w:sz w:val="32"/>
        <w:szCs w:val="32"/>
        <w:lang w:val="en-US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693DB70" w14:textId="77777777" w:rsidR="00201E12" w:rsidRDefault="00201E12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73BCE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0236C0D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9F4D8C1" w14:textId="6A688C9A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F072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FA644B">
      <w:rPr>
        <w:rFonts w:ascii="Angsana New" w:hAnsi="Angsana New"/>
        <w:b/>
        <w:bCs/>
        <w:sz w:val="32"/>
        <w:szCs w:val="32"/>
      </w:rPr>
      <w:t>3</w:t>
    </w:r>
    <w:r w:rsidR="00CF0722">
      <w:rPr>
        <w:rFonts w:ascii="Angsana New" w:hAnsi="Angsana New"/>
        <w:b/>
        <w:bCs/>
        <w:sz w:val="32"/>
        <w:szCs w:val="32"/>
      </w:rPr>
      <w:t xml:space="preserve">0 </w:t>
    </w:r>
    <w:r w:rsidR="00CF072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FA644B">
      <w:rPr>
        <w:rFonts w:ascii="Angsana New" w:hAnsi="Angsana New"/>
        <w:b/>
        <w:bCs/>
        <w:sz w:val="32"/>
        <w:szCs w:val="32"/>
        <w:cs/>
      </w:rPr>
      <w:t xml:space="preserve">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70CD5DC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D8CE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1E29F2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E0182D2" w14:textId="38D622D6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7F655A">
      <w:rPr>
        <w:rFonts w:ascii="Angsana New" w:hAnsi="Angsana New"/>
        <w:b/>
        <w:bCs/>
        <w:sz w:val="32"/>
        <w:szCs w:val="32"/>
      </w:rPr>
      <w:t xml:space="preserve">30 </w:t>
    </w:r>
    <w:r w:rsidR="007F655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FA644B">
      <w:rPr>
        <w:rFonts w:ascii="Angsana New" w:hAnsi="Angsana New"/>
        <w:b/>
        <w:bCs/>
        <w:sz w:val="32"/>
        <w:szCs w:val="32"/>
        <w:cs/>
      </w:rPr>
      <w:t xml:space="preserve">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483E6A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8BA192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0C262D0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C559A4E" w14:textId="43479322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7F655A">
      <w:rPr>
        <w:rFonts w:ascii="Angsana New" w:hAnsi="Angsana New"/>
        <w:b/>
        <w:bCs/>
        <w:sz w:val="32"/>
        <w:szCs w:val="32"/>
      </w:rPr>
      <w:t xml:space="preserve">30 </w:t>
    </w:r>
    <w:r w:rsidR="007F655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FA644B">
      <w:rPr>
        <w:rFonts w:ascii="Angsana New" w:hAnsi="Angsana New"/>
        <w:b/>
        <w:bCs/>
        <w:sz w:val="32"/>
        <w:szCs w:val="32"/>
        <w:cs/>
      </w:rPr>
      <w:t xml:space="preserve">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0FCCACF2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1489A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FCB285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FD8719E" w14:textId="33D64813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7F655A">
      <w:rPr>
        <w:rFonts w:ascii="Angsana New" w:hAnsi="Angsana New"/>
        <w:b/>
        <w:bCs/>
        <w:sz w:val="32"/>
        <w:szCs w:val="32"/>
      </w:rPr>
      <w:t xml:space="preserve">30 </w:t>
    </w:r>
    <w:r w:rsidR="007F655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FA644B">
      <w:rPr>
        <w:rFonts w:ascii="Angsana New" w:hAnsi="Angsana New"/>
        <w:b/>
        <w:bCs/>
        <w:sz w:val="32"/>
        <w:szCs w:val="32"/>
        <w:cs/>
      </w:rPr>
      <w:t xml:space="preserve">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D3DC131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D26A9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54FE40C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4EC54E2" w14:textId="6F353774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FA644B">
      <w:rPr>
        <w:rFonts w:ascii="Angsana New" w:hAnsi="Angsana New"/>
        <w:b/>
        <w:bCs/>
        <w:sz w:val="32"/>
        <w:szCs w:val="32"/>
      </w:rPr>
      <w:t>3</w:t>
    </w:r>
    <w:r w:rsidR="007F655A">
      <w:rPr>
        <w:rFonts w:ascii="Angsana New" w:hAnsi="Angsana New"/>
        <w:b/>
        <w:bCs/>
        <w:sz w:val="32"/>
        <w:szCs w:val="32"/>
      </w:rPr>
      <w:t xml:space="preserve">0 </w:t>
    </w:r>
    <w:r w:rsidR="007F655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FA644B">
      <w:rPr>
        <w:rFonts w:ascii="Angsana New" w:hAnsi="Angsana New"/>
        <w:b/>
        <w:bCs/>
        <w:sz w:val="32"/>
        <w:szCs w:val="32"/>
        <w:cs/>
      </w:rPr>
      <w:t xml:space="preserve">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149A29D7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5537E6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064E5923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6BE3A62" w14:textId="319DE6EF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7F655A">
      <w:rPr>
        <w:rFonts w:ascii="Angsana New" w:hAnsi="Angsana New"/>
        <w:b/>
        <w:bCs/>
        <w:sz w:val="32"/>
        <w:szCs w:val="32"/>
      </w:rPr>
      <w:t xml:space="preserve">30 </w:t>
    </w:r>
    <w:r w:rsidR="007F655A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FA644B">
      <w:rPr>
        <w:rFonts w:ascii="Angsana New" w:hAnsi="Angsana New"/>
        <w:b/>
        <w:bCs/>
        <w:sz w:val="32"/>
        <w:szCs w:val="32"/>
        <w:cs/>
      </w:rPr>
      <w:t xml:space="preserve">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C971918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D357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2178F4F1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8598BCE" w14:textId="22F50DEA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7F655A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C56907">
      <w:rPr>
        <w:rFonts w:ascii="Angsana New" w:hAnsi="Angsana New"/>
        <w:b/>
        <w:bCs/>
        <w:sz w:val="32"/>
        <w:szCs w:val="32"/>
      </w:rPr>
      <w:t xml:space="preserve">30 </w:t>
    </w:r>
    <w:r w:rsidR="00C56907"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="00FA644B">
      <w:rPr>
        <w:rFonts w:ascii="Angsana New" w:hAnsi="Angsana New"/>
        <w:b/>
        <w:bCs/>
        <w:sz w:val="32"/>
        <w:szCs w:val="32"/>
        <w:cs/>
      </w:rPr>
      <w:t xml:space="preserve">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C91EE74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CBC9B8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20674FB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CC2928F" w14:textId="0002A895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F072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CF0722">
      <w:rPr>
        <w:rFonts w:ascii="Angsana New" w:hAnsi="Angsana New"/>
        <w:b/>
        <w:bCs/>
        <w:sz w:val="32"/>
        <w:szCs w:val="32"/>
      </w:rPr>
      <w:t xml:space="preserve">30 </w:t>
    </w:r>
    <w:r w:rsidR="00CF072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FA644B">
      <w:rPr>
        <w:rFonts w:ascii="Angsana New" w:hAnsi="Angsana New"/>
        <w:b/>
        <w:bCs/>
        <w:sz w:val="32"/>
        <w:szCs w:val="32"/>
        <w:cs/>
      </w:rPr>
      <w:t xml:space="preserve">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427DBA10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2C607E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2A12A1">
      <w:rPr>
        <w:rFonts w:ascii="Angsana New" w:hAnsi="Angsana New"/>
        <w:b/>
        <w:bCs/>
        <w:sz w:val="32"/>
        <w:szCs w:val="32"/>
        <w:cs/>
      </w:rPr>
      <w:t xml:space="preserve">บริษัท ทีพีไอ โพลีน จำกัด </w:t>
    </w:r>
    <w:r w:rsidRPr="002A12A1">
      <w:rPr>
        <w:rFonts w:ascii="Angsana New" w:hAnsi="Angsana New"/>
        <w:b/>
        <w:bCs/>
        <w:sz w:val="32"/>
        <w:szCs w:val="32"/>
      </w:rPr>
      <w:t>(</w:t>
    </w:r>
    <w:r w:rsidRPr="002A12A1">
      <w:rPr>
        <w:rFonts w:ascii="Angsana New" w:hAnsi="Angsana New"/>
        <w:b/>
        <w:bCs/>
        <w:sz w:val="32"/>
        <w:szCs w:val="32"/>
        <w:cs/>
      </w:rPr>
      <w:t>มหาชน</w:t>
    </w:r>
    <w:r w:rsidRPr="002A12A1">
      <w:rPr>
        <w:rFonts w:ascii="Angsana New" w:hAnsi="Angsana New"/>
        <w:b/>
        <w:bCs/>
        <w:sz w:val="32"/>
        <w:szCs w:val="32"/>
      </w:rPr>
      <w:t xml:space="preserve">) </w:t>
    </w:r>
    <w:r w:rsidRPr="002A12A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4E7EBE14" w14:textId="77777777" w:rsidR="0001110F" w:rsidRPr="002A12A1" w:rsidRDefault="0001110F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</w:rPr>
    </w:pPr>
    <w:r w:rsidRPr="002A12A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2A12A1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F4EEC4A" w14:textId="79583820" w:rsidR="0001110F" w:rsidRPr="00720668" w:rsidRDefault="00C05639" w:rsidP="0001110F">
    <w:pPr>
      <w:spacing w:line="240" w:lineRule="auto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CF072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CF0722">
      <w:rPr>
        <w:rFonts w:ascii="Angsana New" w:hAnsi="Angsana New"/>
        <w:b/>
        <w:bCs/>
        <w:sz w:val="32"/>
        <w:szCs w:val="32"/>
      </w:rPr>
      <w:t xml:space="preserve">30 </w:t>
    </w:r>
    <w:r w:rsidR="00CF072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FA644B">
      <w:rPr>
        <w:rFonts w:ascii="Angsana New" w:hAnsi="Angsana New"/>
        <w:b/>
        <w:bCs/>
        <w:sz w:val="32"/>
        <w:szCs w:val="32"/>
        <w:cs/>
      </w:rPr>
      <w:t xml:space="preserve"> </w:t>
    </w:r>
    <w:r w:rsidR="00FA644B">
      <w:rPr>
        <w:rFonts w:ascii="Angsana New" w:hAnsi="Angsana New"/>
        <w:b/>
        <w:bCs/>
        <w:sz w:val="32"/>
        <w:szCs w:val="32"/>
      </w:rPr>
      <w:t>2568</w:t>
    </w:r>
    <w:r w:rsidR="0001110F">
      <w:rPr>
        <w:rFonts w:ascii="Angsana New" w:hAnsi="Angsana New"/>
        <w:b/>
        <w:bCs/>
        <w:sz w:val="32"/>
        <w:szCs w:val="32"/>
        <w:lang w:val="en-US"/>
      </w:rPr>
      <w:t xml:space="preserve"> (</w:t>
    </w:r>
    <w:r w:rsidR="0001110F"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5037582B" w14:textId="77777777" w:rsidR="00FD3068" w:rsidRDefault="00FD3068" w:rsidP="00FB4FBC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EA2E67B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>
    <w:nsid w:val="01C51337"/>
    <w:multiLevelType w:val="hybridMultilevel"/>
    <w:tmpl w:val="13144E3C"/>
    <w:lvl w:ilvl="0" w:tplc="DAD01854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F586B"/>
    <w:multiLevelType w:val="hybridMultilevel"/>
    <w:tmpl w:val="6F4C2CB0"/>
    <w:lvl w:ilvl="0" w:tplc="C710299C">
      <w:start w:val="1"/>
      <w:numFmt w:val="decimal"/>
      <w:lvlText w:val="%1)"/>
      <w:lvlJc w:val="left"/>
      <w:pPr>
        <w:ind w:left="1440" w:hanging="360"/>
      </w:pPr>
      <w:rPr>
        <w:rFonts w:asciiTheme="majorBidi" w:hAnsiTheme="majorBidi" w:cstheme="majorBidi" w:hint="default"/>
        <w:strike w:val="0"/>
        <w:color w:val="000000" w:themeColor="text1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2B44676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D8706C4"/>
    <w:multiLevelType w:val="hybridMultilevel"/>
    <w:tmpl w:val="9D9CD32A"/>
    <w:lvl w:ilvl="0" w:tplc="DDD49DCC">
      <w:start w:val="1"/>
      <w:numFmt w:val="decimal"/>
      <w:lvlText w:val="(ค.%1)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</w:lvl>
    <w:lvl w:ilvl="3" w:tplc="0409000F" w:tentative="1">
      <w:start w:val="1"/>
      <w:numFmt w:val="decimal"/>
      <w:lvlText w:val="%4."/>
      <w:lvlJc w:val="left"/>
      <w:pPr>
        <w:ind w:left="4230" w:hanging="360"/>
      </w:p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</w:lvl>
    <w:lvl w:ilvl="6" w:tplc="0409000F" w:tentative="1">
      <w:start w:val="1"/>
      <w:numFmt w:val="decimal"/>
      <w:lvlText w:val="%7."/>
      <w:lvlJc w:val="left"/>
      <w:pPr>
        <w:ind w:left="6390" w:hanging="360"/>
      </w:p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8">
    <w:nsid w:val="25F5742B"/>
    <w:multiLevelType w:val="hybridMultilevel"/>
    <w:tmpl w:val="49746B44"/>
    <w:lvl w:ilvl="0" w:tplc="6BDAE54C">
      <w:start w:val="1"/>
      <w:numFmt w:val="decimal"/>
      <w:lvlText w:val="(ข.%1)"/>
      <w:lvlJc w:val="left"/>
      <w:pPr>
        <w:ind w:left="46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48" w:hanging="360"/>
      </w:pPr>
    </w:lvl>
    <w:lvl w:ilvl="2" w:tplc="0409001B" w:tentative="1">
      <w:start w:val="1"/>
      <w:numFmt w:val="lowerRoman"/>
      <w:lvlText w:val="%3."/>
      <w:lvlJc w:val="right"/>
      <w:pPr>
        <w:ind w:left="4968" w:hanging="180"/>
      </w:pPr>
    </w:lvl>
    <w:lvl w:ilvl="3" w:tplc="0409000F" w:tentative="1">
      <w:start w:val="1"/>
      <w:numFmt w:val="decimal"/>
      <w:lvlText w:val="%4."/>
      <w:lvlJc w:val="left"/>
      <w:pPr>
        <w:ind w:left="5688" w:hanging="360"/>
      </w:pPr>
    </w:lvl>
    <w:lvl w:ilvl="4" w:tplc="04090019" w:tentative="1">
      <w:start w:val="1"/>
      <w:numFmt w:val="lowerLetter"/>
      <w:lvlText w:val="%5."/>
      <w:lvlJc w:val="left"/>
      <w:pPr>
        <w:ind w:left="6408" w:hanging="360"/>
      </w:pPr>
    </w:lvl>
    <w:lvl w:ilvl="5" w:tplc="0409001B" w:tentative="1">
      <w:start w:val="1"/>
      <w:numFmt w:val="lowerRoman"/>
      <w:lvlText w:val="%6."/>
      <w:lvlJc w:val="right"/>
      <w:pPr>
        <w:ind w:left="7128" w:hanging="180"/>
      </w:pPr>
    </w:lvl>
    <w:lvl w:ilvl="6" w:tplc="0409000F" w:tentative="1">
      <w:start w:val="1"/>
      <w:numFmt w:val="decimal"/>
      <w:lvlText w:val="%7."/>
      <w:lvlJc w:val="left"/>
      <w:pPr>
        <w:ind w:left="7848" w:hanging="360"/>
      </w:pPr>
    </w:lvl>
    <w:lvl w:ilvl="7" w:tplc="04090019" w:tentative="1">
      <w:start w:val="1"/>
      <w:numFmt w:val="lowerLetter"/>
      <w:lvlText w:val="%8."/>
      <w:lvlJc w:val="left"/>
      <w:pPr>
        <w:ind w:left="8568" w:hanging="360"/>
      </w:pPr>
    </w:lvl>
    <w:lvl w:ilvl="8" w:tplc="0409001B" w:tentative="1">
      <w:start w:val="1"/>
      <w:numFmt w:val="lowerRoman"/>
      <w:lvlText w:val="%9."/>
      <w:lvlJc w:val="right"/>
      <w:pPr>
        <w:ind w:left="9288" w:hanging="180"/>
      </w:pPr>
    </w:lvl>
  </w:abstractNum>
  <w:abstractNum w:abstractNumId="9">
    <w:nsid w:val="27D13E1A"/>
    <w:multiLevelType w:val="hybridMultilevel"/>
    <w:tmpl w:val="19CE706E"/>
    <w:lvl w:ilvl="0" w:tplc="E08041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CC7F97"/>
    <w:multiLevelType w:val="hybridMultilevel"/>
    <w:tmpl w:val="994EE7EC"/>
    <w:lvl w:ilvl="0" w:tplc="F880FF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>
    <w:nsid w:val="4ECF26A6"/>
    <w:multiLevelType w:val="hybridMultilevel"/>
    <w:tmpl w:val="C30E68E6"/>
    <w:lvl w:ilvl="0" w:tplc="79C27F00">
      <w:start w:val="1"/>
      <w:numFmt w:val="decimal"/>
      <w:lvlText w:val="%1)"/>
      <w:lvlJc w:val="left"/>
      <w:pPr>
        <w:ind w:left="900" w:hanging="360"/>
      </w:pPr>
      <w:rPr>
        <w:rFonts w:asciiTheme="majorBidi" w:hAnsi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1913A7B"/>
    <w:multiLevelType w:val="hybridMultilevel"/>
    <w:tmpl w:val="FEEC2C52"/>
    <w:lvl w:ilvl="0" w:tplc="D524745A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4"/>
  </w:num>
  <w:num w:numId="4">
    <w:abstractNumId w:val="5"/>
  </w:num>
  <w:num w:numId="5">
    <w:abstractNumId w:val="4"/>
  </w:num>
  <w:num w:numId="6">
    <w:abstractNumId w:val="10"/>
  </w:num>
  <w:num w:numId="7">
    <w:abstractNumId w:val="2"/>
  </w:num>
  <w:num w:numId="8">
    <w:abstractNumId w:val="0"/>
  </w:num>
  <w:num w:numId="9">
    <w:abstractNumId w:val="3"/>
  </w:num>
  <w:num w:numId="10">
    <w:abstractNumId w:val="13"/>
  </w:num>
  <w:num w:numId="11">
    <w:abstractNumId w:val="12"/>
  </w:num>
  <w:num w:numId="12">
    <w:abstractNumId w:val="8"/>
  </w:num>
  <w:num w:numId="13">
    <w:abstractNumId w:val="7"/>
  </w:num>
  <w:num w:numId="14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7C3"/>
    <w:rsid w:val="00000DDB"/>
    <w:rsid w:val="00000E69"/>
    <w:rsid w:val="00000EE9"/>
    <w:rsid w:val="0000105B"/>
    <w:rsid w:val="00001069"/>
    <w:rsid w:val="00001C24"/>
    <w:rsid w:val="00001D81"/>
    <w:rsid w:val="00001E72"/>
    <w:rsid w:val="00001EB9"/>
    <w:rsid w:val="00001FF4"/>
    <w:rsid w:val="00002175"/>
    <w:rsid w:val="0000222D"/>
    <w:rsid w:val="00002373"/>
    <w:rsid w:val="0000260D"/>
    <w:rsid w:val="00002724"/>
    <w:rsid w:val="0000281E"/>
    <w:rsid w:val="00002872"/>
    <w:rsid w:val="000028AB"/>
    <w:rsid w:val="00002B99"/>
    <w:rsid w:val="00002CD7"/>
    <w:rsid w:val="00002CEC"/>
    <w:rsid w:val="00002F86"/>
    <w:rsid w:val="00003019"/>
    <w:rsid w:val="000031E3"/>
    <w:rsid w:val="000032A0"/>
    <w:rsid w:val="00003411"/>
    <w:rsid w:val="0000345A"/>
    <w:rsid w:val="00003A89"/>
    <w:rsid w:val="00003C8D"/>
    <w:rsid w:val="00003D0B"/>
    <w:rsid w:val="000040AB"/>
    <w:rsid w:val="0000414B"/>
    <w:rsid w:val="00004571"/>
    <w:rsid w:val="000046F7"/>
    <w:rsid w:val="00004885"/>
    <w:rsid w:val="00004A01"/>
    <w:rsid w:val="00004A34"/>
    <w:rsid w:val="00004E64"/>
    <w:rsid w:val="00004F7E"/>
    <w:rsid w:val="00005015"/>
    <w:rsid w:val="000050C3"/>
    <w:rsid w:val="00005133"/>
    <w:rsid w:val="0000520B"/>
    <w:rsid w:val="0000537B"/>
    <w:rsid w:val="000054BA"/>
    <w:rsid w:val="0000627B"/>
    <w:rsid w:val="00006554"/>
    <w:rsid w:val="0000673B"/>
    <w:rsid w:val="00006BEB"/>
    <w:rsid w:val="00006CCF"/>
    <w:rsid w:val="0000702A"/>
    <w:rsid w:val="0000719F"/>
    <w:rsid w:val="000072E6"/>
    <w:rsid w:val="000074D2"/>
    <w:rsid w:val="0000753E"/>
    <w:rsid w:val="00007BD3"/>
    <w:rsid w:val="00007D84"/>
    <w:rsid w:val="00007F46"/>
    <w:rsid w:val="00007FD9"/>
    <w:rsid w:val="00010439"/>
    <w:rsid w:val="000105FE"/>
    <w:rsid w:val="00010620"/>
    <w:rsid w:val="0001063C"/>
    <w:rsid w:val="0001064A"/>
    <w:rsid w:val="00010A17"/>
    <w:rsid w:val="00010C36"/>
    <w:rsid w:val="0001110F"/>
    <w:rsid w:val="000116AA"/>
    <w:rsid w:val="00011B01"/>
    <w:rsid w:val="00011B1C"/>
    <w:rsid w:val="000124C0"/>
    <w:rsid w:val="00012566"/>
    <w:rsid w:val="00012953"/>
    <w:rsid w:val="00012C0B"/>
    <w:rsid w:val="00012E2C"/>
    <w:rsid w:val="00013078"/>
    <w:rsid w:val="00013369"/>
    <w:rsid w:val="000134E4"/>
    <w:rsid w:val="000135E2"/>
    <w:rsid w:val="0001366C"/>
    <w:rsid w:val="00013992"/>
    <w:rsid w:val="000139DA"/>
    <w:rsid w:val="00013A77"/>
    <w:rsid w:val="00013EF3"/>
    <w:rsid w:val="00014125"/>
    <w:rsid w:val="0001439D"/>
    <w:rsid w:val="000144EA"/>
    <w:rsid w:val="00014567"/>
    <w:rsid w:val="00014671"/>
    <w:rsid w:val="00014A1D"/>
    <w:rsid w:val="00014D67"/>
    <w:rsid w:val="000151AC"/>
    <w:rsid w:val="0001523C"/>
    <w:rsid w:val="00015861"/>
    <w:rsid w:val="000159B5"/>
    <w:rsid w:val="00015AC4"/>
    <w:rsid w:val="00015D5D"/>
    <w:rsid w:val="00015D79"/>
    <w:rsid w:val="00015EC3"/>
    <w:rsid w:val="00015EE5"/>
    <w:rsid w:val="00015FD0"/>
    <w:rsid w:val="00015FD9"/>
    <w:rsid w:val="00016052"/>
    <w:rsid w:val="00016117"/>
    <w:rsid w:val="000162F3"/>
    <w:rsid w:val="000163FD"/>
    <w:rsid w:val="00016439"/>
    <w:rsid w:val="00016830"/>
    <w:rsid w:val="00016C2E"/>
    <w:rsid w:val="00016C7E"/>
    <w:rsid w:val="00016CFF"/>
    <w:rsid w:val="00016D49"/>
    <w:rsid w:val="0001707A"/>
    <w:rsid w:val="00017537"/>
    <w:rsid w:val="0001755B"/>
    <w:rsid w:val="00017643"/>
    <w:rsid w:val="00017912"/>
    <w:rsid w:val="0001792F"/>
    <w:rsid w:val="000200E6"/>
    <w:rsid w:val="000200E7"/>
    <w:rsid w:val="00020626"/>
    <w:rsid w:val="00020824"/>
    <w:rsid w:val="00020907"/>
    <w:rsid w:val="00020C87"/>
    <w:rsid w:val="00020D75"/>
    <w:rsid w:val="00020F5B"/>
    <w:rsid w:val="00020FA0"/>
    <w:rsid w:val="00021041"/>
    <w:rsid w:val="00021365"/>
    <w:rsid w:val="0002142E"/>
    <w:rsid w:val="000214BC"/>
    <w:rsid w:val="00021B9D"/>
    <w:rsid w:val="00021C94"/>
    <w:rsid w:val="00021D70"/>
    <w:rsid w:val="00021DDB"/>
    <w:rsid w:val="00021E9B"/>
    <w:rsid w:val="0002208C"/>
    <w:rsid w:val="0002216B"/>
    <w:rsid w:val="000221B7"/>
    <w:rsid w:val="0002230C"/>
    <w:rsid w:val="00022651"/>
    <w:rsid w:val="00022B4F"/>
    <w:rsid w:val="00022EF1"/>
    <w:rsid w:val="000231A8"/>
    <w:rsid w:val="00023832"/>
    <w:rsid w:val="00023B4F"/>
    <w:rsid w:val="00024219"/>
    <w:rsid w:val="00024310"/>
    <w:rsid w:val="0002470F"/>
    <w:rsid w:val="00024808"/>
    <w:rsid w:val="00024824"/>
    <w:rsid w:val="00024C15"/>
    <w:rsid w:val="00025003"/>
    <w:rsid w:val="00025216"/>
    <w:rsid w:val="0002550E"/>
    <w:rsid w:val="00025619"/>
    <w:rsid w:val="00025F5D"/>
    <w:rsid w:val="00026326"/>
    <w:rsid w:val="00026507"/>
    <w:rsid w:val="000265AA"/>
    <w:rsid w:val="000265B8"/>
    <w:rsid w:val="00026609"/>
    <w:rsid w:val="000268BF"/>
    <w:rsid w:val="00026AB7"/>
    <w:rsid w:val="00026AEC"/>
    <w:rsid w:val="00026C1F"/>
    <w:rsid w:val="00026CE5"/>
    <w:rsid w:val="00026E6A"/>
    <w:rsid w:val="00026EA3"/>
    <w:rsid w:val="0002734F"/>
    <w:rsid w:val="00027B66"/>
    <w:rsid w:val="00027B8E"/>
    <w:rsid w:val="00027BAB"/>
    <w:rsid w:val="00027F1D"/>
    <w:rsid w:val="00027FEB"/>
    <w:rsid w:val="000304E4"/>
    <w:rsid w:val="000304FD"/>
    <w:rsid w:val="00030534"/>
    <w:rsid w:val="0003055B"/>
    <w:rsid w:val="000305FF"/>
    <w:rsid w:val="000307C4"/>
    <w:rsid w:val="00030892"/>
    <w:rsid w:val="000308EF"/>
    <w:rsid w:val="00030CC5"/>
    <w:rsid w:val="00030D6E"/>
    <w:rsid w:val="000310C3"/>
    <w:rsid w:val="0003137D"/>
    <w:rsid w:val="000314BB"/>
    <w:rsid w:val="00031553"/>
    <w:rsid w:val="00031C5A"/>
    <w:rsid w:val="00031DDC"/>
    <w:rsid w:val="00031E80"/>
    <w:rsid w:val="00031F3A"/>
    <w:rsid w:val="00031FA0"/>
    <w:rsid w:val="0003201B"/>
    <w:rsid w:val="00032157"/>
    <w:rsid w:val="0003299A"/>
    <w:rsid w:val="00032B46"/>
    <w:rsid w:val="000333B0"/>
    <w:rsid w:val="000333C6"/>
    <w:rsid w:val="00033526"/>
    <w:rsid w:val="000337B7"/>
    <w:rsid w:val="000337E8"/>
    <w:rsid w:val="00033902"/>
    <w:rsid w:val="00033B18"/>
    <w:rsid w:val="000344DC"/>
    <w:rsid w:val="00034507"/>
    <w:rsid w:val="000345EB"/>
    <w:rsid w:val="00034935"/>
    <w:rsid w:val="00034A53"/>
    <w:rsid w:val="00034F54"/>
    <w:rsid w:val="0003573E"/>
    <w:rsid w:val="00035BD4"/>
    <w:rsid w:val="00035DD9"/>
    <w:rsid w:val="000361D4"/>
    <w:rsid w:val="0003637F"/>
    <w:rsid w:val="000363DC"/>
    <w:rsid w:val="00036648"/>
    <w:rsid w:val="000369E2"/>
    <w:rsid w:val="00036DD3"/>
    <w:rsid w:val="00036EA9"/>
    <w:rsid w:val="00036F1E"/>
    <w:rsid w:val="00037204"/>
    <w:rsid w:val="000377FE"/>
    <w:rsid w:val="000378BF"/>
    <w:rsid w:val="000378D9"/>
    <w:rsid w:val="00037B08"/>
    <w:rsid w:val="000401D1"/>
    <w:rsid w:val="000404A7"/>
    <w:rsid w:val="000405D8"/>
    <w:rsid w:val="0004072E"/>
    <w:rsid w:val="00040A43"/>
    <w:rsid w:val="00040B87"/>
    <w:rsid w:val="00040C75"/>
    <w:rsid w:val="00040E9E"/>
    <w:rsid w:val="0004100D"/>
    <w:rsid w:val="0004140C"/>
    <w:rsid w:val="000415C9"/>
    <w:rsid w:val="000417E3"/>
    <w:rsid w:val="000419E9"/>
    <w:rsid w:val="00041B75"/>
    <w:rsid w:val="00041DCC"/>
    <w:rsid w:val="00042A2B"/>
    <w:rsid w:val="00042A4F"/>
    <w:rsid w:val="00042AEE"/>
    <w:rsid w:val="00042B69"/>
    <w:rsid w:val="00042C30"/>
    <w:rsid w:val="00042C42"/>
    <w:rsid w:val="00042D5F"/>
    <w:rsid w:val="00042F9C"/>
    <w:rsid w:val="00043249"/>
    <w:rsid w:val="00043565"/>
    <w:rsid w:val="000435DF"/>
    <w:rsid w:val="00043719"/>
    <w:rsid w:val="00043A61"/>
    <w:rsid w:val="00043AA2"/>
    <w:rsid w:val="00043ADC"/>
    <w:rsid w:val="00043AFD"/>
    <w:rsid w:val="00043BAA"/>
    <w:rsid w:val="00043E25"/>
    <w:rsid w:val="00043F34"/>
    <w:rsid w:val="000441D5"/>
    <w:rsid w:val="00044363"/>
    <w:rsid w:val="000444F3"/>
    <w:rsid w:val="00044D34"/>
    <w:rsid w:val="00044E2F"/>
    <w:rsid w:val="00044F34"/>
    <w:rsid w:val="00045048"/>
    <w:rsid w:val="00045397"/>
    <w:rsid w:val="000455CA"/>
    <w:rsid w:val="00045776"/>
    <w:rsid w:val="00045A76"/>
    <w:rsid w:val="00046319"/>
    <w:rsid w:val="000465E0"/>
    <w:rsid w:val="00046A5D"/>
    <w:rsid w:val="00046C05"/>
    <w:rsid w:val="0004714D"/>
    <w:rsid w:val="0004726D"/>
    <w:rsid w:val="00047278"/>
    <w:rsid w:val="000472EB"/>
    <w:rsid w:val="000476BD"/>
    <w:rsid w:val="00047879"/>
    <w:rsid w:val="000479B3"/>
    <w:rsid w:val="000501C0"/>
    <w:rsid w:val="00050251"/>
    <w:rsid w:val="00050262"/>
    <w:rsid w:val="0005048F"/>
    <w:rsid w:val="000508ED"/>
    <w:rsid w:val="00050928"/>
    <w:rsid w:val="000509F3"/>
    <w:rsid w:val="00050B11"/>
    <w:rsid w:val="00050CA2"/>
    <w:rsid w:val="00050EE4"/>
    <w:rsid w:val="00051100"/>
    <w:rsid w:val="000515D5"/>
    <w:rsid w:val="00051AF0"/>
    <w:rsid w:val="00051C2D"/>
    <w:rsid w:val="00051D1C"/>
    <w:rsid w:val="00051FD8"/>
    <w:rsid w:val="0005210A"/>
    <w:rsid w:val="00052943"/>
    <w:rsid w:val="00052980"/>
    <w:rsid w:val="00052A94"/>
    <w:rsid w:val="00052AF3"/>
    <w:rsid w:val="00052C78"/>
    <w:rsid w:val="00052F98"/>
    <w:rsid w:val="00053145"/>
    <w:rsid w:val="0005318A"/>
    <w:rsid w:val="000533B7"/>
    <w:rsid w:val="000540BB"/>
    <w:rsid w:val="000540C3"/>
    <w:rsid w:val="0005413E"/>
    <w:rsid w:val="0005505A"/>
    <w:rsid w:val="00055284"/>
    <w:rsid w:val="00055304"/>
    <w:rsid w:val="000554B1"/>
    <w:rsid w:val="00055503"/>
    <w:rsid w:val="000555AD"/>
    <w:rsid w:val="00055BFA"/>
    <w:rsid w:val="00055D70"/>
    <w:rsid w:val="00055F15"/>
    <w:rsid w:val="00055FCF"/>
    <w:rsid w:val="000560AD"/>
    <w:rsid w:val="000560C0"/>
    <w:rsid w:val="00056112"/>
    <w:rsid w:val="00056162"/>
    <w:rsid w:val="0005670F"/>
    <w:rsid w:val="000568B6"/>
    <w:rsid w:val="00056B0E"/>
    <w:rsid w:val="00056C84"/>
    <w:rsid w:val="00056D7A"/>
    <w:rsid w:val="0005720B"/>
    <w:rsid w:val="000575A4"/>
    <w:rsid w:val="000575DA"/>
    <w:rsid w:val="00057A79"/>
    <w:rsid w:val="00057AB1"/>
    <w:rsid w:val="00057BAB"/>
    <w:rsid w:val="00057CB9"/>
    <w:rsid w:val="00057D43"/>
    <w:rsid w:val="00057E98"/>
    <w:rsid w:val="00060224"/>
    <w:rsid w:val="000602DE"/>
    <w:rsid w:val="000604DE"/>
    <w:rsid w:val="000604EB"/>
    <w:rsid w:val="00060CA2"/>
    <w:rsid w:val="00060E97"/>
    <w:rsid w:val="000611A7"/>
    <w:rsid w:val="000615FF"/>
    <w:rsid w:val="00061892"/>
    <w:rsid w:val="000619D8"/>
    <w:rsid w:val="00061B87"/>
    <w:rsid w:val="00061EA3"/>
    <w:rsid w:val="00061EF4"/>
    <w:rsid w:val="00062556"/>
    <w:rsid w:val="000629B5"/>
    <w:rsid w:val="00062A5F"/>
    <w:rsid w:val="00062B6E"/>
    <w:rsid w:val="00062BE1"/>
    <w:rsid w:val="00062CA5"/>
    <w:rsid w:val="00063824"/>
    <w:rsid w:val="000639B2"/>
    <w:rsid w:val="00063A04"/>
    <w:rsid w:val="00063ADF"/>
    <w:rsid w:val="00063E3C"/>
    <w:rsid w:val="00064096"/>
    <w:rsid w:val="000640AD"/>
    <w:rsid w:val="0006423C"/>
    <w:rsid w:val="00064A10"/>
    <w:rsid w:val="00064A20"/>
    <w:rsid w:val="00064BF9"/>
    <w:rsid w:val="00064D40"/>
    <w:rsid w:val="00064F82"/>
    <w:rsid w:val="000654AF"/>
    <w:rsid w:val="00065A43"/>
    <w:rsid w:val="00065C9B"/>
    <w:rsid w:val="00065CE0"/>
    <w:rsid w:val="00065DCA"/>
    <w:rsid w:val="00065E93"/>
    <w:rsid w:val="00065EA1"/>
    <w:rsid w:val="000661D6"/>
    <w:rsid w:val="00066305"/>
    <w:rsid w:val="00066394"/>
    <w:rsid w:val="0006694B"/>
    <w:rsid w:val="00066AA8"/>
    <w:rsid w:val="00066F02"/>
    <w:rsid w:val="0006705D"/>
    <w:rsid w:val="00067068"/>
    <w:rsid w:val="00067073"/>
    <w:rsid w:val="0006741D"/>
    <w:rsid w:val="00067553"/>
    <w:rsid w:val="0006775F"/>
    <w:rsid w:val="000679BA"/>
    <w:rsid w:val="00067AFD"/>
    <w:rsid w:val="0007026B"/>
    <w:rsid w:val="00070377"/>
    <w:rsid w:val="0007049B"/>
    <w:rsid w:val="000706B0"/>
    <w:rsid w:val="00070A7A"/>
    <w:rsid w:val="00070CBF"/>
    <w:rsid w:val="00070CFA"/>
    <w:rsid w:val="00070EE1"/>
    <w:rsid w:val="000712EB"/>
    <w:rsid w:val="00071308"/>
    <w:rsid w:val="00071562"/>
    <w:rsid w:val="000718D6"/>
    <w:rsid w:val="00071902"/>
    <w:rsid w:val="00071D6F"/>
    <w:rsid w:val="00072143"/>
    <w:rsid w:val="00072530"/>
    <w:rsid w:val="00072781"/>
    <w:rsid w:val="000728A0"/>
    <w:rsid w:val="000728B7"/>
    <w:rsid w:val="00072A6A"/>
    <w:rsid w:val="000734A8"/>
    <w:rsid w:val="000735BF"/>
    <w:rsid w:val="00073751"/>
    <w:rsid w:val="0007380C"/>
    <w:rsid w:val="000738DA"/>
    <w:rsid w:val="00073984"/>
    <w:rsid w:val="00073A37"/>
    <w:rsid w:val="00073A55"/>
    <w:rsid w:val="00073A92"/>
    <w:rsid w:val="0007456B"/>
    <w:rsid w:val="00074B0F"/>
    <w:rsid w:val="0007572C"/>
    <w:rsid w:val="00075755"/>
    <w:rsid w:val="0007576D"/>
    <w:rsid w:val="000757D0"/>
    <w:rsid w:val="00075A1A"/>
    <w:rsid w:val="00075BFE"/>
    <w:rsid w:val="00075EA3"/>
    <w:rsid w:val="00076255"/>
    <w:rsid w:val="00076683"/>
    <w:rsid w:val="000767D4"/>
    <w:rsid w:val="00076CD2"/>
    <w:rsid w:val="00077004"/>
    <w:rsid w:val="000773C3"/>
    <w:rsid w:val="0007767E"/>
    <w:rsid w:val="00077805"/>
    <w:rsid w:val="000778BE"/>
    <w:rsid w:val="00077A4D"/>
    <w:rsid w:val="00077AAD"/>
    <w:rsid w:val="00077C72"/>
    <w:rsid w:val="00077F93"/>
    <w:rsid w:val="00077FA1"/>
    <w:rsid w:val="000800C5"/>
    <w:rsid w:val="00080602"/>
    <w:rsid w:val="00080A30"/>
    <w:rsid w:val="00080AC3"/>
    <w:rsid w:val="00080BD6"/>
    <w:rsid w:val="00080ECF"/>
    <w:rsid w:val="00080F53"/>
    <w:rsid w:val="00081789"/>
    <w:rsid w:val="000818B2"/>
    <w:rsid w:val="000819AC"/>
    <w:rsid w:val="000821B5"/>
    <w:rsid w:val="000822C2"/>
    <w:rsid w:val="000822F5"/>
    <w:rsid w:val="00082B00"/>
    <w:rsid w:val="00082CF0"/>
    <w:rsid w:val="00082F56"/>
    <w:rsid w:val="00082FE7"/>
    <w:rsid w:val="00083067"/>
    <w:rsid w:val="0008341D"/>
    <w:rsid w:val="00083920"/>
    <w:rsid w:val="000839D1"/>
    <w:rsid w:val="00083C5A"/>
    <w:rsid w:val="0008411B"/>
    <w:rsid w:val="000844CC"/>
    <w:rsid w:val="000845D6"/>
    <w:rsid w:val="00084BB9"/>
    <w:rsid w:val="00084DAD"/>
    <w:rsid w:val="00084DB1"/>
    <w:rsid w:val="00084F61"/>
    <w:rsid w:val="00084F69"/>
    <w:rsid w:val="00085513"/>
    <w:rsid w:val="000857BA"/>
    <w:rsid w:val="00085A35"/>
    <w:rsid w:val="00085D23"/>
    <w:rsid w:val="00085DE0"/>
    <w:rsid w:val="00085E4B"/>
    <w:rsid w:val="00085E88"/>
    <w:rsid w:val="00085FCB"/>
    <w:rsid w:val="000860EB"/>
    <w:rsid w:val="0008629E"/>
    <w:rsid w:val="0008644B"/>
    <w:rsid w:val="000866A2"/>
    <w:rsid w:val="00086B27"/>
    <w:rsid w:val="00086C58"/>
    <w:rsid w:val="00087558"/>
    <w:rsid w:val="00087621"/>
    <w:rsid w:val="00087692"/>
    <w:rsid w:val="00087727"/>
    <w:rsid w:val="0008784B"/>
    <w:rsid w:val="00090464"/>
    <w:rsid w:val="000905CD"/>
    <w:rsid w:val="000908E8"/>
    <w:rsid w:val="00090B3C"/>
    <w:rsid w:val="00090CCF"/>
    <w:rsid w:val="00090D48"/>
    <w:rsid w:val="00090E65"/>
    <w:rsid w:val="000912A8"/>
    <w:rsid w:val="00091575"/>
    <w:rsid w:val="0009168B"/>
    <w:rsid w:val="00091A06"/>
    <w:rsid w:val="00091C4F"/>
    <w:rsid w:val="000921C3"/>
    <w:rsid w:val="00092292"/>
    <w:rsid w:val="000922A7"/>
    <w:rsid w:val="00092526"/>
    <w:rsid w:val="000926D0"/>
    <w:rsid w:val="00092A60"/>
    <w:rsid w:val="0009315D"/>
    <w:rsid w:val="000931B5"/>
    <w:rsid w:val="000933A2"/>
    <w:rsid w:val="000933AE"/>
    <w:rsid w:val="000937E6"/>
    <w:rsid w:val="00093A5B"/>
    <w:rsid w:val="00093EB1"/>
    <w:rsid w:val="00093F2E"/>
    <w:rsid w:val="000941D3"/>
    <w:rsid w:val="00094221"/>
    <w:rsid w:val="00094345"/>
    <w:rsid w:val="000944C1"/>
    <w:rsid w:val="000944D0"/>
    <w:rsid w:val="00094EB0"/>
    <w:rsid w:val="00095573"/>
    <w:rsid w:val="00095BA4"/>
    <w:rsid w:val="00095EDB"/>
    <w:rsid w:val="000962FA"/>
    <w:rsid w:val="000965C2"/>
    <w:rsid w:val="0009663B"/>
    <w:rsid w:val="0009682B"/>
    <w:rsid w:val="00096936"/>
    <w:rsid w:val="00096B4C"/>
    <w:rsid w:val="00096B87"/>
    <w:rsid w:val="00096FB9"/>
    <w:rsid w:val="0009724C"/>
    <w:rsid w:val="0009773F"/>
    <w:rsid w:val="0009775B"/>
    <w:rsid w:val="00097A43"/>
    <w:rsid w:val="00097B33"/>
    <w:rsid w:val="00097B89"/>
    <w:rsid w:val="000A0087"/>
    <w:rsid w:val="000A00D7"/>
    <w:rsid w:val="000A00ED"/>
    <w:rsid w:val="000A0198"/>
    <w:rsid w:val="000A020D"/>
    <w:rsid w:val="000A027B"/>
    <w:rsid w:val="000A029A"/>
    <w:rsid w:val="000A0754"/>
    <w:rsid w:val="000A0799"/>
    <w:rsid w:val="000A0848"/>
    <w:rsid w:val="000A0922"/>
    <w:rsid w:val="000A09EE"/>
    <w:rsid w:val="000A0A11"/>
    <w:rsid w:val="000A0AF2"/>
    <w:rsid w:val="000A0BC9"/>
    <w:rsid w:val="000A0F86"/>
    <w:rsid w:val="000A0F8A"/>
    <w:rsid w:val="000A18D0"/>
    <w:rsid w:val="000A1914"/>
    <w:rsid w:val="000A195B"/>
    <w:rsid w:val="000A1C1B"/>
    <w:rsid w:val="000A1F0A"/>
    <w:rsid w:val="000A2350"/>
    <w:rsid w:val="000A245C"/>
    <w:rsid w:val="000A2706"/>
    <w:rsid w:val="000A27CE"/>
    <w:rsid w:val="000A2A02"/>
    <w:rsid w:val="000A2A32"/>
    <w:rsid w:val="000A2B23"/>
    <w:rsid w:val="000A2E90"/>
    <w:rsid w:val="000A31B0"/>
    <w:rsid w:val="000A322D"/>
    <w:rsid w:val="000A32BE"/>
    <w:rsid w:val="000A35AE"/>
    <w:rsid w:val="000A35D5"/>
    <w:rsid w:val="000A37AA"/>
    <w:rsid w:val="000A3DC6"/>
    <w:rsid w:val="000A3EC8"/>
    <w:rsid w:val="000A3F45"/>
    <w:rsid w:val="000A3F69"/>
    <w:rsid w:val="000A41D6"/>
    <w:rsid w:val="000A470A"/>
    <w:rsid w:val="000A4728"/>
    <w:rsid w:val="000A4BF7"/>
    <w:rsid w:val="000A4DF3"/>
    <w:rsid w:val="000A4F9B"/>
    <w:rsid w:val="000A53D6"/>
    <w:rsid w:val="000A55BB"/>
    <w:rsid w:val="000A55D3"/>
    <w:rsid w:val="000A5749"/>
    <w:rsid w:val="000A5C50"/>
    <w:rsid w:val="000A5F75"/>
    <w:rsid w:val="000A61D7"/>
    <w:rsid w:val="000A6745"/>
    <w:rsid w:val="000A6F16"/>
    <w:rsid w:val="000A7163"/>
    <w:rsid w:val="000A72C4"/>
    <w:rsid w:val="000A7697"/>
    <w:rsid w:val="000A7EF4"/>
    <w:rsid w:val="000A7F9E"/>
    <w:rsid w:val="000B0078"/>
    <w:rsid w:val="000B0084"/>
    <w:rsid w:val="000B037C"/>
    <w:rsid w:val="000B0B15"/>
    <w:rsid w:val="000B0BCE"/>
    <w:rsid w:val="000B0CBB"/>
    <w:rsid w:val="000B0CEC"/>
    <w:rsid w:val="000B0DF3"/>
    <w:rsid w:val="000B1131"/>
    <w:rsid w:val="000B136D"/>
    <w:rsid w:val="000B1395"/>
    <w:rsid w:val="000B1A99"/>
    <w:rsid w:val="000B1B17"/>
    <w:rsid w:val="000B1B1D"/>
    <w:rsid w:val="000B1CE1"/>
    <w:rsid w:val="000B1D92"/>
    <w:rsid w:val="000B1DDF"/>
    <w:rsid w:val="000B1EDD"/>
    <w:rsid w:val="000B20C7"/>
    <w:rsid w:val="000B28A1"/>
    <w:rsid w:val="000B291A"/>
    <w:rsid w:val="000B2C83"/>
    <w:rsid w:val="000B2CD6"/>
    <w:rsid w:val="000B2EA6"/>
    <w:rsid w:val="000B3152"/>
    <w:rsid w:val="000B3394"/>
    <w:rsid w:val="000B3698"/>
    <w:rsid w:val="000B3823"/>
    <w:rsid w:val="000B39E2"/>
    <w:rsid w:val="000B3B78"/>
    <w:rsid w:val="000B3C24"/>
    <w:rsid w:val="000B3D09"/>
    <w:rsid w:val="000B3D66"/>
    <w:rsid w:val="000B4032"/>
    <w:rsid w:val="000B49B0"/>
    <w:rsid w:val="000B49F8"/>
    <w:rsid w:val="000B4F40"/>
    <w:rsid w:val="000B513E"/>
    <w:rsid w:val="000B51EF"/>
    <w:rsid w:val="000B552D"/>
    <w:rsid w:val="000B55A8"/>
    <w:rsid w:val="000B5973"/>
    <w:rsid w:val="000B59B4"/>
    <w:rsid w:val="000B5CF2"/>
    <w:rsid w:val="000B61A2"/>
    <w:rsid w:val="000B6208"/>
    <w:rsid w:val="000B6414"/>
    <w:rsid w:val="000B6506"/>
    <w:rsid w:val="000B653B"/>
    <w:rsid w:val="000B6632"/>
    <w:rsid w:val="000B6641"/>
    <w:rsid w:val="000B6BB9"/>
    <w:rsid w:val="000B6CB8"/>
    <w:rsid w:val="000B75CD"/>
    <w:rsid w:val="000B7638"/>
    <w:rsid w:val="000B7665"/>
    <w:rsid w:val="000B7DA2"/>
    <w:rsid w:val="000B7E10"/>
    <w:rsid w:val="000C0152"/>
    <w:rsid w:val="000C01CD"/>
    <w:rsid w:val="000C022C"/>
    <w:rsid w:val="000C0329"/>
    <w:rsid w:val="000C038F"/>
    <w:rsid w:val="000C03CC"/>
    <w:rsid w:val="000C06CB"/>
    <w:rsid w:val="000C08B3"/>
    <w:rsid w:val="000C098D"/>
    <w:rsid w:val="000C09C2"/>
    <w:rsid w:val="000C0E15"/>
    <w:rsid w:val="000C1015"/>
    <w:rsid w:val="000C10B9"/>
    <w:rsid w:val="000C138D"/>
    <w:rsid w:val="000C1582"/>
    <w:rsid w:val="000C1645"/>
    <w:rsid w:val="000C18E1"/>
    <w:rsid w:val="000C19AD"/>
    <w:rsid w:val="000C19C1"/>
    <w:rsid w:val="000C1D81"/>
    <w:rsid w:val="000C2118"/>
    <w:rsid w:val="000C21FE"/>
    <w:rsid w:val="000C23BE"/>
    <w:rsid w:val="000C24D4"/>
    <w:rsid w:val="000C26B6"/>
    <w:rsid w:val="000C2813"/>
    <w:rsid w:val="000C2960"/>
    <w:rsid w:val="000C2AEB"/>
    <w:rsid w:val="000C2D58"/>
    <w:rsid w:val="000C2EC5"/>
    <w:rsid w:val="000C305B"/>
    <w:rsid w:val="000C39BF"/>
    <w:rsid w:val="000C3C41"/>
    <w:rsid w:val="000C3C7A"/>
    <w:rsid w:val="000C40C7"/>
    <w:rsid w:val="000C410B"/>
    <w:rsid w:val="000C47F9"/>
    <w:rsid w:val="000C4878"/>
    <w:rsid w:val="000C4989"/>
    <w:rsid w:val="000C51BF"/>
    <w:rsid w:val="000C59E3"/>
    <w:rsid w:val="000C5ABA"/>
    <w:rsid w:val="000C5C1A"/>
    <w:rsid w:val="000C60D8"/>
    <w:rsid w:val="000C64B5"/>
    <w:rsid w:val="000C668A"/>
    <w:rsid w:val="000C68EB"/>
    <w:rsid w:val="000C6B0B"/>
    <w:rsid w:val="000C75A1"/>
    <w:rsid w:val="000C776C"/>
    <w:rsid w:val="000C7825"/>
    <w:rsid w:val="000C79DC"/>
    <w:rsid w:val="000C7CA5"/>
    <w:rsid w:val="000C7DBC"/>
    <w:rsid w:val="000C7F38"/>
    <w:rsid w:val="000D0044"/>
    <w:rsid w:val="000D008D"/>
    <w:rsid w:val="000D00EE"/>
    <w:rsid w:val="000D08AC"/>
    <w:rsid w:val="000D093F"/>
    <w:rsid w:val="000D0A57"/>
    <w:rsid w:val="000D0B15"/>
    <w:rsid w:val="000D0B88"/>
    <w:rsid w:val="000D0C79"/>
    <w:rsid w:val="000D0CE3"/>
    <w:rsid w:val="000D0E94"/>
    <w:rsid w:val="000D0F7B"/>
    <w:rsid w:val="000D1029"/>
    <w:rsid w:val="000D144E"/>
    <w:rsid w:val="000D164D"/>
    <w:rsid w:val="000D18DF"/>
    <w:rsid w:val="000D1F77"/>
    <w:rsid w:val="000D202D"/>
    <w:rsid w:val="000D23A1"/>
    <w:rsid w:val="000D268E"/>
    <w:rsid w:val="000D2709"/>
    <w:rsid w:val="000D2718"/>
    <w:rsid w:val="000D27C6"/>
    <w:rsid w:val="000D28FE"/>
    <w:rsid w:val="000D2A05"/>
    <w:rsid w:val="000D2D60"/>
    <w:rsid w:val="000D3476"/>
    <w:rsid w:val="000D384B"/>
    <w:rsid w:val="000D3CE2"/>
    <w:rsid w:val="000D3CF9"/>
    <w:rsid w:val="000D4170"/>
    <w:rsid w:val="000D41AF"/>
    <w:rsid w:val="000D41E7"/>
    <w:rsid w:val="000D427C"/>
    <w:rsid w:val="000D4701"/>
    <w:rsid w:val="000D4816"/>
    <w:rsid w:val="000D4DDD"/>
    <w:rsid w:val="000D5299"/>
    <w:rsid w:val="000D59E6"/>
    <w:rsid w:val="000D5AC6"/>
    <w:rsid w:val="000D5C0F"/>
    <w:rsid w:val="000D5C89"/>
    <w:rsid w:val="000D5D5E"/>
    <w:rsid w:val="000D5EDE"/>
    <w:rsid w:val="000D5FFD"/>
    <w:rsid w:val="000D60F2"/>
    <w:rsid w:val="000D628B"/>
    <w:rsid w:val="000D63EC"/>
    <w:rsid w:val="000D64BF"/>
    <w:rsid w:val="000D6791"/>
    <w:rsid w:val="000D68F1"/>
    <w:rsid w:val="000D6A9B"/>
    <w:rsid w:val="000D6BE9"/>
    <w:rsid w:val="000D6BFA"/>
    <w:rsid w:val="000D6D9B"/>
    <w:rsid w:val="000D706E"/>
    <w:rsid w:val="000D7295"/>
    <w:rsid w:val="000D730C"/>
    <w:rsid w:val="000D7603"/>
    <w:rsid w:val="000D7660"/>
    <w:rsid w:val="000D77DB"/>
    <w:rsid w:val="000D7927"/>
    <w:rsid w:val="000D7C31"/>
    <w:rsid w:val="000E03D5"/>
    <w:rsid w:val="000E0510"/>
    <w:rsid w:val="000E0773"/>
    <w:rsid w:val="000E0907"/>
    <w:rsid w:val="000E0951"/>
    <w:rsid w:val="000E0AE7"/>
    <w:rsid w:val="000E0BE3"/>
    <w:rsid w:val="000E0C08"/>
    <w:rsid w:val="000E0C93"/>
    <w:rsid w:val="000E0D52"/>
    <w:rsid w:val="000E106B"/>
    <w:rsid w:val="000E1557"/>
    <w:rsid w:val="000E15EC"/>
    <w:rsid w:val="000E1EB8"/>
    <w:rsid w:val="000E1F7C"/>
    <w:rsid w:val="000E2116"/>
    <w:rsid w:val="000E24B5"/>
    <w:rsid w:val="000E264D"/>
    <w:rsid w:val="000E2933"/>
    <w:rsid w:val="000E299F"/>
    <w:rsid w:val="000E311C"/>
    <w:rsid w:val="000E3135"/>
    <w:rsid w:val="000E3176"/>
    <w:rsid w:val="000E33F9"/>
    <w:rsid w:val="000E3451"/>
    <w:rsid w:val="000E3456"/>
    <w:rsid w:val="000E3620"/>
    <w:rsid w:val="000E3811"/>
    <w:rsid w:val="000E39A6"/>
    <w:rsid w:val="000E4217"/>
    <w:rsid w:val="000E42CC"/>
    <w:rsid w:val="000E4BE1"/>
    <w:rsid w:val="000E4D32"/>
    <w:rsid w:val="000E51EA"/>
    <w:rsid w:val="000E521D"/>
    <w:rsid w:val="000E52D5"/>
    <w:rsid w:val="000E54E1"/>
    <w:rsid w:val="000E57D3"/>
    <w:rsid w:val="000E5811"/>
    <w:rsid w:val="000E582C"/>
    <w:rsid w:val="000E584E"/>
    <w:rsid w:val="000E5B02"/>
    <w:rsid w:val="000E5BC4"/>
    <w:rsid w:val="000E5D5C"/>
    <w:rsid w:val="000E5E18"/>
    <w:rsid w:val="000E5F00"/>
    <w:rsid w:val="000E5F5D"/>
    <w:rsid w:val="000E61C3"/>
    <w:rsid w:val="000E6301"/>
    <w:rsid w:val="000E65D5"/>
    <w:rsid w:val="000E6757"/>
    <w:rsid w:val="000E6EA5"/>
    <w:rsid w:val="000E70DF"/>
    <w:rsid w:val="000E7176"/>
    <w:rsid w:val="000E733B"/>
    <w:rsid w:val="000E790C"/>
    <w:rsid w:val="000E7BC7"/>
    <w:rsid w:val="000E7E84"/>
    <w:rsid w:val="000F01E9"/>
    <w:rsid w:val="000F02AE"/>
    <w:rsid w:val="000F0470"/>
    <w:rsid w:val="000F073E"/>
    <w:rsid w:val="000F0812"/>
    <w:rsid w:val="000F0C1A"/>
    <w:rsid w:val="000F0E11"/>
    <w:rsid w:val="000F10D9"/>
    <w:rsid w:val="000F1243"/>
    <w:rsid w:val="000F172D"/>
    <w:rsid w:val="000F19D1"/>
    <w:rsid w:val="000F1FB3"/>
    <w:rsid w:val="000F216A"/>
    <w:rsid w:val="000F22C0"/>
    <w:rsid w:val="000F242F"/>
    <w:rsid w:val="000F2639"/>
    <w:rsid w:val="000F2679"/>
    <w:rsid w:val="000F2A9A"/>
    <w:rsid w:val="000F2AEE"/>
    <w:rsid w:val="000F2E40"/>
    <w:rsid w:val="000F3074"/>
    <w:rsid w:val="000F3257"/>
    <w:rsid w:val="000F3272"/>
    <w:rsid w:val="000F348C"/>
    <w:rsid w:val="000F3663"/>
    <w:rsid w:val="000F3AF6"/>
    <w:rsid w:val="000F3C8A"/>
    <w:rsid w:val="000F3EFE"/>
    <w:rsid w:val="000F3FC2"/>
    <w:rsid w:val="000F4377"/>
    <w:rsid w:val="000F4859"/>
    <w:rsid w:val="000F489F"/>
    <w:rsid w:val="000F522E"/>
    <w:rsid w:val="000F52AA"/>
    <w:rsid w:val="000F5912"/>
    <w:rsid w:val="000F59B0"/>
    <w:rsid w:val="000F5D85"/>
    <w:rsid w:val="000F5F6A"/>
    <w:rsid w:val="000F62BB"/>
    <w:rsid w:val="000F658E"/>
    <w:rsid w:val="000F670F"/>
    <w:rsid w:val="000F697C"/>
    <w:rsid w:val="000F6A30"/>
    <w:rsid w:val="000F6DF2"/>
    <w:rsid w:val="000F7497"/>
    <w:rsid w:val="000F760B"/>
    <w:rsid w:val="000F7D57"/>
    <w:rsid w:val="000F7EF6"/>
    <w:rsid w:val="001000F8"/>
    <w:rsid w:val="001005B5"/>
    <w:rsid w:val="0010066A"/>
    <w:rsid w:val="00100821"/>
    <w:rsid w:val="00100E9A"/>
    <w:rsid w:val="00100EF4"/>
    <w:rsid w:val="001011A5"/>
    <w:rsid w:val="00101672"/>
    <w:rsid w:val="001016DC"/>
    <w:rsid w:val="0010172A"/>
    <w:rsid w:val="00101A19"/>
    <w:rsid w:val="00101BD2"/>
    <w:rsid w:val="00101F50"/>
    <w:rsid w:val="00102580"/>
    <w:rsid w:val="001026E8"/>
    <w:rsid w:val="00102746"/>
    <w:rsid w:val="0010278C"/>
    <w:rsid w:val="0010282E"/>
    <w:rsid w:val="00102E85"/>
    <w:rsid w:val="00102FA2"/>
    <w:rsid w:val="001034E2"/>
    <w:rsid w:val="00103529"/>
    <w:rsid w:val="0010374E"/>
    <w:rsid w:val="00103DD9"/>
    <w:rsid w:val="00103F21"/>
    <w:rsid w:val="00104282"/>
    <w:rsid w:val="00104313"/>
    <w:rsid w:val="00104770"/>
    <w:rsid w:val="00104904"/>
    <w:rsid w:val="00104ED3"/>
    <w:rsid w:val="00105101"/>
    <w:rsid w:val="00105738"/>
    <w:rsid w:val="00105D95"/>
    <w:rsid w:val="00105EC8"/>
    <w:rsid w:val="00105F4F"/>
    <w:rsid w:val="00105FFD"/>
    <w:rsid w:val="0010626D"/>
    <w:rsid w:val="00106E62"/>
    <w:rsid w:val="001072C1"/>
    <w:rsid w:val="001074D8"/>
    <w:rsid w:val="00107641"/>
    <w:rsid w:val="001076DD"/>
    <w:rsid w:val="001076E3"/>
    <w:rsid w:val="00107720"/>
    <w:rsid w:val="00107C96"/>
    <w:rsid w:val="00110072"/>
    <w:rsid w:val="00110C23"/>
    <w:rsid w:val="00110E69"/>
    <w:rsid w:val="001116A5"/>
    <w:rsid w:val="00111978"/>
    <w:rsid w:val="0011249E"/>
    <w:rsid w:val="00112547"/>
    <w:rsid w:val="00112599"/>
    <w:rsid w:val="00112979"/>
    <w:rsid w:val="00112A38"/>
    <w:rsid w:val="00113158"/>
    <w:rsid w:val="0011315F"/>
    <w:rsid w:val="001132B4"/>
    <w:rsid w:val="00113653"/>
    <w:rsid w:val="00113924"/>
    <w:rsid w:val="001139B0"/>
    <w:rsid w:val="001139EB"/>
    <w:rsid w:val="001139FF"/>
    <w:rsid w:val="00113C95"/>
    <w:rsid w:val="001141F6"/>
    <w:rsid w:val="00114648"/>
    <w:rsid w:val="0011469B"/>
    <w:rsid w:val="001146D9"/>
    <w:rsid w:val="001148B6"/>
    <w:rsid w:val="001148D7"/>
    <w:rsid w:val="00114A57"/>
    <w:rsid w:val="00114ABB"/>
    <w:rsid w:val="00114D25"/>
    <w:rsid w:val="00114DD8"/>
    <w:rsid w:val="00114EEC"/>
    <w:rsid w:val="00115214"/>
    <w:rsid w:val="001152D8"/>
    <w:rsid w:val="00115419"/>
    <w:rsid w:val="001156D7"/>
    <w:rsid w:val="001156E4"/>
    <w:rsid w:val="0011588E"/>
    <w:rsid w:val="00115CB8"/>
    <w:rsid w:val="00115D2D"/>
    <w:rsid w:val="001160EC"/>
    <w:rsid w:val="0011627C"/>
    <w:rsid w:val="00116314"/>
    <w:rsid w:val="001164DB"/>
    <w:rsid w:val="00116659"/>
    <w:rsid w:val="00116778"/>
    <w:rsid w:val="0011680B"/>
    <w:rsid w:val="00116A40"/>
    <w:rsid w:val="00116ECD"/>
    <w:rsid w:val="00116ED8"/>
    <w:rsid w:val="00116F7E"/>
    <w:rsid w:val="00117076"/>
    <w:rsid w:val="0011762A"/>
    <w:rsid w:val="00117642"/>
    <w:rsid w:val="0011771F"/>
    <w:rsid w:val="001179C5"/>
    <w:rsid w:val="00117C4A"/>
    <w:rsid w:val="00117C93"/>
    <w:rsid w:val="00117CF3"/>
    <w:rsid w:val="00117D16"/>
    <w:rsid w:val="00120023"/>
    <w:rsid w:val="0012002F"/>
    <w:rsid w:val="001201C7"/>
    <w:rsid w:val="001201F9"/>
    <w:rsid w:val="0012031B"/>
    <w:rsid w:val="001204ED"/>
    <w:rsid w:val="00120604"/>
    <w:rsid w:val="00120720"/>
    <w:rsid w:val="0012081E"/>
    <w:rsid w:val="001209CD"/>
    <w:rsid w:val="001209F4"/>
    <w:rsid w:val="00120A38"/>
    <w:rsid w:val="00120B63"/>
    <w:rsid w:val="00120BF4"/>
    <w:rsid w:val="00120FA7"/>
    <w:rsid w:val="001212BE"/>
    <w:rsid w:val="00121394"/>
    <w:rsid w:val="001218C6"/>
    <w:rsid w:val="00121C77"/>
    <w:rsid w:val="00122081"/>
    <w:rsid w:val="00122092"/>
    <w:rsid w:val="0012229E"/>
    <w:rsid w:val="0012241D"/>
    <w:rsid w:val="00122A65"/>
    <w:rsid w:val="0012302E"/>
    <w:rsid w:val="0012336A"/>
    <w:rsid w:val="00123993"/>
    <w:rsid w:val="0012423D"/>
    <w:rsid w:val="001247E6"/>
    <w:rsid w:val="00124B54"/>
    <w:rsid w:val="00124C30"/>
    <w:rsid w:val="00124CFB"/>
    <w:rsid w:val="00124EB8"/>
    <w:rsid w:val="00125060"/>
    <w:rsid w:val="001250AB"/>
    <w:rsid w:val="001250CD"/>
    <w:rsid w:val="001250D4"/>
    <w:rsid w:val="0012517D"/>
    <w:rsid w:val="00125520"/>
    <w:rsid w:val="0012553F"/>
    <w:rsid w:val="001255A8"/>
    <w:rsid w:val="001255C2"/>
    <w:rsid w:val="00125610"/>
    <w:rsid w:val="0012566B"/>
    <w:rsid w:val="001258EC"/>
    <w:rsid w:val="001260C3"/>
    <w:rsid w:val="00126201"/>
    <w:rsid w:val="00126380"/>
    <w:rsid w:val="00126640"/>
    <w:rsid w:val="001267F8"/>
    <w:rsid w:val="001269F8"/>
    <w:rsid w:val="00126AA1"/>
    <w:rsid w:val="00126FD3"/>
    <w:rsid w:val="0012758B"/>
    <w:rsid w:val="00127903"/>
    <w:rsid w:val="00127AB2"/>
    <w:rsid w:val="00127ED5"/>
    <w:rsid w:val="00127EEE"/>
    <w:rsid w:val="00127F47"/>
    <w:rsid w:val="00130225"/>
    <w:rsid w:val="001305C4"/>
    <w:rsid w:val="001305EA"/>
    <w:rsid w:val="001307F6"/>
    <w:rsid w:val="00130C75"/>
    <w:rsid w:val="00130E7E"/>
    <w:rsid w:val="001311CB"/>
    <w:rsid w:val="0013128E"/>
    <w:rsid w:val="001312C9"/>
    <w:rsid w:val="001319A0"/>
    <w:rsid w:val="00131AA5"/>
    <w:rsid w:val="00131EC6"/>
    <w:rsid w:val="00131F55"/>
    <w:rsid w:val="001325EC"/>
    <w:rsid w:val="001327D2"/>
    <w:rsid w:val="00132C40"/>
    <w:rsid w:val="00132F9A"/>
    <w:rsid w:val="001332CB"/>
    <w:rsid w:val="00133541"/>
    <w:rsid w:val="0013438A"/>
    <w:rsid w:val="00134BCD"/>
    <w:rsid w:val="00134CC6"/>
    <w:rsid w:val="00134DC4"/>
    <w:rsid w:val="00134E9F"/>
    <w:rsid w:val="00134EE9"/>
    <w:rsid w:val="00135878"/>
    <w:rsid w:val="00135900"/>
    <w:rsid w:val="00135B88"/>
    <w:rsid w:val="001360B5"/>
    <w:rsid w:val="001360BA"/>
    <w:rsid w:val="001362FD"/>
    <w:rsid w:val="00136556"/>
    <w:rsid w:val="00136665"/>
    <w:rsid w:val="00136853"/>
    <w:rsid w:val="0013696E"/>
    <w:rsid w:val="00136BE5"/>
    <w:rsid w:val="00137218"/>
    <w:rsid w:val="001374E1"/>
    <w:rsid w:val="00137B39"/>
    <w:rsid w:val="00137C0B"/>
    <w:rsid w:val="00137F09"/>
    <w:rsid w:val="00137F93"/>
    <w:rsid w:val="00140286"/>
    <w:rsid w:val="00140684"/>
    <w:rsid w:val="00140849"/>
    <w:rsid w:val="00140858"/>
    <w:rsid w:val="001408CF"/>
    <w:rsid w:val="0014094B"/>
    <w:rsid w:val="00140BA0"/>
    <w:rsid w:val="00140BB4"/>
    <w:rsid w:val="00140EC4"/>
    <w:rsid w:val="00141213"/>
    <w:rsid w:val="0014179F"/>
    <w:rsid w:val="00141874"/>
    <w:rsid w:val="001420E2"/>
    <w:rsid w:val="0014262B"/>
    <w:rsid w:val="001429A8"/>
    <w:rsid w:val="00142B1E"/>
    <w:rsid w:val="00143071"/>
    <w:rsid w:val="0014322E"/>
    <w:rsid w:val="00143732"/>
    <w:rsid w:val="001437D1"/>
    <w:rsid w:val="001439B5"/>
    <w:rsid w:val="00143C76"/>
    <w:rsid w:val="00143CAA"/>
    <w:rsid w:val="00143EAD"/>
    <w:rsid w:val="001440F2"/>
    <w:rsid w:val="0014430F"/>
    <w:rsid w:val="00144467"/>
    <w:rsid w:val="00144477"/>
    <w:rsid w:val="0014453B"/>
    <w:rsid w:val="00144587"/>
    <w:rsid w:val="00144789"/>
    <w:rsid w:val="00144A25"/>
    <w:rsid w:val="00144C8B"/>
    <w:rsid w:val="00144DC3"/>
    <w:rsid w:val="00144F7F"/>
    <w:rsid w:val="00144F8E"/>
    <w:rsid w:val="0014505C"/>
    <w:rsid w:val="001451AA"/>
    <w:rsid w:val="00145424"/>
    <w:rsid w:val="00145440"/>
    <w:rsid w:val="001454F2"/>
    <w:rsid w:val="00145BA8"/>
    <w:rsid w:val="00145BB9"/>
    <w:rsid w:val="00145BEE"/>
    <w:rsid w:val="00145EBC"/>
    <w:rsid w:val="0014636D"/>
    <w:rsid w:val="001467F8"/>
    <w:rsid w:val="001468CC"/>
    <w:rsid w:val="001469F0"/>
    <w:rsid w:val="00146C24"/>
    <w:rsid w:val="00147011"/>
    <w:rsid w:val="00147414"/>
    <w:rsid w:val="00147836"/>
    <w:rsid w:val="001478E5"/>
    <w:rsid w:val="00147B17"/>
    <w:rsid w:val="00147B66"/>
    <w:rsid w:val="00147CA4"/>
    <w:rsid w:val="00147E88"/>
    <w:rsid w:val="00147FFD"/>
    <w:rsid w:val="00150D34"/>
    <w:rsid w:val="00150F63"/>
    <w:rsid w:val="00150FAD"/>
    <w:rsid w:val="00150FE1"/>
    <w:rsid w:val="0015135A"/>
    <w:rsid w:val="00151365"/>
    <w:rsid w:val="00151785"/>
    <w:rsid w:val="00151A9F"/>
    <w:rsid w:val="00152234"/>
    <w:rsid w:val="0015259E"/>
    <w:rsid w:val="001527D6"/>
    <w:rsid w:val="00152954"/>
    <w:rsid w:val="00152957"/>
    <w:rsid w:val="00152D0D"/>
    <w:rsid w:val="00152D40"/>
    <w:rsid w:val="00152EC3"/>
    <w:rsid w:val="001530E7"/>
    <w:rsid w:val="001534E6"/>
    <w:rsid w:val="001539E2"/>
    <w:rsid w:val="00153FAB"/>
    <w:rsid w:val="0015416B"/>
    <w:rsid w:val="00154216"/>
    <w:rsid w:val="001543A0"/>
    <w:rsid w:val="0015464C"/>
    <w:rsid w:val="001546E2"/>
    <w:rsid w:val="00154915"/>
    <w:rsid w:val="00154B04"/>
    <w:rsid w:val="00154BF5"/>
    <w:rsid w:val="00154C9C"/>
    <w:rsid w:val="00154FC5"/>
    <w:rsid w:val="00155056"/>
    <w:rsid w:val="001550EE"/>
    <w:rsid w:val="001558B9"/>
    <w:rsid w:val="00155A31"/>
    <w:rsid w:val="00155C8B"/>
    <w:rsid w:val="00155D24"/>
    <w:rsid w:val="00155EFC"/>
    <w:rsid w:val="00156122"/>
    <w:rsid w:val="00156314"/>
    <w:rsid w:val="00156320"/>
    <w:rsid w:val="001564A4"/>
    <w:rsid w:val="0015695F"/>
    <w:rsid w:val="00156990"/>
    <w:rsid w:val="001569B3"/>
    <w:rsid w:val="00156ABE"/>
    <w:rsid w:val="00157270"/>
    <w:rsid w:val="00157315"/>
    <w:rsid w:val="0015734D"/>
    <w:rsid w:val="001574AD"/>
    <w:rsid w:val="001574B9"/>
    <w:rsid w:val="00157642"/>
    <w:rsid w:val="0015777B"/>
    <w:rsid w:val="001578C8"/>
    <w:rsid w:val="0015792A"/>
    <w:rsid w:val="00157ABE"/>
    <w:rsid w:val="00157C63"/>
    <w:rsid w:val="00157E4A"/>
    <w:rsid w:val="00160013"/>
    <w:rsid w:val="0016029D"/>
    <w:rsid w:val="0016035E"/>
    <w:rsid w:val="0016041C"/>
    <w:rsid w:val="0016095B"/>
    <w:rsid w:val="00160A54"/>
    <w:rsid w:val="00160EF7"/>
    <w:rsid w:val="00160F81"/>
    <w:rsid w:val="00161401"/>
    <w:rsid w:val="001616FC"/>
    <w:rsid w:val="00161701"/>
    <w:rsid w:val="0016178F"/>
    <w:rsid w:val="00161CB5"/>
    <w:rsid w:val="00161CEE"/>
    <w:rsid w:val="00161D09"/>
    <w:rsid w:val="001626ED"/>
    <w:rsid w:val="001629D9"/>
    <w:rsid w:val="00162A87"/>
    <w:rsid w:val="00162BFE"/>
    <w:rsid w:val="00162E09"/>
    <w:rsid w:val="00163196"/>
    <w:rsid w:val="001631E6"/>
    <w:rsid w:val="0016322E"/>
    <w:rsid w:val="00163497"/>
    <w:rsid w:val="0016365F"/>
    <w:rsid w:val="0016379F"/>
    <w:rsid w:val="001638E4"/>
    <w:rsid w:val="00163A43"/>
    <w:rsid w:val="00163C43"/>
    <w:rsid w:val="00163E6B"/>
    <w:rsid w:val="00164087"/>
    <w:rsid w:val="00164134"/>
    <w:rsid w:val="0016465E"/>
    <w:rsid w:val="001649A3"/>
    <w:rsid w:val="00164BA5"/>
    <w:rsid w:val="00164CF6"/>
    <w:rsid w:val="00164D76"/>
    <w:rsid w:val="00164E0C"/>
    <w:rsid w:val="00165003"/>
    <w:rsid w:val="00165548"/>
    <w:rsid w:val="001655B0"/>
    <w:rsid w:val="001655C0"/>
    <w:rsid w:val="00165903"/>
    <w:rsid w:val="00165AF4"/>
    <w:rsid w:val="00165FF8"/>
    <w:rsid w:val="0016633B"/>
    <w:rsid w:val="0016655F"/>
    <w:rsid w:val="001669F7"/>
    <w:rsid w:val="00166EF3"/>
    <w:rsid w:val="0016714D"/>
    <w:rsid w:val="00167230"/>
    <w:rsid w:val="00167259"/>
    <w:rsid w:val="00167435"/>
    <w:rsid w:val="001675B1"/>
    <w:rsid w:val="00167650"/>
    <w:rsid w:val="001676F0"/>
    <w:rsid w:val="0017007D"/>
    <w:rsid w:val="0017008A"/>
    <w:rsid w:val="0017025C"/>
    <w:rsid w:val="001703A0"/>
    <w:rsid w:val="001704D0"/>
    <w:rsid w:val="001705B0"/>
    <w:rsid w:val="00170A62"/>
    <w:rsid w:val="00170B48"/>
    <w:rsid w:val="00170E99"/>
    <w:rsid w:val="00171049"/>
    <w:rsid w:val="00171225"/>
    <w:rsid w:val="00171264"/>
    <w:rsid w:val="00171341"/>
    <w:rsid w:val="001713EE"/>
    <w:rsid w:val="00172199"/>
    <w:rsid w:val="001721A7"/>
    <w:rsid w:val="00172290"/>
    <w:rsid w:val="001723E7"/>
    <w:rsid w:val="00172F31"/>
    <w:rsid w:val="001730DE"/>
    <w:rsid w:val="001732C7"/>
    <w:rsid w:val="00173360"/>
    <w:rsid w:val="001733EF"/>
    <w:rsid w:val="00173453"/>
    <w:rsid w:val="00173603"/>
    <w:rsid w:val="00173C2E"/>
    <w:rsid w:val="00173D5A"/>
    <w:rsid w:val="001740CE"/>
    <w:rsid w:val="00174385"/>
    <w:rsid w:val="001748AB"/>
    <w:rsid w:val="00174A83"/>
    <w:rsid w:val="00174A86"/>
    <w:rsid w:val="00175397"/>
    <w:rsid w:val="00175566"/>
    <w:rsid w:val="0017595D"/>
    <w:rsid w:val="00175993"/>
    <w:rsid w:val="00175E5A"/>
    <w:rsid w:val="00176309"/>
    <w:rsid w:val="00176481"/>
    <w:rsid w:val="001764AE"/>
    <w:rsid w:val="0017688F"/>
    <w:rsid w:val="00176D24"/>
    <w:rsid w:val="00176F37"/>
    <w:rsid w:val="001771DE"/>
    <w:rsid w:val="0017754D"/>
    <w:rsid w:val="001805A4"/>
    <w:rsid w:val="00180729"/>
    <w:rsid w:val="00180DF9"/>
    <w:rsid w:val="00181385"/>
    <w:rsid w:val="00181399"/>
    <w:rsid w:val="00181642"/>
    <w:rsid w:val="00181AE2"/>
    <w:rsid w:val="00181BA3"/>
    <w:rsid w:val="001821E2"/>
    <w:rsid w:val="00182216"/>
    <w:rsid w:val="00182395"/>
    <w:rsid w:val="00182464"/>
    <w:rsid w:val="00182844"/>
    <w:rsid w:val="001829B5"/>
    <w:rsid w:val="00182A3E"/>
    <w:rsid w:val="00182DF6"/>
    <w:rsid w:val="00182F51"/>
    <w:rsid w:val="00182F8F"/>
    <w:rsid w:val="00182FC2"/>
    <w:rsid w:val="00183146"/>
    <w:rsid w:val="00183154"/>
    <w:rsid w:val="0018326F"/>
    <w:rsid w:val="0018336E"/>
    <w:rsid w:val="001833A6"/>
    <w:rsid w:val="001836BB"/>
    <w:rsid w:val="00183760"/>
    <w:rsid w:val="001839E2"/>
    <w:rsid w:val="00183DDB"/>
    <w:rsid w:val="00183F4A"/>
    <w:rsid w:val="0018402E"/>
    <w:rsid w:val="001842C5"/>
    <w:rsid w:val="00184A21"/>
    <w:rsid w:val="00184C5C"/>
    <w:rsid w:val="00184C69"/>
    <w:rsid w:val="00184D95"/>
    <w:rsid w:val="00184EF9"/>
    <w:rsid w:val="00184F39"/>
    <w:rsid w:val="00184F7B"/>
    <w:rsid w:val="001851D7"/>
    <w:rsid w:val="00185856"/>
    <w:rsid w:val="001858EE"/>
    <w:rsid w:val="00185DBE"/>
    <w:rsid w:val="001861F9"/>
    <w:rsid w:val="00186445"/>
    <w:rsid w:val="0018678A"/>
    <w:rsid w:val="00186962"/>
    <w:rsid w:val="00186985"/>
    <w:rsid w:val="00186B69"/>
    <w:rsid w:val="00186DD6"/>
    <w:rsid w:val="001871F9"/>
    <w:rsid w:val="00187327"/>
    <w:rsid w:val="00187508"/>
    <w:rsid w:val="00187D86"/>
    <w:rsid w:val="00190271"/>
    <w:rsid w:val="00190522"/>
    <w:rsid w:val="0019085A"/>
    <w:rsid w:val="00190EC5"/>
    <w:rsid w:val="00191009"/>
    <w:rsid w:val="00191030"/>
    <w:rsid w:val="00191144"/>
    <w:rsid w:val="001912A1"/>
    <w:rsid w:val="00191303"/>
    <w:rsid w:val="001917F4"/>
    <w:rsid w:val="0019196D"/>
    <w:rsid w:val="0019208D"/>
    <w:rsid w:val="00192181"/>
    <w:rsid w:val="00192420"/>
    <w:rsid w:val="00192D63"/>
    <w:rsid w:val="00192F3B"/>
    <w:rsid w:val="00192F7E"/>
    <w:rsid w:val="00193354"/>
    <w:rsid w:val="0019336A"/>
    <w:rsid w:val="00193506"/>
    <w:rsid w:val="0019389B"/>
    <w:rsid w:val="001939EF"/>
    <w:rsid w:val="00193B04"/>
    <w:rsid w:val="00193B2C"/>
    <w:rsid w:val="00193B6C"/>
    <w:rsid w:val="00193CAB"/>
    <w:rsid w:val="00193DDE"/>
    <w:rsid w:val="00193E09"/>
    <w:rsid w:val="00193F93"/>
    <w:rsid w:val="0019416C"/>
    <w:rsid w:val="00194451"/>
    <w:rsid w:val="00194629"/>
    <w:rsid w:val="00194659"/>
    <w:rsid w:val="00194670"/>
    <w:rsid w:val="00194677"/>
    <w:rsid w:val="00194692"/>
    <w:rsid w:val="00194810"/>
    <w:rsid w:val="00194BB6"/>
    <w:rsid w:val="00195163"/>
    <w:rsid w:val="0019541F"/>
    <w:rsid w:val="0019543D"/>
    <w:rsid w:val="0019545D"/>
    <w:rsid w:val="0019578A"/>
    <w:rsid w:val="00195FC8"/>
    <w:rsid w:val="001960D4"/>
    <w:rsid w:val="00196176"/>
    <w:rsid w:val="001962FE"/>
    <w:rsid w:val="0019638B"/>
    <w:rsid w:val="00196492"/>
    <w:rsid w:val="00196654"/>
    <w:rsid w:val="00196E69"/>
    <w:rsid w:val="00196E7B"/>
    <w:rsid w:val="00196E8B"/>
    <w:rsid w:val="00196F79"/>
    <w:rsid w:val="00197152"/>
    <w:rsid w:val="00197492"/>
    <w:rsid w:val="001978BA"/>
    <w:rsid w:val="00197919"/>
    <w:rsid w:val="0019795D"/>
    <w:rsid w:val="001979A1"/>
    <w:rsid w:val="001979CB"/>
    <w:rsid w:val="00197A47"/>
    <w:rsid w:val="00197B00"/>
    <w:rsid w:val="00197B59"/>
    <w:rsid w:val="00197CCF"/>
    <w:rsid w:val="001A017E"/>
    <w:rsid w:val="001A01E8"/>
    <w:rsid w:val="001A0350"/>
    <w:rsid w:val="001A0907"/>
    <w:rsid w:val="001A0A18"/>
    <w:rsid w:val="001A0A3D"/>
    <w:rsid w:val="001A0C56"/>
    <w:rsid w:val="001A0F5F"/>
    <w:rsid w:val="001A0F68"/>
    <w:rsid w:val="001A1019"/>
    <w:rsid w:val="001A1143"/>
    <w:rsid w:val="001A13DD"/>
    <w:rsid w:val="001A1A55"/>
    <w:rsid w:val="001A1DD3"/>
    <w:rsid w:val="001A1DE9"/>
    <w:rsid w:val="001A1F58"/>
    <w:rsid w:val="001A2025"/>
    <w:rsid w:val="001A2300"/>
    <w:rsid w:val="001A26D8"/>
    <w:rsid w:val="001A27FD"/>
    <w:rsid w:val="001A2881"/>
    <w:rsid w:val="001A2A20"/>
    <w:rsid w:val="001A2B0D"/>
    <w:rsid w:val="001A2BC3"/>
    <w:rsid w:val="001A2BCC"/>
    <w:rsid w:val="001A30B8"/>
    <w:rsid w:val="001A322D"/>
    <w:rsid w:val="001A37F3"/>
    <w:rsid w:val="001A3963"/>
    <w:rsid w:val="001A3A4A"/>
    <w:rsid w:val="001A3ABD"/>
    <w:rsid w:val="001A434B"/>
    <w:rsid w:val="001A461E"/>
    <w:rsid w:val="001A49E4"/>
    <w:rsid w:val="001A4A3E"/>
    <w:rsid w:val="001A4FA3"/>
    <w:rsid w:val="001A5366"/>
    <w:rsid w:val="001A5A00"/>
    <w:rsid w:val="001A5A35"/>
    <w:rsid w:val="001A5AE9"/>
    <w:rsid w:val="001A5DFD"/>
    <w:rsid w:val="001A5F1D"/>
    <w:rsid w:val="001A623F"/>
    <w:rsid w:val="001A66EA"/>
    <w:rsid w:val="001A6769"/>
    <w:rsid w:val="001A69B6"/>
    <w:rsid w:val="001A6C58"/>
    <w:rsid w:val="001A6CDD"/>
    <w:rsid w:val="001A6D25"/>
    <w:rsid w:val="001A7112"/>
    <w:rsid w:val="001A724D"/>
    <w:rsid w:val="001A74B7"/>
    <w:rsid w:val="001A7558"/>
    <w:rsid w:val="001A7714"/>
    <w:rsid w:val="001A7994"/>
    <w:rsid w:val="001A7F31"/>
    <w:rsid w:val="001B0684"/>
    <w:rsid w:val="001B09FB"/>
    <w:rsid w:val="001B0A43"/>
    <w:rsid w:val="001B0A9E"/>
    <w:rsid w:val="001B0B19"/>
    <w:rsid w:val="001B0D1E"/>
    <w:rsid w:val="001B1780"/>
    <w:rsid w:val="001B1B16"/>
    <w:rsid w:val="001B1C88"/>
    <w:rsid w:val="001B1DEB"/>
    <w:rsid w:val="001B1EF3"/>
    <w:rsid w:val="001B2865"/>
    <w:rsid w:val="001B2A12"/>
    <w:rsid w:val="001B2B07"/>
    <w:rsid w:val="001B2D00"/>
    <w:rsid w:val="001B2D57"/>
    <w:rsid w:val="001B2DED"/>
    <w:rsid w:val="001B2E45"/>
    <w:rsid w:val="001B2E60"/>
    <w:rsid w:val="001B2FA3"/>
    <w:rsid w:val="001B33E2"/>
    <w:rsid w:val="001B48C7"/>
    <w:rsid w:val="001B4927"/>
    <w:rsid w:val="001B4A78"/>
    <w:rsid w:val="001B4C5B"/>
    <w:rsid w:val="001B4EAB"/>
    <w:rsid w:val="001B4EC0"/>
    <w:rsid w:val="001B503B"/>
    <w:rsid w:val="001B52AB"/>
    <w:rsid w:val="001B5643"/>
    <w:rsid w:val="001B5780"/>
    <w:rsid w:val="001B5822"/>
    <w:rsid w:val="001B5C3C"/>
    <w:rsid w:val="001B5C85"/>
    <w:rsid w:val="001B5C96"/>
    <w:rsid w:val="001B5FD9"/>
    <w:rsid w:val="001B6B9D"/>
    <w:rsid w:val="001B6BF8"/>
    <w:rsid w:val="001B6D79"/>
    <w:rsid w:val="001B6D8F"/>
    <w:rsid w:val="001B6EED"/>
    <w:rsid w:val="001B6FC9"/>
    <w:rsid w:val="001B71E6"/>
    <w:rsid w:val="001B725F"/>
    <w:rsid w:val="001B7284"/>
    <w:rsid w:val="001B76C6"/>
    <w:rsid w:val="001B7B06"/>
    <w:rsid w:val="001B7CAF"/>
    <w:rsid w:val="001C00D7"/>
    <w:rsid w:val="001C0172"/>
    <w:rsid w:val="001C02DE"/>
    <w:rsid w:val="001C0400"/>
    <w:rsid w:val="001C0772"/>
    <w:rsid w:val="001C07C6"/>
    <w:rsid w:val="001C0B84"/>
    <w:rsid w:val="001C0D07"/>
    <w:rsid w:val="001C17D1"/>
    <w:rsid w:val="001C1D6B"/>
    <w:rsid w:val="001C1D9D"/>
    <w:rsid w:val="001C1DAA"/>
    <w:rsid w:val="001C1DAF"/>
    <w:rsid w:val="001C1EDC"/>
    <w:rsid w:val="001C1F4C"/>
    <w:rsid w:val="001C226B"/>
    <w:rsid w:val="001C26F8"/>
    <w:rsid w:val="001C2C66"/>
    <w:rsid w:val="001C2DE0"/>
    <w:rsid w:val="001C3014"/>
    <w:rsid w:val="001C3379"/>
    <w:rsid w:val="001C37CA"/>
    <w:rsid w:val="001C39D0"/>
    <w:rsid w:val="001C3AFE"/>
    <w:rsid w:val="001C3BB2"/>
    <w:rsid w:val="001C40EA"/>
    <w:rsid w:val="001C4161"/>
    <w:rsid w:val="001C4634"/>
    <w:rsid w:val="001C4F22"/>
    <w:rsid w:val="001C531C"/>
    <w:rsid w:val="001C5557"/>
    <w:rsid w:val="001C5604"/>
    <w:rsid w:val="001C5659"/>
    <w:rsid w:val="001C5C4F"/>
    <w:rsid w:val="001C5D92"/>
    <w:rsid w:val="001C6375"/>
    <w:rsid w:val="001C664C"/>
    <w:rsid w:val="001C681B"/>
    <w:rsid w:val="001C695D"/>
    <w:rsid w:val="001C696F"/>
    <w:rsid w:val="001C6A10"/>
    <w:rsid w:val="001C6CCC"/>
    <w:rsid w:val="001C700E"/>
    <w:rsid w:val="001C7367"/>
    <w:rsid w:val="001C765D"/>
    <w:rsid w:val="001C76A3"/>
    <w:rsid w:val="001C7B93"/>
    <w:rsid w:val="001C7C87"/>
    <w:rsid w:val="001C7DBE"/>
    <w:rsid w:val="001D0943"/>
    <w:rsid w:val="001D0AC5"/>
    <w:rsid w:val="001D0B74"/>
    <w:rsid w:val="001D0BB3"/>
    <w:rsid w:val="001D13CA"/>
    <w:rsid w:val="001D1AFA"/>
    <w:rsid w:val="001D1CAF"/>
    <w:rsid w:val="001D1DA9"/>
    <w:rsid w:val="001D1E5C"/>
    <w:rsid w:val="001D1E70"/>
    <w:rsid w:val="001D1E81"/>
    <w:rsid w:val="001D21E2"/>
    <w:rsid w:val="001D2410"/>
    <w:rsid w:val="001D28EC"/>
    <w:rsid w:val="001D2A5A"/>
    <w:rsid w:val="001D2BCF"/>
    <w:rsid w:val="001D2C58"/>
    <w:rsid w:val="001D2C76"/>
    <w:rsid w:val="001D2D2C"/>
    <w:rsid w:val="001D32FF"/>
    <w:rsid w:val="001D3875"/>
    <w:rsid w:val="001D397C"/>
    <w:rsid w:val="001D39D6"/>
    <w:rsid w:val="001D3B84"/>
    <w:rsid w:val="001D403B"/>
    <w:rsid w:val="001D4471"/>
    <w:rsid w:val="001D4706"/>
    <w:rsid w:val="001D4A95"/>
    <w:rsid w:val="001D4D40"/>
    <w:rsid w:val="001D5109"/>
    <w:rsid w:val="001D5399"/>
    <w:rsid w:val="001D54AF"/>
    <w:rsid w:val="001D55AE"/>
    <w:rsid w:val="001D5825"/>
    <w:rsid w:val="001D5B04"/>
    <w:rsid w:val="001D606A"/>
    <w:rsid w:val="001D6441"/>
    <w:rsid w:val="001D66B8"/>
    <w:rsid w:val="001D6E5E"/>
    <w:rsid w:val="001D6FA9"/>
    <w:rsid w:val="001D70FD"/>
    <w:rsid w:val="001D711A"/>
    <w:rsid w:val="001D7377"/>
    <w:rsid w:val="001D77CC"/>
    <w:rsid w:val="001D785A"/>
    <w:rsid w:val="001D7C2D"/>
    <w:rsid w:val="001D7EFB"/>
    <w:rsid w:val="001E002C"/>
    <w:rsid w:val="001E02A2"/>
    <w:rsid w:val="001E06AE"/>
    <w:rsid w:val="001E0B08"/>
    <w:rsid w:val="001E0D56"/>
    <w:rsid w:val="001E0D94"/>
    <w:rsid w:val="001E0F53"/>
    <w:rsid w:val="001E1273"/>
    <w:rsid w:val="001E1326"/>
    <w:rsid w:val="001E17DF"/>
    <w:rsid w:val="001E19B0"/>
    <w:rsid w:val="001E1A8B"/>
    <w:rsid w:val="001E1D30"/>
    <w:rsid w:val="001E2595"/>
    <w:rsid w:val="001E2B1E"/>
    <w:rsid w:val="001E318D"/>
    <w:rsid w:val="001E32C6"/>
    <w:rsid w:val="001E33B1"/>
    <w:rsid w:val="001E345A"/>
    <w:rsid w:val="001E346C"/>
    <w:rsid w:val="001E34B2"/>
    <w:rsid w:val="001E365F"/>
    <w:rsid w:val="001E381B"/>
    <w:rsid w:val="001E398D"/>
    <w:rsid w:val="001E3B71"/>
    <w:rsid w:val="001E40D2"/>
    <w:rsid w:val="001E45F1"/>
    <w:rsid w:val="001E4792"/>
    <w:rsid w:val="001E4CE8"/>
    <w:rsid w:val="001E4E6F"/>
    <w:rsid w:val="001E514B"/>
    <w:rsid w:val="001E5369"/>
    <w:rsid w:val="001E53D4"/>
    <w:rsid w:val="001E55E8"/>
    <w:rsid w:val="001E5A41"/>
    <w:rsid w:val="001E5FF4"/>
    <w:rsid w:val="001E64A7"/>
    <w:rsid w:val="001E6708"/>
    <w:rsid w:val="001E67C3"/>
    <w:rsid w:val="001E6A0C"/>
    <w:rsid w:val="001E6A95"/>
    <w:rsid w:val="001E6C88"/>
    <w:rsid w:val="001E6E78"/>
    <w:rsid w:val="001E709C"/>
    <w:rsid w:val="001E744F"/>
    <w:rsid w:val="001E7586"/>
    <w:rsid w:val="001E762E"/>
    <w:rsid w:val="001E7AD7"/>
    <w:rsid w:val="001E7C52"/>
    <w:rsid w:val="001E7E74"/>
    <w:rsid w:val="001F02AE"/>
    <w:rsid w:val="001F0448"/>
    <w:rsid w:val="001F046A"/>
    <w:rsid w:val="001F0994"/>
    <w:rsid w:val="001F0B36"/>
    <w:rsid w:val="001F0E92"/>
    <w:rsid w:val="001F0FC5"/>
    <w:rsid w:val="001F10CC"/>
    <w:rsid w:val="001F1215"/>
    <w:rsid w:val="001F1230"/>
    <w:rsid w:val="001F14F2"/>
    <w:rsid w:val="001F17B3"/>
    <w:rsid w:val="001F1879"/>
    <w:rsid w:val="001F1DA2"/>
    <w:rsid w:val="001F1E1E"/>
    <w:rsid w:val="001F1F57"/>
    <w:rsid w:val="001F2188"/>
    <w:rsid w:val="001F2747"/>
    <w:rsid w:val="001F2BD0"/>
    <w:rsid w:val="001F2E65"/>
    <w:rsid w:val="001F3583"/>
    <w:rsid w:val="001F3C67"/>
    <w:rsid w:val="001F3EB2"/>
    <w:rsid w:val="001F4453"/>
    <w:rsid w:val="001F44C6"/>
    <w:rsid w:val="001F4AF4"/>
    <w:rsid w:val="001F4C3A"/>
    <w:rsid w:val="001F4CA3"/>
    <w:rsid w:val="001F4D31"/>
    <w:rsid w:val="001F512F"/>
    <w:rsid w:val="001F5243"/>
    <w:rsid w:val="001F5254"/>
    <w:rsid w:val="001F55C6"/>
    <w:rsid w:val="001F5895"/>
    <w:rsid w:val="001F5D03"/>
    <w:rsid w:val="001F6146"/>
    <w:rsid w:val="001F615B"/>
    <w:rsid w:val="001F6180"/>
    <w:rsid w:val="001F625F"/>
    <w:rsid w:val="001F6806"/>
    <w:rsid w:val="001F68AC"/>
    <w:rsid w:val="001F6E71"/>
    <w:rsid w:val="001F70E4"/>
    <w:rsid w:val="001F7559"/>
    <w:rsid w:val="001F766E"/>
    <w:rsid w:val="001F7710"/>
    <w:rsid w:val="001F7728"/>
    <w:rsid w:val="001F7853"/>
    <w:rsid w:val="001F7899"/>
    <w:rsid w:val="001F7909"/>
    <w:rsid w:val="001F7BC6"/>
    <w:rsid w:val="00200022"/>
    <w:rsid w:val="002001F3"/>
    <w:rsid w:val="00200AC9"/>
    <w:rsid w:val="0020100B"/>
    <w:rsid w:val="002012CF"/>
    <w:rsid w:val="00201688"/>
    <w:rsid w:val="002019CB"/>
    <w:rsid w:val="002019EE"/>
    <w:rsid w:val="00201E12"/>
    <w:rsid w:val="00201F40"/>
    <w:rsid w:val="00202402"/>
    <w:rsid w:val="00202445"/>
    <w:rsid w:val="00202639"/>
    <w:rsid w:val="00202B75"/>
    <w:rsid w:val="00202F2C"/>
    <w:rsid w:val="0020320A"/>
    <w:rsid w:val="00203531"/>
    <w:rsid w:val="002039BB"/>
    <w:rsid w:val="00203EEF"/>
    <w:rsid w:val="00203FF7"/>
    <w:rsid w:val="002042C7"/>
    <w:rsid w:val="002043EA"/>
    <w:rsid w:val="00204756"/>
    <w:rsid w:val="002047E4"/>
    <w:rsid w:val="00204829"/>
    <w:rsid w:val="002049D0"/>
    <w:rsid w:val="00204A38"/>
    <w:rsid w:val="00204CFE"/>
    <w:rsid w:val="00204FB9"/>
    <w:rsid w:val="00204FC7"/>
    <w:rsid w:val="0020502E"/>
    <w:rsid w:val="0020519B"/>
    <w:rsid w:val="002054CA"/>
    <w:rsid w:val="0020565E"/>
    <w:rsid w:val="002056F2"/>
    <w:rsid w:val="00205BC4"/>
    <w:rsid w:val="00205D56"/>
    <w:rsid w:val="00205D92"/>
    <w:rsid w:val="00205FEB"/>
    <w:rsid w:val="00206158"/>
    <w:rsid w:val="002062E1"/>
    <w:rsid w:val="0020649C"/>
    <w:rsid w:val="00206706"/>
    <w:rsid w:val="00206717"/>
    <w:rsid w:val="00206C32"/>
    <w:rsid w:val="00206D17"/>
    <w:rsid w:val="0020722C"/>
    <w:rsid w:val="00207488"/>
    <w:rsid w:val="0020776C"/>
    <w:rsid w:val="002077B5"/>
    <w:rsid w:val="002077F9"/>
    <w:rsid w:val="00207840"/>
    <w:rsid w:val="0020792C"/>
    <w:rsid w:val="00207ABD"/>
    <w:rsid w:val="0021006F"/>
    <w:rsid w:val="002101BF"/>
    <w:rsid w:val="002101E7"/>
    <w:rsid w:val="00210723"/>
    <w:rsid w:val="00210883"/>
    <w:rsid w:val="0021094A"/>
    <w:rsid w:val="00210AC9"/>
    <w:rsid w:val="00211234"/>
    <w:rsid w:val="00211584"/>
    <w:rsid w:val="002115CF"/>
    <w:rsid w:val="0021176D"/>
    <w:rsid w:val="002118E1"/>
    <w:rsid w:val="002119EB"/>
    <w:rsid w:val="00211A39"/>
    <w:rsid w:val="00211A6B"/>
    <w:rsid w:val="00211A86"/>
    <w:rsid w:val="00211B7E"/>
    <w:rsid w:val="00211B9A"/>
    <w:rsid w:val="00211BF2"/>
    <w:rsid w:val="002123D7"/>
    <w:rsid w:val="00212543"/>
    <w:rsid w:val="0021287A"/>
    <w:rsid w:val="00212C36"/>
    <w:rsid w:val="00212D13"/>
    <w:rsid w:val="00212D1A"/>
    <w:rsid w:val="00212D82"/>
    <w:rsid w:val="0021325C"/>
    <w:rsid w:val="00213381"/>
    <w:rsid w:val="0021370D"/>
    <w:rsid w:val="00213B7C"/>
    <w:rsid w:val="00214130"/>
    <w:rsid w:val="00214183"/>
    <w:rsid w:val="0021459F"/>
    <w:rsid w:val="00214873"/>
    <w:rsid w:val="002149A2"/>
    <w:rsid w:val="00214C06"/>
    <w:rsid w:val="00214C6E"/>
    <w:rsid w:val="00214E30"/>
    <w:rsid w:val="00214F22"/>
    <w:rsid w:val="00215872"/>
    <w:rsid w:val="0021593C"/>
    <w:rsid w:val="00215A34"/>
    <w:rsid w:val="00215A5D"/>
    <w:rsid w:val="00216209"/>
    <w:rsid w:val="00216261"/>
    <w:rsid w:val="002162A4"/>
    <w:rsid w:val="002162A6"/>
    <w:rsid w:val="0021638A"/>
    <w:rsid w:val="002163CA"/>
    <w:rsid w:val="002164AC"/>
    <w:rsid w:val="002164C4"/>
    <w:rsid w:val="00216625"/>
    <w:rsid w:val="00216B27"/>
    <w:rsid w:val="002170BD"/>
    <w:rsid w:val="002176D4"/>
    <w:rsid w:val="002177AB"/>
    <w:rsid w:val="00217DD1"/>
    <w:rsid w:val="00217FD2"/>
    <w:rsid w:val="002200C5"/>
    <w:rsid w:val="00220131"/>
    <w:rsid w:val="00220179"/>
    <w:rsid w:val="00220255"/>
    <w:rsid w:val="002203EC"/>
    <w:rsid w:val="0022047C"/>
    <w:rsid w:val="002204A7"/>
    <w:rsid w:val="002206AB"/>
    <w:rsid w:val="00220732"/>
    <w:rsid w:val="00220D62"/>
    <w:rsid w:val="00221016"/>
    <w:rsid w:val="002210B0"/>
    <w:rsid w:val="00221123"/>
    <w:rsid w:val="00221AA9"/>
    <w:rsid w:val="00221FBC"/>
    <w:rsid w:val="00222433"/>
    <w:rsid w:val="002224AF"/>
    <w:rsid w:val="002224EB"/>
    <w:rsid w:val="00222B85"/>
    <w:rsid w:val="00222C2D"/>
    <w:rsid w:val="00222C32"/>
    <w:rsid w:val="00223149"/>
    <w:rsid w:val="00223DB8"/>
    <w:rsid w:val="00223F0F"/>
    <w:rsid w:val="00224189"/>
    <w:rsid w:val="002241E8"/>
    <w:rsid w:val="00224433"/>
    <w:rsid w:val="00224481"/>
    <w:rsid w:val="00224937"/>
    <w:rsid w:val="00224D20"/>
    <w:rsid w:val="00224D33"/>
    <w:rsid w:val="00224DF6"/>
    <w:rsid w:val="00224EDB"/>
    <w:rsid w:val="00225003"/>
    <w:rsid w:val="002250B5"/>
    <w:rsid w:val="0022548A"/>
    <w:rsid w:val="0022570E"/>
    <w:rsid w:val="002259C4"/>
    <w:rsid w:val="00225D07"/>
    <w:rsid w:val="00225D32"/>
    <w:rsid w:val="0022614A"/>
    <w:rsid w:val="002261AC"/>
    <w:rsid w:val="00226538"/>
    <w:rsid w:val="002268D5"/>
    <w:rsid w:val="00226B7A"/>
    <w:rsid w:val="00226E4A"/>
    <w:rsid w:val="00226F0F"/>
    <w:rsid w:val="002271C3"/>
    <w:rsid w:val="002272B2"/>
    <w:rsid w:val="002273D1"/>
    <w:rsid w:val="00227564"/>
    <w:rsid w:val="00227766"/>
    <w:rsid w:val="00227D0F"/>
    <w:rsid w:val="00227E73"/>
    <w:rsid w:val="00230147"/>
    <w:rsid w:val="002302C7"/>
    <w:rsid w:val="002304F9"/>
    <w:rsid w:val="00230639"/>
    <w:rsid w:val="00230783"/>
    <w:rsid w:val="00230CC0"/>
    <w:rsid w:val="00230D88"/>
    <w:rsid w:val="002310C6"/>
    <w:rsid w:val="002313CC"/>
    <w:rsid w:val="00231511"/>
    <w:rsid w:val="00231569"/>
    <w:rsid w:val="00231751"/>
    <w:rsid w:val="0023176F"/>
    <w:rsid w:val="002317F3"/>
    <w:rsid w:val="00231EAE"/>
    <w:rsid w:val="00232221"/>
    <w:rsid w:val="002322C8"/>
    <w:rsid w:val="00232959"/>
    <w:rsid w:val="0023295B"/>
    <w:rsid w:val="0023295D"/>
    <w:rsid w:val="00232A11"/>
    <w:rsid w:val="00232BDD"/>
    <w:rsid w:val="00232F23"/>
    <w:rsid w:val="00232FB6"/>
    <w:rsid w:val="002333F3"/>
    <w:rsid w:val="00233539"/>
    <w:rsid w:val="0023387C"/>
    <w:rsid w:val="00233B5B"/>
    <w:rsid w:val="00233DB4"/>
    <w:rsid w:val="00233F8A"/>
    <w:rsid w:val="00234463"/>
    <w:rsid w:val="002346FD"/>
    <w:rsid w:val="002349CD"/>
    <w:rsid w:val="00234B62"/>
    <w:rsid w:val="00234C77"/>
    <w:rsid w:val="00234C9A"/>
    <w:rsid w:val="00234D20"/>
    <w:rsid w:val="00234FF9"/>
    <w:rsid w:val="00235202"/>
    <w:rsid w:val="002359E6"/>
    <w:rsid w:val="00235FD4"/>
    <w:rsid w:val="00236374"/>
    <w:rsid w:val="00236529"/>
    <w:rsid w:val="002365EE"/>
    <w:rsid w:val="00236A32"/>
    <w:rsid w:val="00236E80"/>
    <w:rsid w:val="00237157"/>
    <w:rsid w:val="00237196"/>
    <w:rsid w:val="002371FD"/>
    <w:rsid w:val="00237481"/>
    <w:rsid w:val="002377BB"/>
    <w:rsid w:val="0023787B"/>
    <w:rsid w:val="002378BB"/>
    <w:rsid w:val="00237DFA"/>
    <w:rsid w:val="00237F34"/>
    <w:rsid w:val="00240157"/>
    <w:rsid w:val="002407EE"/>
    <w:rsid w:val="0024080D"/>
    <w:rsid w:val="0024086F"/>
    <w:rsid w:val="00240B23"/>
    <w:rsid w:val="00241161"/>
    <w:rsid w:val="002411D6"/>
    <w:rsid w:val="002412C5"/>
    <w:rsid w:val="002413A4"/>
    <w:rsid w:val="0024148D"/>
    <w:rsid w:val="00241D84"/>
    <w:rsid w:val="00241E42"/>
    <w:rsid w:val="00242094"/>
    <w:rsid w:val="00242972"/>
    <w:rsid w:val="00242BD5"/>
    <w:rsid w:val="00242C84"/>
    <w:rsid w:val="00242DC8"/>
    <w:rsid w:val="002431CD"/>
    <w:rsid w:val="00243476"/>
    <w:rsid w:val="002434FD"/>
    <w:rsid w:val="002436B3"/>
    <w:rsid w:val="002436E1"/>
    <w:rsid w:val="00243722"/>
    <w:rsid w:val="00243A6B"/>
    <w:rsid w:val="00243C2E"/>
    <w:rsid w:val="00243EDE"/>
    <w:rsid w:val="00244380"/>
    <w:rsid w:val="002446FE"/>
    <w:rsid w:val="00244721"/>
    <w:rsid w:val="002448F5"/>
    <w:rsid w:val="00244927"/>
    <w:rsid w:val="00244986"/>
    <w:rsid w:val="00244D91"/>
    <w:rsid w:val="00244EB7"/>
    <w:rsid w:val="00244EE7"/>
    <w:rsid w:val="00244EFD"/>
    <w:rsid w:val="002450B2"/>
    <w:rsid w:val="002453D3"/>
    <w:rsid w:val="002457DB"/>
    <w:rsid w:val="0024592E"/>
    <w:rsid w:val="00245D7C"/>
    <w:rsid w:val="00245F15"/>
    <w:rsid w:val="00245F2F"/>
    <w:rsid w:val="00246374"/>
    <w:rsid w:val="00246549"/>
    <w:rsid w:val="00246718"/>
    <w:rsid w:val="0024698A"/>
    <w:rsid w:val="00246AF8"/>
    <w:rsid w:val="00246DD1"/>
    <w:rsid w:val="0024700C"/>
    <w:rsid w:val="00247690"/>
    <w:rsid w:val="0024780F"/>
    <w:rsid w:val="00250184"/>
    <w:rsid w:val="0025077E"/>
    <w:rsid w:val="0025095B"/>
    <w:rsid w:val="00250BA9"/>
    <w:rsid w:val="00250C83"/>
    <w:rsid w:val="00250DED"/>
    <w:rsid w:val="00250F42"/>
    <w:rsid w:val="00250FBE"/>
    <w:rsid w:val="00250FF5"/>
    <w:rsid w:val="00251143"/>
    <w:rsid w:val="002515D7"/>
    <w:rsid w:val="00251737"/>
    <w:rsid w:val="0025196B"/>
    <w:rsid w:val="00251A3C"/>
    <w:rsid w:val="0025243D"/>
    <w:rsid w:val="00252516"/>
    <w:rsid w:val="002526CF"/>
    <w:rsid w:val="0025279C"/>
    <w:rsid w:val="002527F1"/>
    <w:rsid w:val="002528E6"/>
    <w:rsid w:val="00253713"/>
    <w:rsid w:val="00253EA0"/>
    <w:rsid w:val="0025458D"/>
    <w:rsid w:val="00254B82"/>
    <w:rsid w:val="00254DD8"/>
    <w:rsid w:val="00254FC1"/>
    <w:rsid w:val="002551AD"/>
    <w:rsid w:val="0025532B"/>
    <w:rsid w:val="002555E0"/>
    <w:rsid w:val="00255763"/>
    <w:rsid w:val="00255933"/>
    <w:rsid w:val="00255977"/>
    <w:rsid w:val="002561EB"/>
    <w:rsid w:val="00256379"/>
    <w:rsid w:val="002565FA"/>
    <w:rsid w:val="00256626"/>
    <w:rsid w:val="0025668C"/>
    <w:rsid w:val="00256C0E"/>
    <w:rsid w:val="00256C6D"/>
    <w:rsid w:val="00256DEF"/>
    <w:rsid w:val="00256F57"/>
    <w:rsid w:val="00257077"/>
    <w:rsid w:val="00257840"/>
    <w:rsid w:val="00257B20"/>
    <w:rsid w:val="00257C6E"/>
    <w:rsid w:val="00257FD2"/>
    <w:rsid w:val="00260597"/>
    <w:rsid w:val="002606AC"/>
    <w:rsid w:val="002607D0"/>
    <w:rsid w:val="00260932"/>
    <w:rsid w:val="00260B16"/>
    <w:rsid w:val="00260C53"/>
    <w:rsid w:val="00260D02"/>
    <w:rsid w:val="00260D0F"/>
    <w:rsid w:val="00260DC7"/>
    <w:rsid w:val="00260DE4"/>
    <w:rsid w:val="00260E9F"/>
    <w:rsid w:val="00260F97"/>
    <w:rsid w:val="00261403"/>
    <w:rsid w:val="00261C1E"/>
    <w:rsid w:val="00261C9D"/>
    <w:rsid w:val="00261E63"/>
    <w:rsid w:val="00261F82"/>
    <w:rsid w:val="00262750"/>
    <w:rsid w:val="00262B60"/>
    <w:rsid w:val="00262DBF"/>
    <w:rsid w:val="00262DFB"/>
    <w:rsid w:val="00262F66"/>
    <w:rsid w:val="00263383"/>
    <w:rsid w:val="002633F3"/>
    <w:rsid w:val="002636AA"/>
    <w:rsid w:val="00263A20"/>
    <w:rsid w:val="00263A84"/>
    <w:rsid w:val="00263B2C"/>
    <w:rsid w:val="00263FCE"/>
    <w:rsid w:val="00264152"/>
    <w:rsid w:val="0026420D"/>
    <w:rsid w:val="0026433C"/>
    <w:rsid w:val="00265067"/>
    <w:rsid w:val="0026544D"/>
    <w:rsid w:val="00265600"/>
    <w:rsid w:val="0026584A"/>
    <w:rsid w:val="002658C6"/>
    <w:rsid w:val="00265F7E"/>
    <w:rsid w:val="00266101"/>
    <w:rsid w:val="0026619F"/>
    <w:rsid w:val="002662B2"/>
    <w:rsid w:val="0026641D"/>
    <w:rsid w:val="00266755"/>
    <w:rsid w:val="00266759"/>
    <w:rsid w:val="00266819"/>
    <w:rsid w:val="00266825"/>
    <w:rsid w:val="002668C7"/>
    <w:rsid w:val="00266A03"/>
    <w:rsid w:val="00266A67"/>
    <w:rsid w:val="002671AA"/>
    <w:rsid w:val="00267267"/>
    <w:rsid w:val="00267269"/>
    <w:rsid w:val="00267328"/>
    <w:rsid w:val="002675DA"/>
    <w:rsid w:val="0026777E"/>
    <w:rsid w:val="00267866"/>
    <w:rsid w:val="00267B92"/>
    <w:rsid w:val="00267E34"/>
    <w:rsid w:val="00267F25"/>
    <w:rsid w:val="0027014C"/>
    <w:rsid w:val="002707C5"/>
    <w:rsid w:val="00270A9D"/>
    <w:rsid w:val="00270E58"/>
    <w:rsid w:val="002712A7"/>
    <w:rsid w:val="002713DB"/>
    <w:rsid w:val="00271788"/>
    <w:rsid w:val="00271B8D"/>
    <w:rsid w:val="00271F1B"/>
    <w:rsid w:val="002720E2"/>
    <w:rsid w:val="002721B7"/>
    <w:rsid w:val="00272293"/>
    <w:rsid w:val="00272942"/>
    <w:rsid w:val="002730F0"/>
    <w:rsid w:val="00273113"/>
    <w:rsid w:val="002732E0"/>
    <w:rsid w:val="00273734"/>
    <w:rsid w:val="002737B4"/>
    <w:rsid w:val="00273A87"/>
    <w:rsid w:val="00273ECC"/>
    <w:rsid w:val="00274068"/>
    <w:rsid w:val="00274218"/>
    <w:rsid w:val="002744BB"/>
    <w:rsid w:val="002748AF"/>
    <w:rsid w:val="0027493C"/>
    <w:rsid w:val="00274AA3"/>
    <w:rsid w:val="002754ED"/>
    <w:rsid w:val="002756EA"/>
    <w:rsid w:val="00275B76"/>
    <w:rsid w:val="00275DAE"/>
    <w:rsid w:val="00276083"/>
    <w:rsid w:val="002760C4"/>
    <w:rsid w:val="00276436"/>
    <w:rsid w:val="0027650F"/>
    <w:rsid w:val="00276601"/>
    <w:rsid w:val="00276837"/>
    <w:rsid w:val="00276936"/>
    <w:rsid w:val="002769E8"/>
    <w:rsid w:val="00276A77"/>
    <w:rsid w:val="00276AE7"/>
    <w:rsid w:val="00276C42"/>
    <w:rsid w:val="00276C8B"/>
    <w:rsid w:val="00276D5A"/>
    <w:rsid w:val="002800D6"/>
    <w:rsid w:val="0028035B"/>
    <w:rsid w:val="002803AF"/>
    <w:rsid w:val="002806EA"/>
    <w:rsid w:val="0028082F"/>
    <w:rsid w:val="00280C33"/>
    <w:rsid w:val="00281112"/>
    <w:rsid w:val="002812C4"/>
    <w:rsid w:val="0028139F"/>
    <w:rsid w:val="0028147C"/>
    <w:rsid w:val="00281577"/>
    <w:rsid w:val="00281600"/>
    <w:rsid w:val="00281947"/>
    <w:rsid w:val="00281AD3"/>
    <w:rsid w:val="00281F81"/>
    <w:rsid w:val="00282077"/>
    <w:rsid w:val="002821ED"/>
    <w:rsid w:val="00282233"/>
    <w:rsid w:val="00282405"/>
    <w:rsid w:val="002826F2"/>
    <w:rsid w:val="0028276F"/>
    <w:rsid w:val="00282C06"/>
    <w:rsid w:val="00282D31"/>
    <w:rsid w:val="00282D98"/>
    <w:rsid w:val="00283176"/>
    <w:rsid w:val="00283DA1"/>
    <w:rsid w:val="00283E5F"/>
    <w:rsid w:val="00283F25"/>
    <w:rsid w:val="002845AF"/>
    <w:rsid w:val="002845DF"/>
    <w:rsid w:val="00284626"/>
    <w:rsid w:val="00284CF4"/>
    <w:rsid w:val="00284E33"/>
    <w:rsid w:val="00285191"/>
    <w:rsid w:val="002853F7"/>
    <w:rsid w:val="002855E5"/>
    <w:rsid w:val="00285AA2"/>
    <w:rsid w:val="00285CE2"/>
    <w:rsid w:val="00285DB1"/>
    <w:rsid w:val="00285E22"/>
    <w:rsid w:val="00286480"/>
    <w:rsid w:val="0028666E"/>
    <w:rsid w:val="00286814"/>
    <w:rsid w:val="00286900"/>
    <w:rsid w:val="00286C0B"/>
    <w:rsid w:val="00286F85"/>
    <w:rsid w:val="002878CD"/>
    <w:rsid w:val="00287D47"/>
    <w:rsid w:val="00287D72"/>
    <w:rsid w:val="002902DF"/>
    <w:rsid w:val="002904B5"/>
    <w:rsid w:val="002908C1"/>
    <w:rsid w:val="00290D98"/>
    <w:rsid w:val="00290DAF"/>
    <w:rsid w:val="00291213"/>
    <w:rsid w:val="002914C9"/>
    <w:rsid w:val="0029161A"/>
    <w:rsid w:val="002916C5"/>
    <w:rsid w:val="0029175C"/>
    <w:rsid w:val="00291CB3"/>
    <w:rsid w:val="00291D77"/>
    <w:rsid w:val="00292082"/>
    <w:rsid w:val="002925ED"/>
    <w:rsid w:val="00292E08"/>
    <w:rsid w:val="00292E1A"/>
    <w:rsid w:val="00292E8A"/>
    <w:rsid w:val="002933B7"/>
    <w:rsid w:val="002933BE"/>
    <w:rsid w:val="0029358E"/>
    <w:rsid w:val="0029395E"/>
    <w:rsid w:val="00293A4D"/>
    <w:rsid w:val="00293C53"/>
    <w:rsid w:val="0029433B"/>
    <w:rsid w:val="002948FF"/>
    <w:rsid w:val="00294A5D"/>
    <w:rsid w:val="00294B83"/>
    <w:rsid w:val="00294F56"/>
    <w:rsid w:val="002952F9"/>
    <w:rsid w:val="00295617"/>
    <w:rsid w:val="002958C5"/>
    <w:rsid w:val="00295B2B"/>
    <w:rsid w:val="00295BB3"/>
    <w:rsid w:val="00295E93"/>
    <w:rsid w:val="00295EE3"/>
    <w:rsid w:val="00295FBB"/>
    <w:rsid w:val="0029614A"/>
    <w:rsid w:val="002965A9"/>
    <w:rsid w:val="00296775"/>
    <w:rsid w:val="002967D0"/>
    <w:rsid w:val="00296DCD"/>
    <w:rsid w:val="00297003"/>
    <w:rsid w:val="00297007"/>
    <w:rsid w:val="00297120"/>
    <w:rsid w:val="0029754C"/>
    <w:rsid w:val="0029779C"/>
    <w:rsid w:val="00297974"/>
    <w:rsid w:val="00297BD4"/>
    <w:rsid w:val="00297BD6"/>
    <w:rsid w:val="00297E6B"/>
    <w:rsid w:val="002A0127"/>
    <w:rsid w:val="002A0134"/>
    <w:rsid w:val="002A027A"/>
    <w:rsid w:val="002A039B"/>
    <w:rsid w:val="002A076B"/>
    <w:rsid w:val="002A0B2D"/>
    <w:rsid w:val="002A0C91"/>
    <w:rsid w:val="002A0E91"/>
    <w:rsid w:val="002A12A1"/>
    <w:rsid w:val="002A14C6"/>
    <w:rsid w:val="002A15E0"/>
    <w:rsid w:val="002A1CB5"/>
    <w:rsid w:val="002A1CF2"/>
    <w:rsid w:val="002A22DD"/>
    <w:rsid w:val="002A23AF"/>
    <w:rsid w:val="002A2583"/>
    <w:rsid w:val="002A2632"/>
    <w:rsid w:val="002A2CF3"/>
    <w:rsid w:val="002A3143"/>
    <w:rsid w:val="002A3209"/>
    <w:rsid w:val="002A3354"/>
    <w:rsid w:val="002A3933"/>
    <w:rsid w:val="002A3A8C"/>
    <w:rsid w:val="002A3D01"/>
    <w:rsid w:val="002A3EF4"/>
    <w:rsid w:val="002A4267"/>
    <w:rsid w:val="002A488C"/>
    <w:rsid w:val="002A48BA"/>
    <w:rsid w:val="002A4B3C"/>
    <w:rsid w:val="002A5535"/>
    <w:rsid w:val="002A560C"/>
    <w:rsid w:val="002A5903"/>
    <w:rsid w:val="002A59E0"/>
    <w:rsid w:val="002A5B52"/>
    <w:rsid w:val="002A5D8D"/>
    <w:rsid w:val="002A60C9"/>
    <w:rsid w:val="002A685D"/>
    <w:rsid w:val="002A68C6"/>
    <w:rsid w:val="002A6966"/>
    <w:rsid w:val="002A6BFE"/>
    <w:rsid w:val="002A6CC1"/>
    <w:rsid w:val="002A6DC7"/>
    <w:rsid w:val="002A705F"/>
    <w:rsid w:val="002A7678"/>
    <w:rsid w:val="002A7715"/>
    <w:rsid w:val="002A7747"/>
    <w:rsid w:val="002B00CC"/>
    <w:rsid w:val="002B0329"/>
    <w:rsid w:val="002B03DF"/>
    <w:rsid w:val="002B04F2"/>
    <w:rsid w:val="002B06A7"/>
    <w:rsid w:val="002B07C0"/>
    <w:rsid w:val="002B0F62"/>
    <w:rsid w:val="002B0F99"/>
    <w:rsid w:val="002B169A"/>
    <w:rsid w:val="002B18EB"/>
    <w:rsid w:val="002B1B78"/>
    <w:rsid w:val="002B1BDE"/>
    <w:rsid w:val="002B1CD5"/>
    <w:rsid w:val="002B1E32"/>
    <w:rsid w:val="002B1EB8"/>
    <w:rsid w:val="002B1FAD"/>
    <w:rsid w:val="002B1FEB"/>
    <w:rsid w:val="002B2092"/>
    <w:rsid w:val="002B20F1"/>
    <w:rsid w:val="002B2138"/>
    <w:rsid w:val="002B2159"/>
    <w:rsid w:val="002B2371"/>
    <w:rsid w:val="002B25E1"/>
    <w:rsid w:val="002B272E"/>
    <w:rsid w:val="002B29D2"/>
    <w:rsid w:val="002B29E0"/>
    <w:rsid w:val="002B2F28"/>
    <w:rsid w:val="002B32D5"/>
    <w:rsid w:val="002B3D0F"/>
    <w:rsid w:val="002B42DB"/>
    <w:rsid w:val="002B456A"/>
    <w:rsid w:val="002B492F"/>
    <w:rsid w:val="002B4C32"/>
    <w:rsid w:val="002B4DCC"/>
    <w:rsid w:val="002B4F84"/>
    <w:rsid w:val="002B51F4"/>
    <w:rsid w:val="002B5273"/>
    <w:rsid w:val="002B5428"/>
    <w:rsid w:val="002B5444"/>
    <w:rsid w:val="002B5833"/>
    <w:rsid w:val="002B58EE"/>
    <w:rsid w:val="002B5A0A"/>
    <w:rsid w:val="002B5C04"/>
    <w:rsid w:val="002B5E9C"/>
    <w:rsid w:val="002B5EBB"/>
    <w:rsid w:val="002B5EC1"/>
    <w:rsid w:val="002B6355"/>
    <w:rsid w:val="002B6419"/>
    <w:rsid w:val="002B656C"/>
    <w:rsid w:val="002B672B"/>
    <w:rsid w:val="002B68C9"/>
    <w:rsid w:val="002B6AFF"/>
    <w:rsid w:val="002B6FCF"/>
    <w:rsid w:val="002B70B7"/>
    <w:rsid w:val="002B7232"/>
    <w:rsid w:val="002B758A"/>
    <w:rsid w:val="002B778B"/>
    <w:rsid w:val="002B795A"/>
    <w:rsid w:val="002B7B99"/>
    <w:rsid w:val="002B7BBC"/>
    <w:rsid w:val="002B7CF1"/>
    <w:rsid w:val="002B7DC0"/>
    <w:rsid w:val="002C0726"/>
    <w:rsid w:val="002C07C2"/>
    <w:rsid w:val="002C0A8B"/>
    <w:rsid w:val="002C0CD4"/>
    <w:rsid w:val="002C0CD8"/>
    <w:rsid w:val="002C1069"/>
    <w:rsid w:val="002C13F8"/>
    <w:rsid w:val="002C149B"/>
    <w:rsid w:val="002C1917"/>
    <w:rsid w:val="002C1D49"/>
    <w:rsid w:val="002C1EDA"/>
    <w:rsid w:val="002C1F15"/>
    <w:rsid w:val="002C1FF7"/>
    <w:rsid w:val="002C2055"/>
    <w:rsid w:val="002C2115"/>
    <w:rsid w:val="002C215F"/>
    <w:rsid w:val="002C229F"/>
    <w:rsid w:val="002C22DF"/>
    <w:rsid w:val="002C2448"/>
    <w:rsid w:val="002C251C"/>
    <w:rsid w:val="002C2548"/>
    <w:rsid w:val="002C2A80"/>
    <w:rsid w:val="002C2B1E"/>
    <w:rsid w:val="002C2FB2"/>
    <w:rsid w:val="002C314E"/>
    <w:rsid w:val="002C3155"/>
    <w:rsid w:val="002C36B5"/>
    <w:rsid w:val="002C3B6A"/>
    <w:rsid w:val="002C3CF7"/>
    <w:rsid w:val="002C3E60"/>
    <w:rsid w:val="002C461F"/>
    <w:rsid w:val="002C481B"/>
    <w:rsid w:val="002C486C"/>
    <w:rsid w:val="002C493D"/>
    <w:rsid w:val="002C4D8E"/>
    <w:rsid w:val="002C50AE"/>
    <w:rsid w:val="002C5266"/>
    <w:rsid w:val="002C55E8"/>
    <w:rsid w:val="002C581E"/>
    <w:rsid w:val="002C5905"/>
    <w:rsid w:val="002C5DCE"/>
    <w:rsid w:val="002C62AB"/>
    <w:rsid w:val="002C6305"/>
    <w:rsid w:val="002C632A"/>
    <w:rsid w:val="002C633A"/>
    <w:rsid w:val="002C65A5"/>
    <w:rsid w:val="002C6724"/>
    <w:rsid w:val="002C6782"/>
    <w:rsid w:val="002C6BC8"/>
    <w:rsid w:val="002C6C34"/>
    <w:rsid w:val="002C6D09"/>
    <w:rsid w:val="002C6EE6"/>
    <w:rsid w:val="002C6FE2"/>
    <w:rsid w:val="002C73C9"/>
    <w:rsid w:val="002C75AE"/>
    <w:rsid w:val="002C764F"/>
    <w:rsid w:val="002C78C4"/>
    <w:rsid w:val="002C7965"/>
    <w:rsid w:val="002C7A4F"/>
    <w:rsid w:val="002C7ACF"/>
    <w:rsid w:val="002C7B7D"/>
    <w:rsid w:val="002D023E"/>
    <w:rsid w:val="002D03BE"/>
    <w:rsid w:val="002D0755"/>
    <w:rsid w:val="002D075F"/>
    <w:rsid w:val="002D0ADE"/>
    <w:rsid w:val="002D0EB3"/>
    <w:rsid w:val="002D1003"/>
    <w:rsid w:val="002D115C"/>
    <w:rsid w:val="002D1211"/>
    <w:rsid w:val="002D1598"/>
    <w:rsid w:val="002D18AE"/>
    <w:rsid w:val="002D1B7D"/>
    <w:rsid w:val="002D1D2C"/>
    <w:rsid w:val="002D1E00"/>
    <w:rsid w:val="002D1F20"/>
    <w:rsid w:val="002D1FAE"/>
    <w:rsid w:val="002D2163"/>
    <w:rsid w:val="002D2212"/>
    <w:rsid w:val="002D26D8"/>
    <w:rsid w:val="002D276C"/>
    <w:rsid w:val="002D297F"/>
    <w:rsid w:val="002D2993"/>
    <w:rsid w:val="002D2AAA"/>
    <w:rsid w:val="002D2B25"/>
    <w:rsid w:val="002D2B51"/>
    <w:rsid w:val="002D2BE1"/>
    <w:rsid w:val="002D2E00"/>
    <w:rsid w:val="002D2FA2"/>
    <w:rsid w:val="002D3060"/>
    <w:rsid w:val="002D33BA"/>
    <w:rsid w:val="002D3760"/>
    <w:rsid w:val="002D37B8"/>
    <w:rsid w:val="002D3815"/>
    <w:rsid w:val="002D38BB"/>
    <w:rsid w:val="002D3E27"/>
    <w:rsid w:val="002D3E3D"/>
    <w:rsid w:val="002D3FF9"/>
    <w:rsid w:val="002D424B"/>
    <w:rsid w:val="002D42B0"/>
    <w:rsid w:val="002D4424"/>
    <w:rsid w:val="002D4427"/>
    <w:rsid w:val="002D4648"/>
    <w:rsid w:val="002D49B6"/>
    <w:rsid w:val="002D4D6E"/>
    <w:rsid w:val="002D4E3B"/>
    <w:rsid w:val="002D4FBE"/>
    <w:rsid w:val="002D547F"/>
    <w:rsid w:val="002D55EC"/>
    <w:rsid w:val="002D5907"/>
    <w:rsid w:val="002D5A45"/>
    <w:rsid w:val="002D5C09"/>
    <w:rsid w:val="002D64A3"/>
    <w:rsid w:val="002D6758"/>
    <w:rsid w:val="002D6A59"/>
    <w:rsid w:val="002D6C86"/>
    <w:rsid w:val="002D6E39"/>
    <w:rsid w:val="002D6EA6"/>
    <w:rsid w:val="002D6FB8"/>
    <w:rsid w:val="002D7093"/>
    <w:rsid w:val="002D7222"/>
    <w:rsid w:val="002D72C2"/>
    <w:rsid w:val="002D79DA"/>
    <w:rsid w:val="002D7A1B"/>
    <w:rsid w:val="002D7A5D"/>
    <w:rsid w:val="002D7B48"/>
    <w:rsid w:val="002E0071"/>
    <w:rsid w:val="002E0337"/>
    <w:rsid w:val="002E03C1"/>
    <w:rsid w:val="002E045C"/>
    <w:rsid w:val="002E046E"/>
    <w:rsid w:val="002E04DD"/>
    <w:rsid w:val="002E0557"/>
    <w:rsid w:val="002E0CD0"/>
    <w:rsid w:val="002E0F5B"/>
    <w:rsid w:val="002E1143"/>
    <w:rsid w:val="002E15F3"/>
    <w:rsid w:val="002E1AC5"/>
    <w:rsid w:val="002E1B47"/>
    <w:rsid w:val="002E1B68"/>
    <w:rsid w:val="002E1E09"/>
    <w:rsid w:val="002E1E43"/>
    <w:rsid w:val="002E1FD1"/>
    <w:rsid w:val="002E22AF"/>
    <w:rsid w:val="002E22D1"/>
    <w:rsid w:val="002E25F6"/>
    <w:rsid w:val="002E28DC"/>
    <w:rsid w:val="002E2BDB"/>
    <w:rsid w:val="002E2D0C"/>
    <w:rsid w:val="002E2D74"/>
    <w:rsid w:val="002E33D0"/>
    <w:rsid w:val="002E3540"/>
    <w:rsid w:val="002E36F9"/>
    <w:rsid w:val="002E38AE"/>
    <w:rsid w:val="002E3A12"/>
    <w:rsid w:val="002E3B09"/>
    <w:rsid w:val="002E3ED0"/>
    <w:rsid w:val="002E411C"/>
    <w:rsid w:val="002E4339"/>
    <w:rsid w:val="002E43F5"/>
    <w:rsid w:val="002E44DE"/>
    <w:rsid w:val="002E45EC"/>
    <w:rsid w:val="002E48BC"/>
    <w:rsid w:val="002E48BE"/>
    <w:rsid w:val="002E49FB"/>
    <w:rsid w:val="002E4B75"/>
    <w:rsid w:val="002E4D6A"/>
    <w:rsid w:val="002E5007"/>
    <w:rsid w:val="002E5756"/>
    <w:rsid w:val="002E57AF"/>
    <w:rsid w:val="002E5AD0"/>
    <w:rsid w:val="002E5D9C"/>
    <w:rsid w:val="002E5E5C"/>
    <w:rsid w:val="002E5FE1"/>
    <w:rsid w:val="002E60D8"/>
    <w:rsid w:val="002E6755"/>
    <w:rsid w:val="002E6AB3"/>
    <w:rsid w:val="002E6DB4"/>
    <w:rsid w:val="002E6DFE"/>
    <w:rsid w:val="002E71CE"/>
    <w:rsid w:val="002E723E"/>
    <w:rsid w:val="002E727B"/>
    <w:rsid w:val="002E7301"/>
    <w:rsid w:val="002E75B3"/>
    <w:rsid w:val="002E75F1"/>
    <w:rsid w:val="002E776A"/>
    <w:rsid w:val="002E795F"/>
    <w:rsid w:val="002E7A3B"/>
    <w:rsid w:val="002F0051"/>
    <w:rsid w:val="002F04FB"/>
    <w:rsid w:val="002F0AA3"/>
    <w:rsid w:val="002F0BAE"/>
    <w:rsid w:val="002F0D2C"/>
    <w:rsid w:val="002F0D82"/>
    <w:rsid w:val="002F13B9"/>
    <w:rsid w:val="002F13E3"/>
    <w:rsid w:val="002F19BE"/>
    <w:rsid w:val="002F1AEA"/>
    <w:rsid w:val="002F1E62"/>
    <w:rsid w:val="002F1F2E"/>
    <w:rsid w:val="002F1F52"/>
    <w:rsid w:val="002F27E6"/>
    <w:rsid w:val="002F28C4"/>
    <w:rsid w:val="002F291B"/>
    <w:rsid w:val="002F2A6B"/>
    <w:rsid w:val="002F2F54"/>
    <w:rsid w:val="002F3037"/>
    <w:rsid w:val="002F3294"/>
    <w:rsid w:val="002F32D0"/>
    <w:rsid w:val="002F3E5F"/>
    <w:rsid w:val="002F3EE8"/>
    <w:rsid w:val="002F4550"/>
    <w:rsid w:val="002F4E46"/>
    <w:rsid w:val="002F505F"/>
    <w:rsid w:val="002F531B"/>
    <w:rsid w:val="002F5567"/>
    <w:rsid w:val="002F58B8"/>
    <w:rsid w:val="002F5A62"/>
    <w:rsid w:val="002F64F2"/>
    <w:rsid w:val="002F66F1"/>
    <w:rsid w:val="002F6CD1"/>
    <w:rsid w:val="002F6D39"/>
    <w:rsid w:val="002F6DEF"/>
    <w:rsid w:val="002F7076"/>
    <w:rsid w:val="002F71F2"/>
    <w:rsid w:val="002F7504"/>
    <w:rsid w:val="002F7597"/>
    <w:rsid w:val="002F7669"/>
    <w:rsid w:val="002F7B13"/>
    <w:rsid w:val="00300145"/>
    <w:rsid w:val="00300248"/>
    <w:rsid w:val="0030058F"/>
    <w:rsid w:val="003008E7"/>
    <w:rsid w:val="00300B59"/>
    <w:rsid w:val="00300E48"/>
    <w:rsid w:val="0030104F"/>
    <w:rsid w:val="003010D0"/>
    <w:rsid w:val="003011D6"/>
    <w:rsid w:val="00301392"/>
    <w:rsid w:val="0030177A"/>
    <w:rsid w:val="00301831"/>
    <w:rsid w:val="003023CD"/>
    <w:rsid w:val="003024B0"/>
    <w:rsid w:val="003024CA"/>
    <w:rsid w:val="003026CC"/>
    <w:rsid w:val="003029D8"/>
    <w:rsid w:val="0030325E"/>
    <w:rsid w:val="003033F7"/>
    <w:rsid w:val="0030361C"/>
    <w:rsid w:val="003037E4"/>
    <w:rsid w:val="00303869"/>
    <w:rsid w:val="00303D61"/>
    <w:rsid w:val="00303D79"/>
    <w:rsid w:val="0030402C"/>
    <w:rsid w:val="00304C9D"/>
    <w:rsid w:val="00304D2C"/>
    <w:rsid w:val="00304D7B"/>
    <w:rsid w:val="00304E07"/>
    <w:rsid w:val="0030527C"/>
    <w:rsid w:val="003052A6"/>
    <w:rsid w:val="00305893"/>
    <w:rsid w:val="003060F1"/>
    <w:rsid w:val="003063F4"/>
    <w:rsid w:val="00306505"/>
    <w:rsid w:val="0030656C"/>
    <w:rsid w:val="003068D3"/>
    <w:rsid w:val="00306B3A"/>
    <w:rsid w:val="00306C62"/>
    <w:rsid w:val="00306F94"/>
    <w:rsid w:val="0030714F"/>
    <w:rsid w:val="0030715E"/>
    <w:rsid w:val="003077D4"/>
    <w:rsid w:val="00307935"/>
    <w:rsid w:val="0031051A"/>
    <w:rsid w:val="003106F6"/>
    <w:rsid w:val="003107BB"/>
    <w:rsid w:val="00310B91"/>
    <w:rsid w:val="00310FB4"/>
    <w:rsid w:val="00311024"/>
    <w:rsid w:val="00311212"/>
    <w:rsid w:val="00311245"/>
    <w:rsid w:val="0031182D"/>
    <w:rsid w:val="00311C49"/>
    <w:rsid w:val="00311E00"/>
    <w:rsid w:val="00311F54"/>
    <w:rsid w:val="003129D3"/>
    <w:rsid w:val="00312B2A"/>
    <w:rsid w:val="00312C8D"/>
    <w:rsid w:val="00312E0F"/>
    <w:rsid w:val="00312F19"/>
    <w:rsid w:val="00312F66"/>
    <w:rsid w:val="0031326E"/>
    <w:rsid w:val="003133C7"/>
    <w:rsid w:val="00313BC0"/>
    <w:rsid w:val="00313CB7"/>
    <w:rsid w:val="00313E0A"/>
    <w:rsid w:val="00314228"/>
    <w:rsid w:val="00314396"/>
    <w:rsid w:val="003144AB"/>
    <w:rsid w:val="0031477C"/>
    <w:rsid w:val="0031496D"/>
    <w:rsid w:val="00314DCF"/>
    <w:rsid w:val="0031542E"/>
    <w:rsid w:val="003155F1"/>
    <w:rsid w:val="00315867"/>
    <w:rsid w:val="00315CE3"/>
    <w:rsid w:val="00315E02"/>
    <w:rsid w:val="0031609E"/>
    <w:rsid w:val="00316108"/>
    <w:rsid w:val="00316193"/>
    <w:rsid w:val="0031620D"/>
    <w:rsid w:val="00316382"/>
    <w:rsid w:val="003164B4"/>
    <w:rsid w:val="00316A96"/>
    <w:rsid w:val="00316C50"/>
    <w:rsid w:val="0031701C"/>
    <w:rsid w:val="00317220"/>
    <w:rsid w:val="003173E1"/>
    <w:rsid w:val="003174AA"/>
    <w:rsid w:val="003174BB"/>
    <w:rsid w:val="003175AE"/>
    <w:rsid w:val="00317771"/>
    <w:rsid w:val="003177C0"/>
    <w:rsid w:val="0031782B"/>
    <w:rsid w:val="00317836"/>
    <w:rsid w:val="00317917"/>
    <w:rsid w:val="00317B3D"/>
    <w:rsid w:val="00320184"/>
    <w:rsid w:val="00320225"/>
    <w:rsid w:val="003202EB"/>
    <w:rsid w:val="0032032C"/>
    <w:rsid w:val="003208A6"/>
    <w:rsid w:val="0032099F"/>
    <w:rsid w:val="00320BCF"/>
    <w:rsid w:val="00320C2C"/>
    <w:rsid w:val="00320E4F"/>
    <w:rsid w:val="003217B5"/>
    <w:rsid w:val="0032192D"/>
    <w:rsid w:val="00321F3C"/>
    <w:rsid w:val="00322534"/>
    <w:rsid w:val="0032258D"/>
    <w:rsid w:val="00322666"/>
    <w:rsid w:val="00322AA5"/>
    <w:rsid w:val="00322C8A"/>
    <w:rsid w:val="003230A3"/>
    <w:rsid w:val="00323102"/>
    <w:rsid w:val="0032326F"/>
    <w:rsid w:val="00323723"/>
    <w:rsid w:val="00323756"/>
    <w:rsid w:val="003239AD"/>
    <w:rsid w:val="00323E0B"/>
    <w:rsid w:val="00323F49"/>
    <w:rsid w:val="00323FE0"/>
    <w:rsid w:val="003241B5"/>
    <w:rsid w:val="003242F9"/>
    <w:rsid w:val="00324642"/>
    <w:rsid w:val="003247F2"/>
    <w:rsid w:val="0032483E"/>
    <w:rsid w:val="00324977"/>
    <w:rsid w:val="00324A5A"/>
    <w:rsid w:val="00325450"/>
    <w:rsid w:val="003257B6"/>
    <w:rsid w:val="00325D0A"/>
    <w:rsid w:val="00325D90"/>
    <w:rsid w:val="00325DD1"/>
    <w:rsid w:val="00325EF5"/>
    <w:rsid w:val="00325F7C"/>
    <w:rsid w:val="00326A42"/>
    <w:rsid w:val="00326AF2"/>
    <w:rsid w:val="00326FAC"/>
    <w:rsid w:val="00327186"/>
    <w:rsid w:val="00327404"/>
    <w:rsid w:val="00327C7D"/>
    <w:rsid w:val="00327DEA"/>
    <w:rsid w:val="00327F93"/>
    <w:rsid w:val="00330030"/>
    <w:rsid w:val="0033039A"/>
    <w:rsid w:val="003303BC"/>
    <w:rsid w:val="00330867"/>
    <w:rsid w:val="003308BE"/>
    <w:rsid w:val="003308C8"/>
    <w:rsid w:val="00330A6F"/>
    <w:rsid w:val="00330A9E"/>
    <w:rsid w:val="00330C42"/>
    <w:rsid w:val="00330C86"/>
    <w:rsid w:val="0033123E"/>
    <w:rsid w:val="0033130C"/>
    <w:rsid w:val="00331783"/>
    <w:rsid w:val="00331F33"/>
    <w:rsid w:val="00332184"/>
    <w:rsid w:val="003322E6"/>
    <w:rsid w:val="003324AB"/>
    <w:rsid w:val="003326B7"/>
    <w:rsid w:val="003327EC"/>
    <w:rsid w:val="0033283B"/>
    <w:rsid w:val="00332AD4"/>
    <w:rsid w:val="00332C70"/>
    <w:rsid w:val="00332F51"/>
    <w:rsid w:val="003333D5"/>
    <w:rsid w:val="003334AF"/>
    <w:rsid w:val="00333563"/>
    <w:rsid w:val="00333627"/>
    <w:rsid w:val="0033399B"/>
    <w:rsid w:val="00333E20"/>
    <w:rsid w:val="00333F88"/>
    <w:rsid w:val="00333FA0"/>
    <w:rsid w:val="0033407F"/>
    <w:rsid w:val="00334110"/>
    <w:rsid w:val="003342E7"/>
    <w:rsid w:val="00334C21"/>
    <w:rsid w:val="00334C84"/>
    <w:rsid w:val="00335ADF"/>
    <w:rsid w:val="00335B2A"/>
    <w:rsid w:val="00335F7C"/>
    <w:rsid w:val="00335FC3"/>
    <w:rsid w:val="00335FCB"/>
    <w:rsid w:val="0033665B"/>
    <w:rsid w:val="00336735"/>
    <w:rsid w:val="00336B74"/>
    <w:rsid w:val="00336B76"/>
    <w:rsid w:val="00336D0D"/>
    <w:rsid w:val="0033721E"/>
    <w:rsid w:val="0033726D"/>
    <w:rsid w:val="00337361"/>
    <w:rsid w:val="003373FF"/>
    <w:rsid w:val="003375C5"/>
    <w:rsid w:val="0033768D"/>
    <w:rsid w:val="00337C0B"/>
    <w:rsid w:val="00337D5F"/>
    <w:rsid w:val="003400E5"/>
    <w:rsid w:val="003401C4"/>
    <w:rsid w:val="00340311"/>
    <w:rsid w:val="00340410"/>
    <w:rsid w:val="00340641"/>
    <w:rsid w:val="00340683"/>
    <w:rsid w:val="003408DB"/>
    <w:rsid w:val="00340B6F"/>
    <w:rsid w:val="00340C7D"/>
    <w:rsid w:val="00340D60"/>
    <w:rsid w:val="00340D6C"/>
    <w:rsid w:val="0034162E"/>
    <w:rsid w:val="00341881"/>
    <w:rsid w:val="00341BAD"/>
    <w:rsid w:val="00341CA6"/>
    <w:rsid w:val="00341DAC"/>
    <w:rsid w:val="00342079"/>
    <w:rsid w:val="003424A1"/>
    <w:rsid w:val="003426F8"/>
    <w:rsid w:val="00342A2B"/>
    <w:rsid w:val="00342B69"/>
    <w:rsid w:val="00343326"/>
    <w:rsid w:val="00343A52"/>
    <w:rsid w:val="00343A66"/>
    <w:rsid w:val="00343A69"/>
    <w:rsid w:val="00343ADF"/>
    <w:rsid w:val="00343CD7"/>
    <w:rsid w:val="00343CE0"/>
    <w:rsid w:val="00344136"/>
    <w:rsid w:val="003441CB"/>
    <w:rsid w:val="003443B7"/>
    <w:rsid w:val="0034445C"/>
    <w:rsid w:val="00344509"/>
    <w:rsid w:val="003445BE"/>
    <w:rsid w:val="0034490D"/>
    <w:rsid w:val="003450C2"/>
    <w:rsid w:val="00345147"/>
    <w:rsid w:val="00345272"/>
    <w:rsid w:val="003455B4"/>
    <w:rsid w:val="003455C8"/>
    <w:rsid w:val="0034572D"/>
    <w:rsid w:val="0034588F"/>
    <w:rsid w:val="00345971"/>
    <w:rsid w:val="00345B10"/>
    <w:rsid w:val="00345BFE"/>
    <w:rsid w:val="00345E8E"/>
    <w:rsid w:val="00345EDC"/>
    <w:rsid w:val="00346053"/>
    <w:rsid w:val="00346154"/>
    <w:rsid w:val="00346211"/>
    <w:rsid w:val="00346494"/>
    <w:rsid w:val="00346829"/>
    <w:rsid w:val="00346D1B"/>
    <w:rsid w:val="00346E3C"/>
    <w:rsid w:val="003473A9"/>
    <w:rsid w:val="00347490"/>
    <w:rsid w:val="003475FD"/>
    <w:rsid w:val="00347639"/>
    <w:rsid w:val="003476AE"/>
    <w:rsid w:val="003477BD"/>
    <w:rsid w:val="00347934"/>
    <w:rsid w:val="003479B0"/>
    <w:rsid w:val="00347BD4"/>
    <w:rsid w:val="003500C9"/>
    <w:rsid w:val="00350323"/>
    <w:rsid w:val="0035034F"/>
    <w:rsid w:val="00350AC9"/>
    <w:rsid w:val="00350BB2"/>
    <w:rsid w:val="00350E78"/>
    <w:rsid w:val="00350E8D"/>
    <w:rsid w:val="00350E90"/>
    <w:rsid w:val="003515CD"/>
    <w:rsid w:val="00351A0D"/>
    <w:rsid w:val="00351B96"/>
    <w:rsid w:val="00351FAB"/>
    <w:rsid w:val="00352405"/>
    <w:rsid w:val="00352524"/>
    <w:rsid w:val="0035291A"/>
    <w:rsid w:val="0035297F"/>
    <w:rsid w:val="00352A78"/>
    <w:rsid w:val="00352B38"/>
    <w:rsid w:val="00352B54"/>
    <w:rsid w:val="00352B73"/>
    <w:rsid w:val="00352D19"/>
    <w:rsid w:val="00352ECF"/>
    <w:rsid w:val="00352ED0"/>
    <w:rsid w:val="003532AE"/>
    <w:rsid w:val="003536AD"/>
    <w:rsid w:val="003539FF"/>
    <w:rsid w:val="00353A6B"/>
    <w:rsid w:val="00353F98"/>
    <w:rsid w:val="0035402A"/>
    <w:rsid w:val="00354303"/>
    <w:rsid w:val="0035444E"/>
    <w:rsid w:val="00354BB4"/>
    <w:rsid w:val="00354C9D"/>
    <w:rsid w:val="00354D8D"/>
    <w:rsid w:val="003551E4"/>
    <w:rsid w:val="003552C6"/>
    <w:rsid w:val="003553BF"/>
    <w:rsid w:val="0035568A"/>
    <w:rsid w:val="003556B1"/>
    <w:rsid w:val="003559C8"/>
    <w:rsid w:val="00355BCB"/>
    <w:rsid w:val="00355CB9"/>
    <w:rsid w:val="00355D3A"/>
    <w:rsid w:val="003561BC"/>
    <w:rsid w:val="0035632D"/>
    <w:rsid w:val="003567A1"/>
    <w:rsid w:val="00356F36"/>
    <w:rsid w:val="00356F65"/>
    <w:rsid w:val="00356FF2"/>
    <w:rsid w:val="0035728D"/>
    <w:rsid w:val="003574C5"/>
    <w:rsid w:val="003574FC"/>
    <w:rsid w:val="00357660"/>
    <w:rsid w:val="00357915"/>
    <w:rsid w:val="00357CC1"/>
    <w:rsid w:val="00360038"/>
    <w:rsid w:val="0036044D"/>
    <w:rsid w:val="0036055E"/>
    <w:rsid w:val="003608F6"/>
    <w:rsid w:val="00360AAA"/>
    <w:rsid w:val="00360E4D"/>
    <w:rsid w:val="00361007"/>
    <w:rsid w:val="0036153E"/>
    <w:rsid w:val="003617EF"/>
    <w:rsid w:val="00361A19"/>
    <w:rsid w:val="00361AF6"/>
    <w:rsid w:val="00361BEE"/>
    <w:rsid w:val="00361F0D"/>
    <w:rsid w:val="0036275B"/>
    <w:rsid w:val="003627A8"/>
    <w:rsid w:val="00362820"/>
    <w:rsid w:val="003629E6"/>
    <w:rsid w:val="00362A95"/>
    <w:rsid w:val="00362A9F"/>
    <w:rsid w:val="00362E34"/>
    <w:rsid w:val="003638CD"/>
    <w:rsid w:val="00363948"/>
    <w:rsid w:val="00363CDE"/>
    <w:rsid w:val="00363E4D"/>
    <w:rsid w:val="0036411E"/>
    <w:rsid w:val="0036414F"/>
    <w:rsid w:val="0036461B"/>
    <w:rsid w:val="0036466B"/>
    <w:rsid w:val="003646AA"/>
    <w:rsid w:val="00364A47"/>
    <w:rsid w:val="00364A92"/>
    <w:rsid w:val="00364D9D"/>
    <w:rsid w:val="00364F35"/>
    <w:rsid w:val="00365004"/>
    <w:rsid w:val="00365084"/>
    <w:rsid w:val="003656D0"/>
    <w:rsid w:val="00365B4D"/>
    <w:rsid w:val="00365D84"/>
    <w:rsid w:val="00365E28"/>
    <w:rsid w:val="003661E3"/>
    <w:rsid w:val="003662FA"/>
    <w:rsid w:val="00366B95"/>
    <w:rsid w:val="00366BA8"/>
    <w:rsid w:val="003675D5"/>
    <w:rsid w:val="00367857"/>
    <w:rsid w:val="00367A08"/>
    <w:rsid w:val="00367BB2"/>
    <w:rsid w:val="00367D2D"/>
    <w:rsid w:val="00367DD6"/>
    <w:rsid w:val="003700DF"/>
    <w:rsid w:val="003704CB"/>
    <w:rsid w:val="00370B7A"/>
    <w:rsid w:val="00370CC3"/>
    <w:rsid w:val="00370E30"/>
    <w:rsid w:val="00371242"/>
    <w:rsid w:val="003713F5"/>
    <w:rsid w:val="0037156A"/>
    <w:rsid w:val="003716B4"/>
    <w:rsid w:val="00371E55"/>
    <w:rsid w:val="00371FAB"/>
    <w:rsid w:val="00371FF4"/>
    <w:rsid w:val="00372547"/>
    <w:rsid w:val="00372A23"/>
    <w:rsid w:val="00372A5B"/>
    <w:rsid w:val="00372B99"/>
    <w:rsid w:val="00372CDE"/>
    <w:rsid w:val="00372E02"/>
    <w:rsid w:val="00373036"/>
    <w:rsid w:val="00373155"/>
    <w:rsid w:val="003731D6"/>
    <w:rsid w:val="0037329A"/>
    <w:rsid w:val="0037355A"/>
    <w:rsid w:val="00373CB0"/>
    <w:rsid w:val="00373F4D"/>
    <w:rsid w:val="003740D2"/>
    <w:rsid w:val="00374382"/>
    <w:rsid w:val="0037452C"/>
    <w:rsid w:val="00374ABD"/>
    <w:rsid w:val="0037559A"/>
    <w:rsid w:val="003759EC"/>
    <w:rsid w:val="00375D79"/>
    <w:rsid w:val="003763A2"/>
    <w:rsid w:val="003763A7"/>
    <w:rsid w:val="00376E0C"/>
    <w:rsid w:val="00376EC6"/>
    <w:rsid w:val="003771CD"/>
    <w:rsid w:val="00377286"/>
    <w:rsid w:val="003776E4"/>
    <w:rsid w:val="00377890"/>
    <w:rsid w:val="003778C1"/>
    <w:rsid w:val="00380147"/>
    <w:rsid w:val="003803A8"/>
    <w:rsid w:val="00380A00"/>
    <w:rsid w:val="00380A70"/>
    <w:rsid w:val="00380D5A"/>
    <w:rsid w:val="003816EB"/>
    <w:rsid w:val="0038177F"/>
    <w:rsid w:val="00381B9D"/>
    <w:rsid w:val="003823A5"/>
    <w:rsid w:val="00382427"/>
    <w:rsid w:val="0038250C"/>
    <w:rsid w:val="00383009"/>
    <w:rsid w:val="00383111"/>
    <w:rsid w:val="00383190"/>
    <w:rsid w:val="003831E6"/>
    <w:rsid w:val="003833E3"/>
    <w:rsid w:val="00383669"/>
    <w:rsid w:val="003837AF"/>
    <w:rsid w:val="0038386D"/>
    <w:rsid w:val="00383941"/>
    <w:rsid w:val="00383A00"/>
    <w:rsid w:val="00383A2B"/>
    <w:rsid w:val="00383B29"/>
    <w:rsid w:val="00383F61"/>
    <w:rsid w:val="00384096"/>
    <w:rsid w:val="00384187"/>
    <w:rsid w:val="003842EA"/>
    <w:rsid w:val="0038437F"/>
    <w:rsid w:val="00384589"/>
    <w:rsid w:val="003847CD"/>
    <w:rsid w:val="003848B5"/>
    <w:rsid w:val="003848C9"/>
    <w:rsid w:val="00385448"/>
    <w:rsid w:val="00385DA0"/>
    <w:rsid w:val="00385F42"/>
    <w:rsid w:val="003861D5"/>
    <w:rsid w:val="00386514"/>
    <w:rsid w:val="00386F1F"/>
    <w:rsid w:val="00387312"/>
    <w:rsid w:val="003873B6"/>
    <w:rsid w:val="00387432"/>
    <w:rsid w:val="003874B9"/>
    <w:rsid w:val="00387997"/>
    <w:rsid w:val="00390103"/>
    <w:rsid w:val="0039048E"/>
    <w:rsid w:val="00390493"/>
    <w:rsid w:val="0039095A"/>
    <w:rsid w:val="00390DC7"/>
    <w:rsid w:val="00390F02"/>
    <w:rsid w:val="003910FD"/>
    <w:rsid w:val="003912C9"/>
    <w:rsid w:val="0039141F"/>
    <w:rsid w:val="0039153C"/>
    <w:rsid w:val="00391705"/>
    <w:rsid w:val="003917F6"/>
    <w:rsid w:val="0039186F"/>
    <w:rsid w:val="003919D3"/>
    <w:rsid w:val="003919FC"/>
    <w:rsid w:val="00391AED"/>
    <w:rsid w:val="00391C8E"/>
    <w:rsid w:val="00391CD8"/>
    <w:rsid w:val="0039202D"/>
    <w:rsid w:val="003921C4"/>
    <w:rsid w:val="0039259E"/>
    <w:rsid w:val="00392825"/>
    <w:rsid w:val="00393468"/>
    <w:rsid w:val="003938DB"/>
    <w:rsid w:val="003938E2"/>
    <w:rsid w:val="0039397D"/>
    <w:rsid w:val="00393DB0"/>
    <w:rsid w:val="00393E68"/>
    <w:rsid w:val="00393F27"/>
    <w:rsid w:val="00393F31"/>
    <w:rsid w:val="003941D8"/>
    <w:rsid w:val="00394338"/>
    <w:rsid w:val="003945D7"/>
    <w:rsid w:val="0039481B"/>
    <w:rsid w:val="00394A59"/>
    <w:rsid w:val="00394D1C"/>
    <w:rsid w:val="00394DDB"/>
    <w:rsid w:val="00394E38"/>
    <w:rsid w:val="00394F1F"/>
    <w:rsid w:val="00395152"/>
    <w:rsid w:val="003951C9"/>
    <w:rsid w:val="003957A6"/>
    <w:rsid w:val="003958BE"/>
    <w:rsid w:val="00395BB1"/>
    <w:rsid w:val="00396307"/>
    <w:rsid w:val="003968B0"/>
    <w:rsid w:val="00396A68"/>
    <w:rsid w:val="00396EAF"/>
    <w:rsid w:val="00396FF3"/>
    <w:rsid w:val="003973DF"/>
    <w:rsid w:val="00397548"/>
    <w:rsid w:val="0039755E"/>
    <w:rsid w:val="003977A8"/>
    <w:rsid w:val="00397829"/>
    <w:rsid w:val="003979FF"/>
    <w:rsid w:val="00397CE0"/>
    <w:rsid w:val="00397DB6"/>
    <w:rsid w:val="003A0007"/>
    <w:rsid w:val="003A0297"/>
    <w:rsid w:val="003A02E9"/>
    <w:rsid w:val="003A08B8"/>
    <w:rsid w:val="003A0A73"/>
    <w:rsid w:val="003A0CD6"/>
    <w:rsid w:val="003A1637"/>
    <w:rsid w:val="003A19CE"/>
    <w:rsid w:val="003A1D74"/>
    <w:rsid w:val="003A1ECB"/>
    <w:rsid w:val="003A1ECC"/>
    <w:rsid w:val="003A1EFB"/>
    <w:rsid w:val="003A25F2"/>
    <w:rsid w:val="003A2675"/>
    <w:rsid w:val="003A27F4"/>
    <w:rsid w:val="003A286B"/>
    <w:rsid w:val="003A29B5"/>
    <w:rsid w:val="003A2AB2"/>
    <w:rsid w:val="003A2AC8"/>
    <w:rsid w:val="003A2B3E"/>
    <w:rsid w:val="003A2D2D"/>
    <w:rsid w:val="003A2FA0"/>
    <w:rsid w:val="003A310C"/>
    <w:rsid w:val="003A310F"/>
    <w:rsid w:val="003A3228"/>
    <w:rsid w:val="003A3596"/>
    <w:rsid w:val="003A36FF"/>
    <w:rsid w:val="003A373A"/>
    <w:rsid w:val="003A38A7"/>
    <w:rsid w:val="003A3E64"/>
    <w:rsid w:val="003A4055"/>
    <w:rsid w:val="003A405B"/>
    <w:rsid w:val="003A4112"/>
    <w:rsid w:val="003A471C"/>
    <w:rsid w:val="003A47DF"/>
    <w:rsid w:val="003A4A74"/>
    <w:rsid w:val="003A4FC6"/>
    <w:rsid w:val="003A4FC8"/>
    <w:rsid w:val="003A54F8"/>
    <w:rsid w:val="003A5707"/>
    <w:rsid w:val="003A5ABD"/>
    <w:rsid w:val="003A5DED"/>
    <w:rsid w:val="003A5EBF"/>
    <w:rsid w:val="003A600E"/>
    <w:rsid w:val="003A646A"/>
    <w:rsid w:val="003A65A9"/>
    <w:rsid w:val="003A6EF5"/>
    <w:rsid w:val="003A6FA7"/>
    <w:rsid w:val="003A720A"/>
    <w:rsid w:val="003A734A"/>
    <w:rsid w:val="003A73D2"/>
    <w:rsid w:val="003A7713"/>
    <w:rsid w:val="003B0029"/>
    <w:rsid w:val="003B0106"/>
    <w:rsid w:val="003B030D"/>
    <w:rsid w:val="003B03CD"/>
    <w:rsid w:val="003B0D7E"/>
    <w:rsid w:val="003B0D93"/>
    <w:rsid w:val="003B0DD5"/>
    <w:rsid w:val="003B15BC"/>
    <w:rsid w:val="003B1601"/>
    <w:rsid w:val="003B188D"/>
    <w:rsid w:val="003B18CC"/>
    <w:rsid w:val="003B194E"/>
    <w:rsid w:val="003B1C1C"/>
    <w:rsid w:val="003B1C36"/>
    <w:rsid w:val="003B1D07"/>
    <w:rsid w:val="003B254F"/>
    <w:rsid w:val="003B27C6"/>
    <w:rsid w:val="003B291D"/>
    <w:rsid w:val="003B2B56"/>
    <w:rsid w:val="003B2F35"/>
    <w:rsid w:val="003B3154"/>
    <w:rsid w:val="003B3600"/>
    <w:rsid w:val="003B3A05"/>
    <w:rsid w:val="003B4170"/>
    <w:rsid w:val="003B4194"/>
    <w:rsid w:val="003B41EC"/>
    <w:rsid w:val="003B42D1"/>
    <w:rsid w:val="003B44A1"/>
    <w:rsid w:val="003B467A"/>
    <w:rsid w:val="003B49CE"/>
    <w:rsid w:val="003B4A0F"/>
    <w:rsid w:val="003B4C2B"/>
    <w:rsid w:val="003B4E10"/>
    <w:rsid w:val="003B4F83"/>
    <w:rsid w:val="003B52FD"/>
    <w:rsid w:val="003B5329"/>
    <w:rsid w:val="003B5A37"/>
    <w:rsid w:val="003B6507"/>
    <w:rsid w:val="003B6936"/>
    <w:rsid w:val="003B6ACF"/>
    <w:rsid w:val="003B6B50"/>
    <w:rsid w:val="003B6C6E"/>
    <w:rsid w:val="003B6CC8"/>
    <w:rsid w:val="003B6F12"/>
    <w:rsid w:val="003B6F9A"/>
    <w:rsid w:val="003B733C"/>
    <w:rsid w:val="003B73D2"/>
    <w:rsid w:val="003B7480"/>
    <w:rsid w:val="003B76A5"/>
    <w:rsid w:val="003B7857"/>
    <w:rsid w:val="003B7B9D"/>
    <w:rsid w:val="003B7FFD"/>
    <w:rsid w:val="003C00FB"/>
    <w:rsid w:val="003C0401"/>
    <w:rsid w:val="003C05AF"/>
    <w:rsid w:val="003C066F"/>
    <w:rsid w:val="003C0737"/>
    <w:rsid w:val="003C07CF"/>
    <w:rsid w:val="003C09C8"/>
    <w:rsid w:val="003C09F7"/>
    <w:rsid w:val="003C0C86"/>
    <w:rsid w:val="003C1149"/>
    <w:rsid w:val="003C1745"/>
    <w:rsid w:val="003C19F7"/>
    <w:rsid w:val="003C1A84"/>
    <w:rsid w:val="003C1C0F"/>
    <w:rsid w:val="003C21B9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761"/>
    <w:rsid w:val="003C3A6C"/>
    <w:rsid w:val="003C3A92"/>
    <w:rsid w:val="003C450C"/>
    <w:rsid w:val="003C4B57"/>
    <w:rsid w:val="003C4BA1"/>
    <w:rsid w:val="003C4CF5"/>
    <w:rsid w:val="003C4FD1"/>
    <w:rsid w:val="003C56C8"/>
    <w:rsid w:val="003C5F42"/>
    <w:rsid w:val="003C601E"/>
    <w:rsid w:val="003C62B6"/>
    <w:rsid w:val="003C697A"/>
    <w:rsid w:val="003C6A25"/>
    <w:rsid w:val="003C7245"/>
    <w:rsid w:val="003C7291"/>
    <w:rsid w:val="003C72A3"/>
    <w:rsid w:val="003C748C"/>
    <w:rsid w:val="003C7BC9"/>
    <w:rsid w:val="003C7C68"/>
    <w:rsid w:val="003C7DCF"/>
    <w:rsid w:val="003D05CB"/>
    <w:rsid w:val="003D080F"/>
    <w:rsid w:val="003D0B82"/>
    <w:rsid w:val="003D0BF5"/>
    <w:rsid w:val="003D0E4A"/>
    <w:rsid w:val="003D110B"/>
    <w:rsid w:val="003D13A6"/>
    <w:rsid w:val="003D14C2"/>
    <w:rsid w:val="003D1591"/>
    <w:rsid w:val="003D1699"/>
    <w:rsid w:val="003D1A04"/>
    <w:rsid w:val="003D1BBF"/>
    <w:rsid w:val="003D1D58"/>
    <w:rsid w:val="003D21E9"/>
    <w:rsid w:val="003D23D2"/>
    <w:rsid w:val="003D24E4"/>
    <w:rsid w:val="003D2512"/>
    <w:rsid w:val="003D2656"/>
    <w:rsid w:val="003D2772"/>
    <w:rsid w:val="003D2951"/>
    <w:rsid w:val="003D299F"/>
    <w:rsid w:val="003D29FB"/>
    <w:rsid w:val="003D2B9E"/>
    <w:rsid w:val="003D2CBF"/>
    <w:rsid w:val="003D2FA4"/>
    <w:rsid w:val="003D3040"/>
    <w:rsid w:val="003D3245"/>
    <w:rsid w:val="003D32D7"/>
    <w:rsid w:val="003D341B"/>
    <w:rsid w:val="003D35B6"/>
    <w:rsid w:val="003D36D6"/>
    <w:rsid w:val="003D385E"/>
    <w:rsid w:val="003D3C99"/>
    <w:rsid w:val="003D41CB"/>
    <w:rsid w:val="003D4203"/>
    <w:rsid w:val="003D423F"/>
    <w:rsid w:val="003D4256"/>
    <w:rsid w:val="003D46F0"/>
    <w:rsid w:val="003D4A74"/>
    <w:rsid w:val="003D4C5B"/>
    <w:rsid w:val="003D4D4A"/>
    <w:rsid w:val="003D5187"/>
    <w:rsid w:val="003D5361"/>
    <w:rsid w:val="003D5A36"/>
    <w:rsid w:val="003D5B1A"/>
    <w:rsid w:val="003D5CD1"/>
    <w:rsid w:val="003D5DBA"/>
    <w:rsid w:val="003D5F15"/>
    <w:rsid w:val="003D6302"/>
    <w:rsid w:val="003D65CC"/>
    <w:rsid w:val="003D672C"/>
    <w:rsid w:val="003D6B91"/>
    <w:rsid w:val="003D7470"/>
    <w:rsid w:val="003D753D"/>
    <w:rsid w:val="003D7D0E"/>
    <w:rsid w:val="003D7D5B"/>
    <w:rsid w:val="003D7EA2"/>
    <w:rsid w:val="003D7EBD"/>
    <w:rsid w:val="003E00E2"/>
    <w:rsid w:val="003E0482"/>
    <w:rsid w:val="003E07D8"/>
    <w:rsid w:val="003E0819"/>
    <w:rsid w:val="003E0827"/>
    <w:rsid w:val="003E09DE"/>
    <w:rsid w:val="003E0C21"/>
    <w:rsid w:val="003E0FDE"/>
    <w:rsid w:val="003E129F"/>
    <w:rsid w:val="003E1354"/>
    <w:rsid w:val="003E1385"/>
    <w:rsid w:val="003E1551"/>
    <w:rsid w:val="003E18DB"/>
    <w:rsid w:val="003E1BDE"/>
    <w:rsid w:val="003E1D6C"/>
    <w:rsid w:val="003E1EE7"/>
    <w:rsid w:val="003E243B"/>
    <w:rsid w:val="003E30FE"/>
    <w:rsid w:val="003E3115"/>
    <w:rsid w:val="003E3530"/>
    <w:rsid w:val="003E3690"/>
    <w:rsid w:val="003E3721"/>
    <w:rsid w:val="003E37E9"/>
    <w:rsid w:val="003E38EC"/>
    <w:rsid w:val="003E3951"/>
    <w:rsid w:val="003E3AB2"/>
    <w:rsid w:val="003E3AD7"/>
    <w:rsid w:val="003E3BA1"/>
    <w:rsid w:val="003E3F6C"/>
    <w:rsid w:val="003E4273"/>
    <w:rsid w:val="003E434E"/>
    <w:rsid w:val="003E44FB"/>
    <w:rsid w:val="003E45A2"/>
    <w:rsid w:val="003E45A5"/>
    <w:rsid w:val="003E4BB0"/>
    <w:rsid w:val="003E4F07"/>
    <w:rsid w:val="003E4FD2"/>
    <w:rsid w:val="003E54CB"/>
    <w:rsid w:val="003E5A45"/>
    <w:rsid w:val="003E5B4D"/>
    <w:rsid w:val="003E5BF5"/>
    <w:rsid w:val="003E5F33"/>
    <w:rsid w:val="003E5F5A"/>
    <w:rsid w:val="003E607B"/>
    <w:rsid w:val="003E60C6"/>
    <w:rsid w:val="003E6137"/>
    <w:rsid w:val="003E65E2"/>
    <w:rsid w:val="003E65E5"/>
    <w:rsid w:val="003E668E"/>
    <w:rsid w:val="003E6896"/>
    <w:rsid w:val="003E6CF1"/>
    <w:rsid w:val="003E6E69"/>
    <w:rsid w:val="003E7132"/>
    <w:rsid w:val="003E714C"/>
    <w:rsid w:val="003E7406"/>
    <w:rsid w:val="003E75E1"/>
    <w:rsid w:val="003F0724"/>
    <w:rsid w:val="003F17BC"/>
    <w:rsid w:val="003F1945"/>
    <w:rsid w:val="003F1A2B"/>
    <w:rsid w:val="003F1AA5"/>
    <w:rsid w:val="003F1ADA"/>
    <w:rsid w:val="003F1BAC"/>
    <w:rsid w:val="003F1C04"/>
    <w:rsid w:val="003F1D96"/>
    <w:rsid w:val="003F1E28"/>
    <w:rsid w:val="003F2016"/>
    <w:rsid w:val="003F25BE"/>
    <w:rsid w:val="003F2896"/>
    <w:rsid w:val="003F299D"/>
    <w:rsid w:val="003F2C6E"/>
    <w:rsid w:val="003F2DC1"/>
    <w:rsid w:val="003F2DE8"/>
    <w:rsid w:val="003F2E02"/>
    <w:rsid w:val="003F3675"/>
    <w:rsid w:val="003F38F6"/>
    <w:rsid w:val="003F3B0F"/>
    <w:rsid w:val="003F3C7E"/>
    <w:rsid w:val="003F4355"/>
    <w:rsid w:val="003F4470"/>
    <w:rsid w:val="003F4591"/>
    <w:rsid w:val="003F4A40"/>
    <w:rsid w:val="003F4CB9"/>
    <w:rsid w:val="003F505A"/>
    <w:rsid w:val="003F56E7"/>
    <w:rsid w:val="003F6155"/>
    <w:rsid w:val="003F66D9"/>
    <w:rsid w:val="003F66DE"/>
    <w:rsid w:val="003F6771"/>
    <w:rsid w:val="003F6897"/>
    <w:rsid w:val="003F6EFA"/>
    <w:rsid w:val="003F6F21"/>
    <w:rsid w:val="003F7137"/>
    <w:rsid w:val="003F7822"/>
    <w:rsid w:val="003F7998"/>
    <w:rsid w:val="003F79D2"/>
    <w:rsid w:val="003F7A4D"/>
    <w:rsid w:val="003F7BF1"/>
    <w:rsid w:val="003F7C6D"/>
    <w:rsid w:val="003F7EC1"/>
    <w:rsid w:val="003F7F07"/>
    <w:rsid w:val="00400029"/>
    <w:rsid w:val="004001A1"/>
    <w:rsid w:val="00400254"/>
    <w:rsid w:val="004005CB"/>
    <w:rsid w:val="0040071A"/>
    <w:rsid w:val="00400EFE"/>
    <w:rsid w:val="00401254"/>
    <w:rsid w:val="0040154F"/>
    <w:rsid w:val="00401565"/>
    <w:rsid w:val="004017DB"/>
    <w:rsid w:val="004018EC"/>
    <w:rsid w:val="00401AED"/>
    <w:rsid w:val="00401C32"/>
    <w:rsid w:val="00401C55"/>
    <w:rsid w:val="00401D79"/>
    <w:rsid w:val="00402061"/>
    <w:rsid w:val="0040209E"/>
    <w:rsid w:val="004021FA"/>
    <w:rsid w:val="0040254F"/>
    <w:rsid w:val="0040262F"/>
    <w:rsid w:val="004026A9"/>
    <w:rsid w:val="00402D37"/>
    <w:rsid w:val="00402EEC"/>
    <w:rsid w:val="00403095"/>
    <w:rsid w:val="0040333E"/>
    <w:rsid w:val="004034AB"/>
    <w:rsid w:val="00403820"/>
    <w:rsid w:val="0040389D"/>
    <w:rsid w:val="00403D9F"/>
    <w:rsid w:val="00404000"/>
    <w:rsid w:val="00404177"/>
    <w:rsid w:val="00404371"/>
    <w:rsid w:val="004047B3"/>
    <w:rsid w:val="0040492C"/>
    <w:rsid w:val="00404BDF"/>
    <w:rsid w:val="004051DB"/>
    <w:rsid w:val="004052F1"/>
    <w:rsid w:val="004055E3"/>
    <w:rsid w:val="0040562A"/>
    <w:rsid w:val="0040572B"/>
    <w:rsid w:val="00405A5A"/>
    <w:rsid w:val="00405F01"/>
    <w:rsid w:val="00405F60"/>
    <w:rsid w:val="00406082"/>
    <w:rsid w:val="004060A2"/>
    <w:rsid w:val="0040620E"/>
    <w:rsid w:val="004062F8"/>
    <w:rsid w:val="004063DF"/>
    <w:rsid w:val="004064FD"/>
    <w:rsid w:val="004065C0"/>
    <w:rsid w:val="00406D0D"/>
    <w:rsid w:val="00406D34"/>
    <w:rsid w:val="0040714C"/>
    <w:rsid w:val="0040733B"/>
    <w:rsid w:val="004073BB"/>
    <w:rsid w:val="0040749C"/>
    <w:rsid w:val="004077E2"/>
    <w:rsid w:val="00407CBF"/>
    <w:rsid w:val="00407E01"/>
    <w:rsid w:val="00410357"/>
    <w:rsid w:val="0041072E"/>
    <w:rsid w:val="0041083B"/>
    <w:rsid w:val="00410E0B"/>
    <w:rsid w:val="00411070"/>
    <w:rsid w:val="00411103"/>
    <w:rsid w:val="00411191"/>
    <w:rsid w:val="004111FF"/>
    <w:rsid w:val="004116FD"/>
    <w:rsid w:val="00411B49"/>
    <w:rsid w:val="00411D5F"/>
    <w:rsid w:val="00411D90"/>
    <w:rsid w:val="00412200"/>
    <w:rsid w:val="004129E2"/>
    <w:rsid w:val="00412BED"/>
    <w:rsid w:val="0041305F"/>
    <w:rsid w:val="0041314A"/>
    <w:rsid w:val="00413270"/>
    <w:rsid w:val="00413334"/>
    <w:rsid w:val="00413C56"/>
    <w:rsid w:val="00413EC1"/>
    <w:rsid w:val="004143EF"/>
    <w:rsid w:val="004144F3"/>
    <w:rsid w:val="00414544"/>
    <w:rsid w:val="00414606"/>
    <w:rsid w:val="00414995"/>
    <w:rsid w:val="00414A2C"/>
    <w:rsid w:val="00414E87"/>
    <w:rsid w:val="0041510C"/>
    <w:rsid w:val="00415593"/>
    <w:rsid w:val="00415928"/>
    <w:rsid w:val="00415AD9"/>
    <w:rsid w:val="00415B89"/>
    <w:rsid w:val="00415F18"/>
    <w:rsid w:val="0041617A"/>
    <w:rsid w:val="004161C7"/>
    <w:rsid w:val="0041645D"/>
    <w:rsid w:val="00416508"/>
    <w:rsid w:val="00416626"/>
    <w:rsid w:val="00416A86"/>
    <w:rsid w:val="00416EBE"/>
    <w:rsid w:val="00417112"/>
    <w:rsid w:val="00417255"/>
    <w:rsid w:val="00417345"/>
    <w:rsid w:val="00417550"/>
    <w:rsid w:val="004176C7"/>
    <w:rsid w:val="004178F5"/>
    <w:rsid w:val="004178F6"/>
    <w:rsid w:val="00417A74"/>
    <w:rsid w:val="00417AD7"/>
    <w:rsid w:val="00417B6E"/>
    <w:rsid w:val="00417F81"/>
    <w:rsid w:val="004200C8"/>
    <w:rsid w:val="004202D0"/>
    <w:rsid w:val="00420519"/>
    <w:rsid w:val="00420755"/>
    <w:rsid w:val="00420C03"/>
    <w:rsid w:val="00420D9E"/>
    <w:rsid w:val="004212E2"/>
    <w:rsid w:val="00421B8F"/>
    <w:rsid w:val="00421CD1"/>
    <w:rsid w:val="004220F6"/>
    <w:rsid w:val="0042219F"/>
    <w:rsid w:val="00422287"/>
    <w:rsid w:val="00422A22"/>
    <w:rsid w:val="00422AD6"/>
    <w:rsid w:val="00422DB0"/>
    <w:rsid w:val="00422EA2"/>
    <w:rsid w:val="00423178"/>
    <w:rsid w:val="00423590"/>
    <w:rsid w:val="004236EE"/>
    <w:rsid w:val="00423919"/>
    <w:rsid w:val="00423B61"/>
    <w:rsid w:val="00423F4E"/>
    <w:rsid w:val="00424097"/>
    <w:rsid w:val="004241FC"/>
    <w:rsid w:val="00424887"/>
    <w:rsid w:val="00424A2F"/>
    <w:rsid w:val="00424E04"/>
    <w:rsid w:val="00424E17"/>
    <w:rsid w:val="00425167"/>
    <w:rsid w:val="004253CA"/>
    <w:rsid w:val="004254E1"/>
    <w:rsid w:val="004255BF"/>
    <w:rsid w:val="004257B0"/>
    <w:rsid w:val="00425933"/>
    <w:rsid w:val="004259E8"/>
    <w:rsid w:val="00425AC8"/>
    <w:rsid w:val="00425D2D"/>
    <w:rsid w:val="00425FF8"/>
    <w:rsid w:val="00426078"/>
    <w:rsid w:val="0042626D"/>
    <w:rsid w:val="00426783"/>
    <w:rsid w:val="00426873"/>
    <w:rsid w:val="004268E3"/>
    <w:rsid w:val="00426A4D"/>
    <w:rsid w:val="004270D0"/>
    <w:rsid w:val="0042730C"/>
    <w:rsid w:val="004277BA"/>
    <w:rsid w:val="00427948"/>
    <w:rsid w:val="00427AC6"/>
    <w:rsid w:val="00427B4E"/>
    <w:rsid w:val="00427D8E"/>
    <w:rsid w:val="00430014"/>
    <w:rsid w:val="004300DC"/>
    <w:rsid w:val="004301C0"/>
    <w:rsid w:val="004307C6"/>
    <w:rsid w:val="00430800"/>
    <w:rsid w:val="00430B03"/>
    <w:rsid w:val="00430CDE"/>
    <w:rsid w:val="00430DFD"/>
    <w:rsid w:val="004313E8"/>
    <w:rsid w:val="0043142E"/>
    <w:rsid w:val="00431D63"/>
    <w:rsid w:val="00431DC1"/>
    <w:rsid w:val="00432260"/>
    <w:rsid w:val="0043230D"/>
    <w:rsid w:val="00432BD4"/>
    <w:rsid w:val="004330AA"/>
    <w:rsid w:val="00433577"/>
    <w:rsid w:val="004338A5"/>
    <w:rsid w:val="004338DF"/>
    <w:rsid w:val="004339E9"/>
    <w:rsid w:val="00433A40"/>
    <w:rsid w:val="00433B83"/>
    <w:rsid w:val="00433D73"/>
    <w:rsid w:val="00434039"/>
    <w:rsid w:val="0043426C"/>
    <w:rsid w:val="00434485"/>
    <w:rsid w:val="00434767"/>
    <w:rsid w:val="004347B0"/>
    <w:rsid w:val="004349CE"/>
    <w:rsid w:val="00434EA8"/>
    <w:rsid w:val="00434F4E"/>
    <w:rsid w:val="00434FA2"/>
    <w:rsid w:val="00434FCB"/>
    <w:rsid w:val="004353C4"/>
    <w:rsid w:val="0043574F"/>
    <w:rsid w:val="00435C38"/>
    <w:rsid w:val="00435FA5"/>
    <w:rsid w:val="004361F1"/>
    <w:rsid w:val="00436301"/>
    <w:rsid w:val="0043637C"/>
    <w:rsid w:val="00436693"/>
    <w:rsid w:val="004367D7"/>
    <w:rsid w:val="004368FF"/>
    <w:rsid w:val="00437086"/>
    <w:rsid w:val="0043737D"/>
    <w:rsid w:val="004377D8"/>
    <w:rsid w:val="00437B94"/>
    <w:rsid w:val="00437C80"/>
    <w:rsid w:val="00437CD4"/>
    <w:rsid w:val="00440615"/>
    <w:rsid w:val="0044092E"/>
    <w:rsid w:val="00440BC3"/>
    <w:rsid w:val="004410AF"/>
    <w:rsid w:val="00441224"/>
    <w:rsid w:val="00441248"/>
    <w:rsid w:val="004418A8"/>
    <w:rsid w:val="00441AF7"/>
    <w:rsid w:val="00441F0E"/>
    <w:rsid w:val="004420A4"/>
    <w:rsid w:val="004420DE"/>
    <w:rsid w:val="004421F4"/>
    <w:rsid w:val="0044231A"/>
    <w:rsid w:val="00442468"/>
    <w:rsid w:val="0044255C"/>
    <w:rsid w:val="00442562"/>
    <w:rsid w:val="004426B4"/>
    <w:rsid w:val="00442AB0"/>
    <w:rsid w:val="00442EF4"/>
    <w:rsid w:val="00443028"/>
    <w:rsid w:val="00443099"/>
    <w:rsid w:val="00443179"/>
    <w:rsid w:val="004433ED"/>
    <w:rsid w:val="00443522"/>
    <w:rsid w:val="004435C0"/>
    <w:rsid w:val="00443944"/>
    <w:rsid w:val="00443AD2"/>
    <w:rsid w:val="00443B02"/>
    <w:rsid w:val="00444197"/>
    <w:rsid w:val="00444241"/>
    <w:rsid w:val="0044434E"/>
    <w:rsid w:val="0044446B"/>
    <w:rsid w:val="00444526"/>
    <w:rsid w:val="00444840"/>
    <w:rsid w:val="00444887"/>
    <w:rsid w:val="00444EA7"/>
    <w:rsid w:val="00444F2E"/>
    <w:rsid w:val="00444F3F"/>
    <w:rsid w:val="00445221"/>
    <w:rsid w:val="00445427"/>
    <w:rsid w:val="004455C9"/>
    <w:rsid w:val="00445961"/>
    <w:rsid w:val="00445B25"/>
    <w:rsid w:val="00445CCC"/>
    <w:rsid w:val="00445D2B"/>
    <w:rsid w:val="00445F8A"/>
    <w:rsid w:val="00446113"/>
    <w:rsid w:val="004464F5"/>
    <w:rsid w:val="0044657D"/>
    <w:rsid w:val="00446896"/>
    <w:rsid w:val="00446A92"/>
    <w:rsid w:val="00446B9E"/>
    <w:rsid w:val="00446C41"/>
    <w:rsid w:val="0044771E"/>
    <w:rsid w:val="00447CC1"/>
    <w:rsid w:val="00447E67"/>
    <w:rsid w:val="0045025C"/>
    <w:rsid w:val="00450289"/>
    <w:rsid w:val="00450A57"/>
    <w:rsid w:val="00450A87"/>
    <w:rsid w:val="00450B5D"/>
    <w:rsid w:val="00450C5F"/>
    <w:rsid w:val="004511F2"/>
    <w:rsid w:val="004513B7"/>
    <w:rsid w:val="004515D0"/>
    <w:rsid w:val="004518A4"/>
    <w:rsid w:val="004519DA"/>
    <w:rsid w:val="00451D0B"/>
    <w:rsid w:val="00451E6C"/>
    <w:rsid w:val="004523FD"/>
    <w:rsid w:val="00452563"/>
    <w:rsid w:val="00452971"/>
    <w:rsid w:val="00452A57"/>
    <w:rsid w:val="00452B9C"/>
    <w:rsid w:val="00452E24"/>
    <w:rsid w:val="0045313D"/>
    <w:rsid w:val="00453159"/>
    <w:rsid w:val="00453273"/>
    <w:rsid w:val="00453C8E"/>
    <w:rsid w:val="00454352"/>
    <w:rsid w:val="00454389"/>
    <w:rsid w:val="004544D5"/>
    <w:rsid w:val="00454EC6"/>
    <w:rsid w:val="0045510D"/>
    <w:rsid w:val="0045522B"/>
    <w:rsid w:val="00455231"/>
    <w:rsid w:val="00455291"/>
    <w:rsid w:val="0045543E"/>
    <w:rsid w:val="00455A18"/>
    <w:rsid w:val="00455AE8"/>
    <w:rsid w:val="00455CB9"/>
    <w:rsid w:val="00455E2B"/>
    <w:rsid w:val="00455EB1"/>
    <w:rsid w:val="00456014"/>
    <w:rsid w:val="004560C1"/>
    <w:rsid w:val="00456261"/>
    <w:rsid w:val="00456382"/>
    <w:rsid w:val="004565FF"/>
    <w:rsid w:val="00456A21"/>
    <w:rsid w:val="00456AAB"/>
    <w:rsid w:val="00456B3C"/>
    <w:rsid w:val="00456C57"/>
    <w:rsid w:val="00456EE1"/>
    <w:rsid w:val="00456F4D"/>
    <w:rsid w:val="004574FD"/>
    <w:rsid w:val="004577B1"/>
    <w:rsid w:val="00457E43"/>
    <w:rsid w:val="00457E68"/>
    <w:rsid w:val="00460239"/>
    <w:rsid w:val="004607BA"/>
    <w:rsid w:val="00460838"/>
    <w:rsid w:val="00460C78"/>
    <w:rsid w:val="00460E14"/>
    <w:rsid w:val="00460F7F"/>
    <w:rsid w:val="00461753"/>
    <w:rsid w:val="004619D3"/>
    <w:rsid w:val="00461B8C"/>
    <w:rsid w:val="00462355"/>
    <w:rsid w:val="004623F5"/>
    <w:rsid w:val="0046250C"/>
    <w:rsid w:val="00462593"/>
    <w:rsid w:val="004625F8"/>
    <w:rsid w:val="00462782"/>
    <w:rsid w:val="004628AC"/>
    <w:rsid w:val="00463000"/>
    <w:rsid w:val="004630A9"/>
    <w:rsid w:val="0046313F"/>
    <w:rsid w:val="004638C5"/>
    <w:rsid w:val="00463A2C"/>
    <w:rsid w:val="004644ED"/>
    <w:rsid w:val="004645C8"/>
    <w:rsid w:val="00464958"/>
    <w:rsid w:val="00464B01"/>
    <w:rsid w:val="00464D0D"/>
    <w:rsid w:val="00464D20"/>
    <w:rsid w:val="00464DF2"/>
    <w:rsid w:val="00464E27"/>
    <w:rsid w:val="004655EE"/>
    <w:rsid w:val="00465C7D"/>
    <w:rsid w:val="00465E42"/>
    <w:rsid w:val="004664EB"/>
    <w:rsid w:val="00466526"/>
    <w:rsid w:val="004665D2"/>
    <w:rsid w:val="004666B9"/>
    <w:rsid w:val="0046684B"/>
    <w:rsid w:val="00466A14"/>
    <w:rsid w:val="00466BD5"/>
    <w:rsid w:val="00466E00"/>
    <w:rsid w:val="004671A8"/>
    <w:rsid w:val="004672B7"/>
    <w:rsid w:val="00467469"/>
    <w:rsid w:val="004674DE"/>
    <w:rsid w:val="004677FC"/>
    <w:rsid w:val="00467811"/>
    <w:rsid w:val="004678A1"/>
    <w:rsid w:val="00467913"/>
    <w:rsid w:val="00467918"/>
    <w:rsid w:val="00467AC3"/>
    <w:rsid w:val="00467F11"/>
    <w:rsid w:val="00470007"/>
    <w:rsid w:val="0047012C"/>
    <w:rsid w:val="00470281"/>
    <w:rsid w:val="004702D8"/>
    <w:rsid w:val="004702ED"/>
    <w:rsid w:val="0047034E"/>
    <w:rsid w:val="0047061D"/>
    <w:rsid w:val="004708EF"/>
    <w:rsid w:val="00470BEA"/>
    <w:rsid w:val="00470C49"/>
    <w:rsid w:val="00470E15"/>
    <w:rsid w:val="00470EA6"/>
    <w:rsid w:val="00471117"/>
    <w:rsid w:val="0047113D"/>
    <w:rsid w:val="0047124B"/>
    <w:rsid w:val="004714B5"/>
    <w:rsid w:val="004716C4"/>
    <w:rsid w:val="004716EA"/>
    <w:rsid w:val="00471789"/>
    <w:rsid w:val="0047198F"/>
    <w:rsid w:val="00471DCF"/>
    <w:rsid w:val="00471E64"/>
    <w:rsid w:val="004722ED"/>
    <w:rsid w:val="00472390"/>
    <w:rsid w:val="00472594"/>
    <w:rsid w:val="004727AC"/>
    <w:rsid w:val="00472963"/>
    <w:rsid w:val="00472C3D"/>
    <w:rsid w:val="00472D0D"/>
    <w:rsid w:val="00472EA2"/>
    <w:rsid w:val="00472FD7"/>
    <w:rsid w:val="0047308C"/>
    <w:rsid w:val="00473321"/>
    <w:rsid w:val="004734F8"/>
    <w:rsid w:val="00473BBB"/>
    <w:rsid w:val="00473FAA"/>
    <w:rsid w:val="0047407C"/>
    <w:rsid w:val="00474333"/>
    <w:rsid w:val="004744FB"/>
    <w:rsid w:val="00474C79"/>
    <w:rsid w:val="00474DC4"/>
    <w:rsid w:val="004750BC"/>
    <w:rsid w:val="0047532A"/>
    <w:rsid w:val="0047572E"/>
    <w:rsid w:val="00475A30"/>
    <w:rsid w:val="00475A3A"/>
    <w:rsid w:val="00475B81"/>
    <w:rsid w:val="00475BA4"/>
    <w:rsid w:val="00475CE7"/>
    <w:rsid w:val="0047645B"/>
    <w:rsid w:val="004765DE"/>
    <w:rsid w:val="004768FB"/>
    <w:rsid w:val="00476BA1"/>
    <w:rsid w:val="00476BF1"/>
    <w:rsid w:val="00476C49"/>
    <w:rsid w:val="00476DEF"/>
    <w:rsid w:val="004771C2"/>
    <w:rsid w:val="004772CD"/>
    <w:rsid w:val="00477538"/>
    <w:rsid w:val="00477779"/>
    <w:rsid w:val="004778FC"/>
    <w:rsid w:val="00477980"/>
    <w:rsid w:val="00477AFC"/>
    <w:rsid w:val="00477D3C"/>
    <w:rsid w:val="00477D6D"/>
    <w:rsid w:val="00477E2C"/>
    <w:rsid w:val="00480785"/>
    <w:rsid w:val="00480C1F"/>
    <w:rsid w:val="00480C5B"/>
    <w:rsid w:val="00481546"/>
    <w:rsid w:val="00481636"/>
    <w:rsid w:val="00481691"/>
    <w:rsid w:val="004817FC"/>
    <w:rsid w:val="0048187D"/>
    <w:rsid w:val="004818C8"/>
    <w:rsid w:val="004819EC"/>
    <w:rsid w:val="00482367"/>
    <w:rsid w:val="00482416"/>
    <w:rsid w:val="00482849"/>
    <w:rsid w:val="00482C2C"/>
    <w:rsid w:val="00482F4A"/>
    <w:rsid w:val="004831B5"/>
    <w:rsid w:val="004834AC"/>
    <w:rsid w:val="00483513"/>
    <w:rsid w:val="004836AA"/>
    <w:rsid w:val="00483752"/>
    <w:rsid w:val="00483B4D"/>
    <w:rsid w:val="00483D03"/>
    <w:rsid w:val="00484152"/>
    <w:rsid w:val="004841E6"/>
    <w:rsid w:val="004843CA"/>
    <w:rsid w:val="00484463"/>
    <w:rsid w:val="004845C3"/>
    <w:rsid w:val="004853DD"/>
    <w:rsid w:val="004855FC"/>
    <w:rsid w:val="00485C89"/>
    <w:rsid w:val="00485D0D"/>
    <w:rsid w:val="00485E81"/>
    <w:rsid w:val="00485ECD"/>
    <w:rsid w:val="0048612F"/>
    <w:rsid w:val="004862C2"/>
    <w:rsid w:val="0048647F"/>
    <w:rsid w:val="00486542"/>
    <w:rsid w:val="00486774"/>
    <w:rsid w:val="0048725E"/>
    <w:rsid w:val="0048780D"/>
    <w:rsid w:val="00487BB6"/>
    <w:rsid w:val="00487CEF"/>
    <w:rsid w:val="004901BF"/>
    <w:rsid w:val="0049077C"/>
    <w:rsid w:val="00490C12"/>
    <w:rsid w:val="0049146D"/>
    <w:rsid w:val="0049155D"/>
    <w:rsid w:val="00491794"/>
    <w:rsid w:val="00491C37"/>
    <w:rsid w:val="00491E3A"/>
    <w:rsid w:val="00491E89"/>
    <w:rsid w:val="00492067"/>
    <w:rsid w:val="00492270"/>
    <w:rsid w:val="004922D3"/>
    <w:rsid w:val="00492402"/>
    <w:rsid w:val="00492557"/>
    <w:rsid w:val="00492606"/>
    <w:rsid w:val="00492A5D"/>
    <w:rsid w:val="00492BC4"/>
    <w:rsid w:val="00492C70"/>
    <w:rsid w:val="00492D97"/>
    <w:rsid w:val="00492DF6"/>
    <w:rsid w:val="004930CD"/>
    <w:rsid w:val="00493505"/>
    <w:rsid w:val="004936D1"/>
    <w:rsid w:val="004937B4"/>
    <w:rsid w:val="00494457"/>
    <w:rsid w:val="00494785"/>
    <w:rsid w:val="00494AB1"/>
    <w:rsid w:val="00494B97"/>
    <w:rsid w:val="00494E42"/>
    <w:rsid w:val="00495053"/>
    <w:rsid w:val="0049532E"/>
    <w:rsid w:val="00495912"/>
    <w:rsid w:val="00495A00"/>
    <w:rsid w:val="00495F06"/>
    <w:rsid w:val="00496858"/>
    <w:rsid w:val="00496A01"/>
    <w:rsid w:val="00496E1E"/>
    <w:rsid w:val="00497327"/>
    <w:rsid w:val="00497537"/>
    <w:rsid w:val="004975F2"/>
    <w:rsid w:val="00497D4A"/>
    <w:rsid w:val="004A0338"/>
    <w:rsid w:val="004A043A"/>
    <w:rsid w:val="004A0715"/>
    <w:rsid w:val="004A07AF"/>
    <w:rsid w:val="004A09D3"/>
    <w:rsid w:val="004A0A2A"/>
    <w:rsid w:val="004A0BA5"/>
    <w:rsid w:val="004A0EA6"/>
    <w:rsid w:val="004A1239"/>
    <w:rsid w:val="004A12E7"/>
    <w:rsid w:val="004A1600"/>
    <w:rsid w:val="004A164F"/>
    <w:rsid w:val="004A168D"/>
    <w:rsid w:val="004A16D0"/>
    <w:rsid w:val="004A1A14"/>
    <w:rsid w:val="004A1F6D"/>
    <w:rsid w:val="004A2264"/>
    <w:rsid w:val="004A27FF"/>
    <w:rsid w:val="004A2E64"/>
    <w:rsid w:val="004A2F5E"/>
    <w:rsid w:val="004A307D"/>
    <w:rsid w:val="004A34FF"/>
    <w:rsid w:val="004A3A65"/>
    <w:rsid w:val="004A3C8A"/>
    <w:rsid w:val="004A3F30"/>
    <w:rsid w:val="004A4418"/>
    <w:rsid w:val="004A4432"/>
    <w:rsid w:val="004A4730"/>
    <w:rsid w:val="004A481F"/>
    <w:rsid w:val="004A49A4"/>
    <w:rsid w:val="004A4A41"/>
    <w:rsid w:val="004A4A89"/>
    <w:rsid w:val="004A4E2C"/>
    <w:rsid w:val="004A5110"/>
    <w:rsid w:val="004A51A4"/>
    <w:rsid w:val="004A51B5"/>
    <w:rsid w:val="004A5320"/>
    <w:rsid w:val="004A5733"/>
    <w:rsid w:val="004A5751"/>
    <w:rsid w:val="004A594B"/>
    <w:rsid w:val="004A5952"/>
    <w:rsid w:val="004A5A79"/>
    <w:rsid w:val="004A5C89"/>
    <w:rsid w:val="004A5F3F"/>
    <w:rsid w:val="004A65B9"/>
    <w:rsid w:val="004A67E7"/>
    <w:rsid w:val="004A6F8A"/>
    <w:rsid w:val="004A747B"/>
    <w:rsid w:val="004A7627"/>
    <w:rsid w:val="004A7B31"/>
    <w:rsid w:val="004A7BAD"/>
    <w:rsid w:val="004A7CF3"/>
    <w:rsid w:val="004B00F6"/>
    <w:rsid w:val="004B04E7"/>
    <w:rsid w:val="004B064E"/>
    <w:rsid w:val="004B08A7"/>
    <w:rsid w:val="004B10A7"/>
    <w:rsid w:val="004B137B"/>
    <w:rsid w:val="004B193C"/>
    <w:rsid w:val="004B1EA3"/>
    <w:rsid w:val="004B212C"/>
    <w:rsid w:val="004B221A"/>
    <w:rsid w:val="004B24DD"/>
    <w:rsid w:val="004B2635"/>
    <w:rsid w:val="004B268E"/>
    <w:rsid w:val="004B2799"/>
    <w:rsid w:val="004B28E9"/>
    <w:rsid w:val="004B33AC"/>
    <w:rsid w:val="004B3483"/>
    <w:rsid w:val="004B3590"/>
    <w:rsid w:val="004B376B"/>
    <w:rsid w:val="004B3A3F"/>
    <w:rsid w:val="004B3EA7"/>
    <w:rsid w:val="004B402A"/>
    <w:rsid w:val="004B40F1"/>
    <w:rsid w:val="004B46B8"/>
    <w:rsid w:val="004B47AC"/>
    <w:rsid w:val="004B4843"/>
    <w:rsid w:val="004B4877"/>
    <w:rsid w:val="004B4CA0"/>
    <w:rsid w:val="004B4CE8"/>
    <w:rsid w:val="004B4DE2"/>
    <w:rsid w:val="004B5416"/>
    <w:rsid w:val="004B54E9"/>
    <w:rsid w:val="004B56E6"/>
    <w:rsid w:val="004B5907"/>
    <w:rsid w:val="004B5C61"/>
    <w:rsid w:val="004B6132"/>
    <w:rsid w:val="004B67E2"/>
    <w:rsid w:val="004B6888"/>
    <w:rsid w:val="004B6930"/>
    <w:rsid w:val="004B6A02"/>
    <w:rsid w:val="004B6AC4"/>
    <w:rsid w:val="004B6CE7"/>
    <w:rsid w:val="004B6D78"/>
    <w:rsid w:val="004B6E53"/>
    <w:rsid w:val="004B70B5"/>
    <w:rsid w:val="004B71B4"/>
    <w:rsid w:val="004B71DC"/>
    <w:rsid w:val="004B7483"/>
    <w:rsid w:val="004B76DF"/>
    <w:rsid w:val="004B7A8D"/>
    <w:rsid w:val="004C01F9"/>
    <w:rsid w:val="004C0223"/>
    <w:rsid w:val="004C070B"/>
    <w:rsid w:val="004C080E"/>
    <w:rsid w:val="004C0D22"/>
    <w:rsid w:val="004C1058"/>
    <w:rsid w:val="004C1246"/>
    <w:rsid w:val="004C1347"/>
    <w:rsid w:val="004C16EF"/>
    <w:rsid w:val="004C1986"/>
    <w:rsid w:val="004C1C8B"/>
    <w:rsid w:val="004C2131"/>
    <w:rsid w:val="004C2543"/>
    <w:rsid w:val="004C2906"/>
    <w:rsid w:val="004C2B3A"/>
    <w:rsid w:val="004C2EDB"/>
    <w:rsid w:val="004C3046"/>
    <w:rsid w:val="004C30B9"/>
    <w:rsid w:val="004C342B"/>
    <w:rsid w:val="004C3834"/>
    <w:rsid w:val="004C39FA"/>
    <w:rsid w:val="004C3B53"/>
    <w:rsid w:val="004C4054"/>
    <w:rsid w:val="004C41B8"/>
    <w:rsid w:val="004C4248"/>
    <w:rsid w:val="004C437E"/>
    <w:rsid w:val="004C469F"/>
    <w:rsid w:val="004C4D28"/>
    <w:rsid w:val="004C4EB7"/>
    <w:rsid w:val="004C53F7"/>
    <w:rsid w:val="004C54CD"/>
    <w:rsid w:val="004C573D"/>
    <w:rsid w:val="004C5876"/>
    <w:rsid w:val="004C597F"/>
    <w:rsid w:val="004C5EF8"/>
    <w:rsid w:val="004C601B"/>
    <w:rsid w:val="004C6138"/>
    <w:rsid w:val="004C62CD"/>
    <w:rsid w:val="004C69B1"/>
    <w:rsid w:val="004C6B30"/>
    <w:rsid w:val="004C6FEE"/>
    <w:rsid w:val="004C7031"/>
    <w:rsid w:val="004C7810"/>
    <w:rsid w:val="004C7823"/>
    <w:rsid w:val="004C796B"/>
    <w:rsid w:val="004C7EFE"/>
    <w:rsid w:val="004C7FE0"/>
    <w:rsid w:val="004D0566"/>
    <w:rsid w:val="004D0961"/>
    <w:rsid w:val="004D09DA"/>
    <w:rsid w:val="004D0B93"/>
    <w:rsid w:val="004D0BFB"/>
    <w:rsid w:val="004D0C5D"/>
    <w:rsid w:val="004D0DAD"/>
    <w:rsid w:val="004D0DB7"/>
    <w:rsid w:val="004D0E34"/>
    <w:rsid w:val="004D17F7"/>
    <w:rsid w:val="004D18D6"/>
    <w:rsid w:val="004D1E51"/>
    <w:rsid w:val="004D2008"/>
    <w:rsid w:val="004D237E"/>
    <w:rsid w:val="004D2464"/>
    <w:rsid w:val="004D2C14"/>
    <w:rsid w:val="004D2CC9"/>
    <w:rsid w:val="004D2EF0"/>
    <w:rsid w:val="004D307D"/>
    <w:rsid w:val="004D30D3"/>
    <w:rsid w:val="004D3229"/>
    <w:rsid w:val="004D3900"/>
    <w:rsid w:val="004D3955"/>
    <w:rsid w:val="004D39E2"/>
    <w:rsid w:val="004D3A60"/>
    <w:rsid w:val="004D3C6D"/>
    <w:rsid w:val="004D3CB7"/>
    <w:rsid w:val="004D3E37"/>
    <w:rsid w:val="004D3ECB"/>
    <w:rsid w:val="004D41D5"/>
    <w:rsid w:val="004D44D9"/>
    <w:rsid w:val="004D47D1"/>
    <w:rsid w:val="004D48DA"/>
    <w:rsid w:val="004D491B"/>
    <w:rsid w:val="004D4A06"/>
    <w:rsid w:val="004D4B5C"/>
    <w:rsid w:val="004D525B"/>
    <w:rsid w:val="004D526C"/>
    <w:rsid w:val="004D5345"/>
    <w:rsid w:val="004D535B"/>
    <w:rsid w:val="004D5847"/>
    <w:rsid w:val="004D5938"/>
    <w:rsid w:val="004D5D87"/>
    <w:rsid w:val="004D5DCD"/>
    <w:rsid w:val="004D5EEC"/>
    <w:rsid w:val="004D60C6"/>
    <w:rsid w:val="004D61D5"/>
    <w:rsid w:val="004D624B"/>
    <w:rsid w:val="004D64FD"/>
    <w:rsid w:val="004D65BA"/>
    <w:rsid w:val="004D65FC"/>
    <w:rsid w:val="004D660A"/>
    <w:rsid w:val="004D6741"/>
    <w:rsid w:val="004D69CD"/>
    <w:rsid w:val="004D6DE2"/>
    <w:rsid w:val="004D7198"/>
    <w:rsid w:val="004D75FE"/>
    <w:rsid w:val="004D79E1"/>
    <w:rsid w:val="004D7C97"/>
    <w:rsid w:val="004E0322"/>
    <w:rsid w:val="004E0379"/>
    <w:rsid w:val="004E039F"/>
    <w:rsid w:val="004E03AC"/>
    <w:rsid w:val="004E08DE"/>
    <w:rsid w:val="004E09C7"/>
    <w:rsid w:val="004E09E1"/>
    <w:rsid w:val="004E0AEE"/>
    <w:rsid w:val="004E0BE4"/>
    <w:rsid w:val="004E0FAF"/>
    <w:rsid w:val="004E11D3"/>
    <w:rsid w:val="004E132D"/>
    <w:rsid w:val="004E14C3"/>
    <w:rsid w:val="004E15AF"/>
    <w:rsid w:val="004E1617"/>
    <w:rsid w:val="004E1634"/>
    <w:rsid w:val="004E17CA"/>
    <w:rsid w:val="004E1B53"/>
    <w:rsid w:val="004E1BA9"/>
    <w:rsid w:val="004E1F53"/>
    <w:rsid w:val="004E2078"/>
    <w:rsid w:val="004E2175"/>
    <w:rsid w:val="004E2430"/>
    <w:rsid w:val="004E2879"/>
    <w:rsid w:val="004E28E2"/>
    <w:rsid w:val="004E293D"/>
    <w:rsid w:val="004E2E28"/>
    <w:rsid w:val="004E2FC3"/>
    <w:rsid w:val="004E320A"/>
    <w:rsid w:val="004E38C0"/>
    <w:rsid w:val="004E3B01"/>
    <w:rsid w:val="004E3D83"/>
    <w:rsid w:val="004E40D0"/>
    <w:rsid w:val="004E4293"/>
    <w:rsid w:val="004E472A"/>
    <w:rsid w:val="004E4983"/>
    <w:rsid w:val="004E4AC3"/>
    <w:rsid w:val="004E4BEA"/>
    <w:rsid w:val="004E4F4A"/>
    <w:rsid w:val="004E5138"/>
    <w:rsid w:val="004E517F"/>
    <w:rsid w:val="004E5C07"/>
    <w:rsid w:val="004E5DA6"/>
    <w:rsid w:val="004E5DD3"/>
    <w:rsid w:val="004E649B"/>
    <w:rsid w:val="004E64C4"/>
    <w:rsid w:val="004E6664"/>
    <w:rsid w:val="004E67C9"/>
    <w:rsid w:val="004E68D3"/>
    <w:rsid w:val="004E6BF7"/>
    <w:rsid w:val="004E6E90"/>
    <w:rsid w:val="004E6E91"/>
    <w:rsid w:val="004E712A"/>
    <w:rsid w:val="004E7184"/>
    <w:rsid w:val="004E75F2"/>
    <w:rsid w:val="004E7747"/>
    <w:rsid w:val="004E7AC9"/>
    <w:rsid w:val="004E7CFC"/>
    <w:rsid w:val="004E7E39"/>
    <w:rsid w:val="004F02B9"/>
    <w:rsid w:val="004F0342"/>
    <w:rsid w:val="004F0788"/>
    <w:rsid w:val="004F1032"/>
    <w:rsid w:val="004F10E8"/>
    <w:rsid w:val="004F13BD"/>
    <w:rsid w:val="004F1C14"/>
    <w:rsid w:val="004F2082"/>
    <w:rsid w:val="004F2108"/>
    <w:rsid w:val="004F2445"/>
    <w:rsid w:val="004F2666"/>
    <w:rsid w:val="004F2676"/>
    <w:rsid w:val="004F26FF"/>
    <w:rsid w:val="004F2861"/>
    <w:rsid w:val="004F291E"/>
    <w:rsid w:val="004F2B97"/>
    <w:rsid w:val="004F2C05"/>
    <w:rsid w:val="004F2C78"/>
    <w:rsid w:val="004F2CDC"/>
    <w:rsid w:val="004F2D46"/>
    <w:rsid w:val="004F2D7A"/>
    <w:rsid w:val="004F2F75"/>
    <w:rsid w:val="004F2FEB"/>
    <w:rsid w:val="004F314E"/>
    <w:rsid w:val="004F34A0"/>
    <w:rsid w:val="004F382D"/>
    <w:rsid w:val="004F392F"/>
    <w:rsid w:val="004F3D12"/>
    <w:rsid w:val="004F3DB4"/>
    <w:rsid w:val="004F3E49"/>
    <w:rsid w:val="004F4078"/>
    <w:rsid w:val="004F430B"/>
    <w:rsid w:val="004F4337"/>
    <w:rsid w:val="004F4453"/>
    <w:rsid w:val="004F4495"/>
    <w:rsid w:val="004F4694"/>
    <w:rsid w:val="004F4C1E"/>
    <w:rsid w:val="004F4DF8"/>
    <w:rsid w:val="004F4E5F"/>
    <w:rsid w:val="004F503D"/>
    <w:rsid w:val="004F505E"/>
    <w:rsid w:val="004F5069"/>
    <w:rsid w:val="004F52E6"/>
    <w:rsid w:val="004F55B5"/>
    <w:rsid w:val="004F5708"/>
    <w:rsid w:val="004F5741"/>
    <w:rsid w:val="004F5761"/>
    <w:rsid w:val="004F58BD"/>
    <w:rsid w:val="004F591F"/>
    <w:rsid w:val="004F5E3A"/>
    <w:rsid w:val="004F6178"/>
    <w:rsid w:val="004F630A"/>
    <w:rsid w:val="004F66DA"/>
    <w:rsid w:val="004F6889"/>
    <w:rsid w:val="004F6A7F"/>
    <w:rsid w:val="004F6B48"/>
    <w:rsid w:val="004F6E7B"/>
    <w:rsid w:val="004F6FC9"/>
    <w:rsid w:val="004F7299"/>
    <w:rsid w:val="004F7914"/>
    <w:rsid w:val="004F7CD5"/>
    <w:rsid w:val="0050043F"/>
    <w:rsid w:val="005005D2"/>
    <w:rsid w:val="005005F2"/>
    <w:rsid w:val="0050077B"/>
    <w:rsid w:val="005008F1"/>
    <w:rsid w:val="00500C09"/>
    <w:rsid w:val="00500E2C"/>
    <w:rsid w:val="005010D3"/>
    <w:rsid w:val="0050117C"/>
    <w:rsid w:val="00501184"/>
    <w:rsid w:val="0050120E"/>
    <w:rsid w:val="00501516"/>
    <w:rsid w:val="005016D0"/>
    <w:rsid w:val="005018DE"/>
    <w:rsid w:val="00501A38"/>
    <w:rsid w:val="00501A3C"/>
    <w:rsid w:val="00501E47"/>
    <w:rsid w:val="0050229C"/>
    <w:rsid w:val="00502A44"/>
    <w:rsid w:val="00502E62"/>
    <w:rsid w:val="00502F4A"/>
    <w:rsid w:val="00503461"/>
    <w:rsid w:val="00503983"/>
    <w:rsid w:val="00503A63"/>
    <w:rsid w:val="00503C0F"/>
    <w:rsid w:val="00503D08"/>
    <w:rsid w:val="00504179"/>
    <w:rsid w:val="00504526"/>
    <w:rsid w:val="005047AC"/>
    <w:rsid w:val="005047D7"/>
    <w:rsid w:val="00504979"/>
    <w:rsid w:val="00504C31"/>
    <w:rsid w:val="00504C48"/>
    <w:rsid w:val="00504C94"/>
    <w:rsid w:val="00504CCD"/>
    <w:rsid w:val="00504CD7"/>
    <w:rsid w:val="00504DBC"/>
    <w:rsid w:val="00505248"/>
    <w:rsid w:val="00505270"/>
    <w:rsid w:val="00505476"/>
    <w:rsid w:val="0050554C"/>
    <w:rsid w:val="005057EC"/>
    <w:rsid w:val="00505818"/>
    <w:rsid w:val="00505821"/>
    <w:rsid w:val="00505B18"/>
    <w:rsid w:val="00505CA2"/>
    <w:rsid w:val="0050635B"/>
    <w:rsid w:val="005064FB"/>
    <w:rsid w:val="00506746"/>
    <w:rsid w:val="00506775"/>
    <w:rsid w:val="00506C3F"/>
    <w:rsid w:val="00507A66"/>
    <w:rsid w:val="00507A8A"/>
    <w:rsid w:val="00507B2E"/>
    <w:rsid w:val="00507E55"/>
    <w:rsid w:val="005101F9"/>
    <w:rsid w:val="0051082D"/>
    <w:rsid w:val="00510E27"/>
    <w:rsid w:val="005110DB"/>
    <w:rsid w:val="0051124D"/>
    <w:rsid w:val="005114A0"/>
    <w:rsid w:val="005114CA"/>
    <w:rsid w:val="0051152B"/>
    <w:rsid w:val="00511681"/>
    <w:rsid w:val="00511789"/>
    <w:rsid w:val="00511939"/>
    <w:rsid w:val="005119FC"/>
    <w:rsid w:val="00511D88"/>
    <w:rsid w:val="00511D9D"/>
    <w:rsid w:val="005129B7"/>
    <w:rsid w:val="00512D18"/>
    <w:rsid w:val="00512F1D"/>
    <w:rsid w:val="00512F73"/>
    <w:rsid w:val="005130BF"/>
    <w:rsid w:val="005132B9"/>
    <w:rsid w:val="0051346D"/>
    <w:rsid w:val="005139BD"/>
    <w:rsid w:val="00513BE3"/>
    <w:rsid w:val="0051416C"/>
    <w:rsid w:val="00514239"/>
    <w:rsid w:val="00514753"/>
    <w:rsid w:val="005148F2"/>
    <w:rsid w:val="005151E1"/>
    <w:rsid w:val="00515342"/>
    <w:rsid w:val="0051536C"/>
    <w:rsid w:val="00515507"/>
    <w:rsid w:val="00515598"/>
    <w:rsid w:val="005158CF"/>
    <w:rsid w:val="00515D84"/>
    <w:rsid w:val="00515EF1"/>
    <w:rsid w:val="0051614E"/>
    <w:rsid w:val="0051624E"/>
    <w:rsid w:val="00516250"/>
    <w:rsid w:val="0051635C"/>
    <w:rsid w:val="00516634"/>
    <w:rsid w:val="00516B16"/>
    <w:rsid w:val="00517182"/>
    <w:rsid w:val="005171DA"/>
    <w:rsid w:val="00517305"/>
    <w:rsid w:val="00517418"/>
    <w:rsid w:val="005174E7"/>
    <w:rsid w:val="005175BB"/>
    <w:rsid w:val="005175D8"/>
    <w:rsid w:val="0051776A"/>
    <w:rsid w:val="00517CAC"/>
    <w:rsid w:val="00517FC1"/>
    <w:rsid w:val="0052000F"/>
    <w:rsid w:val="005203F1"/>
    <w:rsid w:val="00520452"/>
    <w:rsid w:val="0052078A"/>
    <w:rsid w:val="00520813"/>
    <w:rsid w:val="005208CA"/>
    <w:rsid w:val="005208F8"/>
    <w:rsid w:val="00520902"/>
    <w:rsid w:val="005209A1"/>
    <w:rsid w:val="00520E8D"/>
    <w:rsid w:val="00521171"/>
    <w:rsid w:val="005215C5"/>
    <w:rsid w:val="00521705"/>
    <w:rsid w:val="00521743"/>
    <w:rsid w:val="00521D72"/>
    <w:rsid w:val="00521F2B"/>
    <w:rsid w:val="005222E5"/>
    <w:rsid w:val="0052232F"/>
    <w:rsid w:val="0052241B"/>
    <w:rsid w:val="00522446"/>
    <w:rsid w:val="005224E0"/>
    <w:rsid w:val="0052255D"/>
    <w:rsid w:val="00522C88"/>
    <w:rsid w:val="00522E88"/>
    <w:rsid w:val="00522F63"/>
    <w:rsid w:val="00522FDA"/>
    <w:rsid w:val="00523518"/>
    <w:rsid w:val="005235C9"/>
    <w:rsid w:val="005237BC"/>
    <w:rsid w:val="005239C6"/>
    <w:rsid w:val="00523B7F"/>
    <w:rsid w:val="00523C57"/>
    <w:rsid w:val="00523ECF"/>
    <w:rsid w:val="005240E1"/>
    <w:rsid w:val="005243AC"/>
    <w:rsid w:val="005249FD"/>
    <w:rsid w:val="00524B9F"/>
    <w:rsid w:val="00525172"/>
    <w:rsid w:val="005252D5"/>
    <w:rsid w:val="005254CD"/>
    <w:rsid w:val="0052557E"/>
    <w:rsid w:val="005255A4"/>
    <w:rsid w:val="005255AF"/>
    <w:rsid w:val="00525A06"/>
    <w:rsid w:val="00525ADB"/>
    <w:rsid w:val="00525CE6"/>
    <w:rsid w:val="005265EA"/>
    <w:rsid w:val="005267F5"/>
    <w:rsid w:val="00526B5F"/>
    <w:rsid w:val="00526F7A"/>
    <w:rsid w:val="00526FF2"/>
    <w:rsid w:val="005270EE"/>
    <w:rsid w:val="005271BB"/>
    <w:rsid w:val="005272FC"/>
    <w:rsid w:val="005274FF"/>
    <w:rsid w:val="0052774B"/>
    <w:rsid w:val="00527B8E"/>
    <w:rsid w:val="00527BCB"/>
    <w:rsid w:val="00527CA1"/>
    <w:rsid w:val="0053066A"/>
    <w:rsid w:val="0053084D"/>
    <w:rsid w:val="00530AED"/>
    <w:rsid w:val="00530C04"/>
    <w:rsid w:val="005312DD"/>
    <w:rsid w:val="0053219B"/>
    <w:rsid w:val="0053224B"/>
    <w:rsid w:val="00532255"/>
    <w:rsid w:val="0053245A"/>
    <w:rsid w:val="005326EF"/>
    <w:rsid w:val="00532768"/>
    <w:rsid w:val="00533228"/>
    <w:rsid w:val="0053378E"/>
    <w:rsid w:val="00533DFA"/>
    <w:rsid w:val="00533E57"/>
    <w:rsid w:val="00534E53"/>
    <w:rsid w:val="005350FB"/>
    <w:rsid w:val="00535322"/>
    <w:rsid w:val="00535832"/>
    <w:rsid w:val="00535D8D"/>
    <w:rsid w:val="00535E8D"/>
    <w:rsid w:val="00536645"/>
    <w:rsid w:val="00536798"/>
    <w:rsid w:val="005369A8"/>
    <w:rsid w:val="00536BE9"/>
    <w:rsid w:val="00536CE6"/>
    <w:rsid w:val="00536D68"/>
    <w:rsid w:val="00536F43"/>
    <w:rsid w:val="005371E9"/>
    <w:rsid w:val="00537402"/>
    <w:rsid w:val="005374C0"/>
    <w:rsid w:val="0053766E"/>
    <w:rsid w:val="00537840"/>
    <w:rsid w:val="005378DB"/>
    <w:rsid w:val="005378FE"/>
    <w:rsid w:val="00537A09"/>
    <w:rsid w:val="00540611"/>
    <w:rsid w:val="005406A9"/>
    <w:rsid w:val="00540857"/>
    <w:rsid w:val="00540B2B"/>
    <w:rsid w:val="0054152E"/>
    <w:rsid w:val="0054156A"/>
    <w:rsid w:val="0054158C"/>
    <w:rsid w:val="00541E4F"/>
    <w:rsid w:val="005420D9"/>
    <w:rsid w:val="00542118"/>
    <w:rsid w:val="00542197"/>
    <w:rsid w:val="00542297"/>
    <w:rsid w:val="00542649"/>
    <w:rsid w:val="00542B6D"/>
    <w:rsid w:val="0054331D"/>
    <w:rsid w:val="00543480"/>
    <w:rsid w:val="005435DD"/>
    <w:rsid w:val="005435FF"/>
    <w:rsid w:val="005438E0"/>
    <w:rsid w:val="00543CA4"/>
    <w:rsid w:val="00543ECD"/>
    <w:rsid w:val="00543F55"/>
    <w:rsid w:val="0054407D"/>
    <w:rsid w:val="0054414F"/>
    <w:rsid w:val="005443EB"/>
    <w:rsid w:val="00544517"/>
    <w:rsid w:val="00544603"/>
    <w:rsid w:val="0054464B"/>
    <w:rsid w:val="005446C7"/>
    <w:rsid w:val="005447F0"/>
    <w:rsid w:val="005448BA"/>
    <w:rsid w:val="00545011"/>
    <w:rsid w:val="0054510A"/>
    <w:rsid w:val="0054511E"/>
    <w:rsid w:val="005451AF"/>
    <w:rsid w:val="0054527D"/>
    <w:rsid w:val="00545328"/>
    <w:rsid w:val="0054537D"/>
    <w:rsid w:val="00545915"/>
    <w:rsid w:val="00545BA2"/>
    <w:rsid w:val="0054600C"/>
    <w:rsid w:val="005461AC"/>
    <w:rsid w:val="005461E4"/>
    <w:rsid w:val="005466B3"/>
    <w:rsid w:val="0054692C"/>
    <w:rsid w:val="00546AD8"/>
    <w:rsid w:val="00546BE4"/>
    <w:rsid w:val="00546D1D"/>
    <w:rsid w:val="00546D3D"/>
    <w:rsid w:val="00546F97"/>
    <w:rsid w:val="00547484"/>
    <w:rsid w:val="00547489"/>
    <w:rsid w:val="0054775A"/>
    <w:rsid w:val="005478EB"/>
    <w:rsid w:val="005479A6"/>
    <w:rsid w:val="00547ABB"/>
    <w:rsid w:val="00547B68"/>
    <w:rsid w:val="00547D3E"/>
    <w:rsid w:val="00547EA4"/>
    <w:rsid w:val="00547F68"/>
    <w:rsid w:val="00550371"/>
    <w:rsid w:val="005505E5"/>
    <w:rsid w:val="0055066B"/>
    <w:rsid w:val="00550B68"/>
    <w:rsid w:val="00550C05"/>
    <w:rsid w:val="00550F3D"/>
    <w:rsid w:val="00551790"/>
    <w:rsid w:val="0055183E"/>
    <w:rsid w:val="00552196"/>
    <w:rsid w:val="00552424"/>
    <w:rsid w:val="00552532"/>
    <w:rsid w:val="005525B0"/>
    <w:rsid w:val="005526FD"/>
    <w:rsid w:val="005527E5"/>
    <w:rsid w:val="00552821"/>
    <w:rsid w:val="00552921"/>
    <w:rsid w:val="00552BC4"/>
    <w:rsid w:val="00552F89"/>
    <w:rsid w:val="00553309"/>
    <w:rsid w:val="0055351C"/>
    <w:rsid w:val="0055351E"/>
    <w:rsid w:val="005535EF"/>
    <w:rsid w:val="005538A2"/>
    <w:rsid w:val="00553A56"/>
    <w:rsid w:val="00553ABD"/>
    <w:rsid w:val="00553B68"/>
    <w:rsid w:val="00553BE8"/>
    <w:rsid w:val="00554937"/>
    <w:rsid w:val="00554E6C"/>
    <w:rsid w:val="005550C2"/>
    <w:rsid w:val="0055544D"/>
    <w:rsid w:val="005556B0"/>
    <w:rsid w:val="005556C1"/>
    <w:rsid w:val="0055572F"/>
    <w:rsid w:val="00555C40"/>
    <w:rsid w:val="00555E76"/>
    <w:rsid w:val="00556189"/>
    <w:rsid w:val="005561E5"/>
    <w:rsid w:val="00556632"/>
    <w:rsid w:val="00556709"/>
    <w:rsid w:val="00556C21"/>
    <w:rsid w:val="00556F16"/>
    <w:rsid w:val="0055708C"/>
    <w:rsid w:val="0055752E"/>
    <w:rsid w:val="00557654"/>
    <w:rsid w:val="00557936"/>
    <w:rsid w:val="00557ADA"/>
    <w:rsid w:val="00557C14"/>
    <w:rsid w:val="00557D15"/>
    <w:rsid w:val="00560050"/>
    <w:rsid w:val="00560422"/>
    <w:rsid w:val="0056046B"/>
    <w:rsid w:val="0056067F"/>
    <w:rsid w:val="00560FEF"/>
    <w:rsid w:val="00561573"/>
    <w:rsid w:val="00561854"/>
    <w:rsid w:val="00561E55"/>
    <w:rsid w:val="00561EC0"/>
    <w:rsid w:val="00562054"/>
    <w:rsid w:val="00562496"/>
    <w:rsid w:val="00562869"/>
    <w:rsid w:val="005629EE"/>
    <w:rsid w:val="00562B97"/>
    <w:rsid w:val="005630AF"/>
    <w:rsid w:val="005631AC"/>
    <w:rsid w:val="00563569"/>
    <w:rsid w:val="0056380F"/>
    <w:rsid w:val="00563877"/>
    <w:rsid w:val="005638E1"/>
    <w:rsid w:val="0056392B"/>
    <w:rsid w:val="00563ACC"/>
    <w:rsid w:val="00563B4D"/>
    <w:rsid w:val="005640E2"/>
    <w:rsid w:val="00564316"/>
    <w:rsid w:val="005644B7"/>
    <w:rsid w:val="00564525"/>
    <w:rsid w:val="00564A24"/>
    <w:rsid w:val="00564EE9"/>
    <w:rsid w:val="00565406"/>
    <w:rsid w:val="005655AE"/>
    <w:rsid w:val="005655E7"/>
    <w:rsid w:val="00565777"/>
    <w:rsid w:val="0056579C"/>
    <w:rsid w:val="00565CE2"/>
    <w:rsid w:val="00565E79"/>
    <w:rsid w:val="0056622B"/>
    <w:rsid w:val="00566385"/>
    <w:rsid w:val="0056644A"/>
    <w:rsid w:val="005665F9"/>
    <w:rsid w:val="00566696"/>
    <w:rsid w:val="00566833"/>
    <w:rsid w:val="00566C80"/>
    <w:rsid w:val="00566CF8"/>
    <w:rsid w:val="00566E82"/>
    <w:rsid w:val="00567339"/>
    <w:rsid w:val="0056741F"/>
    <w:rsid w:val="00570059"/>
    <w:rsid w:val="005700FF"/>
    <w:rsid w:val="00570139"/>
    <w:rsid w:val="00570311"/>
    <w:rsid w:val="00570734"/>
    <w:rsid w:val="005707DD"/>
    <w:rsid w:val="005709E2"/>
    <w:rsid w:val="00570F52"/>
    <w:rsid w:val="005713AE"/>
    <w:rsid w:val="0057161F"/>
    <w:rsid w:val="005718B0"/>
    <w:rsid w:val="00571CC5"/>
    <w:rsid w:val="00571EDA"/>
    <w:rsid w:val="00571F26"/>
    <w:rsid w:val="0057230F"/>
    <w:rsid w:val="00572465"/>
    <w:rsid w:val="0057255D"/>
    <w:rsid w:val="0057266E"/>
    <w:rsid w:val="00572712"/>
    <w:rsid w:val="00572B03"/>
    <w:rsid w:val="00572B5E"/>
    <w:rsid w:val="00572B6B"/>
    <w:rsid w:val="00572D0E"/>
    <w:rsid w:val="005731DF"/>
    <w:rsid w:val="005731F0"/>
    <w:rsid w:val="0057339F"/>
    <w:rsid w:val="00573430"/>
    <w:rsid w:val="0057345A"/>
    <w:rsid w:val="00573853"/>
    <w:rsid w:val="00573C27"/>
    <w:rsid w:val="00573C54"/>
    <w:rsid w:val="00573EC5"/>
    <w:rsid w:val="00573F72"/>
    <w:rsid w:val="00574187"/>
    <w:rsid w:val="00574205"/>
    <w:rsid w:val="0057424F"/>
    <w:rsid w:val="00574A42"/>
    <w:rsid w:val="00574C2A"/>
    <w:rsid w:val="00574CCE"/>
    <w:rsid w:val="00574F3D"/>
    <w:rsid w:val="00574FDE"/>
    <w:rsid w:val="00575005"/>
    <w:rsid w:val="0057505D"/>
    <w:rsid w:val="0057509E"/>
    <w:rsid w:val="00575325"/>
    <w:rsid w:val="005759FB"/>
    <w:rsid w:val="00575BEF"/>
    <w:rsid w:val="00575C9C"/>
    <w:rsid w:val="00575D53"/>
    <w:rsid w:val="0057611B"/>
    <w:rsid w:val="0057615C"/>
    <w:rsid w:val="005762D5"/>
    <w:rsid w:val="005763BF"/>
    <w:rsid w:val="00576796"/>
    <w:rsid w:val="0057682B"/>
    <w:rsid w:val="005768E9"/>
    <w:rsid w:val="00576A6C"/>
    <w:rsid w:val="0057700F"/>
    <w:rsid w:val="00577105"/>
    <w:rsid w:val="005773B3"/>
    <w:rsid w:val="0057748D"/>
    <w:rsid w:val="005776DE"/>
    <w:rsid w:val="005779E0"/>
    <w:rsid w:val="00577F9F"/>
    <w:rsid w:val="00580520"/>
    <w:rsid w:val="005806A2"/>
    <w:rsid w:val="00580727"/>
    <w:rsid w:val="005808BF"/>
    <w:rsid w:val="005809AB"/>
    <w:rsid w:val="00580D4C"/>
    <w:rsid w:val="0058102B"/>
    <w:rsid w:val="005810C9"/>
    <w:rsid w:val="005811E5"/>
    <w:rsid w:val="005817A5"/>
    <w:rsid w:val="005817CF"/>
    <w:rsid w:val="00581B2D"/>
    <w:rsid w:val="00582263"/>
    <w:rsid w:val="00582284"/>
    <w:rsid w:val="005824EC"/>
    <w:rsid w:val="00582761"/>
    <w:rsid w:val="00582BB6"/>
    <w:rsid w:val="00582D7D"/>
    <w:rsid w:val="00582E10"/>
    <w:rsid w:val="00582F44"/>
    <w:rsid w:val="00583148"/>
    <w:rsid w:val="0058326C"/>
    <w:rsid w:val="005833A3"/>
    <w:rsid w:val="005834A0"/>
    <w:rsid w:val="00583951"/>
    <w:rsid w:val="00583ACF"/>
    <w:rsid w:val="00583BF9"/>
    <w:rsid w:val="00583C0E"/>
    <w:rsid w:val="00583EBF"/>
    <w:rsid w:val="00584082"/>
    <w:rsid w:val="005841DF"/>
    <w:rsid w:val="005842E6"/>
    <w:rsid w:val="00584806"/>
    <w:rsid w:val="005848A3"/>
    <w:rsid w:val="0058492B"/>
    <w:rsid w:val="00584C45"/>
    <w:rsid w:val="00584C59"/>
    <w:rsid w:val="00584E57"/>
    <w:rsid w:val="00584F04"/>
    <w:rsid w:val="00585281"/>
    <w:rsid w:val="00585448"/>
    <w:rsid w:val="005859AC"/>
    <w:rsid w:val="00585D08"/>
    <w:rsid w:val="00585DEC"/>
    <w:rsid w:val="0058654D"/>
    <w:rsid w:val="00586918"/>
    <w:rsid w:val="00586C5B"/>
    <w:rsid w:val="00586CCE"/>
    <w:rsid w:val="00586F89"/>
    <w:rsid w:val="00587069"/>
    <w:rsid w:val="00587160"/>
    <w:rsid w:val="0058722E"/>
    <w:rsid w:val="00587C51"/>
    <w:rsid w:val="00590146"/>
    <w:rsid w:val="00590167"/>
    <w:rsid w:val="00590267"/>
    <w:rsid w:val="0059048A"/>
    <w:rsid w:val="00590779"/>
    <w:rsid w:val="005910C0"/>
    <w:rsid w:val="005910F4"/>
    <w:rsid w:val="00591299"/>
    <w:rsid w:val="005913E2"/>
    <w:rsid w:val="00591524"/>
    <w:rsid w:val="0059178E"/>
    <w:rsid w:val="00591BE4"/>
    <w:rsid w:val="00591C5A"/>
    <w:rsid w:val="00591C70"/>
    <w:rsid w:val="00591CCD"/>
    <w:rsid w:val="00591FF7"/>
    <w:rsid w:val="00592154"/>
    <w:rsid w:val="00592298"/>
    <w:rsid w:val="00592368"/>
    <w:rsid w:val="00592391"/>
    <w:rsid w:val="005924B7"/>
    <w:rsid w:val="00592694"/>
    <w:rsid w:val="0059289F"/>
    <w:rsid w:val="00592955"/>
    <w:rsid w:val="00592A3D"/>
    <w:rsid w:val="00592A8F"/>
    <w:rsid w:val="00592D43"/>
    <w:rsid w:val="00592E06"/>
    <w:rsid w:val="005934E4"/>
    <w:rsid w:val="00593558"/>
    <w:rsid w:val="00593576"/>
    <w:rsid w:val="0059394A"/>
    <w:rsid w:val="00593B1C"/>
    <w:rsid w:val="00593B52"/>
    <w:rsid w:val="00593BF6"/>
    <w:rsid w:val="00593F78"/>
    <w:rsid w:val="005941DD"/>
    <w:rsid w:val="0059439F"/>
    <w:rsid w:val="00594597"/>
    <w:rsid w:val="0059481B"/>
    <w:rsid w:val="00594862"/>
    <w:rsid w:val="00594B3D"/>
    <w:rsid w:val="00594D6B"/>
    <w:rsid w:val="00594F9B"/>
    <w:rsid w:val="00594FEA"/>
    <w:rsid w:val="00595046"/>
    <w:rsid w:val="00595AAC"/>
    <w:rsid w:val="00595BF1"/>
    <w:rsid w:val="00595C15"/>
    <w:rsid w:val="00595C9F"/>
    <w:rsid w:val="00596078"/>
    <w:rsid w:val="0059611B"/>
    <w:rsid w:val="005964FD"/>
    <w:rsid w:val="00596FEF"/>
    <w:rsid w:val="005973F2"/>
    <w:rsid w:val="00597464"/>
    <w:rsid w:val="00597492"/>
    <w:rsid w:val="00597570"/>
    <w:rsid w:val="005977B0"/>
    <w:rsid w:val="005978D4"/>
    <w:rsid w:val="00597A6E"/>
    <w:rsid w:val="00597ACA"/>
    <w:rsid w:val="00597F8D"/>
    <w:rsid w:val="005A01E9"/>
    <w:rsid w:val="005A0201"/>
    <w:rsid w:val="005A02A2"/>
    <w:rsid w:val="005A03A9"/>
    <w:rsid w:val="005A03CF"/>
    <w:rsid w:val="005A080D"/>
    <w:rsid w:val="005A08D8"/>
    <w:rsid w:val="005A0DEC"/>
    <w:rsid w:val="005A0F2E"/>
    <w:rsid w:val="005A0F8D"/>
    <w:rsid w:val="005A0FBF"/>
    <w:rsid w:val="005A1DF3"/>
    <w:rsid w:val="005A1EBE"/>
    <w:rsid w:val="005A211C"/>
    <w:rsid w:val="005A22C5"/>
    <w:rsid w:val="005A252A"/>
    <w:rsid w:val="005A25FE"/>
    <w:rsid w:val="005A28D9"/>
    <w:rsid w:val="005A29B7"/>
    <w:rsid w:val="005A2CDC"/>
    <w:rsid w:val="005A2CE9"/>
    <w:rsid w:val="005A2DEA"/>
    <w:rsid w:val="005A3039"/>
    <w:rsid w:val="005A337F"/>
    <w:rsid w:val="005A35BC"/>
    <w:rsid w:val="005A3D54"/>
    <w:rsid w:val="005A3E45"/>
    <w:rsid w:val="005A3F4E"/>
    <w:rsid w:val="005A40AE"/>
    <w:rsid w:val="005A434A"/>
    <w:rsid w:val="005A434B"/>
    <w:rsid w:val="005A453D"/>
    <w:rsid w:val="005A46C9"/>
    <w:rsid w:val="005A480E"/>
    <w:rsid w:val="005A48CA"/>
    <w:rsid w:val="005A4C4B"/>
    <w:rsid w:val="005A4DDD"/>
    <w:rsid w:val="005A5114"/>
    <w:rsid w:val="005A52E7"/>
    <w:rsid w:val="005A5420"/>
    <w:rsid w:val="005A55C3"/>
    <w:rsid w:val="005A55CE"/>
    <w:rsid w:val="005A5696"/>
    <w:rsid w:val="005A5AB1"/>
    <w:rsid w:val="005A5C9C"/>
    <w:rsid w:val="005A5CDE"/>
    <w:rsid w:val="005A60BA"/>
    <w:rsid w:val="005A613A"/>
    <w:rsid w:val="005A629B"/>
    <w:rsid w:val="005A6471"/>
    <w:rsid w:val="005A6485"/>
    <w:rsid w:val="005A6773"/>
    <w:rsid w:val="005A6886"/>
    <w:rsid w:val="005A68FC"/>
    <w:rsid w:val="005A6990"/>
    <w:rsid w:val="005A6F4C"/>
    <w:rsid w:val="005A6F79"/>
    <w:rsid w:val="005A701E"/>
    <w:rsid w:val="005A7237"/>
    <w:rsid w:val="005A735D"/>
    <w:rsid w:val="005A746F"/>
    <w:rsid w:val="005A78FB"/>
    <w:rsid w:val="005A7BCE"/>
    <w:rsid w:val="005A7D6D"/>
    <w:rsid w:val="005B02F1"/>
    <w:rsid w:val="005B047D"/>
    <w:rsid w:val="005B0957"/>
    <w:rsid w:val="005B0AA0"/>
    <w:rsid w:val="005B0ADA"/>
    <w:rsid w:val="005B0C84"/>
    <w:rsid w:val="005B1012"/>
    <w:rsid w:val="005B125D"/>
    <w:rsid w:val="005B14E6"/>
    <w:rsid w:val="005B1A53"/>
    <w:rsid w:val="005B1D08"/>
    <w:rsid w:val="005B1F4E"/>
    <w:rsid w:val="005B2287"/>
    <w:rsid w:val="005B254A"/>
    <w:rsid w:val="005B2CCC"/>
    <w:rsid w:val="005B2D9D"/>
    <w:rsid w:val="005B2EF3"/>
    <w:rsid w:val="005B3018"/>
    <w:rsid w:val="005B3033"/>
    <w:rsid w:val="005B34CD"/>
    <w:rsid w:val="005B3538"/>
    <w:rsid w:val="005B360A"/>
    <w:rsid w:val="005B361F"/>
    <w:rsid w:val="005B385F"/>
    <w:rsid w:val="005B3A3B"/>
    <w:rsid w:val="005B3BB1"/>
    <w:rsid w:val="005B477A"/>
    <w:rsid w:val="005B4839"/>
    <w:rsid w:val="005B50F4"/>
    <w:rsid w:val="005B587F"/>
    <w:rsid w:val="005B592F"/>
    <w:rsid w:val="005B5BE0"/>
    <w:rsid w:val="005B5FD5"/>
    <w:rsid w:val="005B625D"/>
    <w:rsid w:val="005B676F"/>
    <w:rsid w:val="005B6905"/>
    <w:rsid w:val="005B69CA"/>
    <w:rsid w:val="005B69DC"/>
    <w:rsid w:val="005B6C16"/>
    <w:rsid w:val="005B6D78"/>
    <w:rsid w:val="005B6D91"/>
    <w:rsid w:val="005B712E"/>
    <w:rsid w:val="005B74A3"/>
    <w:rsid w:val="005B786C"/>
    <w:rsid w:val="005B7A6F"/>
    <w:rsid w:val="005C020A"/>
    <w:rsid w:val="005C0427"/>
    <w:rsid w:val="005C06FF"/>
    <w:rsid w:val="005C07E9"/>
    <w:rsid w:val="005C0883"/>
    <w:rsid w:val="005C0956"/>
    <w:rsid w:val="005C0A0E"/>
    <w:rsid w:val="005C0BA3"/>
    <w:rsid w:val="005C0FFE"/>
    <w:rsid w:val="005C114F"/>
    <w:rsid w:val="005C12AE"/>
    <w:rsid w:val="005C1445"/>
    <w:rsid w:val="005C1854"/>
    <w:rsid w:val="005C18A6"/>
    <w:rsid w:val="005C194F"/>
    <w:rsid w:val="005C2082"/>
    <w:rsid w:val="005C225A"/>
    <w:rsid w:val="005C2785"/>
    <w:rsid w:val="005C2AE5"/>
    <w:rsid w:val="005C2C10"/>
    <w:rsid w:val="005C2E40"/>
    <w:rsid w:val="005C2ED9"/>
    <w:rsid w:val="005C32F0"/>
    <w:rsid w:val="005C32F2"/>
    <w:rsid w:val="005C335B"/>
    <w:rsid w:val="005C345C"/>
    <w:rsid w:val="005C386A"/>
    <w:rsid w:val="005C392A"/>
    <w:rsid w:val="005C3A5E"/>
    <w:rsid w:val="005C3AE5"/>
    <w:rsid w:val="005C3BE0"/>
    <w:rsid w:val="005C3D03"/>
    <w:rsid w:val="005C40EE"/>
    <w:rsid w:val="005C4557"/>
    <w:rsid w:val="005C47F3"/>
    <w:rsid w:val="005C4CD1"/>
    <w:rsid w:val="005C4F6D"/>
    <w:rsid w:val="005C529E"/>
    <w:rsid w:val="005C5582"/>
    <w:rsid w:val="005C5799"/>
    <w:rsid w:val="005C5BCE"/>
    <w:rsid w:val="005C5D3A"/>
    <w:rsid w:val="005C5E17"/>
    <w:rsid w:val="005C5E3D"/>
    <w:rsid w:val="005C5E63"/>
    <w:rsid w:val="005C5FED"/>
    <w:rsid w:val="005C601E"/>
    <w:rsid w:val="005C603A"/>
    <w:rsid w:val="005C6430"/>
    <w:rsid w:val="005C6813"/>
    <w:rsid w:val="005C6A47"/>
    <w:rsid w:val="005C6F6E"/>
    <w:rsid w:val="005C7242"/>
    <w:rsid w:val="005C758C"/>
    <w:rsid w:val="005C786F"/>
    <w:rsid w:val="005C7E6D"/>
    <w:rsid w:val="005C7F7A"/>
    <w:rsid w:val="005D0080"/>
    <w:rsid w:val="005D00B3"/>
    <w:rsid w:val="005D089A"/>
    <w:rsid w:val="005D1165"/>
    <w:rsid w:val="005D125C"/>
    <w:rsid w:val="005D148E"/>
    <w:rsid w:val="005D187B"/>
    <w:rsid w:val="005D1C03"/>
    <w:rsid w:val="005D1CFE"/>
    <w:rsid w:val="005D1D74"/>
    <w:rsid w:val="005D1EC3"/>
    <w:rsid w:val="005D24AE"/>
    <w:rsid w:val="005D2773"/>
    <w:rsid w:val="005D3032"/>
    <w:rsid w:val="005D3255"/>
    <w:rsid w:val="005D3302"/>
    <w:rsid w:val="005D34D9"/>
    <w:rsid w:val="005D3609"/>
    <w:rsid w:val="005D37F7"/>
    <w:rsid w:val="005D3912"/>
    <w:rsid w:val="005D3D00"/>
    <w:rsid w:val="005D3D5C"/>
    <w:rsid w:val="005D3FEE"/>
    <w:rsid w:val="005D4310"/>
    <w:rsid w:val="005D4824"/>
    <w:rsid w:val="005D4903"/>
    <w:rsid w:val="005D498A"/>
    <w:rsid w:val="005D4AE5"/>
    <w:rsid w:val="005D57B7"/>
    <w:rsid w:val="005D59EC"/>
    <w:rsid w:val="005D5A9E"/>
    <w:rsid w:val="005D5DEF"/>
    <w:rsid w:val="005D5F12"/>
    <w:rsid w:val="005D6040"/>
    <w:rsid w:val="005D627D"/>
    <w:rsid w:val="005D661B"/>
    <w:rsid w:val="005D685F"/>
    <w:rsid w:val="005D6A4B"/>
    <w:rsid w:val="005D6BEA"/>
    <w:rsid w:val="005D6E7B"/>
    <w:rsid w:val="005D6F9D"/>
    <w:rsid w:val="005D71DE"/>
    <w:rsid w:val="005D7771"/>
    <w:rsid w:val="005D7809"/>
    <w:rsid w:val="005D7813"/>
    <w:rsid w:val="005D7E17"/>
    <w:rsid w:val="005D7E96"/>
    <w:rsid w:val="005D7FC7"/>
    <w:rsid w:val="005E0041"/>
    <w:rsid w:val="005E02D7"/>
    <w:rsid w:val="005E0774"/>
    <w:rsid w:val="005E0BEE"/>
    <w:rsid w:val="005E0D6D"/>
    <w:rsid w:val="005E10E6"/>
    <w:rsid w:val="005E1382"/>
    <w:rsid w:val="005E14CC"/>
    <w:rsid w:val="005E19DB"/>
    <w:rsid w:val="005E1AEC"/>
    <w:rsid w:val="005E1B79"/>
    <w:rsid w:val="005E2126"/>
    <w:rsid w:val="005E237E"/>
    <w:rsid w:val="005E2395"/>
    <w:rsid w:val="005E2408"/>
    <w:rsid w:val="005E2621"/>
    <w:rsid w:val="005E2838"/>
    <w:rsid w:val="005E28FF"/>
    <w:rsid w:val="005E295A"/>
    <w:rsid w:val="005E32B7"/>
    <w:rsid w:val="005E3439"/>
    <w:rsid w:val="005E3524"/>
    <w:rsid w:val="005E35F0"/>
    <w:rsid w:val="005E3692"/>
    <w:rsid w:val="005E3969"/>
    <w:rsid w:val="005E3A84"/>
    <w:rsid w:val="005E3D36"/>
    <w:rsid w:val="005E3E65"/>
    <w:rsid w:val="005E3FF7"/>
    <w:rsid w:val="005E4131"/>
    <w:rsid w:val="005E42C9"/>
    <w:rsid w:val="005E44AA"/>
    <w:rsid w:val="005E4ADF"/>
    <w:rsid w:val="005E52F0"/>
    <w:rsid w:val="005E5772"/>
    <w:rsid w:val="005E585C"/>
    <w:rsid w:val="005E596F"/>
    <w:rsid w:val="005E6296"/>
    <w:rsid w:val="005E6348"/>
    <w:rsid w:val="005E6B08"/>
    <w:rsid w:val="005E6C4C"/>
    <w:rsid w:val="005E6D2A"/>
    <w:rsid w:val="005E7389"/>
    <w:rsid w:val="005E7C84"/>
    <w:rsid w:val="005E7CBB"/>
    <w:rsid w:val="005E7FED"/>
    <w:rsid w:val="005F0007"/>
    <w:rsid w:val="005F0085"/>
    <w:rsid w:val="005F0396"/>
    <w:rsid w:val="005F0408"/>
    <w:rsid w:val="005F0583"/>
    <w:rsid w:val="005F05D5"/>
    <w:rsid w:val="005F05F8"/>
    <w:rsid w:val="005F0767"/>
    <w:rsid w:val="005F07A3"/>
    <w:rsid w:val="005F0953"/>
    <w:rsid w:val="005F0A28"/>
    <w:rsid w:val="005F0AAD"/>
    <w:rsid w:val="005F0B20"/>
    <w:rsid w:val="005F0BB4"/>
    <w:rsid w:val="005F0BCA"/>
    <w:rsid w:val="005F0E3B"/>
    <w:rsid w:val="005F0EF5"/>
    <w:rsid w:val="005F0F6B"/>
    <w:rsid w:val="005F100C"/>
    <w:rsid w:val="005F11D2"/>
    <w:rsid w:val="005F1397"/>
    <w:rsid w:val="005F1426"/>
    <w:rsid w:val="005F18C7"/>
    <w:rsid w:val="005F1C8C"/>
    <w:rsid w:val="005F21B6"/>
    <w:rsid w:val="005F21E5"/>
    <w:rsid w:val="005F22FB"/>
    <w:rsid w:val="005F2766"/>
    <w:rsid w:val="005F293A"/>
    <w:rsid w:val="005F29AC"/>
    <w:rsid w:val="005F2AF5"/>
    <w:rsid w:val="005F2AF8"/>
    <w:rsid w:val="005F2C31"/>
    <w:rsid w:val="005F2CD3"/>
    <w:rsid w:val="005F2FF2"/>
    <w:rsid w:val="005F38B6"/>
    <w:rsid w:val="005F3A6D"/>
    <w:rsid w:val="005F3B29"/>
    <w:rsid w:val="005F3D09"/>
    <w:rsid w:val="005F3D22"/>
    <w:rsid w:val="005F3F35"/>
    <w:rsid w:val="005F424D"/>
    <w:rsid w:val="005F44C6"/>
    <w:rsid w:val="005F478E"/>
    <w:rsid w:val="005F4A20"/>
    <w:rsid w:val="005F4C57"/>
    <w:rsid w:val="005F594E"/>
    <w:rsid w:val="005F5A48"/>
    <w:rsid w:val="005F5AD9"/>
    <w:rsid w:val="005F5AE6"/>
    <w:rsid w:val="005F5D98"/>
    <w:rsid w:val="005F6290"/>
    <w:rsid w:val="005F647D"/>
    <w:rsid w:val="005F64E2"/>
    <w:rsid w:val="005F69EE"/>
    <w:rsid w:val="005F6BAF"/>
    <w:rsid w:val="005F6BFA"/>
    <w:rsid w:val="005F6C18"/>
    <w:rsid w:val="005F6DD7"/>
    <w:rsid w:val="005F73F3"/>
    <w:rsid w:val="005F74AE"/>
    <w:rsid w:val="005F76FD"/>
    <w:rsid w:val="005F7A87"/>
    <w:rsid w:val="005F7C80"/>
    <w:rsid w:val="005F7E69"/>
    <w:rsid w:val="00600082"/>
    <w:rsid w:val="006002C5"/>
    <w:rsid w:val="00600794"/>
    <w:rsid w:val="00600AFF"/>
    <w:rsid w:val="00600D60"/>
    <w:rsid w:val="00600F10"/>
    <w:rsid w:val="00601038"/>
    <w:rsid w:val="006015BC"/>
    <w:rsid w:val="00601A5E"/>
    <w:rsid w:val="00601C4A"/>
    <w:rsid w:val="00602254"/>
    <w:rsid w:val="006022FB"/>
    <w:rsid w:val="006029DE"/>
    <w:rsid w:val="00602EA3"/>
    <w:rsid w:val="00602F21"/>
    <w:rsid w:val="0060309B"/>
    <w:rsid w:val="00603277"/>
    <w:rsid w:val="006032C7"/>
    <w:rsid w:val="00603456"/>
    <w:rsid w:val="00603480"/>
    <w:rsid w:val="0060357A"/>
    <w:rsid w:val="006038B8"/>
    <w:rsid w:val="00603A85"/>
    <w:rsid w:val="00603AD2"/>
    <w:rsid w:val="00603EBF"/>
    <w:rsid w:val="00603EC1"/>
    <w:rsid w:val="00603EFF"/>
    <w:rsid w:val="00604135"/>
    <w:rsid w:val="0060471A"/>
    <w:rsid w:val="00604924"/>
    <w:rsid w:val="00604A9B"/>
    <w:rsid w:val="00604C23"/>
    <w:rsid w:val="00604D42"/>
    <w:rsid w:val="006051F3"/>
    <w:rsid w:val="006055D8"/>
    <w:rsid w:val="006057E8"/>
    <w:rsid w:val="0060583F"/>
    <w:rsid w:val="0060584F"/>
    <w:rsid w:val="00605AD1"/>
    <w:rsid w:val="00605FF5"/>
    <w:rsid w:val="00605FF7"/>
    <w:rsid w:val="006061D5"/>
    <w:rsid w:val="0060641C"/>
    <w:rsid w:val="00606692"/>
    <w:rsid w:val="00606981"/>
    <w:rsid w:val="00606A4E"/>
    <w:rsid w:val="00606BC1"/>
    <w:rsid w:val="00606C11"/>
    <w:rsid w:val="00606D27"/>
    <w:rsid w:val="00606F20"/>
    <w:rsid w:val="00607155"/>
    <w:rsid w:val="00607291"/>
    <w:rsid w:val="00607335"/>
    <w:rsid w:val="00607436"/>
    <w:rsid w:val="00607B80"/>
    <w:rsid w:val="00607FBC"/>
    <w:rsid w:val="006100FC"/>
    <w:rsid w:val="00610299"/>
    <w:rsid w:val="006102C4"/>
    <w:rsid w:val="00610483"/>
    <w:rsid w:val="006106CE"/>
    <w:rsid w:val="0061088E"/>
    <w:rsid w:val="00610EB8"/>
    <w:rsid w:val="006111FB"/>
    <w:rsid w:val="00611941"/>
    <w:rsid w:val="00611A07"/>
    <w:rsid w:val="00611A3F"/>
    <w:rsid w:val="00611E34"/>
    <w:rsid w:val="00611E93"/>
    <w:rsid w:val="00611F78"/>
    <w:rsid w:val="0061206E"/>
    <w:rsid w:val="006124A0"/>
    <w:rsid w:val="00612601"/>
    <w:rsid w:val="006129AC"/>
    <w:rsid w:val="00612C66"/>
    <w:rsid w:val="00612CAD"/>
    <w:rsid w:val="00612D50"/>
    <w:rsid w:val="0061303D"/>
    <w:rsid w:val="006132E0"/>
    <w:rsid w:val="006133A1"/>
    <w:rsid w:val="00613508"/>
    <w:rsid w:val="006135CD"/>
    <w:rsid w:val="00613961"/>
    <w:rsid w:val="00613B96"/>
    <w:rsid w:val="00613C26"/>
    <w:rsid w:val="00613D7A"/>
    <w:rsid w:val="00613FEE"/>
    <w:rsid w:val="00614460"/>
    <w:rsid w:val="00614619"/>
    <w:rsid w:val="00614CAD"/>
    <w:rsid w:val="00614DBB"/>
    <w:rsid w:val="00614F8D"/>
    <w:rsid w:val="0061505C"/>
    <w:rsid w:val="006152E0"/>
    <w:rsid w:val="006154D5"/>
    <w:rsid w:val="00615C0E"/>
    <w:rsid w:val="00615F80"/>
    <w:rsid w:val="006160FA"/>
    <w:rsid w:val="006163D2"/>
    <w:rsid w:val="00616445"/>
    <w:rsid w:val="006166FD"/>
    <w:rsid w:val="0061690B"/>
    <w:rsid w:val="00616C92"/>
    <w:rsid w:val="00616DF1"/>
    <w:rsid w:val="006171B1"/>
    <w:rsid w:val="0061755C"/>
    <w:rsid w:val="00617679"/>
    <w:rsid w:val="00617695"/>
    <w:rsid w:val="0061786C"/>
    <w:rsid w:val="00617BF9"/>
    <w:rsid w:val="00617CB4"/>
    <w:rsid w:val="00620544"/>
    <w:rsid w:val="0062054B"/>
    <w:rsid w:val="006208E2"/>
    <w:rsid w:val="00620BAA"/>
    <w:rsid w:val="00620D51"/>
    <w:rsid w:val="00620F1A"/>
    <w:rsid w:val="00621395"/>
    <w:rsid w:val="0062145F"/>
    <w:rsid w:val="0062154E"/>
    <w:rsid w:val="0062158D"/>
    <w:rsid w:val="00621779"/>
    <w:rsid w:val="00621808"/>
    <w:rsid w:val="0062196F"/>
    <w:rsid w:val="00621A28"/>
    <w:rsid w:val="00621DDF"/>
    <w:rsid w:val="00621EA6"/>
    <w:rsid w:val="00621F7F"/>
    <w:rsid w:val="00622191"/>
    <w:rsid w:val="006224A7"/>
    <w:rsid w:val="0062281B"/>
    <w:rsid w:val="00622883"/>
    <w:rsid w:val="00622BF1"/>
    <w:rsid w:val="00622C25"/>
    <w:rsid w:val="00623141"/>
    <w:rsid w:val="0062367D"/>
    <w:rsid w:val="0062371A"/>
    <w:rsid w:val="00623A37"/>
    <w:rsid w:val="00623B1C"/>
    <w:rsid w:val="00623ED8"/>
    <w:rsid w:val="00623F18"/>
    <w:rsid w:val="00623F2C"/>
    <w:rsid w:val="0062404C"/>
    <w:rsid w:val="006240CA"/>
    <w:rsid w:val="00624112"/>
    <w:rsid w:val="00624AB5"/>
    <w:rsid w:val="00624DF8"/>
    <w:rsid w:val="00624EC4"/>
    <w:rsid w:val="00624F76"/>
    <w:rsid w:val="00624F8F"/>
    <w:rsid w:val="00625087"/>
    <w:rsid w:val="00625547"/>
    <w:rsid w:val="006255E8"/>
    <w:rsid w:val="006256A2"/>
    <w:rsid w:val="006256B9"/>
    <w:rsid w:val="0062595F"/>
    <w:rsid w:val="00625A17"/>
    <w:rsid w:val="00625AE8"/>
    <w:rsid w:val="00625AF0"/>
    <w:rsid w:val="00625BD4"/>
    <w:rsid w:val="00625C3A"/>
    <w:rsid w:val="00626008"/>
    <w:rsid w:val="006260A5"/>
    <w:rsid w:val="00626274"/>
    <w:rsid w:val="0062680C"/>
    <w:rsid w:val="00626CD0"/>
    <w:rsid w:val="006273BD"/>
    <w:rsid w:val="006273BF"/>
    <w:rsid w:val="006273DE"/>
    <w:rsid w:val="006273EF"/>
    <w:rsid w:val="0062757E"/>
    <w:rsid w:val="006275BC"/>
    <w:rsid w:val="006276F4"/>
    <w:rsid w:val="006278F2"/>
    <w:rsid w:val="00627C18"/>
    <w:rsid w:val="00627F51"/>
    <w:rsid w:val="006301A6"/>
    <w:rsid w:val="006301CE"/>
    <w:rsid w:val="0063026A"/>
    <w:rsid w:val="006305EA"/>
    <w:rsid w:val="00630625"/>
    <w:rsid w:val="00630838"/>
    <w:rsid w:val="00630B43"/>
    <w:rsid w:val="0063121D"/>
    <w:rsid w:val="0063131E"/>
    <w:rsid w:val="00631349"/>
    <w:rsid w:val="00631696"/>
    <w:rsid w:val="00631831"/>
    <w:rsid w:val="006321C8"/>
    <w:rsid w:val="006328B7"/>
    <w:rsid w:val="006328F2"/>
    <w:rsid w:val="0063291D"/>
    <w:rsid w:val="00632C66"/>
    <w:rsid w:val="00632D0F"/>
    <w:rsid w:val="00632DF3"/>
    <w:rsid w:val="00632E1F"/>
    <w:rsid w:val="006336EC"/>
    <w:rsid w:val="006338A0"/>
    <w:rsid w:val="00633CE9"/>
    <w:rsid w:val="00633E08"/>
    <w:rsid w:val="006341AC"/>
    <w:rsid w:val="006349C9"/>
    <w:rsid w:val="00634AAE"/>
    <w:rsid w:val="00634CA2"/>
    <w:rsid w:val="00634F88"/>
    <w:rsid w:val="00635297"/>
    <w:rsid w:val="00635457"/>
    <w:rsid w:val="00635C1B"/>
    <w:rsid w:val="00635EE7"/>
    <w:rsid w:val="00636095"/>
    <w:rsid w:val="0063620A"/>
    <w:rsid w:val="00636680"/>
    <w:rsid w:val="006367F7"/>
    <w:rsid w:val="00636838"/>
    <w:rsid w:val="00636896"/>
    <w:rsid w:val="00636950"/>
    <w:rsid w:val="00636D6B"/>
    <w:rsid w:val="00636EAE"/>
    <w:rsid w:val="00636F56"/>
    <w:rsid w:val="00637500"/>
    <w:rsid w:val="0063790B"/>
    <w:rsid w:val="00637C12"/>
    <w:rsid w:val="00637CAF"/>
    <w:rsid w:val="00637CC2"/>
    <w:rsid w:val="00637E21"/>
    <w:rsid w:val="00640271"/>
    <w:rsid w:val="006402F8"/>
    <w:rsid w:val="00640732"/>
    <w:rsid w:val="006409D6"/>
    <w:rsid w:val="00640B76"/>
    <w:rsid w:val="00641126"/>
    <w:rsid w:val="0064119C"/>
    <w:rsid w:val="00641825"/>
    <w:rsid w:val="00641B52"/>
    <w:rsid w:val="00641E54"/>
    <w:rsid w:val="00641FC4"/>
    <w:rsid w:val="0064262E"/>
    <w:rsid w:val="006426CE"/>
    <w:rsid w:val="006427BB"/>
    <w:rsid w:val="006429CE"/>
    <w:rsid w:val="00642B2F"/>
    <w:rsid w:val="00642ECF"/>
    <w:rsid w:val="00642FDB"/>
    <w:rsid w:val="00643165"/>
    <w:rsid w:val="00643430"/>
    <w:rsid w:val="006436B6"/>
    <w:rsid w:val="00643BB8"/>
    <w:rsid w:val="00643CC2"/>
    <w:rsid w:val="006444B6"/>
    <w:rsid w:val="00644802"/>
    <w:rsid w:val="0064480A"/>
    <w:rsid w:val="00644ADD"/>
    <w:rsid w:val="00644B40"/>
    <w:rsid w:val="00644C77"/>
    <w:rsid w:val="00645E06"/>
    <w:rsid w:val="00645FB5"/>
    <w:rsid w:val="006460BE"/>
    <w:rsid w:val="006461D6"/>
    <w:rsid w:val="00646568"/>
    <w:rsid w:val="00646728"/>
    <w:rsid w:val="00646B28"/>
    <w:rsid w:val="00646B77"/>
    <w:rsid w:val="00646CB5"/>
    <w:rsid w:val="00646D6A"/>
    <w:rsid w:val="00646E08"/>
    <w:rsid w:val="00646FD5"/>
    <w:rsid w:val="00647002"/>
    <w:rsid w:val="006470CE"/>
    <w:rsid w:val="0064710D"/>
    <w:rsid w:val="006472A1"/>
    <w:rsid w:val="006474F5"/>
    <w:rsid w:val="006479D0"/>
    <w:rsid w:val="00647FCA"/>
    <w:rsid w:val="00650280"/>
    <w:rsid w:val="006502C9"/>
    <w:rsid w:val="00650624"/>
    <w:rsid w:val="0065080D"/>
    <w:rsid w:val="00650830"/>
    <w:rsid w:val="00650C2E"/>
    <w:rsid w:val="00650FF5"/>
    <w:rsid w:val="006513C6"/>
    <w:rsid w:val="0065146C"/>
    <w:rsid w:val="006518E0"/>
    <w:rsid w:val="006522B5"/>
    <w:rsid w:val="0065236D"/>
    <w:rsid w:val="006524C4"/>
    <w:rsid w:val="006524F0"/>
    <w:rsid w:val="006525A3"/>
    <w:rsid w:val="00652871"/>
    <w:rsid w:val="00652983"/>
    <w:rsid w:val="0065335A"/>
    <w:rsid w:val="006535FC"/>
    <w:rsid w:val="00653934"/>
    <w:rsid w:val="00653958"/>
    <w:rsid w:val="00653A76"/>
    <w:rsid w:val="00653C0E"/>
    <w:rsid w:val="006540F7"/>
    <w:rsid w:val="00654276"/>
    <w:rsid w:val="00654297"/>
    <w:rsid w:val="0065438A"/>
    <w:rsid w:val="00654526"/>
    <w:rsid w:val="00654543"/>
    <w:rsid w:val="0065470A"/>
    <w:rsid w:val="00654890"/>
    <w:rsid w:val="006548D9"/>
    <w:rsid w:val="00654A4F"/>
    <w:rsid w:val="00654A77"/>
    <w:rsid w:val="00654B1A"/>
    <w:rsid w:val="00654B5F"/>
    <w:rsid w:val="00654BD5"/>
    <w:rsid w:val="00654C45"/>
    <w:rsid w:val="00654C98"/>
    <w:rsid w:val="00654CE4"/>
    <w:rsid w:val="00654EAB"/>
    <w:rsid w:val="006551B1"/>
    <w:rsid w:val="00655251"/>
    <w:rsid w:val="0065534B"/>
    <w:rsid w:val="00655409"/>
    <w:rsid w:val="00655B7C"/>
    <w:rsid w:val="006563C8"/>
    <w:rsid w:val="00656A0A"/>
    <w:rsid w:val="00656ABC"/>
    <w:rsid w:val="00656C1B"/>
    <w:rsid w:val="00656E1C"/>
    <w:rsid w:val="006570C2"/>
    <w:rsid w:val="0065747F"/>
    <w:rsid w:val="006602AB"/>
    <w:rsid w:val="006607F5"/>
    <w:rsid w:val="00660811"/>
    <w:rsid w:val="00660890"/>
    <w:rsid w:val="0066098C"/>
    <w:rsid w:val="0066127F"/>
    <w:rsid w:val="00661449"/>
    <w:rsid w:val="00661649"/>
    <w:rsid w:val="006617B4"/>
    <w:rsid w:val="00661902"/>
    <w:rsid w:val="00661CEB"/>
    <w:rsid w:val="00661E28"/>
    <w:rsid w:val="006621FA"/>
    <w:rsid w:val="0066233C"/>
    <w:rsid w:val="006623DD"/>
    <w:rsid w:val="006624D7"/>
    <w:rsid w:val="006627D3"/>
    <w:rsid w:val="0066295F"/>
    <w:rsid w:val="00662CFA"/>
    <w:rsid w:val="00663246"/>
    <w:rsid w:val="00663280"/>
    <w:rsid w:val="00663441"/>
    <w:rsid w:val="006634B0"/>
    <w:rsid w:val="006634B8"/>
    <w:rsid w:val="00663621"/>
    <w:rsid w:val="00663795"/>
    <w:rsid w:val="00663C52"/>
    <w:rsid w:val="00664037"/>
    <w:rsid w:val="006640FC"/>
    <w:rsid w:val="00664668"/>
    <w:rsid w:val="00664E2A"/>
    <w:rsid w:val="00664F4D"/>
    <w:rsid w:val="00664FD2"/>
    <w:rsid w:val="0066520F"/>
    <w:rsid w:val="00665232"/>
    <w:rsid w:val="00665296"/>
    <w:rsid w:val="00665324"/>
    <w:rsid w:val="00665D90"/>
    <w:rsid w:val="00665FFA"/>
    <w:rsid w:val="006660F7"/>
    <w:rsid w:val="006661C0"/>
    <w:rsid w:val="006665FE"/>
    <w:rsid w:val="00666739"/>
    <w:rsid w:val="006667F9"/>
    <w:rsid w:val="00666839"/>
    <w:rsid w:val="0066692B"/>
    <w:rsid w:val="00666C6C"/>
    <w:rsid w:val="00666E60"/>
    <w:rsid w:val="00666F46"/>
    <w:rsid w:val="0066710A"/>
    <w:rsid w:val="00667364"/>
    <w:rsid w:val="0066741C"/>
    <w:rsid w:val="00667455"/>
    <w:rsid w:val="00667519"/>
    <w:rsid w:val="00667946"/>
    <w:rsid w:val="00667F7A"/>
    <w:rsid w:val="006702B3"/>
    <w:rsid w:val="00670821"/>
    <w:rsid w:val="00670ADF"/>
    <w:rsid w:val="00670B3B"/>
    <w:rsid w:val="00670E20"/>
    <w:rsid w:val="00671008"/>
    <w:rsid w:val="00671448"/>
    <w:rsid w:val="00671861"/>
    <w:rsid w:val="00671879"/>
    <w:rsid w:val="00671ED4"/>
    <w:rsid w:val="00672770"/>
    <w:rsid w:val="00672AB9"/>
    <w:rsid w:val="00673557"/>
    <w:rsid w:val="00673609"/>
    <w:rsid w:val="00673C6C"/>
    <w:rsid w:val="00673D53"/>
    <w:rsid w:val="00673E28"/>
    <w:rsid w:val="00673EF2"/>
    <w:rsid w:val="006743FA"/>
    <w:rsid w:val="0067500A"/>
    <w:rsid w:val="006750DE"/>
    <w:rsid w:val="00675956"/>
    <w:rsid w:val="00675A4F"/>
    <w:rsid w:val="0067629D"/>
    <w:rsid w:val="006763F4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5AB"/>
    <w:rsid w:val="006801E4"/>
    <w:rsid w:val="006802E2"/>
    <w:rsid w:val="00680481"/>
    <w:rsid w:val="00680631"/>
    <w:rsid w:val="00680714"/>
    <w:rsid w:val="00680814"/>
    <w:rsid w:val="00680BB5"/>
    <w:rsid w:val="00681159"/>
    <w:rsid w:val="006813E8"/>
    <w:rsid w:val="006818A7"/>
    <w:rsid w:val="00681BE3"/>
    <w:rsid w:val="00681C1E"/>
    <w:rsid w:val="0068203B"/>
    <w:rsid w:val="00682994"/>
    <w:rsid w:val="00682C5A"/>
    <w:rsid w:val="00682F67"/>
    <w:rsid w:val="0068317C"/>
    <w:rsid w:val="006833B6"/>
    <w:rsid w:val="006833D7"/>
    <w:rsid w:val="006834A0"/>
    <w:rsid w:val="006836EF"/>
    <w:rsid w:val="0068455E"/>
    <w:rsid w:val="006846AD"/>
    <w:rsid w:val="006848D3"/>
    <w:rsid w:val="006849AA"/>
    <w:rsid w:val="006849FA"/>
    <w:rsid w:val="00684A65"/>
    <w:rsid w:val="00684C4D"/>
    <w:rsid w:val="00684DB3"/>
    <w:rsid w:val="00685327"/>
    <w:rsid w:val="006855DE"/>
    <w:rsid w:val="0068567F"/>
    <w:rsid w:val="00685749"/>
    <w:rsid w:val="0068597C"/>
    <w:rsid w:val="00685DB6"/>
    <w:rsid w:val="00685ECC"/>
    <w:rsid w:val="0068618D"/>
    <w:rsid w:val="00686266"/>
    <w:rsid w:val="00686335"/>
    <w:rsid w:val="00686489"/>
    <w:rsid w:val="006868D4"/>
    <w:rsid w:val="00686A8B"/>
    <w:rsid w:val="00686D68"/>
    <w:rsid w:val="00686EB1"/>
    <w:rsid w:val="00687071"/>
    <w:rsid w:val="006870BE"/>
    <w:rsid w:val="00687243"/>
    <w:rsid w:val="00687713"/>
    <w:rsid w:val="006877E0"/>
    <w:rsid w:val="00687805"/>
    <w:rsid w:val="00687912"/>
    <w:rsid w:val="00687C4F"/>
    <w:rsid w:val="00687C6F"/>
    <w:rsid w:val="00687CC7"/>
    <w:rsid w:val="006902C1"/>
    <w:rsid w:val="006904EB"/>
    <w:rsid w:val="00690559"/>
    <w:rsid w:val="00690705"/>
    <w:rsid w:val="0069090F"/>
    <w:rsid w:val="00690AFD"/>
    <w:rsid w:val="00690D05"/>
    <w:rsid w:val="00690E74"/>
    <w:rsid w:val="00690FCB"/>
    <w:rsid w:val="0069108C"/>
    <w:rsid w:val="0069138E"/>
    <w:rsid w:val="00691748"/>
    <w:rsid w:val="00691809"/>
    <w:rsid w:val="00691966"/>
    <w:rsid w:val="00691C6C"/>
    <w:rsid w:val="00692257"/>
    <w:rsid w:val="0069233E"/>
    <w:rsid w:val="006925E6"/>
    <w:rsid w:val="0069290C"/>
    <w:rsid w:val="00692C1E"/>
    <w:rsid w:val="00692E33"/>
    <w:rsid w:val="00692EE4"/>
    <w:rsid w:val="00692F32"/>
    <w:rsid w:val="00693306"/>
    <w:rsid w:val="006937B8"/>
    <w:rsid w:val="006937DB"/>
    <w:rsid w:val="00693A55"/>
    <w:rsid w:val="00693DBF"/>
    <w:rsid w:val="00693E1E"/>
    <w:rsid w:val="0069455C"/>
    <w:rsid w:val="00694805"/>
    <w:rsid w:val="00694882"/>
    <w:rsid w:val="00694916"/>
    <w:rsid w:val="00694CE3"/>
    <w:rsid w:val="00694E01"/>
    <w:rsid w:val="00694E39"/>
    <w:rsid w:val="00695235"/>
    <w:rsid w:val="00695342"/>
    <w:rsid w:val="0069552E"/>
    <w:rsid w:val="006957BE"/>
    <w:rsid w:val="00695971"/>
    <w:rsid w:val="0069650C"/>
    <w:rsid w:val="006966E3"/>
    <w:rsid w:val="00696747"/>
    <w:rsid w:val="006969C2"/>
    <w:rsid w:val="00696BB0"/>
    <w:rsid w:val="006970CF"/>
    <w:rsid w:val="00697147"/>
    <w:rsid w:val="0069718E"/>
    <w:rsid w:val="00697248"/>
    <w:rsid w:val="006972C9"/>
    <w:rsid w:val="00697522"/>
    <w:rsid w:val="00697CD4"/>
    <w:rsid w:val="006A03F9"/>
    <w:rsid w:val="006A05BD"/>
    <w:rsid w:val="006A0612"/>
    <w:rsid w:val="006A089B"/>
    <w:rsid w:val="006A0BCE"/>
    <w:rsid w:val="006A0F87"/>
    <w:rsid w:val="006A109F"/>
    <w:rsid w:val="006A12AD"/>
    <w:rsid w:val="006A15A2"/>
    <w:rsid w:val="006A1B46"/>
    <w:rsid w:val="006A1F8A"/>
    <w:rsid w:val="006A1FC9"/>
    <w:rsid w:val="006A21C7"/>
    <w:rsid w:val="006A22CD"/>
    <w:rsid w:val="006A2358"/>
    <w:rsid w:val="006A2380"/>
    <w:rsid w:val="006A2542"/>
    <w:rsid w:val="006A2624"/>
    <w:rsid w:val="006A26A5"/>
    <w:rsid w:val="006A27FC"/>
    <w:rsid w:val="006A2AF4"/>
    <w:rsid w:val="006A2ECA"/>
    <w:rsid w:val="006A3054"/>
    <w:rsid w:val="006A3083"/>
    <w:rsid w:val="006A32C9"/>
    <w:rsid w:val="006A35E1"/>
    <w:rsid w:val="006A3837"/>
    <w:rsid w:val="006A3BF0"/>
    <w:rsid w:val="006A3CBA"/>
    <w:rsid w:val="006A428E"/>
    <w:rsid w:val="006A43FE"/>
    <w:rsid w:val="006A4718"/>
    <w:rsid w:val="006A4901"/>
    <w:rsid w:val="006A4CAF"/>
    <w:rsid w:val="006A4DED"/>
    <w:rsid w:val="006A4F03"/>
    <w:rsid w:val="006A4FCC"/>
    <w:rsid w:val="006A5058"/>
    <w:rsid w:val="006A524C"/>
    <w:rsid w:val="006A5491"/>
    <w:rsid w:val="006A573F"/>
    <w:rsid w:val="006A588A"/>
    <w:rsid w:val="006A588E"/>
    <w:rsid w:val="006A5AE7"/>
    <w:rsid w:val="006A5D9B"/>
    <w:rsid w:val="006A5E46"/>
    <w:rsid w:val="006A5E7F"/>
    <w:rsid w:val="006A5FB2"/>
    <w:rsid w:val="006A601E"/>
    <w:rsid w:val="006A67DB"/>
    <w:rsid w:val="006A697C"/>
    <w:rsid w:val="006A69AB"/>
    <w:rsid w:val="006A71EA"/>
    <w:rsid w:val="006A7379"/>
    <w:rsid w:val="006A74FF"/>
    <w:rsid w:val="006A75DD"/>
    <w:rsid w:val="006A7CF5"/>
    <w:rsid w:val="006A7EFD"/>
    <w:rsid w:val="006B00FE"/>
    <w:rsid w:val="006B0724"/>
    <w:rsid w:val="006B0B4E"/>
    <w:rsid w:val="006B10B4"/>
    <w:rsid w:val="006B117D"/>
    <w:rsid w:val="006B127A"/>
    <w:rsid w:val="006B142B"/>
    <w:rsid w:val="006B14F1"/>
    <w:rsid w:val="006B166E"/>
    <w:rsid w:val="006B2088"/>
    <w:rsid w:val="006B23F8"/>
    <w:rsid w:val="006B2770"/>
    <w:rsid w:val="006B281D"/>
    <w:rsid w:val="006B2AA2"/>
    <w:rsid w:val="006B309F"/>
    <w:rsid w:val="006B3127"/>
    <w:rsid w:val="006B3349"/>
    <w:rsid w:val="006B334F"/>
    <w:rsid w:val="006B33DA"/>
    <w:rsid w:val="006B3561"/>
    <w:rsid w:val="006B3630"/>
    <w:rsid w:val="006B3826"/>
    <w:rsid w:val="006B3893"/>
    <w:rsid w:val="006B3A65"/>
    <w:rsid w:val="006B3E2F"/>
    <w:rsid w:val="006B4605"/>
    <w:rsid w:val="006B4658"/>
    <w:rsid w:val="006B4B53"/>
    <w:rsid w:val="006B4C28"/>
    <w:rsid w:val="006B4D2C"/>
    <w:rsid w:val="006B4E09"/>
    <w:rsid w:val="006B4E5A"/>
    <w:rsid w:val="006B524D"/>
    <w:rsid w:val="006B5252"/>
    <w:rsid w:val="006B5555"/>
    <w:rsid w:val="006B5625"/>
    <w:rsid w:val="006B56D9"/>
    <w:rsid w:val="006B57F2"/>
    <w:rsid w:val="006B589D"/>
    <w:rsid w:val="006B5C0E"/>
    <w:rsid w:val="006B6039"/>
    <w:rsid w:val="006B611B"/>
    <w:rsid w:val="006B6160"/>
    <w:rsid w:val="006B63D7"/>
    <w:rsid w:val="006B65B4"/>
    <w:rsid w:val="006B68C5"/>
    <w:rsid w:val="006B704E"/>
    <w:rsid w:val="006B7808"/>
    <w:rsid w:val="006B7AD8"/>
    <w:rsid w:val="006B7CE4"/>
    <w:rsid w:val="006B7D95"/>
    <w:rsid w:val="006B7F08"/>
    <w:rsid w:val="006B7F85"/>
    <w:rsid w:val="006C0241"/>
    <w:rsid w:val="006C03F4"/>
    <w:rsid w:val="006C061A"/>
    <w:rsid w:val="006C0C3C"/>
    <w:rsid w:val="006C117C"/>
    <w:rsid w:val="006C11EC"/>
    <w:rsid w:val="006C1328"/>
    <w:rsid w:val="006C1449"/>
    <w:rsid w:val="006C1822"/>
    <w:rsid w:val="006C1BDA"/>
    <w:rsid w:val="006C2111"/>
    <w:rsid w:val="006C225D"/>
    <w:rsid w:val="006C249D"/>
    <w:rsid w:val="006C2715"/>
    <w:rsid w:val="006C2980"/>
    <w:rsid w:val="006C2E0E"/>
    <w:rsid w:val="006C3201"/>
    <w:rsid w:val="006C337B"/>
    <w:rsid w:val="006C35B8"/>
    <w:rsid w:val="006C3801"/>
    <w:rsid w:val="006C3E80"/>
    <w:rsid w:val="006C460C"/>
    <w:rsid w:val="006C4AF2"/>
    <w:rsid w:val="006C4B9F"/>
    <w:rsid w:val="006C4E05"/>
    <w:rsid w:val="006C4EDA"/>
    <w:rsid w:val="006C4F5B"/>
    <w:rsid w:val="006C542C"/>
    <w:rsid w:val="006C5444"/>
    <w:rsid w:val="006C560B"/>
    <w:rsid w:val="006C5645"/>
    <w:rsid w:val="006C58A6"/>
    <w:rsid w:val="006C5C09"/>
    <w:rsid w:val="006C5D46"/>
    <w:rsid w:val="006C6142"/>
    <w:rsid w:val="006C6410"/>
    <w:rsid w:val="006C64EB"/>
    <w:rsid w:val="006C66AD"/>
    <w:rsid w:val="006C6A6C"/>
    <w:rsid w:val="006C6BEF"/>
    <w:rsid w:val="006C6D86"/>
    <w:rsid w:val="006C6E30"/>
    <w:rsid w:val="006C6EE0"/>
    <w:rsid w:val="006C6F06"/>
    <w:rsid w:val="006C71FD"/>
    <w:rsid w:val="006C732A"/>
    <w:rsid w:val="006C73CD"/>
    <w:rsid w:val="006C74E6"/>
    <w:rsid w:val="006C77C2"/>
    <w:rsid w:val="006C794F"/>
    <w:rsid w:val="006C79B0"/>
    <w:rsid w:val="006C7BD6"/>
    <w:rsid w:val="006D043B"/>
    <w:rsid w:val="006D0466"/>
    <w:rsid w:val="006D052A"/>
    <w:rsid w:val="006D0572"/>
    <w:rsid w:val="006D09C1"/>
    <w:rsid w:val="006D0B94"/>
    <w:rsid w:val="006D10D7"/>
    <w:rsid w:val="006D17FD"/>
    <w:rsid w:val="006D1B35"/>
    <w:rsid w:val="006D1BA1"/>
    <w:rsid w:val="006D1C5A"/>
    <w:rsid w:val="006D1EA9"/>
    <w:rsid w:val="006D2028"/>
    <w:rsid w:val="006D2369"/>
    <w:rsid w:val="006D24C8"/>
    <w:rsid w:val="006D2650"/>
    <w:rsid w:val="006D2B80"/>
    <w:rsid w:val="006D2DC9"/>
    <w:rsid w:val="006D2E48"/>
    <w:rsid w:val="006D39E8"/>
    <w:rsid w:val="006D3EB4"/>
    <w:rsid w:val="006D4127"/>
    <w:rsid w:val="006D4B2E"/>
    <w:rsid w:val="006D4D25"/>
    <w:rsid w:val="006D4E8A"/>
    <w:rsid w:val="006D5791"/>
    <w:rsid w:val="006D5E47"/>
    <w:rsid w:val="006D5FD3"/>
    <w:rsid w:val="006D62E2"/>
    <w:rsid w:val="006D6477"/>
    <w:rsid w:val="006D64E4"/>
    <w:rsid w:val="006D651D"/>
    <w:rsid w:val="006D67E8"/>
    <w:rsid w:val="006D6817"/>
    <w:rsid w:val="006D689A"/>
    <w:rsid w:val="006D6D20"/>
    <w:rsid w:val="006D7813"/>
    <w:rsid w:val="006D7B7C"/>
    <w:rsid w:val="006E0C28"/>
    <w:rsid w:val="006E0DB0"/>
    <w:rsid w:val="006E0FD5"/>
    <w:rsid w:val="006E1092"/>
    <w:rsid w:val="006E120C"/>
    <w:rsid w:val="006E1215"/>
    <w:rsid w:val="006E155B"/>
    <w:rsid w:val="006E15E6"/>
    <w:rsid w:val="006E1920"/>
    <w:rsid w:val="006E198B"/>
    <w:rsid w:val="006E1AAA"/>
    <w:rsid w:val="006E1FB9"/>
    <w:rsid w:val="006E225E"/>
    <w:rsid w:val="006E22F7"/>
    <w:rsid w:val="006E23D1"/>
    <w:rsid w:val="006E25A0"/>
    <w:rsid w:val="006E25FE"/>
    <w:rsid w:val="006E284F"/>
    <w:rsid w:val="006E29D5"/>
    <w:rsid w:val="006E2A82"/>
    <w:rsid w:val="006E2C6D"/>
    <w:rsid w:val="006E2DA4"/>
    <w:rsid w:val="006E2DC8"/>
    <w:rsid w:val="006E30CA"/>
    <w:rsid w:val="006E391B"/>
    <w:rsid w:val="006E3A13"/>
    <w:rsid w:val="006E3AB4"/>
    <w:rsid w:val="006E3CC8"/>
    <w:rsid w:val="006E3DFB"/>
    <w:rsid w:val="006E4338"/>
    <w:rsid w:val="006E44FB"/>
    <w:rsid w:val="006E479E"/>
    <w:rsid w:val="006E4941"/>
    <w:rsid w:val="006E495A"/>
    <w:rsid w:val="006E4AE4"/>
    <w:rsid w:val="006E4D71"/>
    <w:rsid w:val="006E4DB6"/>
    <w:rsid w:val="006E4E8A"/>
    <w:rsid w:val="006E4F71"/>
    <w:rsid w:val="006E52D8"/>
    <w:rsid w:val="006E535B"/>
    <w:rsid w:val="006E5438"/>
    <w:rsid w:val="006E576A"/>
    <w:rsid w:val="006E5CA1"/>
    <w:rsid w:val="006E64AF"/>
    <w:rsid w:val="006E69D1"/>
    <w:rsid w:val="006E6B0F"/>
    <w:rsid w:val="006E6B4C"/>
    <w:rsid w:val="006E6C19"/>
    <w:rsid w:val="006E7AEF"/>
    <w:rsid w:val="006E7B8F"/>
    <w:rsid w:val="006E7BB7"/>
    <w:rsid w:val="006E7E92"/>
    <w:rsid w:val="006F03A7"/>
    <w:rsid w:val="006F03C0"/>
    <w:rsid w:val="006F05BA"/>
    <w:rsid w:val="006F105E"/>
    <w:rsid w:val="006F134A"/>
    <w:rsid w:val="006F13D0"/>
    <w:rsid w:val="006F178B"/>
    <w:rsid w:val="006F1802"/>
    <w:rsid w:val="006F1AD9"/>
    <w:rsid w:val="006F1AEB"/>
    <w:rsid w:val="006F207A"/>
    <w:rsid w:val="006F2336"/>
    <w:rsid w:val="006F25AC"/>
    <w:rsid w:val="006F25F4"/>
    <w:rsid w:val="006F2A9C"/>
    <w:rsid w:val="006F2CCC"/>
    <w:rsid w:val="006F2CCE"/>
    <w:rsid w:val="006F313D"/>
    <w:rsid w:val="006F318F"/>
    <w:rsid w:val="006F33D4"/>
    <w:rsid w:val="006F3631"/>
    <w:rsid w:val="006F395B"/>
    <w:rsid w:val="006F39B4"/>
    <w:rsid w:val="006F3A7D"/>
    <w:rsid w:val="006F4102"/>
    <w:rsid w:val="006F4158"/>
    <w:rsid w:val="006F430D"/>
    <w:rsid w:val="006F432C"/>
    <w:rsid w:val="006F4941"/>
    <w:rsid w:val="006F4B18"/>
    <w:rsid w:val="006F4C63"/>
    <w:rsid w:val="006F4C94"/>
    <w:rsid w:val="006F4E83"/>
    <w:rsid w:val="006F56C4"/>
    <w:rsid w:val="006F5820"/>
    <w:rsid w:val="006F59B0"/>
    <w:rsid w:val="006F5D32"/>
    <w:rsid w:val="006F5E45"/>
    <w:rsid w:val="006F5F7A"/>
    <w:rsid w:val="006F690F"/>
    <w:rsid w:val="006F6C49"/>
    <w:rsid w:val="006F6D89"/>
    <w:rsid w:val="006F6F63"/>
    <w:rsid w:val="006F70AC"/>
    <w:rsid w:val="006F7210"/>
    <w:rsid w:val="006F723C"/>
    <w:rsid w:val="006F7791"/>
    <w:rsid w:val="006F7991"/>
    <w:rsid w:val="006F7F88"/>
    <w:rsid w:val="0070039B"/>
    <w:rsid w:val="0070049E"/>
    <w:rsid w:val="007004BD"/>
    <w:rsid w:val="0070056B"/>
    <w:rsid w:val="0070068E"/>
    <w:rsid w:val="00700AB8"/>
    <w:rsid w:val="00700AEF"/>
    <w:rsid w:val="00700C2F"/>
    <w:rsid w:val="007012F3"/>
    <w:rsid w:val="007014E7"/>
    <w:rsid w:val="00701A6F"/>
    <w:rsid w:val="007024B4"/>
    <w:rsid w:val="0070267A"/>
    <w:rsid w:val="00702737"/>
    <w:rsid w:val="00702872"/>
    <w:rsid w:val="00702925"/>
    <w:rsid w:val="00702BCD"/>
    <w:rsid w:val="00702E99"/>
    <w:rsid w:val="007031C8"/>
    <w:rsid w:val="00703405"/>
    <w:rsid w:val="00703A38"/>
    <w:rsid w:val="00703A6C"/>
    <w:rsid w:val="00703DB4"/>
    <w:rsid w:val="00703F07"/>
    <w:rsid w:val="00703FA5"/>
    <w:rsid w:val="007041E5"/>
    <w:rsid w:val="0070442A"/>
    <w:rsid w:val="007049FA"/>
    <w:rsid w:val="00704A41"/>
    <w:rsid w:val="00704B6A"/>
    <w:rsid w:val="00704C7B"/>
    <w:rsid w:val="00704CB3"/>
    <w:rsid w:val="00704D34"/>
    <w:rsid w:val="00704F9B"/>
    <w:rsid w:val="0070538B"/>
    <w:rsid w:val="00705797"/>
    <w:rsid w:val="00705A25"/>
    <w:rsid w:val="00705C89"/>
    <w:rsid w:val="00705CCE"/>
    <w:rsid w:val="00705D2B"/>
    <w:rsid w:val="00705DF6"/>
    <w:rsid w:val="00706255"/>
    <w:rsid w:val="0070625B"/>
    <w:rsid w:val="0070678C"/>
    <w:rsid w:val="00706A28"/>
    <w:rsid w:val="00706F92"/>
    <w:rsid w:val="00706FF1"/>
    <w:rsid w:val="007070DF"/>
    <w:rsid w:val="00707714"/>
    <w:rsid w:val="0070786C"/>
    <w:rsid w:val="007079A1"/>
    <w:rsid w:val="00707C68"/>
    <w:rsid w:val="00707EC6"/>
    <w:rsid w:val="0071017B"/>
    <w:rsid w:val="0071038D"/>
    <w:rsid w:val="00710545"/>
    <w:rsid w:val="00710A04"/>
    <w:rsid w:val="00710E5D"/>
    <w:rsid w:val="0071160C"/>
    <w:rsid w:val="00711BB3"/>
    <w:rsid w:val="00711BE8"/>
    <w:rsid w:val="0071220F"/>
    <w:rsid w:val="007124B6"/>
    <w:rsid w:val="00712749"/>
    <w:rsid w:val="0071283D"/>
    <w:rsid w:val="00712AAE"/>
    <w:rsid w:val="00712C6E"/>
    <w:rsid w:val="00712E1D"/>
    <w:rsid w:val="00712E9A"/>
    <w:rsid w:val="0071310D"/>
    <w:rsid w:val="00713F5C"/>
    <w:rsid w:val="00714088"/>
    <w:rsid w:val="007141CD"/>
    <w:rsid w:val="00714381"/>
    <w:rsid w:val="0071455E"/>
    <w:rsid w:val="007146BC"/>
    <w:rsid w:val="00714DA5"/>
    <w:rsid w:val="007150D1"/>
    <w:rsid w:val="007150F1"/>
    <w:rsid w:val="007151D9"/>
    <w:rsid w:val="007153EA"/>
    <w:rsid w:val="00715682"/>
    <w:rsid w:val="00715687"/>
    <w:rsid w:val="00715B77"/>
    <w:rsid w:val="00715BDD"/>
    <w:rsid w:val="00715E83"/>
    <w:rsid w:val="00715EC7"/>
    <w:rsid w:val="007160F3"/>
    <w:rsid w:val="007163B8"/>
    <w:rsid w:val="00716458"/>
    <w:rsid w:val="00716467"/>
    <w:rsid w:val="00716475"/>
    <w:rsid w:val="007165ED"/>
    <w:rsid w:val="007166ED"/>
    <w:rsid w:val="00716EF5"/>
    <w:rsid w:val="007172B8"/>
    <w:rsid w:val="00717569"/>
    <w:rsid w:val="00717B83"/>
    <w:rsid w:val="00717C56"/>
    <w:rsid w:val="00717C74"/>
    <w:rsid w:val="00717CF5"/>
    <w:rsid w:val="00720049"/>
    <w:rsid w:val="007200CE"/>
    <w:rsid w:val="007201FE"/>
    <w:rsid w:val="007204C0"/>
    <w:rsid w:val="00720668"/>
    <w:rsid w:val="00720BCD"/>
    <w:rsid w:val="00720C60"/>
    <w:rsid w:val="00720DF4"/>
    <w:rsid w:val="0072128A"/>
    <w:rsid w:val="007213D6"/>
    <w:rsid w:val="00721801"/>
    <w:rsid w:val="00721A72"/>
    <w:rsid w:val="00721C8A"/>
    <w:rsid w:val="00721EB8"/>
    <w:rsid w:val="00722263"/>
    <w:rsid w:val="0072229F"/>
    <w:rsid w:val="00722471"/>
    <w:rsid w:val="007224A4"/>
    <w:rsid w:val="007225B3"/>
    <w:rsid w:val="0072295E"/>
    <w:rsid w:val="00722A86"/>
    <w:rsid w:val="007230D1"/>
    <w:rsid w:val="00723EAA"/>
    <w:rsid w:val="00724072"/>
    <w:rsid w:val="00724315"/>
    <w:rsid w:val="007243FA"/>
    <w:rsid w:val="0072448E"/>
    <w:rsid w:val="007244E7"/>
    <w:rsid w:val="007248E6"/>
    <w:rsid w:val="00724974"/>
    <w:rsid w:val="00724A91"/>
    <w:rsid w:val="00724AF3"/>
    <w:rsid w:val="00724EC1"/>
    <w:rsid w:val="0072575F"/>
    <w:rsid w:val="00725A12"/>
    <w:rsid w:val="00725ADA"/>
    <w:rsid w:val="00725CB3"/>
    <w:rsid w:val="00725CFC"/>
    <w:rsid w:val="00725EF2"/>
    <w:rsid w:val="0072630E"/>
    <w:rsid w:val="007263BC"/>
    <w:rsid w:val="007265EE"/>
    <w:rsid w:val="00726604"/>
    <w:rsid w:val="007267E0"/>
    <w:rsid w:val="00726916"/>
    <w:rsid w:val="007273D7"/>
    <w:rsid w:val="007276AA"/>
    <w:rsid w:val="00727892"/>
    <w:rsid w:val="00727A71"/>
    <w:rsid w:val="00727C0B"/>
    <w:rsid w:val="00727CB1"/>
    <w:rsid w:val="00730361"/>
    <w:rsid w:val="007309F0"/>
    <w:rsid w:val="00730D4F"/>
    <w:rsid w:val="00730E0A"/>
    <w:rsid w:val="007310A2"/>
    <w:rsid w:val="007312F4"/>
    <w:rsid w:val="007318C2"/>
    <w:rsid w:val="00731A53"/>
    <w:rsid w:val="00731AA1"/>
    <w:rsid w:val="00731DCF"/>
    <w:rsid w:val="00731F50"/>
    <w:rsid w:val="00732535"/>
    <w:rsid w:val="007327DB"/>
    <w:rsid w:val="0073283D"/>
    <w:rsid w:val="00732855"/>
    <w:rsid w:val="00732CFB"/>
    <w:rsid w:val="00732DB6"/>
    <w:rsid w:val="0073327A"/>
    <w:rsid w:val="00733713"/>
    <w:rsid w:val="0073371C"/>
    <w:rsid w:val="00733F0A"/>
    <w:rsid w:val="00734223"/>
    <w:rsid w:val="00734499"/>
    <w:rsid w:val="0073463D"/>
    <w:rsid w:val="007346EF"/>
    <w:rsid w:val="00734768"/>
    <w:rsid w:val="00734A1F"/>
    <w:rsid w:val="00734BD1"/>
    <w:rsid w:val="00734EC1"/>
    <w:rsid w:val="007351C7"/>
    <w:rsid w:val="0073537C"/>
    <w:rsid w:val="00735471"/>
    <w:rsid w:val="0073581C"/>
    <w:rsid w:val="007358F1"/>
    <w:rsid w:val="00735A48"/>
    <w:rsid w:val="00735FE8"/>
    <w:rsid w:val="007361BE"/>
    <w:rsid w:val="00736205"/>
    <w:rsid w:val="00736463"/>
    <w:rsid w:val="007364A1"/>
    <w:rsid w:val="00736600"/>
    <w:rsid w:val="00736A09"/>
    <w:rsid w:val="00736BAE"/>
    <w:rsid w:val="00736D73"/>
    <w:rsid w:val="00736EBC"/>
    <w:rsid w:val="00736EF4"/>
    <w:rsid w:val="00737858"/>
    <w:rsid w:val="0073791D"/>
    <w:rsid w:val="00737B4F"/>
    <w:rsid w:val="00737DB8"/>
    <w:rsid w:val="00737F63"/>
    <w:rsid w:val="00740528"/>
    <w:rsid w:val="007406A4"/>
    <w:rsid w:val="00740852"/>
    <w:rsid w:val="0074097D"/>
    <w:rsid w:val="00740BFF"/>
    <w:rsid w:val="007418D9"/>
    <w:rsid w:val="007419AB"/>
    <w:rsid w:val="00741E03"/>
    <w:rsid w:val="00741E86"/>
    <w:rsid w:val="00741EF4"/>
    <w:rsid w:val="00741F20"/>
    <w:rsid w:val="007424D6"/>
    <w:rsid w:val="00742724"/>
    <w:rsid w:val="0074279A"/>
    <w:rsid w:val="0074285B"/>
    <w:rsid w:val="00742969"/>
    <w:rsid w:val="007429FC"/>
    <w:rsid w:val="00742DC1"/>
    <w:rsid w:val="00742FBB"/>
    <w:rsid w:val="00743077"/>
    <w:rsid w:val="007430C4"/>
    <w:rsid w:val="0074318C"/>
    <w:rsid w:val="00743273"/>
    <w:rsid w:val="00743332"/>
    <w:rsid w:val="007435F2"/>
    <w:rsid w:val="00743755"/>
    <w:rsid w:val="00743874"/>
    <w:rsid w:val="00743906"/>
    <w:rsid w:val="00743DE9"/>
    <w:rsid w:val="00743F3A"/>
    <w:rsid w:val="007440CE"/>
    <w:rsid w:val="00744D80"/>
    <w:rsid w:val="00744F1B"/>
    <w:rsid w:val="007451FE"/>
    <w:rsid w:val="0074536D"/>
    <w:rsid w:val="00745484"/>
    <w:rsid w:val="00745643"/>
    <w:rsid w:val="007456E9"/>
    <w:rsid w:val="00745748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0C"/>
    <w:rsid w:val="00746C48"/>
    <w:rsid w:val="007470B8"/>
    <w:rsid w:val="007475EB"/>
    <w:rsid w:val="00747A5B"/>
    <w:rsid w:val="00747A7D"/>
    <w:rsid w:val="00750408"/>
    <w:rsid w:val="0075093C"/>
    <w:rsid w:val="007509F5"/>
    <w:rsid w:val="00750CB6"/>
    <w:rsid w:val="00750D1A"/>
    <w:rsid w:val="0075152A"/>
    <w:rsid w:val="007515AF"/>
    <w:rsid w:val="0075172C"/>
    <w:rsid w:val="00751937"/>
    <w:rsid w:val="00751D09"/>
    <w:rsid w:val="0075211B"/>
    <w:rsid w:val="0075237B"/>
    <w:rsid w:val="007524A3"/>
    <w:rsid w:val="007526B0"/>
    <w:rsid w:val="00752EC4"/>
    <w:rsid w:val="0075314D"/>
    <w:rsid w:val="00753569"/>
    <w:rsid w:val="007539D5"/>
    <w:rsid w:val="00753B93"/>
    <w:rsid w:val="00753E65"/>
    <w:rsid w:val="0075408F"/>
    <w:rsid w:val="0075429D"/>
    <w:rsid w:val="007542C9"/>
    <w:rsid w:val="00754485"/>
    <w:rsid w:val="0075476E"/>
    <w:rsid w:val="00754885"/>
    <w:rsid w:val="00755013"/>
    <w:rsid w:val="007551A1"/>
    <w:rsid w:val="007551B7"/>
    <w:rsid w:val="007556F7"/>
    <w:rsid w:val="00755910"/>
    <w:rsid w:val="00755963"/>
    <w:rsid w:val="00755BBF"/>
    <w:rsid w:val="00755DED"/>
    <w:rsid w:val="00755F10"/>
    <w:rsid w:val="00755FAB"/>
    <w:rsid w:val="007562D1"/>
    <w:rsid w:val="0075656E"/>
    <w:rsid w:val="007566EE"/>
    <w:rsid w:val="00756AF5"/>
    <w:rsid w:val="00756B26"/>
    <w:rsid w:val="00756FD2"/>
    <w:rsid w:val="0075727B"/>
    <w:rsid w:val="00757634"/>
    <w:rsid w:val="0075778C"/>
    <w:rsid w:val="00757C00"/>
    <w:rsid w:val="0076008B"/>
    <w:rsid w:val="00760227"/>
    <w:rsid w:val="00760387"/>
    <w:rsid w:val="0076092F"/>
    <w:rsid w:val="00760DCB"/>
    <w:rsid w:val="00760ED4"/>
    <w:rsid w:val="007612BC"/>
    <w:rsid w:val="0076154B"/>
    <w:rsid w:val="00761B78"/>
    <w:rsid w:val="00762353"/>
    <w:rsid w:val="007623DC"/>
    <w:rsid w:val="007625A9"/>
    <w:rsid w:val="00762684"/>
    <w:rsid w:val="0076281D"/>
    <w:rsid w:val="007629E9"/>
    <w:rsid w:val="00762AFC"/>
    <w:rsid w:val="00762EDF"/>
    <w:rsid w:val="00762F3A"/>
    <w:rsid w:val="00762FA2"/>
    <w:rsid w:val="007631F0"/>
    <w:rsid w:val="007634DF"/>
    <w:rsid w:val="00763516"/>
    <w:rsid w:val="00763845"/>
    <w:rsid w:val="00763B90"/>
    <w:rsid w:val="00763F98"/>
    <w:rsid w:val="007640D9"/>
    <w:rsid w:val="007642A9"/>
    <w:rsid w:val="00764680"/>
    <w:rsid w:val="00764856"/>
    <w:rsid w:val="007648FD"/>
    <w:rsid w:val="00764A6D"/>
    <w:rsid w:val="00764C02"/>
    <w:rsid w:val="00764C5F"/>
    <w:rsid w:val="00764D3A"/>
    <w:rsid w:val="007650CA"/>
    <w:rsid w:val="0076511E"/>
    <w:rsid w:val="0076516B"/>
    <w:rsid w:val="00765430"/>
    <w:rsid w:val="00765C45"/>
    <w:rsid w:val="00765C95"/>
    <w:rsid w:val="00765CBB"/>
    <w:rsid w:val="00765E6D"/>
    <w:rsid w:val="00765EA2"/>
    <w:rsid w:val="00766059"/>
    <w:rsid w:val="007663A4"/>
    <w:rsid w:val="007663CD"/>
    <w:rsid w:val="007663D2"/>
    <w:rsid w:val="007664F3"/>
    <w:rsid w:val="007666E7"/>
    <w:rsid w:val="007667F9"/>
    <w:rsid w:val="0076689F"/>
    <w:rsid w:val="00766A9E"/>
    <w:rsid w:val="00766B33"/>
    <w:rsid w:val="00766BD0"/>
    <w:rsid w:val="00766C70"/>
    <w:rsid w:val="00766E07"/>
    <w:rsid w:val="00766F63"/>
    <w:rsid w:val="007674C5"/>
    <w:rsid w:val="007678F2"/>
    <w:rsid w:val="00767B89"/>
    <w:rsid w:val="00767F68"/>
    <w:rsid w:val="00767FFE"/>
    <w:rsid w:val="00770B0B"/>
    <w:rsid w:val="00770F56"/>
    <w:rsid w:val="007715B8"/>
    <w:rsid w:val="007715DB"/>
    <w:rsid w:val="007716A6"/>
    <w:rsid w:val="0077176D"/>
    <w:rsid w:val="00771811"/>
    <w:rsid w:val="0077195F"/>
    <w:rsid w:val="00771F32"/>
    <w:rsid w:val="0077218B"/>
    <w:rsid w:val="007723F7"/>
    <w:rsid w:val="0077240F"/>
    <w:rsid w:val="00772530"/>
    <w:rsid w:val="007726A7"/>
    <w:rsid w:val="00772705"/>
    <w:rsid w:val="00772715"/>
    <w:rsid w:val="007727C5"/>
    <w:rsid w:val="00772961"/>
    <w:rsid w:val="00772A78"/>
    <w:rsid w:val="0077301B"/>
    <w:rsid w:val="007733AB"/>
    <w:rsid w:val="007735EC"/>
    <w:rsid w:val="00773A78"/>
    <w:rsid w:val="00773F87"/>
    <w:rsid w:val="00773FA2"/>
    <w:rsid w:val="00773FC9"/>
    <w:rsid w:val="0077426D"/>
    <w:rsid w:val="0077427B"/>
    <w:rsid w:val="007746ED"/>
    <w:rsid w:val="00774754"/>
    <w:rsid w:val="00774D0C"/>
    <w:rsid w:val="00774E45"/>
    <w:rsid w:val="0077510C"/>
    <w:rsid w:val="00775430"/>
    <w:rsid w:val="007756F4"/>
    <w:rsid w:val="00775832"/>
    <w:rsid w:val="00775AA8"/>
    <w:rsid w:val="00775AFB"/>
    <w:rsid w:val="00776A60"/>
    <w:rsid w:val="00776BF8"/>
    <w:rsid w:val="0077778D"/>
    <w:rsid w:val="007778A1"/>
    <w:rsid w:val="0078002D"/>
    <w:rsid w:val="0078028E"/>
    <w:rsid w:val="00780594"/>
    <w:rsid w:val="007805FE"/>
    <w:rsid w:val="007807F2"/>
    <w:rsid w:val="00780B97"/>
    <w:rsid w:val="00780F89"/>
    <w:rsid w:val="00781205"/>
    <w:rsid w:val="00781523"/>
    <w:rsid w:val="00781549"/>
    <w:rsid w:val="007819EE"/>
    <w:rsid w:val="00781C42"/>
    <w:rsid w:val="00781D14"/>
    <w:rsid w:val="00781DB6"/>
    <w:rsid w:val="00781E8D"/>
    <w:rsid w:val="0078224C"/>
    <w:rsid w:val="00782443"/>
    <w:rsid w:val="0078249D"/>
    <w:rsid w:val="0078255F"/>
    <w:rsid w:val="007827F8"/>
    <w:rsid w:val="00782832"/>
    <w:rsid w:val="00782A5E"/>
    <w:rsid w:val="00782A76"/>
    <w:rsid w:val="00782C32"/>
    <w:rsid w:val="00782F92"/>
    <w:rsid w:val="0078349C"/>
    <w:rsid w:val="0078386A"/>
    <w:rsid w:val="00783B6D"/>
    <w:rsid w:val="00783E88"/>
    <w:rsid w:val="00784018"/>
    <w:rsid w:val="0078435F"/>
    <w:rsid w:val="007843CA"/>
    <w:rsid w:val="00784400"/>
    <w:rsid w:val="0078455B"/>
    <w:rsid w:val="00784562"/>
    <w:rsid w:val="0078471C"/>
    <w:rsid w:val="00784F64"/>
    <w:rsid w:val="0078501C"/>
    <w:rsid w:val="00785435"/>
    <w:rsid w:val="00785471"/>
    <w:rsid w:val="007856D4"/>
    <w:rsid w:val="007856DE"/>
    <w:rsid w:val="00785A07"/>
    <w:rsid w:val="00785BB6"/>
    <w:rsid w:val="00785EA4"/>
    <w:rsid w:val="00785F2C"/>
    <w:rsid w:val="007864AC"/>
    <w:rsid w:val="00786770"/>
    <w:rsid w:val="00786939"/>
    <w:rsid w:val="00786A3E"/>
    <w:rsid w:val="00786AB6"/>
    <w:rsid w:val="00786E65"/>
    <w:rsid w:val="007875FE"/>
    <w:rsid w:val="0078765C"/>
    <w:rsid w:val="00787718"/>
    <w:rsid w:val="007878DF"/>
    <w:rsid w:val="007879C3"/>
    <w:rsid w:val="00787BA2"/>
    <w:rsid w:val="00787C13"/>
    <w:rsid w:val="00787FD5"/>
    <w:rsid w:val="00790104"/>
    <w:rsid w:val="007904C9"/>
    <w:rsid w:val="007905E1"/>
    <w:rsid w:val="00790624"/>
    <w:rsid w:val="007906C5"/>
    <w:rsid w:val="00790827"/>
    <w:rsid w:val="00790BFF"/>
    <w:rsid w:val="00790EA8"/>
    <w:rsid w:val="00791C7C"/>
    <w:rsid w:val="00791F03"/>
    <w:rsid w:val="0079206C"/>
    <w:rsid w:val="007920CE"/>
    <w:rsid w:val="007923BE"/>
    <w:rsid w:val="007924DE"/>
    <w:rsid w:val="007927D0"/>
    <w:rsid w:val="007928D8"/>
    <w:rsid w:val="0079303D"/>
    <w:rsid w:val="00793153"/>
    <w:rsid w:val="007932BE"/>
    <w:rsid w:val="0079332F"/>
    <w:rsid w:val="0079371D"/>
    <w:rsid w:val="00793804"/>
    <w:rsid w:val="00793A08"/>
    <w:rsid w:val="00793C1A"/>
    <w:rsid w:val="00793E50"/>
    <w:rsid w:val="00793F1E"/>
    <w:rsid w:val="007940CB"/>
    <w:rsid w:val="00794242"/>
    <w:rsid w:val="0079437D"/>
    <w:rsid w:val="007944B5"/>
    <w:rsid w:val="0079461B"/>
    <w:rsid w:val="00794947"/>
    <w:rsid w:val="00794EAC"/>
    <w:rsid w:val="0079507B"/>
    <w:rsid w:val="007950D3"/>
    <w:rsid w:val="007951AA"/>
    <w:rsid w:val="00795422"/>
    <w:rsid w:val="00795423"/>
    <w:rsid w:val="00795643"/>
    <w:rsid w:val="007956D6"/>
    <w:rsid w:val="007958C3"/>
    <w:rsid w:val="00795D49"/>
    <w:rsid w:val="0079607B"/>
    <w:rsid w:val="007963B5"/>
    <w:rsid w:val="0079649E"/>
    <w:rsid w:val="007964C0"/>
    <w:rsid w:val="007965EE"/>
    <w:rsid w:val="0079674D"/>
    <w:rsid w:val="0079686E"/>
    <w:rsid w:val="00796896"/>
    <w:rsid w:val="0079697E"/>
    <w:rsid w:val="00796E3E"/>
    <w:rsid w:val="00796EA4"/>
    <w:rsid w:val="00796EA5"/>
    <w:rsid w:val="00797297"/>
    <w:rsid w:val="00797359"/>
    <w:rsid w:val="007973BE"/>
    <w:rsid w:val="00797DDA"/>
    <w:rsid w:val="00797ED3"/>
    <w:rsid w:val="00797EF2"/>
    <w:rsid w:val="007A03FE"/>
    <w:rsid w:val="007A04A6"/>
    <w:rsid w:val="007A04F2"/>
    <w:rsid w:val="007A056B"/>
    <w:rsid w:val="007A06F0"/>
    <w:rsid w:val="007A08FF"/>
    <w:rsid w:val="007A0ABE"/>
    <w:rsid w:val="007A0C64"/>
    <w:rsid w:val="007A0E35"/>
    <w:rsid w:val="007A168E"/>
    <w:rsid w:val="007A16EB"/>
    <w:rsid w:val="007A1D68"/>
    <w:rsid w:val="007A1DA2"/>
    <w:rsid w:val="007A1E8E"/>
    <w:rsid w:val="007A20F2"/>
    <w:rsid w:val="007A22EA"/>
    <w:rsid w:val="007A28F2"/>
    <w:rsid w:val="007A2976"/>
    <w:rsid w:val="007A2A3B"/>
    <w:rsid w:val="007A2EF3"/>
    <w:rsid w:val="007A30A2"/>
    <w:rsid w:val="007A349F"/>
    <w:rsid w:val="007A3722"/>
    <w:rsid w:val="007A3A5F"/>
    <w:rsid w:val="007A3BDD"/>
    <w:rsid w:val="007A3D04"/>
    <w:rsid w:val="007A45D0"/>
    <w:rsid w:val="007A475B"/>
    <w:rsid w:val="007A47AF"/>
    <w:rsid w:val="007A4C74"/>
    <w:rsid w:val="007A4D5C"/>
    <w:rsid w:val="007A4DDE"/>
    <w:rsid w:val="007A50D1"/>
    <w:rsid w:val="007A517E"/>
    <w:rsid w:val="007A5211"/>
    <w:rsid w:val="007A562A"/>
    <w:rsid w:val="007A5643"/>
    <w:rsid w:val="007A57EC"/>
    <w:rsid w:val="007A5822"/>
    <w:rsid w:val="007A5BD4"/>
    <w:rsid w:val="007A5BE8"/>
    <w:rsid w:val="007A5C4C"/>
    <w:rsid w:val="007A6129"/>
    <w:rsid w:val="007A6276"/>
    <w:rsid w:val="007A641D"/>
    <w:rsid w:val="007A6458"/>
    <w:rsid w:val="007A6725"/>
    <w:rsid w:val="007A6822"/>
    <w:rsid w:val="007A6CA0"/>
    <w:rsid w:val="007A6EFA"/>
    <w:rsid w:val="007A72F6"/>
    <w:rsid w:val="007A737C"/>
    <w:rsid w:val="007A75EF"/>
    <w:rsid w:val="007A75F7"/>
    <w:rsid w:val="007A7C73"/>
    <w:rsid w:val="007A7E2F"/>
    <w:rsid w:val="007A7F50"/>
    <w:rsid w:val="007A7FA6"/>
    <w:rsid w:val="007A7FAA"/>
    <w:rsid w:val="007B006C"/>
    <w:rsid w:val="007B0410"/>
    <w:rsid w:val="007B0479"/>
    <w:rsid w:val="007B07BD"/>
    <w:rsid w:val="007B0B46"/>
    <w:rsid w:val="007B0CB3"/>
    <w:rsid w:val="007B0E00"/>
    <w:rsid w:val="007B0F6B"/>
    <w:rsid w:val="007B1014"/>
    <w:rsid w:val="007B1082"/>
    <w:rsid w:val="007B10D1"/>
    <w:rsid w:val="007B13F2"/>
    <w:rsid w:val="007B1448"/>
    <w:rsid w:val="007B14E3"/>
    <w:rsid w:val="007B16B5"/>
    <w:rsid w:val="007B170B"/>
    <w:rsid w:val="007B1A35"/>
    <w:rsid w:val="007B238C"/>
    <w:rsid w:val="007B23F6"/>
    <w:rsid w:val="007B2482"/>
    <w:rsid w:val="007B2727"/>
    <w:rsid w:val="007B2E5F"/>
    <w:rsid w:val="007B2EC8"/>
    <w:rsid w:val="007B3032"/>
    <w:rsid w:val="007B30CA"/>
    <w:rsid w:val="007B33B9"/>
    <w:rsid w:val="007B39D9"/>
    <w:rsid w:val="007B3F70"/>
    <w:rsid w:val="007B4E91"/>
    <w:rsid w:val="007B4F14"/>
    <w:rsid w:val="007B4F25"/>
    <w:rsid w:val="007B4FAC"/>
    <w:rsid w:val="007B4FF4"/>
    <w:rsid w:val="007B538D"/>
    <w:rsid w:val="007B5563"/>
    <w:rsid w:val="007B5727"/>
    <w:rsid w:val="007B57CB"/>
    <w:rsid w:val="007B591F"/>
    <w:rsid w:val="007B598C"/>
    <w:rsid w:val="007B59AE"/>
    <w:rsid w:val="007B5A68"/>
    <w:rsid w:val="007B5B9E"/>
    <w:rsid w:val="007B5DC3"/>
    <w:rsid w:val="007B640D"/>
    <w:rsid w:val="007B6443"/>
    <w:rsid w:val="007B6647"/>
    <w:rsid w:val="007B68C8"/>
    <w:rsid w:val="007B6A44"/>
    <w:rsid w:val="007B6BB7"/>
    <w:rsid w:val="007B6E15"/>
    <w:rsid w:val="007B7006"/>
    <w:rsid w:val="007B700C"/>
    <w:rsid w:val="007B72A7"/>
    <w:rsid w:val="007B7612"/>
    <w:rsid w:val="007B77F7"/>
    <w:rsid w:val="007B7D13"/>
    <w:rsid w:val="007C0085"/>
    <w:rsid w:val="007C02CE"/>
    <w:rsid w:val="007C0404"/>
    <w:rsid w:val="007C0543"/>
    <w:rsid w:val="007C05C7"/>
    <w:rsid w:val="007C0630"/>
    <w:rsid w:val="007C074F"/>
    <w:rsid w:val="007C09B3"/>
    <w:rsid w:val="007C0D2C"/>
    <w:rsid w:val="007C0FC8"/>
    <w:rsid w:val="007C1152"/>
    <w:rsid w:val="007C15BC"/>
    <w:rsid w:val="007C17F5"/>
    <w:rsid w:val="007C1CBB"/>
    <w:rsid w:val="007C1F82"/>
    <w:rsid w:val="007C1F9D"/>
    <w:rsid w:val="007C201D"/>
    <w:rsid w:val="007C20B1"/>
    <w:rsid w:val="007C23E4"/>
    <w:rsid w:val="007C23F5"/>
    <w:rsid w:val="007C24D2"/>
    <w:rsid w:val="007C2539"/>
    <w:rsid w:val="007C2656"/>
    <w:rsid w:val="007C2670"/>
    <w:rsid w:val="007C288C"/>
    <w:rsid w:val="007C2C37"/>
    <w:rsid w:val="007C2C77"/>
    <w:rsid w:val="007C2D67"/>
    <w:rsid w:val="007C2E66"/>
    <w:rsid w:val="007C3096"/>
    <w:rsid w:val="007C3C83"/>
    <w:rsid w:val="007C3FCE"/>
    <w:rsid w:val="007C423B"/>
    <w:rsid w:val="007C42CE"/>
    <w:rsid w:val="007C4395"/>
    <w:rsid w:val="007C439E"/>
    <w:rsid w:val="007C4611"/>
    <w:rsid w:val="007C4908"/>
    <w:rsid w:val="007C4C6F"/>
    <w:rsid w:val="007C4CB0"/>
    <w:rsid w:val="007C52FB"/>
    <w:rsid w:val="007C5431"/>
    <w:rsid w:val="007C5449"/>
    <w:rsid w:val="007C55E7"/>
    <w:rsid w:val="007C5638"/>
    <w:rsid w:val="007C56F9"/>
    <w:rsid w:val="007C5808"/>
    <w:rsid w:val="007C5A80"/>
    <w:rsid w:val="007C5E93"/>
    <w:rsid w:val="007C5EA1"/>
    <w:rsid w:val="007C5EEB"/>
    <w:rsid w:val="007C5F2B"/>
    <w:rsid w:val="007C6ACE"/>
    <w:rsid w:val="007C6CF3"/>
    <w:rsid w:val="007C6D06"/>
    <w:rsid w:val="007C6D9E"/>
    <w:rsid w:val="007C70ED"/>
    <w:rsid w:val="007C713E"/>
    <w:rsid w:val="007C71EB"/>
    <w:rsid w:val="007C7330"/>
    <w:rsid w:val="007C7373"/>
    <w:rsid w:val="007C75F1"/>
    <w:rsid w:val="007C764E"/>
    <w:rsid w:val="007C7A69"/>
    <w:rsid w:val="007D02B8"/>
    <w:rsid w:val="007D0352"/>
    <w:rsid w:val="007D07FE"/>
    <w:rsid w:val="007D0A8B"/>
    <w:rsid w:val="007D0C0D"/>
    <w:rsid w:val="007D1408"/>
    <w:rsid w:val="007D1595"/>
    <w:rsid w:val="007D160B"/>
    <w:rsid w:val="007D1B4B"/>
    <w:rsid w:val="007D1CA9"/>
    <w:rsid w:val="007D1FB9"/>
    <w:rsid w:val="007D242F"/>
    <w:rsid w:val="007D2550"/>
    <w:rsid w:val="007D257F"/>
    <w:rsid w:val="007D299E"/>
    <w:rsid w:val="007D339F"/>
    <w:rsid w:val="007D347C"/>
    <w:rsid w:val="007D3629"/>
    <w:rsid w:val="007D3895"/>
    <w:rsid w:val="007D3970"/>
    <w:rsid w:val="007D3A08"/>
    <w:rsid w:val="007D3ABE"/>
    <w:rsid w:val="007D3BE1"/>
    <w:rsid w:val="007D3DDA"/>
    <w:rsid w:val="007D3E07"/>
    <w:rsid w:val="007D3E43"/>
    <w:rsid w:val="007D4464"/>
    <w:rsid w:val="007D46DB"/>
    <w:rsid w:val="007D46DD"/>
    <w:rsid w:val="007D4C8C"/>
    <w:rsid w:val="007D4DF3"/>
    <w:rsid w:val="007D4E64"/>
    <w:rsid w:val="007D4F06"/>
    <w:rsid w:val="007D503D"/>
    <w:rsid w:val="007D50FA"/>
    <w:rsid w:val="007D5175"/>
    <w:rsid w:val="007D53E6"/>
    <w:rsid w:val="007D59EB"/>
    <w:rsid w:val="007D59FE"/>
    <w:rsid w:val="007D5AB9"/>
    <w:rsid w:val="007D5C53"/>
    <w:rsid w:val="007D6213"/>
    <w:rsid w:val="007D62D9"/>
    <w:rsid w:val="007D65D4"/>
    <w:rsid w:val="007D669C"/>
    <w:rsid w:val="007D6792"/>
    <w:rsid w:val="007D6F1C"/>
    <w:rsid w:val="007D705B"/>
    <w:rsid w:val="007D7094"/>
    <w:rsid w:val="007D7B16"/>
    <w:rsid w:val="007D7E50"/>
    <w:rsid w:val="007D7F3F"/>
    <w:rsid w:val="007D7FD0"/>
    <w:rsid w:val="007E02C9"/>
    <w:rsid w:val="007E0935"/>
    <w:rsid w:val="007E0B38"/>
    <w:rsid w:val="007E1666"/>
    <w:rsid w:val="007E1A11"/>
    <w:rsid w:val="007E1B43"/>
    <w:rsid w:val="007E1CC1"/>
    <w:rsid w:val="007E1D60"/>
    <w:rsid w:val="007E1F47"/>
    <w:rsid w:val="007E212F"/>
    <w:rsid w:val="007E2171"/>
    <w:rsid w:val="007E259A"/>
    <w:rsid w:val="007E259E"/>
    <w:rsid w:val="007E2A30"/>
    <w:rsid w:val="007E2CD6"/>
    <w:rsid w:val="007E2CE0"/>
    <w:rsid w:val="007E2DBE"/>
    <w:rsid w:val="007E3003"/>
    <w:rsid w:val="007E3037"/>
    <w:rsid w:val="007E3725"/>
    <w:rsid w:val="007E37E6"/>
    <w:rsid w:val="007E3A18"/>
    <w:rsid w:val="007E3B36"/>
    <w:rsid w:val="007E3B74"/>
    <w:rsid w:val="007E3C18"/>
    <w:rsid w:val="007E3F48"/>
    <w:rsid w:val="007E406A"/>
    <w:rsid w:val="007E4480"/>
    <w:rsid w:val="007E44B2"/>
    <w:rsid w:val="007E4503"/>
    <w:rsid w:val="007E4899"/>
    <w:rsid w:val="007E4CF6"/>
    <w:rsid w:val="007E500C"/>
    <w:rsid w:val="007E53E4"/>
    <w:rsid w:val="007E543B"/>
    <w:rsid w:val="007E5472"/>
    <w:rsid w:val="007E550B"/>
    <w:rsid w:val="007E5DB6"/>
    <w:rsid w:val="007E5FB5"/>
    <w:rsid w:val="007E6168"/>
    <w:rsid w:val="007E6172"/>
    <w:rsid w:val="007E61D6"/>
    <w:rsid w:val="007E6469"/>
    <w:rsid w:val="007E665C"/>
    <w:rsid w:val="007E6AFE"/>
    <w:rsid w:val="007E70CE"/>
    <w:rsid w:val="007E75F1"/>
    <w:rsid w:val="007E77B5"/>
    <w:rsid w:val="007E78B9"/>
    <w:rsid w:val="007E78E2"/>
    <w:rsid w:val="007E7981"/>
    <w:rsid w:val="007E7DD2"/>
    <w:rsid w:val="007F085A"/>
    <w:rsid w:val="007F0A95"/>
    <w:rsid w:val="007F0C29"/>
    <w:rsid w:val="007F0D10"/>
    <w:rsid w:val="007F11A8"/>
    <w:rsid w:val="007F11EA"/>
    <w:rsid w:val="007F1636"/>
    <w:rsid w:val="007F1793"/>
    <w:rsid w:val="007F1919"/>
    <w:rsid w:val="007F1C6E"/>
    <w:rsid w:val="007F1D2D"/>
    <w:rsid w:val="007F2174"/>
    <w:rsid w:val="007F2350"/>
    <w:rsid w:val="007F24DC"/>
    <w:rsid w:val="007F277B"/>
    <w:rsid w:val="007F27A1"/>
    <w:rsid w:val="007F288B"/>
    <w:rsid w:val="007F28CE"/>
    <w:rsid w:val="007F2A95"/>
    <w:rsid w:val="007F2AA9"/>
    <w:rsid w:val="007F2E05"/>
    <w:rsid w:val="007F2EE6"/>
    <w:rsid w:val="007F421E"/>
    <w:rsid w:val="007F4432"/>
    <w:rsid w:val="007F44E9"/>
    <w:rsid w:val="007F458F"/>
    <w:rsid w:val="007F491A"/>
    <w:rsid w:val="007F4A1A"/>
    <w:rsid w:val="007F50CF"/>
    <w:rsid w:val="007F5A1A"/>
    <w:rsid w:val="007F5B5C"/>
    <w:rsid w:val="007F5C82"/>
    <w:rsid w:val="007F5CDE"/>
    <w:rsid w:val="007F5EAF"/>
    <w:rsid w:val="007F63D2"/>
    <w:rsid w:val="007F655A"/>
    <w:rsid w:val="007F699C"/>
    <w:rsid w:val="007F6C84"/>
    <w:rsid w:val="007F721D"/>
    <w:rsid w:val="007F7573"/>
    <w:rsid w:val="007F758A"/>
    <w:rsid w:val="007F75E8"/>
    <w:rsid w:val="007F7D5E"/>
    <w:rsid w:val="007F7D7B"/>
    <w:rsid w:val="008000F2"/>
    <w:rsid w:val="00800125"/>
    <w:rsid w:val="00800321"/>
    <w:rsid w:val="00800416"/>
    <w:rsid w:val="00800505"/>
    <w:rsid w:val="00800844"/>
    <w:rsid w:val="00800A2F"/>
    <w:rsid w:val="00800C48"/>
    <w:rsid w:val="00800EAF"/>
    <w:rsid w:val="00800EE9"/>
    <w:rsid w:val="00801380"/>
    <w:rsid w:val="0080156B"/>
    <w:rsid w:val="0080164C"/>
    <w:rsid w:val="00801724"/>
    <w:rsid w:val="00801869"/>
    <w:rsid w:val="00801CC2"/>
    <w:rsid w:val="00801E2A"/>
    <w:rsid w:val="00802009"/>
    <w:rsid w:val="008021ED"/>
    <w:rsid w:val="00802702"/>
    <w:rsid w:val="00802774"/>
    <w:rsid w:val="008029EC"/>
    <w:rsid w:val="00802CFE"/>
    <w:rsid w:val="00802F7C"/>
    <w:rsid w:val="008031A0"/>
    <w:rsid w:val="00803289"/>
    <w:rsid w:val="0080336F"/>
    <w:rsid w:val="008037CD"/>
    <w:rsid w:val="00804042"/>
    <w:rsid w:val="00804282"/>
    <w:rsid w:val="008045AD"/>
    <w:rsid w:val="008045DD"/>
    <w:rsid w:val="0080473E"/>
    <w:rsid w:val="008048B8"/>
    <w:rsid w:val="00804C54"/>
    <w:rsid w:val="00804D72"/>
    <w:rsid w:val="00804D89"/>
    <w:rsid w:val="00804DF5"/>
    <w:rsid w:val="00804F2B"/>
    <w:rsid w:val="00804F5C"/>
    <w:rsid w:val="008052EE"/>
    <w:rsid w:val="008052EF"/>
    <w:rsid w:val="008054DC"/>
    <w:rsid w:val="00805A66"/>
    <w:rsid w:val="00805B38"/>
    <w:rsid w:val="00805BC6"/>
    <w:rsid w:val="0080615B"/>
    <w:rsid w:val="008061FF"/>
    <w:rsid w:val="0080649C"/>
    <w:rsid w:val="00806620"/>
    <w:rsid w:val="00806745"/>
    <w:rsid w:val="00806748"/>
    <w:rsid w:val="00806890"/>
    <w:rsid w:val="00806956"/>
    <w:rsid w:val="00807828"/>
    <w:rsid w:val="00807B26"/>
    <w:rsid w:val="00807F9B"/>
    <w:rsid w:val="0081038A"/>
    <w:rsid w:val="0081042E"/>
    <w:rsid w:val="008107D4"/>
    <w:rsid w:val="00810914"/>
    <w:rsid w:val="00810C7B"/>
    <w:rsid w:val="008110C0"/>
    <w:rsid w:val="0081147C"/>
    <w:rsid w:val="00811716"/>
    <w:rsid w:val="00811A72"/>
    <w:rsid w:val="00811B26"/>
    <w:rsid w:val="00811F3E"/>
    <w:rsid w:val="008123B6"/>
    <w:rsid w:val="008128DE"/>
    <w:rsid w:val="00812CDB"/>
    <w:rsid w:val="00812ED4"/>
    <w:rsid w:val="00813137"/>
    <w:rsid w:val="00813183"/>
    <w:rsid w:val="00813603"/>
    <w:rsid w:val="0081360F"/>
    <w:rsid w:val="00813C9F"/>
    <w:rsid w:val="00813E94"/>
    <w:rsid w:val="00814466"/>
    <w:rsid w:val="008146AF"/>
    <w:rsid w:val="00814B2F"/>
    <w:rsid w:val="00815C29"/>
    <w:rsid w:val="00815EEF"/>
    <w:rsid w:val="008161F8"/>
    <w:rsid w:val="0081622D"/>
    <w:rsid w:val="00816236"/>
    <w:rsid w:val="00816501"/>
    <w:rsid w:val="008165E2"/>
    <w:rsid w:val="00816A40"/>
    <w:rsid w:val="00816CE1"/>
    <w:rsid w:val="0081732C"/>
    <w:rsid w:val="0081738C"/>
    <w:rsid w:val="00817466"/>
    <w:rsid w:val="0081789E"/>
    <w:rsid w:val="00817DD9"/>
    <w:rsid w:val="00817FE2"/>
    <w:rsid w:val="0082036A"/>
    <w:rsid w:val="00820E1C"/>
    <w:rsid w:val="0082140D"/>
    <w:rsid w:val="00821424"/>
    <w:rsid w:val="00821578"/>
    <w:rsid w:val="0082187C"/>
    <w:rsid w:val="008218C0"/>
    <w:rsid w:val="00821BA0"/>
    <w:rsid w:val="00821F55"/>
    <w:rsid w:val="008220D2"/>
    <w:rsid w:val="0082225D"/>
    <w:rsid w:val="008225CF"/>
    <w:rsid w:val="008226B9"/>
    <w:rsid w:val="00822841"/>
    <w:rsid w:val="00822865"/>
    <w:rsid w:val="008229EC"/>
    <w:rsid w:val="00822B7A"/>
    <w:rsid w:val="0082311C"/>
    <w:rsid w:val="00823506"/>
    <w:rsid w:val="008237FA"/>
    <w:rsid w:val="00823924"/>
    <w:rsid w:val="008239B7"/>
    <w:rsid w:val="00823A4C"/>
    <w:rsid w:val="00823A69"/>
    <w:rsid w:val="008249B9"/>
    <w:rsid w:val="00824A6C"/>
    <w:rsid w:val="00824E57"/>
    <w:rsid w:val="00825162"/>
    <w:rsid w:val="0082532B"/>
    <w:rsid w:val="00825427"/>
    <w:rsid w:val="008255D4"/>
    <w:rsid w:val="008255DA"/>
    <w:rsid w:val="008256E7"/>
    <w:rsid w:val="00825AA3"/>
    <w:rsid w:val="00825C15"/>
    <w:rsid w:val="00825C5C"/>
    <w:rsid w:val="00825C66"/>
    <w:rsid w:val="00825F2E"/>
    <w:rsid w:val="00825F3D"/>
    <w:rsid w:val="00825F53"/>
    <w:rsid w:val="008261C5"/>
    <w:rsid w:val="008261FC"/>
    <w:rsid w:val="0082641C"/>
    <w:rsid w:val="00826699"/>
    <w:rsid w:val="00826918"/>
    <w:rsid w:val="00826E2C"/>
    <w:rsid w:val="00826E48"/>
    <w:rsid w:val="00826E49"/>
    <w:rsid w:val="00826E4B"/>
    <w:rsid w:val="0082797D"/>
    <w:rsid w:val="00827B54"/>
    <w:rsid w:val="00827C90"/>
    <w:rsid w:val="0083022F"/>
    <w:rsid w:val="00830390"/>
    <w:rsid w:val="008306F8"/>
    <w:rsid w:val="0083071E"/>
    <w:rsid w:val="0083079F"/>
    <w:rsid w:val="008308C6"/>
    <w:rsid w:val="008309D8"/>
    <w:rsid w:val="00830D02"/>
    <w:rsid w:val="00830E36"/>
    <w:rsid w:val="008310AC"/>
    <w:rsid w:val="00831397"/>
    <w:rsid w:val="00831C15"/>
    <w:rsid w:val="00831E05"/>
    <w:rsid w:val="00832271"/>
    <w:rsid w:val="008328D7"/>
    <w:rsid w:val="00832916"/>
    <w:rsid w:val="00832AA0"/>
    <w:rsid w:val="00832EE1"/>
    <w:rsid w:val="00833195"/>
    <w:rsid w:val="00833360"/>
    <w:rsid w:val="00833397"/>
    <w:rsid w:val="008338A4"/>
    <w:rsid w:val="00833A26"/>
    <w:rsid w:val="00833C5A"/>
    <w:rsid w:val="00833CA2"/>
    <w:rsid w:val="0083424D"/>
    <w:rsid w:val="008345A5"/>
    <w:rsid w:val="00834660"/>
    <w:rsid w:val="00834704"/>
    <w:rsid w:val="00834B73"/>
    <w:rsid w:val="00834CEE"/>
    <w:rsid w:val="00834CF1"/>
    <w:rsid w:val="0083558A"/>
    <w:rsid w:val="008355C4"/>
    <w:rsid w:val="00835648"/>
    <w:rsid w:val="0083569C"/>
    <w:rsid w:val="00835752"/>
    <w:rsid w:val="00835808"/>
    <w:rsid w:val="008358A9"/>
    <w:rsid w:val="00835A51"/>
    <w:rsid w:val="00835C80"/>
    <w:rsid w:val="00835D08"/>
    <w:rsid w:val="00835F2A"/>
    <w:rsid w:val="00835FDA"/>
    <w:rsid w:val="0083669C"/>
    <w:rsid w:val="00836B1D"/>
    <w:rsid w:val="00836EFE"/>
    <w:rsid w:val="0083709B"/>
    <w:rsid w:val="00837676"/>
    <w:rsid w:val="0083768C"/>
    <w:rsid w:val="008376FB"/>
    <w:rsid w:val="0083782F"/>
    <w:rsid w:val="008379A0"/>
    <w:rsid w:val="008401BF"/>
    <w:rsid w:val="008402F7"/>
    <w:rsid w:val="0084042A"/>
    <w:rsid w:val="008407ED"/>
    <w:rsid w:val="00840823"/>
    <w:rsid w:val="0084083E"/>
    <w:rsid w:val="008409D1"/>
    <w:rsid w:val="00840A01"/>
    <w:rsid w:val="00840D8A"/>
    <w:rsid w:val="00841341"/>
    <w:rsid w:val="00841909"/>
    <w:rsid w:val="008419B2"/>
    <w:rsid w:val="00841EB8"/>
    <w:rsid w:val="008421B5"/>
    <w:rsid w:val="00842804"/>
    <w:rsid w:val="008428D5"/>
    <w:rsid w:val="00842A56"/>
    <w:rsid w:val="00842C3A"/>
    <w:rsid w:val="00842E99"/>
    <w:rsid w:val="00842FC2"/>
    <w:rsid w:val="00843041"/>
    <w:rsid w:val="008432A9"/>
    <w:rsid w:val="00843566"/>
    <w:rsid w:val="008435BB"/>
    <w:rsid w:val="0084367B"/>
    <w:rsid w:val="00843DFA"/>
    <w:rsid w:val="00843E0F"/>
    <w:rsid w:val="00843E7F"/>
    <w:rsid w:val="008440A9"/>
    <w:rsid w:val="00844223"/>
    <w:rsid w:val="008443C0"/>
    <w:rsid w:val="0084454C"/>
    <w:rsid w:val="008445F2"/>
    <w:rsid w:val="008445F8"/>
    <w:rsid w:val="00844690"/>
    <w:rsid w:val="00844ABE"/>
    <w:rsid w:val="00844B7C"/>
    <w:rsid w:val="00844D80"/>
    <w:rsid w:val="0084557D"/>
    <w:rsid w:val="0084593A"/>
    <w:rsid w:val="00845F9C"/>
    <w:rsid w:val="00846214"/>
    <w:rsid w:val="00846552"/>
    <w:rsid w:val="0084665B"/>
    <w:rsid w:val="00846698"/>
    <w:rsid w:val="00846D57"/>
    <w:rsid w:val="00846EE1"/>
    <w:rsid w:val="00847572"/>
    <w:rsid w:val="00847670"/>
    <w:rsid w:val="0084779A"/>
    <w:rsid w:val="00847C0A"/>
    <w:rsid w:val="008503AA"/>
    <w:rsid w:val="00850593"/>
    <w:rsid w:val="00850714"/>
    <w:rsid w:val="00850A13"/>
    <w:rsid w:val="00850AF5"/>
    <w:rsid w:val="00850F45"/>
    <w:rsid w:val="0085106C"/>
    <w:rsid w:val="00851426"/>
    <w:rsid w:val="008516EE"/>
    <w:rsid w:val="00851BF6"/>
    <w:rsid w:val="00851D79"/>
    <w:rsid w:val="008523AA"/>
    <w:rsid w:val="008524C0"/>
    <w:rsid w:val="008527A2"/>
    <w:rsid w:val="0085302E"/>
    <w:rsid w:val="00853094"/>
    <w:rsid w:val="008531DF"/>
    <w:rsid w:val="0085323C"/>
    <w:rsid w:val="00853687"/>
    <w:rsid w:val="008536DB"/>
    <w:rsid w:val="00853751"/>
    <w:rsid w:val="00853979"/>
    <w:rsid w:val="00853C1C"/>
    <w:rsid w:val="00853DF2"/>
    <w:rsid w:val="00853FDB"/>
    <w:rsid w:val="0085445A"/>
    <w:rsid w:val="0085456B"/>
    <w:rsid w:val="00854618"/>
    <w:rsid w:val="008546E6"/>
    <w:rsid w:val="00854E01"/>
    <w:rsid w:val="008551EE"/>
    <w:rsid w:val="008552D9"/>
    <w:rsid w:val="00855431"/>
    <w:rsid w:val="00855591"/>
    <w:rsid w:val="00855E21"/>
    <w:rsid w:val="00855F83"/>
    <w:rsid w:val="0085621F"/>
    <w:rsid w:val="00856679"/>
    <w:rsid w:val="008566B4"/>
    <w:rsid w:val="00856A59"/>
    <w:rsid w:val="00856B16"/>
    <w:rsid w:val="00856CEB"/>
    <w:rsid w:val="00856FB1"/>
    <w:rsid w:val="008570F3"/>
    <w:rsid w:val="00857114"/>
    <w:rsid w:val="00857198"/>
    <w:rsid w:val="0085725D"/>
    <w:rsid w:val="00857C54"/>
    <w:rsid w:val="00857EB1"/>
    <w:rsid w:val="00857F85"/>
    <w:rsid w:val="00860741"/>
    <w:rsid w:val="0086086C"/>
    <w:rsid w:val="00860B42"/>
    <w:rsid w:val="00860E3F"/>
    <w:rsid w:val="00860F04"/>
    <w:rsid w:val="008610BA"/>
    <w:rsid w:val="008611A8"/>
    <w:rsid w:val="00861279"/>
    <w:rsid w:val="00861330"/>
    <w:rsid w:val="0086137B"/>
    <w:rsid w:val="00861875"/>
    <w:rsid w:val="008618B2"/>
    <w:rsid w:val="00861CC5"/>
    <w:rsid w:val="00862013"/>
    <w:rsid w:val="008620A6"/>
    <w:rsid w:val="0086279E"/>
    <w:rsid w:val="008627CA"/>
    <w:rsid w:val="00862955"/>
    <w:rsid w:val="00862C2A"/>
    <w:rsid w:val="00863042"/>
    <w:rsid w:val="00863178"/>
    <w:rsid w:val="00863182"/>
    <w:rsid w:val="00863195"/>
    <w:rsid w:val="008634CF"/>
    <w:rsid w:val="008637D5"/>
    <w:rsid w:val="008638F7"/>
    <w:rsid w:val="00863902"/>
    <w:rsid w:val="00863D73"/>
    <w:rsid w:val="00863F9D"/>
    <w:rsid w:val="00864AD8"/>
    <w:rsid w:val="00864B1C"/>
    <w:rsid w:val="0086517A"/>
    <w:rsid w:val="0086541C"/>
    <w:rsid w:val="008655C2"/>
    <w:rsid w:val="008656F9"/>
    <w:rsid w:val="0086588A"/>
    <w:rsid w:val="00865B98"/>
    <w:rsid w:val="00865EBD"/>
    <w:rsid w:val="00865F56"/>
    <w:rsid w:val="00866217"/>
    <w:rsid w:val="00866834"/>
    <w:rsid w:val="0086691A"/>
    <w:rsid w:val="00866A2C"/>
    <w:rsid w:val="00866BFE"/>
    <w:rsid w:val="00866D21"/>
    <w:rsid w:val="00866E11"/>
    <w:rsid w:val="008670B8"/>
    <w:rsid w:val="00867299"/>
    <w:rsid w:val="008677B7"/>
    <w:rsid w:val="00867D63"/>
    <w:rsid w:val="00870239"/>
    <w:rsid w:val="0087096C"/>
    <w:rsid w:val="00870DB3"/>
    <w:rsid w:val="0087136F"/>
    <w:rsid w:val="00871609"/>
    <w:rsid w:val="00871890"/>
    <w:rsid w:val="00871C28"/>
    <w:rsid w:val="00871E57"/>
    <w:rsid w:val="00872025"/>
    <w:rsid w:val="008720E1"/>
    <w:rsid w:val="0087246C"/>
    <w:rsid w:val="00872C94"/>
    <w:rsid w:val="00872E5F"/>
    <w:rsid w:val="008738B1"/>
    <w:rsid w:val="008738D7"/>
    <w:rsid w:val="00873900"/>
    <w:rsid w:val="00873975"/>
    <w:rsid w:val="00873ADD"/>
    <w:rsid w:val="00873AEC"/>
    <w:rsid w:val="00873DDA"/>
    <w:rsid w:val="00874A69"/>
    <w:rsid w:val="00874B60"/>
    <w:rsid w:val="008753DC"/>
    <w:rsid w:val="00875675"/>
    <w:rsid w:val="00875C20"/>
    <w:rsid w:val="00875F38"/>
    <w:rsid w:val="00876021"/>
    <w:rsid w:val="00876281"/>
    <w:rsid w:val="008763F7"/>
    <w:rsid w:val="008765C0"/>
    <w:rsid w:val="008766C0"/>
    <w:rsid w:val="00876DCE"/>
    <w:rsid w:val="00876E0E"/>
    <w:rsid w:val="00876F6D"/>
    <w:rsid w:val="00876F89"/>
    <w:rsid w:val="0087725D"/>
    <w:rsid w:val="00877262"/>
    <w:rsid w:val="00877277"/>
    <w:rsid w:val="00877292"/>
    <w:rsid w:val="008772E5"/>
    <w:rsid w:val="00877365"/>
    <w:rsid w:val="008773AC"/>
    <w:rsid w:val="008773CD"/>
    <w:rsid w:val="0087779F"/>
    <w:rsid w:val="00877860"/>
    <w:rsid w:val="00877DC5"/>
    <w:rsid w:val="00880563"/>
    <w:rsid w:val="0088076C"/>
    <w:rsid w:val="008808ED"/>
    <w:rsid w:val="00880945"/>
    <w:rsid w:val="00880EAC"/>
    <w:rsid w:val="00880F12"/>
    <w:rsid w:val="008810C6"/>
    <w:rsid w:val="00881689"/>
    <w:rsid w:val="00881875"/>
    <w:rsid w:val="00881C98"/>
    <w:rsid w:val="008820C9"/>
    <w:rsid w:val="00882204"/>
    <w:rsid w:val="00882339"/>
    <w:rsid w:val="00882467"/>
    <w:rsid w:val="00882487"/>
    <w:rsid w:val="008825BA"/>
    <w:rsid w:val="008826A9"/>
    <w:rsid w:val="00882B0C"/>
    <w:rsid w:val="00882F32"/>
    <w:rsid w:val="00882FA3"/>
    <w:rsid w:val="00882FA5"/>
    <w:rsid w:val="00883A51"/>
    <w:rsid w:val="00883CB1"/>
    <w:rsid w:val="00883D25"/>
    <w:rsid w:val="00883E5C"/>
    <w:rsid w:val="00883E6F"/>
    <w:rsid w:val="00884317"/>
    <w:rsid w:val="00884799"/>
    <w:rsid w:val="00884B99"/>
    <w:rsid w:val="00884C73"/>
    <w:rsid w:val="00885014"/>
    <w:rsid w:val="0088520E"/>
    <w:rsid w:val="0088539C"/>
    <w:rsid w:val="00885B5C"/>
    <w:rsid w:val="00885BDB"/>
    <w:rsid w:val="00885D3D"/>
    <w:rsid w:val="00886050"/>
    <w:rsid w:val="008860FB"/>
    <w:rsid w:val="00886278"/>
    <w:rsid w:val="0088679C"/>
    <w:rsid w:val="00886E1B"/>
    <w:rsid w:val="00886ED9"/>
    <w:rsid w:val="008870FB"/>
    <w:rsid w:val="00887163"/>
    <w:rsid w:val="008871BE"/>
    <w:rsid w:val="00887285"/>
    <w:rsid w:val="00887FDB"/>
    <w:rsid w:val="0089019E"/>
    <w:rsid w:val="008901EF"/>
    <w:rsid w:val="008903C9"/>
    <w:rsid w:val="0089059F"/>
    <w:rsid w:val="008905FD"/>
    <w:rsid w:val="0089069D"/>
    <w:rsid w:val="008907A6"/>
    <w:rsid w:val="00890BA1"/>
    <w:rsid w:val="00890BC6"/>
    <w:rsid w:val="00891111"/>
    <w:rsid w:val="00891260"/>
    <w:rsid w:val="0089130C"/>
    <w:rsid w:val="008913B9"/>
    <w:rsid w:val="008915F4"/>
    <w:rsid w:val="008916D6"/>
    <w:rsid w:val="008918EE"/>
    <w:rsid w:val="00891937"/>
    <w:rsid w:val="00891AC9"/>
    <w:rsid w:val="00891E1D"/>
    <w:rsid w:val="00891E28"/>
    <w:rsid w:val="00891E9F"/>
    <w:rsid w:val="00892273"/>
    <w:rsid w:val="00892513"/>
    <w:rsid w:val="008925F1"/>
    <w:rsid w:val="008930A3"/>
    <w:rsid w:val="008930B8"/>
    <w:rsid w:val="008930EA"/>
    <w:rsid w:val="008930F2"/>
    <w:rsid w:val="008933C1"/>
    <w:rsid w:val="008934C6"/>
    <w:rsid w:val="008937AE"/>
    <w:rsid w:val="00893F0D"/>
    <w:rsid w:val="008941F4"/>
    <w:rsid w:val="008946B0"/>
    <w:rsid w:val="008946DA"/>
    <w:rsid w:val="008947EB"/>
    <w:rsid w:val="00894932"/>
    <w:rsid w:val="00894BF1"/>
    <w:rsid w:val="008950D5"/>
    <w:rsid w:val="008952D8"/>
    <w:rsid w:val="00895511"/>
    <w:rsid w:val="00895560"/>
    <w:rsid w:val="008957A9"/>
    <w:rsid w:val="008959A8"/>
    <w:rsid w:val="00895A56"/>
    <w:rsid w:val="00895BD1"/>
    <w:rsid w:val="00895CE3"/>
    <w:rsid w:val="00895D50"/>
    <w:rsid w:val="00895F95"/>
    <w:rsid w:val="008965B7"/>
    <w:rsid w:val="00896B9D"/>
    <w:rsid w:val="00896DD3"/>
    <w:rsid w:val="008973F1"/>
    <w:rsid w:val="0089748B"/>
    <w:rsid w:val="0089766E"/>
    <w:rsid w:val="00897B8B"/>
    <w:rsid w:val="00897C2C"/>
    <w:rsid w:val="00897F53"/>
    <w:rsid w:val="008A0268"/>
    <w:rsid w:val="008A0372"/>
    <w:rsid w:val="008A0645"/>
    <w:rsid w:val="008A0677"/>
    <w:rsid w:val="008A09D6"/>
    <w:rsid w:val="008A0C20"/>
    <w:rsid w:val="008A0DE6"/>
    <w:rsid w:val="008A0DFC"/>
    <w:rsid w:val="008A1278"/>
    <w:rsid w:val="008A1AAC"/>
    <w:rsid w:val="008A1E7F"/>
    <w:rsid w:val="008A202A"/>
    <w:rsid w:val="008A222A"/>
    <w:rsid w:val="008A24F9"/>
    <w:rsid w:val="008A25B5"/>
    <w:rsid w:val="008A2819"/>
    <w:rsid w:val="008A2F4C"/>
    <w:rsid w:val="008A30D0"/>
    <w:rsid w:val="008A33C4"/>
    <w:rsid w:val="008A3C6B"/>
    <w:rsid w:val="008A3D0B"/>
    <w:rsid w:val="008A44AB"/>
    <w:rsid w:val="008A4647"/>
    <w:rsid w:val="008A4A56"/>
    <w:rsid w:val="008A4B2F"/>
    <w:rsid w:val="008A4FB3"/>
    <w:rsid w:val="008A5695"/>
    <w:rsid w:val="008A57D7"/>
    <w:rsid w:val="008A5A8F"/>
    <w:rsid w:val="008A5AAD"/>
    <w:rsid w:val="008A60BC"/>
    <w:rsid w:val="008A619A"/>
    <w:rsid w:val="008A6425"/>
    <w:rsid w:val="008A6508"/>
    <w:rsid w:val="008A6711"/>
    <w:rsid w:val="008A69D4"/>
    <w:rsid w:val="008A6BF0"/>
    <w:rsid w:val="008A6CD3"/>
    <w:rsid w:val="008A6E26"/>
    <w:rsid w:val="008A7004"/>
    <w:rsid w:val="008A72A6"/>
    <w:rsid w:val="008A77DE"/>
    <w:rsid w:val="008A78B1"/>
    <w:rsid w:val="008A7A51"/>
    <w:rsid w:val="008A7BCA"/>
    <w:rsid w:val="008A7FE3"/>
    <w:rsid w:val="008B02E8"/>
    <w:rsid w:val="008B0576"/>
    <w:rsid w:val="008B0A48"/>
    <w:rsid w:val="008B0A8E"/>
    <w:rsid w:val="008B0FB8"/>
    <w:rsid w:val="008B11AE"/>
    <w:rsid w:val="008B11D4"/>
    <w:rsid w:val="008B1682"/>
    <w:rsid w:val="008B16A5"/>
    <w:rsid w:val="008B1909"/>
    <w:rsid w:val="008B1A8C"/>
    <w:rsid w:val="008B1E08"/>
    <w:rsid w:val="008B1F19"/>
    <w:rsid w:val="008B2044"/>
    <w:rsid w:val="008B2159"/>
    <w:rsid w:val="008B21BD"/>
    <w:rsid w:val="008B231B"/>
    <w:rsid w:val="008B2978"/>
    <w:rsid w:val="008B2D05"/>
    <w:rsid w:val="008B32D5"/>
    <w:rsid w:val="008B34E9"/>
    <w:rsid w:val="008B367A"/>
    <w:rsid w:val="008B383E"/>
    <w:rsid w:val="008B39D2"/>
    <w:rsid w:val="008B3B9F"/>
    <w:rsid w:val="008B3BEA"/>
    <w:rsid w:val="008B4144"/>
    <w:rsid w:val="008B4258"/>
    <w:rsid w:val="008B4442"/>
    <w:rsid w:val="008B4884"/>
    <w:rsid w:val="008B48D2"/>
    <w:rsid w:val="008B4CDB"/>
    <w:rsid w:val="008B5000"/>
    <w:rsid w:val="008B526F"/>
    <w:rsid w:val="008B52FA"/>
    <w:rsid w:val="008B5343"/>
    <w:rsid w:val="008B552E"/>
    <w:rsid w:val="008B56E3"/>
    <w:rsid w:val="008B59B5"/>
    <w:rsid w:val="008B5E69"/>
    <w:rsid w:val="008B6329"/>
    <w:rsid w:val="008B6522"/>
    <w:rsid w:val="008B65EB"/>
    <w:rsid w:val="008B66CA"/>
    <w:rsid w:val="008B69DC"/>
    <w:rsid w:val="008B6AD6"/>
    <w:rsid w:val="008B6DA6"/>
    <w:rsid w:val="008B6E19"/>
    <w:rsid w:val="008B6F38"/>
    <w:rsid w:val="008B7372"/>
    <w:rsid w:val="008B7469"/>
    <w:rsid w:val="008B747D"/>
    <w:rsid w:val="008B766C"/>
    <w:rsid w:val="008B78D2"/>
    <w:rsid w:val="008B78E0"/>
    <w:rsid w:val="008B7B5F"/>
    <w:rsid w:val="008C014E"/>
    <w:rsid w:val="008C05DB"/>
    <w:rsid w:val="008C099B"/>
    <w:rsid w:val="008C0B06"/>
    <w:rsid w:val="008C0EDC"/>
    <w:rsid w:val="008C10C8"/>
    <w:rsid w:val="008C1BD6"/>
    <w:rsid w:val="008C1D38"/>
    <w:rsid w:val="008C1E81"/>
    <w:rsid w:val="008C1E9D"/>
    <w:rsid w:val="008C251A"/>
    <w:rsid w:val="008C25CF"/>
    <w:rsid w:val="008C29AC"/>
    <w:rsid w:val="008C2A12"/>
    <w:rsid w:val="008C2ECE"/>
    <w:rsid w:val="008C32C6"/>
    <w:rsid w:val="008C345B"/>
    <w:rsid w:val="008C34C8"/>
    <w:rsid w:val="008C38BB"/>
    <w:rsid w:val="008C3DC0"/>
    <w:rsid w:val="008C40E4"/>
    <w:rsid w:val="008C4157"/>
    <w:rsid w:val="008C41AD"/>
    <w:rsid w:val="008C4204"/>
    <w:rsid w:val="008C43B9"/>
    <w:rsid w:val="008C461D"/>
    <w:rsid w:val="008C4A29"/>
    <w:rsid w:val="008C4FF4"/>
    <w:rsid w:val="008C505B"/>
    <w:rsid w:val="008C542D"/>
    <w:rsid w:val="008C5762"/>
    <w:rsid w:val="008C5EB3"/>
    <w:rsid w:val="008C5EEE"/>
    <w:rsid w:val="008C6023"/>
    <w:rsid w:val="008C60B5"/>
    <w:rsid w:val="008C619E"/>
    <w:rsid w:val="008C64BD"/>
    <w:rsid w:val="008C6526"/>
    <w:rsid w:val="008C687F"/>
    <w:rsid w:val="008C6B60"/>
    <w:rsid w:val="008C6BC0"/>
    <w:rsid w:val="008C6FCE"/>
    <w:rsid w:val="008C752E"/>
    <w:rsid w:val="008C75BA"/>
    <w:rsid w:val="008C764D"/>
    <w:rsid w:val="008C76A0"/>
    <w:rsid w:val="008C78C6"/>
    <w:rsid w:val="008C78EB"/>
    <w:rsid w:val="008C7BF1"/>
    <w:rsid w:val="008C7C3E"/>
    <w:rsid w:val="008C7F63"/>
    <w:rsid w:val="008D01EF"/>
    <w:rsid w:val="008D0505"/>
    <w:rsid w:val="008D059C"/>
    <w:rsid w:val="008D05A5"/>
    <w:rsid w:val="008D083F"/>
    <w:rsid w:val="008D096C"/>
    <w:rsid w:val="008D0A4D"/>
    <w:rsid w:val="008D0AC7"/>
    <w:rsid w:val="008D0C41"/>
    <w:rsid w:val="008D11DF"/>
    <w:rsid w:val="008D1384"/>
    <w:rsid w:val="008D14B9"/>
    <w:rsid w:val="008D1501"/>
    <w:rsid w:val="008D195C"/>
    <w:rsid w:val="008D1AAA"/>
    <w:rsid w:val="008D20F1"/>
    <w:rsid w:val="008D23CE"/>
    <w:rsid w:val="008D2535"/>
    <w:rsid w:val="008D2723"/>
    <w:rsid w:val="008D2B13"/>
    <w:rsid w:val="008D2C20"/>
    <w:rsid w:val="008D306F"/>
    <w:rsid w:val="008D3079"/>
    <w:rsid w:val="008D30DA"/>
    <w:rsid w:val="008D32AA"/>
    <w:rsid w:val="008D3423"/>
    <w:rsid w:val="008D3570"/>
    <w:rsid w:val="008D3821"/>
    <w:rsid w:val="008D3A35"/>
    <w:rsid w:val="008D3F26"/>
    <w:rsid w:val="008D4047"/>
    <w:rsid w:val="008D4B89"/>
    <w:rsid w:val="008D4C69"/>
    <w:rsid w:val="008D4FED"/>
    <w:rsid w:val="008D50C9"/>
    <w:rsid w:val="008D526A"/>
    <w:rsid w:val="008D5272"/>
    <w:rsid w:val="008D5292"/>
    <w:rsid w:val="008D54A7"/>
    <w:rsid w:val="008D550D"/>
    <w:rsid w:val="008D55A7"/>
    <w:rsid w:val="008D55D5"/>
    <w:rsid w:val="008D5647"/>
    <w:rsid w:val="008D5852"/>
    <w:rsid w:val="008D59E4"/>
    <w:rsid w:val="008D5A31"/>
    <w:rsid w:val="008D5B04"/>
    <w:rsid w:val="008D618A"/>
    <w:rsid w:val="008D61C1"/>
    <w:rsid w:val="008D622D"/>
    <w:rsid w:val="008D6629"/>
    <w:rsid w:val="008D6767"/>
    <w:rsid w:val="008D697E"/>
    <w:rsid w:val="008D6DDD"/>
    <w:rsid w:val="008D6F22"/>
    <w:rsid w:val="008D7479"/>
    <w:rsid w:val="008D79CB"/>
    <w:rsid w:val="008D7B95"/>
    <w:rsid w:val="008D7C32"/>
    <w:rsid w:val="008E0218"/>
    <w:rsid w:val="008E0260"/>
    <w:rsid w:val="008E049B"/>
    <w:rsid w:val="008E06D1"/>
    <w:rsid w:val="008E0855"/>
    <w:rsid w:val="008E0ACF"/>
    <w:rsid w:val="008E0BD4"/>
    <w:rsid w:val="008E0CBC"/>
    <w:rsid w:val="008E0F7A"/>
    <w:rsid w:val="008E0FB4"/>
    <w:rsid w:val="008E1031"/>
    <w:rsid w:val="008E13E0"/>
    <w:rsid w:val="008E1875"/>
    <w:rsid w:val="008E1899"/>
    <w:rsid w:val="008E1A56"/>
    <w:rsid w:val="008E1A6E"/>
    <w:rsid w:val="008E1AF7"/>
    <w:rsid w:val="008E1E81"/>
    <w:rsid w:val="008E20C4"/>
    <w:rsid w:val="008E2168"/>
    <w:rsid w:val="008E2184"/>
    <w:rsid w:val="008E240F"/>
    <w:rsid w:val="008E293F"/>
    <w:rsid w:val="008E2948"/>
    <w:rsid w:val="008E2B87"/>
    <w:rsid w:val="008E2C0C"/>
    <w:rsid w:val="008E2D9E"/>
    <w:rsid w:val="008E2E69"/>
    <w:rsid w:val="008E3A9F"/>
    <w:rsid w:val="008E3BC1"/>
    <w:rsid w:val="008E3C86"/>
    <w:rsid w:val="008E3DD2"/>
    <w:rsid w:val="008E426C"/>
    <w:rsid w:val="008E4414"/>
    <w:rsid w:val="008E4680"/>
    <w:rsid w:val="008E46BC"/>
    <w:rsid w:val="008E473B"/>
    <w:rsid w:val="008E4CEB"/>
    <w:rsid w:val="008E4E33"/>
    <w:rsid w:val="008E53BD"/>
    <w:rsid w:val="008E5949"/>
    <w:rsid w:val="008E5A57"/>
    <w:rsid w:val="008E5FF4"/>
    <w:rsid w:val="008E601E"/>
    <w:rsid w:val="008E61CE"/>
    <w:rsid w:val="008E620F"/>
    <w:rsid w:val="008E64C7"/>
    <w:rsid w:val="008E652B"/>
    <w:rsid w:val="008E6540"/>
    <w:rsid w:val="008E669D"/>
    <w:rsid w:val="008E6B0B"/>
    <w:rsid w:val="008E6B9C"/>
    <w:rsid w:val="008E6BD7"/>
    <w:rsid w:val="008E6D54"/>
    <w:rsid w:val="008E6DBB"/>
    <w:rsid w:val="008E6FEA"/>
    <w:rsid w:val="008E70F1"/>
    <w:rsid w:val="008E7432"/>
    <w:rsid w:val="008E74F6"/>
    <w:rsid w:val="008E768D"/>
    <w:rsid w:val="008E76D1"/>
    <w:rsid w:val="008E7A51"/>
    <w:rsid w:val="008E7B7D"/>
    <w:rsid w:val="008E7DB5"/>
    <w:rsid w:val="008E7F74"/>
    <w:rsid w:val="008F0233"/>
    <w:rsid w:val="008F0773"/>
    <w:rsid w:val="008F0FB6"/>
    <w:rsid w:val="008F12C5"/>
    <w:rsid w:val="008F148B"/>
    <w:rsid w:val="008F160F"/>
    <w:rsid w:val="008F193B"/>
    <w:rsid w:val="008F1A0E"/>
    <w:rsid w:val="008F1B8B"/>
    <w:rsid w:val="008F2035"/>
    <w:rsid w:val="008F2425"/>
    <w:rsid w:val="008F2639"/>
    <w:rsid w:val="008F269F"/>
    <w:rsid w:val="008F26A3"/>
    <w:rsid w:val="008F2763"/>
    <w:rsid w:val="008F299D"/>
    <w:rsid w:val="008F34EE"/>
    <w:rsid w:val="008F383C"/>
    <w:rsid w:val="008F4441"/>
    <w:rsid w:val="008F452A"/>
    <w:rsid w:val="008F485B"/>
    <w:rsid w:val="008F50BB"/>
    <w:rsid w:val="008F513C"/>
    <w:rsid w:val="008F526B"/>
    <w:rsid w:val="008F530D"/>
    <w:rsid w:val="008F555E"/>
    <w:rsid w:val="008F5595"/>
    <w:rsid w:val="008F55EF"/>
    <w:rsid w:val="008F5974"/>
    <w:rsid w:val="008F59E4"/>
    <w:rsid w:val="008F59F5"/>
    <w:rsid w:val="008F5CB7"/>
    <w:rsid w:val="008F5EF1"/>
    <w:rsid w:val="008F6176"/>
    <w:rsid w:val="008F61E1"/>
    <w:rsid w:val="008F6412"/>
    <w:rsid w:val="008F645B"/>
    <w:rsid w:val="008F702C"/>
    <w:rsid w:val="008F7094"/>
    <w:rsid w:val="008F70DE"/>
    <w:rsid w:val="008F70F5"/>
    <w:rsid w:val="008F7DCA"/>
    <w:rsid w:val="00900020"/>
    <w:rsid w:val="009001EC"/>
    <w:rsid w:val="009005BC"/>
    <w:rsid w:val="009005D6"/>
    <w:rsid w:val="0090097B"/>
    <w:rsid w:val="00900B56"/>
    <w:rsid w:val="00900C1A"/>
    <w:rsid w:val="00900C60"/>
    <w:rsid w:val="00900F21"/>
    <w:rsid w:val="00900F38"/>
    <w:rsid w:val="00901063"/>
    <w:rsid w:val="00901235"/>
    <w:rsid w:val="00901573"/>
    <w:rsid w:val="0090170F"/>
    <w:rsid w:val="00901752"/>
    <w:rsid w:val="0090182F"/>
    <w:rsid w:val="009018E9"/>
    <w:rsid w:val="009019EE"/>
    <w:rsid w:val="00901A37"/>
    <w:rsid w:val="00901CF3"/>
    <w:rsid w:val="00901DCE"/>
    <w:rsid w:val="00901E70"/>
    <w:rsid w:val="0090220E"/>
    <w:rsid w:val="009029BB"/>
    <w:rsid w:val="00902C0B"/>
    <w:rsid w:val="00902C4C"/>
    <w:rsid w:val="009039EC"/>
    <w:rsid w:val="00903AA7"/>
    <w:rsid w:val="00903B4A"/>
    <w:rsid w:val="009041A5"/>
    <w:rsid w:val="00904391"/>
    <w:rsid w:val="009043D4"/>
    <w:rsid w:val="009045E7"/>
    <w:rsid w:val="009046C0"/>
    <w:rsid w:val="00904724"/>
    <w:rsid w:val="009048D9"/>
    <w:rsid w:val="00904918"/>
    <w:rsid w:val="00904CAE"/>
    <w:rsid w:val="00904EF5"/>
    <w:rsid w:val="0090513A"/>
    <w:rsid w:val="009057BC"/>
    <w:rsid w:val="009057FB"/>
    <w:rsid w:val="0090605F"/>
    <w:rsid w:val="00906248"/>
    <w:rsid w:val="009063A5"/>
    <w:rsid w:val="0090656F"/>
    <w:rsid w:val="00906746"/>
    <w:rsid w:val="0090686C"/>
    <w:rsid w:val="0090690C"/>
    <w:rsid w:val="00906A28"/>
    <w:rsid w:val="00906D1B"/>
    <w:rsid w:val="00906D46"/>
    <w:rsid w:val="00907049"/>
    <w:rsid w:val="0090719F"/>
    <w:rsid w:val="00907627"/>
    <w:rsid w:val="0090772C"/>
    <w:rsid w:val="00907739"/>
    <w:rsid w:val="0090792B"/>
    <w:rsid w:val="00907CA5"/>
    <w:rsid w:val="00907D1B"/>
    <w:rsid w:val="00907DC6"/>
    <w:rsid w:val="00907EF5"/>
    <w:rsid w:val="00907EF8"/>
    <w:rsid w:val="00907FF6"/>
    <w:rsid w:val="00910129"/>
    <w:rsid w:val="009101F2"/>
    <w:rsid w:val="0091020C"/>
    <w:rsid w:val="0091049F"/>
    <w:rsid w:val="00910A77"/>
    <w:rsid w:val="00910B19"/>
    <w:rsid w:val="00910E7E"/>
    <w:rsid w:val="00911293"/>
    <w:rsid w:val="00911358"/>
    <w:rsid w:val="00911372"/>
    <w:rsid w:val="00911767"/>
    <w:rsid w:val="00911A40"/>
    <w:rsid w:val="00911B44"/>
    <w:rsid w:val="00911BA5"/>
    <w:rsid w:val="00911DF2"/>
    <w:rsid w:val="009122B1"/>
    <w:rsid w:val="00912A1E"/>
    <w:rsid w:val="00912FE9"/>
    <w:rsid w:val="009131B7"/>
    <w:rsid w:val="009131E2"/>
    <w:rsid w:val="009132C0"/>
    <w:rsid w:val="009132D9"/>
    <w:rsid w:val="00913593"/>
    <w:rsid w:val="009139A2"/>
    <w:rsid w:val="00913CBA"/>
    <w:rsid w:val="00913D72"/>
    <w:rsid w:val="00913FC2"/>
    <w:rsid w:val="00914579"/>
    <w:rsid w:val="0091465F"/>
    <w:rsid w:val="009146D5"/>
    <w:rsid w:val="0091489C"/>
    <w:rsid w:val="00915360"/>
    <w:rsid w:val="009154B5"/>
    <w:rsid w:val="00915691"/>
    <w:rsid w:val="009157AA"/>
    <w:rsid w:val="009157F5"/>
    <w:rsid w:val="00915981"/>
    <w:rsid w:val="00915C4A"/>
    <w:rsid w:val="00915D99"/>
    <w:rsid w:val="00916005"/>
    <w:rsid w:val="00916358"/>
    <w:rsid w:val="0091663E"/>
    <w:rsid w:val="009169EE"/>
    <w:rsid w:val="00916A2A"/>
    <w:rsid w:val="00916C4C"/>
    <w:rsid w:val="00916F9A"/>
    <w:rsid w:val="00917172"/>
    <w:rsid w:val="0091740E"/>
    <w:rsid w:val="00917460"/>
    <w:rsid w:val="00917584"/>
    <w:rsid w:val="00917699"/>
    <w:rsid w:val="0091773A"/>
    <w:rsid w:val="00917856"/>
    <w:rsid w:val="00917950"/>
    <w:rsid w:val="00917D0F"/>
    <w:rsid w:val="009200C4"/>
    <w:rsid w:val="0092017C"/>
    <w:rsid w:val="00920253"/>
    <w:rsid w:val="00920758"/>
    <w:rsid w:val="00920952"/>
    <w:rsid w:val="009209F9"/>
    <w:rsid w:val="00921703"/>
    <w:rsid w:val="0092188C"/>
    <w:rsid w:val="0092191B"/>
    <w:rsid w:val="00921ECC"/>
    <w:rsid w:val="00921F28"/>
    <w:rsid w:val="00922643"/>
    <w:rsid w:val="00922668"/>
    <w:rsid w:val="009229DC"/>
    <w:rsid w:val="00922ADE"/>
    <w:rsid w:val="00922BE5"/>
    <w:rsid w:val="009232DE"/>
    <w:rsid w:val="00923306"/>
    <w:rsid w:val="0092369F"/>
    <w:rsid w:val="00923A65"/>
    <w:rsid w:val="00923AF5"/>
    <w:rsid w:val="00923B0B"/>
    <w:rsid w:val="00923DC7"/>
    <w:rsid w:val="00923EDC"/>
    <w:rsid w:val="00924190"/>
    <w:rsid w:val="009243D1"/>
    <w:rsid w:val="00924907"/>
    <w:rsid w:val="00924C36"/>
    <w:rsid w:val="0092514C"/>
    <w:rsid w:val="009252A8"/>
    <w:rsid w:val="00925592"/>
    <w:rsid w:val="0092580B"/>
    <w:rsid w:val="0092594A"/>
    <w:rsid w:val="00925D77"/>
    <w:rsid w:val="00926592"/>
    <w:rsid w:val="00926808"/>
    <w:rsid w:val="00927216"/>
    <w:rsid w:val="009273DD"/>
    <w:rsid w:val="009275A9"/>
    <w:rsid w:val="00927768"/>
    <w:rsid w:val="0092799A"/>
    <w:rsid w:val="00927AC4"/>
    <w:rsid w:val="00927C99"/>
    <w:rsid w:val="009302CE"/>
    <w:rsid w:val="00930523"/>
    <w:rsid w:val="0093057D"/>
    <w:rsid w:val="009306B9"/>
    <w:rsid w:val="0093086F"/>
    <w:rsid w:val="00930E82"/>
    <w:rsid w:val="009311C5"/>
    <w:rsid w:val="009312F1"/>
    <w:rsid w:val="009314BE"/>
    <w:rsid w:val="00931982"/>
    <w:rsid w:val="009319CA"/>
    <w:rsid w:val="00931AF3"/>
    <w:rsid w:val="00931C25"/>
    <w:rsid w:val="00931F53"/>
    <w:rsid w:val="00931F9D"/>
    <w:rsid w:val="00931FA1"/>
    <w:rsid w:val="0093208B"/>
    <w:rsid w:val="0093229F"/>
    <w:rsid w:val="00932624"/>
    <w:rsid w:val="009326D0"/>
    <w:rsid w:val="00932774"/>
    <w:rsid w:val="009328A0"/>
    <w:rsid w:val="009329D5"/>
    <w:rsid w:val="00932A57"/>
    <w:rsid w:val="00932B26"/>
    <w:rsid w:val="00932B38"/>
    <w:rsid w:val="00932CF7"/>
    <w:rsid w:val="00933167"/>
    <w:rsid w:val="009332DD"/>
    <w:rsid w:val="009335AA"/>
    <w:rsid w:val="009335B8"/>
    <w:rsid w:val="00933715"/>
    <w:rsid w:val="00933BC6"/>
    <w:rsid w:val="00933FAC"/>
    <w:rsid w:val="009343CB"/>
    <w:rsid w:val="009344D3"/>
    <w:rsid w:val="00934545"/>
    <w:rsid w:val="009348BD"/>
    <w:rsid w:val="009351E5"/>
    <w:rsid w:val="0093528C"/>
    <w:rsid w:val="00935347"/>
    <w:rsid w:val="0093567D"/>
    <w:rsid w:val="009357E7"/>
    <w:rsid w:val="00935919"/>
    <w:rsid w:val="00935C8E"/>
    <w:rsid w:val="00936641"/>
    <w:rsid w:val="00936AC8"/>
    <w:rsid w:val="00936ED6"/>
    <w:rsid w:val="009371D9"/>
    <w:rsid w:val="00937387"/>
    <w:rsid w:val="00937745"/>
    <w:rsid w:val="0093776F"/>
    <w:rsid w:val="00937867"/>
    <w:rsid w:val="009379E2"/>
    <w:rsid w:val="009407C0"/>
    <w:rsid w:val="009408C9"/>
    <w:rsid w:val="00940965"/>
    <w:rsid w:val="0094096B"/>
    <w:rsid w:val="00940B14"/>
    <w:rsid w:val="00940CD3"/>
    <w:rsid w:val="009412D2"/>
    <w:rsid w:val="009415D3"/>
    <w:rsid w:val="00941A0E"/>
    <w:rsid w:val="00941B5B"/>
    <w:rsid w:val="00941D5C"/>
    <w:rsid w:val="00941EFA"/>
    <w:rsid w:val="00941FD0"/>
    <w:rsid w:val="00941FE8"/>
    <w:rsid w:val="00941FFC"/>
    <w:rsid w:val="0094242D"/>
    <w:rsid w:val="00942584"/>
    <w:rsid w:val="0094299A"/>
    <w:rsid w:val="009432E0"/>
    <w:rsid w:val="0094364A"/>
    <w:rsid w:val="00943812"/>
    <w:rsid w:val="0094392D"/>
    <w:rsid w:val="009439CF"/>
    <w:rsid w:val="009439E2"/>
    <w:rsid w:val="00943B08"/>
    <w:rsid w:val="00943B86"/>
    <w:rsid w:val="00943C78"/>
    <w:rsid w:val="0094418C"/>
    <w:rsid w:val="00944B65"/>
    <w:rsid w:val="00945127"/>
    <w:rsid w:val="0094537C"/>
    <w:rsid w:val="0094541E"/>
    <w:rsid w:val="00945474"/>
    <w:rsid w:val="00945483"/>
    <w:rsid w:val="0094567C"/>
    <w:rsid w:val="00945863"/>
    <w:rsid w:val="009458AC"/>
    <w:rsid w:val="0094598F"/>
    <w:rsid w:val="00945D49"/>
    <w:rsid w:val="00945D6C"/>
    <w:rsid w:val="00945D87"/>
    <w:rsid w:val="009462E7"/>
    <w:rsid w:val="009464D9"/>
    <w:rsid w:val="009464DE"/>
    <w:rsid w:val="0094678E"/>
    <w:rsid w:val="009469F6"/>
    <w:rsid w:val="00946A10"/>
    <w:rsid w:val="00946DAB"/>
    <w:rsid w:val="00946FD8"/>
    <w:rsid w:val="009470C0"/>
    <w:rsid w:val="0094720D"/>
    <w:rsid w:val="009473B0"/>
    <w:rsid w:val="009475F5"/>
    <w:rsid w:val="009478EB"/>
    <w:rsid w:val="00947B79"/>
    <w:rsid w:val="00947DB1"/>
    <w:rsid w:val="00947FF5"/>
    <w:rsid w:val="0095022C"/>
    <w:rsid w:val="009504E3"/>
    <w:rsid w:val="00950643"/>
    <w:rsid w:val="00950935"/>
    <w:rsid w:val="00950B14"/>
    <w:rsid w:val="00950F9F"/>
    <w:rsid w:val="00951654"/>
    <w:rsid w:val="00951668"/>
    <w:rsid w:val="0095168D"/>
    <w:rsid w:val="0095185A"/>
    <w:rsid w:val="00951873"/>
    <w:rsid w:val="009518F9"/>
    <w:rsid w:val="00951D1F"/>
    <w:rsid w:val="00951E28"/>
    <w:rsid w:val="00951F10"/>
    <w:rsid w:val="00952072"/>
    <w:rsid w:val="00952AE0"/>
    <w:rsid w:val="00952C07"/>
    <w:rsid w:val="00952D22"/>
    <w:rsid w:val="0095382F"/>
    <w:rsid w:val="00953DFF"/>
    <w:rsid w:val="00954ABA"/>
    <w:rsid w:val="00954B94"/>
    <w:rsid w:val="00954D3A"/>
    <w:rsid w:val="00954DBF"/>
    <w:rsid w:val="00954FEA"/>
    <w:rsid w:val="0095569A"/>
    <w:rsid w:val="009556F9"/>
    <w:rsid w:val="00955754"/>
    <w:rsid w:val="00955E00"/>
    <w:rsid w:val="00955FBA"/>
    <w:rsid w:val="00956C8C"/>
    <w:rsid w:val="00956E31"/>
    <w:rsid w:val="009571C9"/>
    <w:rsid w:val="00957317"/>
    <w:rsid w:val="009574F9"/>
    <w:rsid w:val="0095762B"/>
    <w:rsid w:val="0095787E"/>
    <w:rsid w:val="00957902"/>
    <w:rsid w:val="00957AD1"/>
    <w:rsid w:val="00957B80"/>
    <w:rsid w:val="00957EBF"/>
    <w:rsid w:val="00957F9A"/>
    <w:rsid w:val="00957FD0"/>
    <w:rsid w:val="009604FB"/>
    <w:rsid w:val="00960671"/>
    <w:rsid w:val="009606D6"/>
    <w:rsid w:val="009609F8"/>
    <w:rsid w:val="00960C0A"/>
    <w:rsid w:val="00960C98"/>
    <w:rsid w:val="00960CB0"/>
    <w:rsid w:val="00960EF9"/>
    <w:rsid w:val="009613CA"/>
    <w:rsid w:val="0096151D"/>
    <w:rsid w:val="00961988"/>
    <w:rsid w:val="009619D8"/>
    <w:rsid w:val="00961B31"/>
    <w:rsid w:val="00961B6B"/>
    <w:rsid w:val="00961F75"/>
    <w:rsid w:val="00962319"/>
    <w:rsid w:val="0096234F"/>
    <w:rsid w:val="009624A3"/>
    <w:rsid w:val="009625B5"/>
    <w:rsid w:val="00962AA8"/>
    <w:rsid w:val="00962D6D"/>
    <w:rsid w:val="00962F8C"/>
    <w:rsid w:val="00962FAC"/>
    <w:rsid w:val="00963133"/>
    <w:rsid w:val="00963422"/>
    <w:rsid w:val="009637BB"/>
    <w:rsid w:val="00963F10"/>
    <w:rsid w:val="00963F4F"/>
    <w:rsid w:val="009643CF"/>
    <w:rsid w:val="0096442D"/>
    <w:rsid w:val="00964597"/>
    <w:rsid w:val="0096484D"/>
    <w:rsid w:val="00964878"/>
    <w:rsid w:val="00964DFB"/>
    <w:rsid w:val="00965619"/>
    <w:rsid w:val="0096567D"/>
    <w:rsid w:val="00965758"/>
    <w:rsid w:val="009657D3"/>
    <w:rsid w:val="009658EC"/>
    <w:rsid w:val="0096592E"/>
    <w:rsid w:val="00965A20"/>
    <w:rsid w:val="00965B90"/>
    <w:rsid w:val="00965ED7"/>
    <w:rsid w:val="009662D0"/>
    <w:rsid w:val="009662E6"/>
    <w:rsid w:val="009663E1"/>
    <w:rsid w:val="00966C78"/>
    <w:rsid w:val="00966E40"/>
    <w:rsid w:val="009676A1"/>
    <w:rsid w:val="00967881"/>
    <w:rsid w:val="00967AEF"/>
    <w:rsid w:val="00967B97"/>
    <w:rsid w:val="00967DDE"/>
    <w:rsid w:val="00967F2E"/>
    <w:rsid w:val="0097014E"/>
    <w:rsid w:val="00970285"/>
    <w:rsid w:val="00970542"/>
    <w:rsid w:val="009705F4"/>
    <w:rsid w:val="00970889"/>
    <w:rsid w:val="0097098A"/>
    <w:rsid w:val="009709F8"/>
    <w:rsid w:val="00970C66"/>
    <w:rsid w:val="00970FF0"/>
    <w:rsid w:val="00971230"/>
    <w:rsid w:val="009715D8"/>
    <w:rsid w:val="009716F2"/>
    <w:rsid w:val="00971A31"/>
    <w:rsid w:val="00971B60"/>
    <w:rsid w:val="00971D77"/>
    <w:rsid w:val="009724DA"/>
    <w:rsid w:val="0097253F"/>
    <w:rsid w:val="00972A26"/>
    <w:rsid w:val="00972D2C"/>
    <w:rsid w:val="00972DE7"/>
    <w:rsid w:val="00972F9D"/>
    <w:rsid w:val="00973148"/>
    <w:rsid w:val="00973216"/>
    <w:rsid w:val="00973E3B"/>
    <w:rsid w:val="00974387"/>
    <w:rsid w:val="00974504"/>
    <w:rsid w:val="00974B69"/>
    <w:rsid w:val="00974FAC"/>
    <w:rsid w:val="0097521F"/>
    <w:rsid w:val="0097563B"/>
    <w:rsid w:val="0097563E"/>
    <w:rsid w:val="00975FB3"/>
    <w:rsid w:val="009761A8"/>
    <w:rsid w:val="00976826"/>
    <w:rsid w:val="009769FB"/>
    <w:rsid w:val="00976AA5"/>
    <w:rsid w:val="00976C79"/>
    <w:rsid w:val="00976CC5"/>
    <w:rsid w:val="00976FA6"/>
    <w:rsid w:val="009773B7"/>
    <w:rsid w:val="0097761B"/>
    <w:rsid w:val="00977C6A"/>
    <w:rsid w:val="00977CD6"/>
    <w:rsid w:val="00977E40"/>
    <w:rsid w:val="00977ECF"/>
    <w:rsid w:val="009804D6"/>
    <w:rsid w:val="009806BF"/>
    <w:rsid w:val="009807CD"/>
    <w:rsid w:val="009807EB"/>
    <w:rsid w:val="00980911"/>
    <w:rsid w:val="00980C19"/>
    <w:rsid w:val="00980C84"/>
    <w:rsid w:val="00980CD1"/>
    <w:rsid w:val="00980E71"/>
    <w:rsid w:val="00980FBE"/>
    <w:rsid w:val="00980FD4"/>
    <w:rsid w:val="009812C0"/>
    <w:rsid w:val="0098134F"/>
    <w:rsid w:val="00981B18"/>
    <w:rsid w:val="00981B70"/>
    <w:rsid w:val="00981C86"/>
    <w:rsid w:val="00982347"/>
    <w:rsid w:val="00982462"/>
    <w:rsid w:val="00982B3E"/>
    <w:rsid w:val="00982C59"/>
    <w:rsid w:val="00983075"/>
    <w:rsid w:val="00983290"/>
    <w:rsid w:val="00983683"/>
    <w:rsid w:val="00983707"/>
    <w:rsid w:val="00983C12"/>
    <w:rsid w:val="00984027"/>
    <w:rsid w:val="009843F8"/>
    <w:rsid w:val="00984481"/>
    <w:rsid w:val="009845D2"/>
    <w:rsid w:val="00984B3F"/>
    <w:rsid w:val="00984C7F"/>
    <w:rsid w:val="00984D49"/>
    <w:rsid w:val="00984DF7"/>
    <w:rsid w:val="0098511B"/>
    <w:rsid w:val="00985B61"/>
    <w:rsid w:val="00985BEA"/>
    <w:rsid w:val="00985C2F"/>
    <w:rsid w:val="00985CE2"/>
    <w:rsid w:val="00985EE5"/>
    <w:rsid w:val="00986027"/>
    <w:rsid w:val="00986185"/>
    <w:rsid w:val="0098648D"/>
    <w:rsid w:val="009865F7"/>
    <w:rsid w:val="00986A62"/>
    <w:rsid w:val="00986EAE"/>
    <w:rsid w:val="00986F8A"/>
    <w:rsid w:val="00986FB5"/>
    <w:rsid w:val="009870E3"/>
    <w:rsid w:val="0098710E"/>
    <w:rsid w:val="0098712A"/>
    <w:rsid w:val="00987457"/>
    <w:rsid w:val="009875AC"/>
    <w:rsid w:val="00987922"/>
    <w:rsid w:val="00987CB9"/>
    <w:rsid w:val="00987D5E"/>
    <w:rsid w:val="00987E2D"/>
    <w:rsid w:val="00987F1E"/>
    <w:rsid w:val="00987F87"/>
    <w:rsid w:val="0099022E"/>
    <w:rsid w:val="00990833"/>
    <w:rsid w:val="00990B95"/>
    <w:rsid w:val="00990E4E"/>
    <w:rsid w:val="00990E55"/>
    <w:rsid w:val="00990EE2"/>
    <w:rsid w:val="00990FA9"/>
    <w:rsid w:val="009912B4"/>
    <w:rsid w:val="009912E6"/>
    <w:rsid w:val="009912FD"/>
    <w:rsid w:val="0099142E"/>
    <w:rsid w:val="009914E4"/>
    <w:rsid w:val="00991686"/>
    <w:rsid w:val="009918A4"/>
    <w:rsid w:val="009918EF"/>
    <w:rsid w:val="00991AEC"/>
    <w:rsid w:val="00991B12"/>
    <w:rsid w:val="00991BE0"/>
    <w:rsid w:val="00991EED"/>
    <w:rsid w:val="00991F61"/>
    <w:rsid w:val="00991FE5"/>
    <w:rsid w:val="009920FA"/>
    <w:rsid w:val="0099221B"/>
    <w:rsid w:val="009922FA"/>
    <w:rsid w:val="009927A4"/>
    <w:rsid w:val="009927E9"/>
    <w:rsid w:val="00992BC2"/>
    <w:rsid w:val="00992CC0"/>
    <w:rsid w:val="00992D32"/>
    <w:rsid w:val="00992F4A"/>
    <w:rsid w:val="009936EE"/>
    <w:rsid w:val="009939A4"/>
    <w:rsid w:val="009939D9"/>
    <w:rsid w:val="00993A83"/>
    <w:rsid w:val="00993C49"/>
    <w:rsid w:val="0099406D"/>
    <w:rsid w:val="00994204"/>
    <w:rsid w:val="00994219"/>
    <w:rsid w:val="00994BB5"/>
    <w:rsid w:val="00994DE2"/>
    <w:rsid w:val="00994E62"/>
    <w:rsid w:val="00994EAA"/>
    <w:rsid w:val="0099511E"/>
    <w:rsid w:val="0099522F"/>
    <w:rsid w:val="009952E7"/>
    <w:rsid w:val="009958E3"/>
    <w:rsid w:val="00995A7B"/>
    <w:rsid w:val="00995BEE"/>
    <w:rsid w:val="00996262"/>
    <w:rsid w:val="0099653A"/>
    <w:rsid w:val="009967B7"/>
    <w:rsid w:val="00996906"/>
    <w:rsid w:val="00996CCB"/>
    <w:rsid w:val="00996D9B"/>
    <w:rsid w:val="00996FA8"/>
    <w:rsid w:val="00997440"/>
    <w:rsid w:val="009977BF"/>
    <w:rsid w:val="009977C1"/>
    <w:rsid w:val="00997E05"/>
    <w:rsid w:val="00997FA8"/>
    <w:rsid w:val="009A0025"/>
    <w:rsid w:val="009A059C"/>
    <w:rsid w:val="009A0607"/>
    <w:rsid w:val="009A07D9"/>
    <w:rsid w:val="009A0CC4"/>
    <w:rsid w:val="009A0F5C"/>
    <w:rsid w:val="009A10D4"/>
    <w:rsid w:val="009A176D"/>
    <w:rsid w:val="009A1E2D"/>
    <w:rsid w:val="009A1EC0"/>
    <w:rsid w:val="009A1FE6"/>
    <w:rsid w:val="009A2410"/>
    <w:rsid w:val="009A25D6"/>
    <w:rsid w:val="009A2B73"/>
    <w:rsid w:val="009A2FA7"/>
    <w:rsid w:val="009A30EC"/>
    <w:rsid w:val="009A3560"/>
    <w:rsid w:val="009A3701"/>
    <w:rsid w:val="009A38F0"/>
    <w:rsid w:val="009A3B7D"/>
    <w:rsid w:val="009A3D81"/>
    <w:rsid w:val="009A3E29"/>
    <w:rsid w:val="009A41FE"/>
    <w:rsid w:val="009A4701"/>
    <w:rsid w:val="009A4B8E"/>
    <w:rsid w:val="009A5061"/>
    <w:rsid w:val="009A5330"/>
    <w:rsid w:val="009A559A"/>
    <w:rsid w:val="009A55BC"/>
    <w:rsid w:val="009A5925"/>
    <w:rsid w:val="009A5A2A"/>
    <w:rsid w:val="009A5ADF"/>
    <w:rsid w:val="009A5E91"/>
    <w:rsid w:val="009A64D3"/>
    <w:rsid w:val="009A6AED"/>
    <w:rsid w:val="009A6E01"/>
    <w:rsid w:val="009A739D"/>
    <w:rsid w:val="009A74B3"/>
    <w:rsid w:val="009A77BF"/>
    <w:rsid w:val="009A78C9"/>
    <w:rsid w:val="009A7D0C"/>
    <w:rsid w:val="009A7E0D"/>
    <w:rsid w:val="009A7F96"/>
    <w:rsid w:val="009B0100"/>
    <w:rsid w:val="009B0353"/>
    <w:rsid w:val="009B03E1"/>
    <w:rsid w:val="009B040E"/>
    <w:rsid w:val="009B0466"/>
    <w:rsid w:val="009B04E8"/>
    <w:rsid w:val="009B052D"/>
    <w:rsid w:val="009B0567"/>
    <w:rsid w:val="009B081C"/>
    <w:rsid w:val="009B0C95"/>
    <w:rsid w:val="009B0EE7"/>
    <w:rsid w:val="009B143B"/>
    <w:rsid w:val="009B15F6"/>
    <w:rsid w:val="009B1D20"/>
    <w:rsid w:val="009B209A"/>
    <w:rsid w:val="009B2156"/>
    <w:rsid w:val="009B21C5"/>
    <w:rsid w:val="009B23DC"/>
    <w:rsid w:val="009B26EE"/>
    <w:rsid w:val="009B2A33"/>
    <w:rsid w:val="009B2A75"/>
    <w:rsid w:val="009B2BC2"/>
    <w:rsid w:val="009B2C29"/>
    <w:rsid w:val="009B2DC7"/>
    <w:rsid w:val="009B2E53"/>
    <w:rsid w:val="009B30AF"/>
    <w:rsid w:val="009B32F1"/>
    <w:rsid w:val="009B35E2"/>
    <w:rsid w:val="009B3B75"/>
    <w:rsid w:val="009B3DE8"/>
    <w:rsid w:val="009B3E42"/>
    <w:rsid w:val="009B40D7"/>
    <w:rsid w:val="009B42C9"/>
    <w:rsid w:val="009B46D7"/>
    <w:rsid w:val="009B491E"/>
    <w:rsid w:val="009B49C5"/>
    <w:rsid w:val="009B4B24"/>
    <w:rsid w:val="009B4D71"/>
    <w:rsid w:val="009B4EF3"/>
    <w:rsid w:val="009B4F19"/>
    <w:rsid w:val="009B54D2"/>
    <w:rsid w:val="009B59E8"/>
    <w:rsid w:val="009B5C2B"/>
    <w:rsid w:val="009B5C4B"/>
    <w:rsid w:val="009B5D70"/>
    <w:rsid w:val="009B5DAB"/>
    <w:rsid w:val="009B5E04"/>
    <w:rsid w:val="009B5EDA"/>
    <w:rsid w:val="009B5F25"/>
    <w:rsid w:val="009B62F2"/>
    <w:rsid w:val="009B65AD"/>
    <w:rsid w:val="009B699C"/>
    <w:rsid w:val="009B6EDB"/>
    <w:rsid w:val="009B701E"/>
    <w:rsid w:val="009B711A"/>
    <w:rsid w:val="009B76F7"/>
    <w:rsid w:val="009B791C"/>
    <w:rsid w:val="009B7A42"/>
    <w:rsid w:val="009B7BC1"/>
    <w:rsid w:val="009C009D"/>
    <w:rsid w:val="009C0167"/>
    <w:rsid w:val="009C0515"/>
    <w:rsid w:val="009C07A1"/>
    <w:rsid w:val="009C0903"/>
    <w:rsid w:val="009C0B88"/>
    <w:rsid w:val="009C0C6D"/>
    <w:rsid w:val="009C0E58"/>
    <w:rsid w:val="009C138B"/>
    <w:rsid w:val="009C141A"/>
    <w:rsid w:val="009C1849"/>
    <w:rsid w:val="009C1EA9"/>
    <w:rsid w:val="009C1FFF"/>
    <w:rsid w:val="009C2019"/>
    <w:rsid w:val="009C2208"/>
    <w:rsid w:val="009C2372"/>
    <w:rsid w:val="009C2695"/>
    <w:rsid w:val="009C2A40"/>
    <w:rsid w:val="009C2E64"/>
    <w:rsid w:val="009C2E88"/>
    <w:rsid w:val="009C2FDE"/>
    <w:rsid w:val="009C3547"/>
    <w:rsid w:val="009C3B63"/>
    <w:rsid w:val="009C3BDA"/>
    <w:rsid w:val="009C41B4"/>
    <w:rsid w:val="009C44E5"/>
    <w:rsid w:val="009C4A92"/>
    <w:rsid w:val="009C4AA8"/>
    <w:rsid w:val="009C4C6C"/>
    <w:rsid w:val="009C4D19"/>
    <w:rsid w:val="009C5064"/>
    <w:rsid w:val="009C5605"/>
    <w:rsid w:val="009C56D7"/>
    <w:rsid w:val="009C5AE2"/>
    <w:rsid w:val="009C5E7B"/>
    <w:rsid w:val="009C6002"/>
    <w:rsid w:val="009C6516"/>
    <w:rsid w:val="009C65DF"/>
    <w:rsid w:val="009C66EF"/>
    <w:rsid w:val="009C6924"/>
    <w:rsid w:val="009C6A8C"/>
    <w:rsid w:val="009C6B9C"/>
    <w:rsid w:val="009C6C46"/>
    <w:rsid w:val="009C6E88"/>
    <w:rsid w:val="009C7213"/>
    <w:rsid w:val="009C72B8"/>
    <w:rsid w:val="009C7A93"/>
    <w:rsid w:val="009C7B09"/>
    <w:rsid w:val="009C7CEF"/>
    <w:rsid w:val="009C7D64"/>
    <w:rsid w:val="009C7E16"/>
    <w:rsid w:val="009C7F42"/>
    <w:rsid w:val="009D055E"/>
    <w:rsid w:val="009D05A3"/>
    <w:rsid w:val="009D05DA"/>
    <w:rsid w:val="009D0889"/>
    <w:rsid w:val="009D0B58"/>
    <w:rsid w:val="009D0F59"/>
    <w:rsid w:val="009D1068"/>
    <w:rsid w:val="009D1070"/>
    <w:rsid w:val="009D108F"/>
    <w:rsid w:val="009D1288"/>
    <w:rsid w:val="009D1DCA"/>
    <w:rsid w:val="009D1E24"/>
    <w:rsid w:val="009D24F4"/>
    <w:rsid w:val="009D2779"/>
    <w:rsid w:val="009D28C8"/>
    <w:rsid w:val="009D2E7F"/>
    <w:rsid w:val="009D30DE"/>
    <w:rsid w:val="009D371C"/>
    <w:rsid w:val="009D3CA2"/>
    <w:rsid w:val="009D3F4A"/>
    <w:rsid w:val="009D40DD"/>
    <w:rsid w:val="009D4173"/>
    <w:rsid w:val="009D41F7"/>
    <w:rsid w:val="009D431C"/>
    <w:rsid w:val="009D4456"/>
    <w:rsid w:val="009D44B0"/>
    <w:rsid w:val="009D492A"/>
    <w:rsid w:val="009D4937"/>
    <w:rsid w:val="009D4983"/>
    <w:rsid w:val="009D4A3D"/>
    <w:rsid w:val="009D4A5F"/>
    <w:rsid w:val="009D4B61"/>
    <w:rsid w:val="009D4D26"/>
    <w:rsid w:val="009D4DB0"/>
    <w:rsid w:val="009D5014"/>
    <w:rsid w:val="009D5610"/>
    <w:rsid w:val="009D5C10"/>
    <w:rsid w:val="009D60F7"/>
    <w:rsid w:val="009D62E9"/>
    <w:rsid w:val="009D652D"/>
    <w:rsid w:val="009D665F"/>
    <w:rsid w:val="009D6CE2"/>
    <w:rsid w:val="009D7041"/>
    <w:rsid w:val="009D7807"/>
    <w:rsid w:val="009D78EC"/>
    <w:rsid w:val="009D7B86"/>
    <w:rsid w:val="009D7C81"/>
    <w:rsid w:val="009D7EF6"/>
    <w:rsid w:val="009E0793"/>
    <w:rsid w:val="009E0A19"/>
    <w:rsid w:val="009E0A58"/>
    <w:rsid w:val="009E0BFA"/>
    <w:rsid w:val="009E10BC"/>
    <w:rsid w:val="009E10FD"/>
    <w:rsid w:val="009E15FD"/>
    <w:rsid w:val="009E179A"/>
    <w:rsid w:val="009E1A8C"/>
    <w:rsid w:val="009E1C1C"/>
    <w:rsid w:val="009E206B"/>
    <w:rsid w:val="009E22BE"/>
    <w:rsid w:val="009E25FF"/>
    <w:rsid w:val="009E284A"/>
    <w:rsid w:val="009E294A"/>
    <w:rsid w:val="009E29BB"/>
    <w:rsid w:val="009E2AF6"/>
    <w:rsid w:val="009E2D1B"/>
    <w:rsid w:val="009E3103"/>
    <w:rsid w:val="009E31CC"/>
    <w:rsid w:val="009E342E"/>
    <w:rsid w:val="009E36B2"/>
    <w:rsid w:val="009E375C"/>
    <w:rsid w:val="009E3794"/>
    <w:rsid w:val="009E388C"/>
    <w:rsid w:val="009E3DBE"/>
    <w:rsid w:val="009E3EDD"/>
    <w:rsid w:val="009E4206"/>
    <w:rsid w:val="009E45C9"/>
    <w:rsid w:val="009E45CA"/>
    <w:rsid w:val="009E462A"/>
    <w:rsid w:val="009E47ED"/>
    <w:rsid w:val="009E49FF"/>
    <w:rsid w:val="009E4A31"/>
    <w:rsid w:val="009E4B28"/>
    <w:rsid w:val="009E509B"/>
    <w:rsid w:val="009E511B"/>
    <w:rsid w:val="009E5218"/>
    <w:rsid w:val="009E53AE"/>
    <w:rsid w:val="009E54C8"/>
    <w:rsid w:val="009E59DE"/>
    <w:rsid w:val="009E6215"/>
    <w:rsid w:val="009E62F8"/>
    <w:rsid w:val="009E6A46"/>
    <w:rsid w:val="009E6B2C"/>
    <w:rsid w:val="009E6E7D"/>
    <w:rsid w:val="009E70E5"/>
    <w:rsid w:val="009E73C6"/>
    <w:rsid w:val="009E74CF"/>
    <w:rsid w:val="009E753B"/>
    <w:rsid w:val="009E757F"/>
    <w:rsid w:val="009E75A2"/>
    <w:rsid w:val="009E7821"/>
    <w:rsid w:val="009E7E5F"/>
    <w:rsid w:val="009F01BF"/>
    <w:rsid w:val="009F0237"/>
    <w:rsid w:val="009F0875"/>
    <w:rsid w:val="009F09E2"/>
    <w:rsid w:val="009F0DB0"/>
    <w:rsid w:val="009F0F82"/>
    <w:rsid w:val="009F1B28"/>
    <w:rsid w:val="009F1C04"/>
    <w:rsid w:val="009F1C38"/>
    <w:rsid w:val="009F1CA5"/>
    <w:rsid w:val="009F1CD3"/>
    <w:rsid w:val="009F20DB"/>
    <w:rsid w:val="009F2671"/>
    <w:rsid w:val="009F2760"/>
    <w:rsid w:val="009F2979"/>
    <w:rsid w:val="009F2C09"/>
    <w:rsid w:val="009F2C4C"/>
    <w:rsid w:val="009F2CB8"/>
    <w:rsid w:val="009F3356"/>
    <w:rsid w:val="009F3439"/>
    <w:rsid w:val="009F3538"/>
    <w:rsid w:val="009F390C"/>
    <w:rsid w:val="009F3D00"/>
    <w:rsid w:val="009F406E"/>
    <w:rsid w:val="009F45EA"/>
    <w:rsid w:val="009F47F2"/>
    <w:rsid w:val="009F4B06"/>
    <w:rsid w:val="009F4B7C"/>
    <w:rsid w:val="009F4DA9"/>
    <w:rsid w:val="009F528A"/>
    <w:rsid w:val="009F52D5"/>
    <w:rsid w:val="009F5C81"/>
    <w:rsid w:val="009F5CC7"/>
    <w:rsid w:val="009F5CEB"/>
    <w:rsid w:val="009F5D0C"/>
    <w:rsid w:val="009F6215"/>
    <w:rsid w:val="009F65BE"/>
    <w:rsid w:val="009F6652"/>
    <w:rsid w:val="009F665C"/>
    <w:rsid w:val="009F674D"/>
    <w:rsid w:val="009F6782"/>
    <w:rsid w:val="009F6D77"/>
    <w:rsid w:val="009F7360"/>
    <w:rsid w:val="009F79EB"/>
    <w:rsid w:val="009F7E9A"/>
    <w:rsid w:val="00A0003D"/>
    <w:rsid w:val="00A000ED"/>
    <w:rsid w:val="00A0018A"/>
    <w:rsid w:val="00A001A4"/>
    <w:rsid w:val="00A00350"/>
    <w:rsid w:val="00A006E5"/>
    <w:rsid w:val="00A00CD8"/>
    <w:rsid w:val="00A00DF1"/>
    <w:rsid w:val="00A010BA"/>
    <w:rsid w:val="00A01104"/>
    <w:rsid w:val="00A01194"/>
    <w:rsid w:val="00A01243"/>
    <w:rsid w:val="00A01413"/>
    <w:rsid w:val="00A015D4"/>
    <w:rsid w:val="00A017B8"/>
    <w:rsid w:val="00A0207D"/>
    <w:rsid w:val="00A02258"/>
    <w:rsid w:val="00A025CE"/>
    <w:rsid w:val="00A02797"/>
    <w:rsid w:val="00A02857"/>
    <w:rsid w:val="00A02957"/>
    <w:rsid w:val="00A02A13"/>
    <w:rsid w:val="00A02A71"/>
    <w:rsid w:val="00A02A8C"/>
    <w:rsid w:val="00A02AD1"/>
    <w:rsid w:val="00A02B33"/>
    <w:rsid w:val="00A02C7E"/>
    <w:rsid w:val="00A02DD3"/>
    <w:rsid w:val="00A0305A"/>
    <w:rsid w:val="00A0312C"/>
    <w:rsid w:val="00A0327D"/>
    <w:rsid w:val="00A03462"/>
    <w:rsid w:val="00A039B8"/>
    <w:rsid w:val="00A03CD8"/>
    <w:rsid w:val="00A04195"/>
    <w:rsid w:val="00A041B7"/>
    <w:rsid w:val="00A042C1"/>
    <w:rsid w:val="00A04415"/>
    <w:rsid w:val="00A044E2"/>
    <w:rsid w:val="00A046A5"/>
    <w:rsid w:val="00A04A30"/>
    <w:rsid w:val="00A04CB5"/>
    <w:rsid w:val="00A04D0D"/>
    <w:rsid w:val="00A05054"/>
    <w:rsid w:val="00A050CE"/>
    <w:rsid w:val="00A0551F"/>
    <w:rsid w:val="00A05647"/>
    <w:rsid w:val="00A056FD"/>
    <w:rsid w:val="00A05C9C"/>
    <w:rsid w:val="00A05FB6"/>
    <w:rsid w:val="00A06418"/>
    <w:rsid w:val="00A06734"/>
    <w:rsid w:val="00A06954"/>
    <w:rsid w:val="00A07037"/>
    <w:rsid w:val="00A07F6D"/>
    <w:rsid w:val="00A1048D"/>
    <w:rsid w:val="00A105B1"/>
    <w:rsid w:val="00A105F0"/>
    <w:rsid w:val="00A10936"/>
    <w:rsid w:val="00A10BB1"/>
    <w:rsid w:val="00A10C84"/>
    <w:rsid w:val="00A1107D"/>
    <w:rsid w:val="00A11444"/>
    <w:rsid w:val="00A115BD"/>
    <w:rsid w:val="00A11666"/>
    <w:rsid w:val="00A1168E"/>
    <w:rsid w:val="00A11729"/>
    <w:rsid w:val="00A11793"/>
    <w:rsid w:val="00A117EA"/>
    <w:rsid w:val="00A118EF"/>
    <w:rsid w:val="00A119DD"/>
    <w:rsid w:val="00A11AB5"/>
    <w:rsid w:val="00A11B96"/>
    <w:rsid w:val="00A11C0F"/>
    <w:rsid w:val="00A11C65"/>
    <w:rsid w:val="00A11E35"/>
    <w:rsid w:val="00A121E8"/>
    <w:rsid w:val="00A1274B"/>
    <w:rsid w:val="00A12970"/>
    <w:rsid w:val="00A12AE7"/>
    <w:rsid w:val="00A12BEB"/>
    <w:rsid w:val="00A12DC9"/>
    <w:rsid w:val="00A12EA8"/>
    <w:rsid w:val="00A13115"/>
    <w:rsid w:val="00A1325F"/>
    <w:rsid w:val="00A133F4"/>
    <w:rsid w:val="00A137D2"/>
    <w:rsid w:val="00A13DE7"/>
    <w:rsid w:val="00A14655"/>
    <w:rsid w:val="00A1471E"/>
    <w:rsid w:val="00A14750"/>
    <w:rsid w:val="00A14791"/>
    <w:rsid w:val="00A147D5"/>
    <w:rsid w:val="00A14950"/>
    <w:rsid w:val="00A14A71"/>
    <w:rsid w:val="00A14E61"/>
    <w:rsid w:val="00A1526C"/>
    <w:rsid w:val="00A154C8"/>
    <w:rsid w:val="00A154E8"/>
    <w:rsid w:val="00A15854"/>
    <w:rsid w:val="00A15D04"/>
    <w:rsid w:val="00A15DC2"/>
    <w:rsid w:val="00A15E59"/>
    <w:rsid w:val="00A15EA0"/>
    <w:rsid w:val="00A164F3"/>
    <w:rsid w:val="00A1669C"/>
    <w:rsid w:val="00A16797"/>
    <w:rsid w:val="00A168D0"/>
    <w:rsid w:val="00A16B0C"/>
    <w:rsid w:val="00A16B6B"/>
    <w:rsid w:val="00A16C8A"/>
    <w:rsid w:val="00A1711E"/>
    <w:rsid w:val="00A17145"/>
    <w:rsid w:val="00A176AD"/>
    <w:rsid w:val="00A176F7"/>
    <w:rsid w:val="00A17903"/>
    <w:rsid w:val="00A17E06"/>
    <w:rsid w:val="00A200F0"/>
    <w:rsid w:val="00A20100"/>
    <w:rsid w:val="00A206FF"/>
    <w:rsid w:val="00A207F8"/>
    <w:rsid w:val="00A20824"/>
    <w:rsid w:val="00A209A2"/>
    <w:rsid w:val="00A21233"/>
    <w:rsid w:val="00A21458"/>
    <w:rsid w:val="00A21577"/>
    <w:rsid w:val="00A21A43"/>
    <w:rsid w:val="00A21C8B"/>
    <w:rsid w:val="00A21DCA"/>
    <w:rsid w:val="00A21EC1"/>
    <w:rsid w:val="00A22201"/>
    <w:rsid w:val="00A223E0"/>
    <w:rsid w:val="00A2295D"/>
    <w:rsid w:val="00A22C06"/>
    <w:rsid w:val="00A22CF8"/>
    <w:rsid w:val="00A22FBE"/>
    <w:rsid w:val="00A238D6"/>
    <w:rsid w:val="00A239A4"/>
    <w:rsid w:val="00A239B3"/>
    <w:rsid w:val="00A239B8"/>
    <w:rsid w:val="00A24A33"/>
    <w:rsid w:val="00A24CDF"/>
    <w:rsid w:val="00A25140"/>
    <w:rsid w:val="00A252D5"/>
    <w:rsid w:val="00A2594A"/>
    <w:rsid w:val="00A25B08"/>
    <w:rsid w:val="00A25D02"/>
    <w:rsid w:val="00A25DFB"/>
    <w:rsid w:val="00A2616F"/>
    <w:rsid w:val="00A26480"/>
    <w:rsid w:val="00A2698B"/>
    <w:rsid w:val="00A26CD8"/>
    <w:rsid w:val="00A26F82"/>
    <w:rsid w:val="00A2717E"/>
    <w:rsid w:val="00A274AA"/>
    <w:rsid w:val="00A27517"/>
    <w:rsid w:val="00A2786B"/>
    <w:rsid w:val="00A27CC9"/>
    <w:rsid w:val="00A27E60"/>
    <w:rsid w:val="00A27E9B"/>
    <w:rsid w:val="00A27FC4"/>
    <w:rsid w:val="00A304F5"/>
    <w:rsid w:val="00A3057C"/>
    <w:rsid w:val="00A305C5"/>
    <w:rsid w:val="00A3066C"/>
    <w:rsid w:val="00A30723"/>
    <w:rsid w:val="00A30A5A"/>
    <w:rsid w:val="00A30BC5"/>
    <w:rsid w:val="00A30EDE"/>
    <w:rsid w:val="00A31001"/>
    <w:rsid w:val="00A3108A"/>
    <w:rsid w:val="00A31099"/>
    <w:rsid w:val="00A3112D"/>
    <w:rsid w:val="00A31275"/>
    <w:rsid w:val="00A314AD"/>
    <w:rsid w:val="00A31583"/>
    <w:rsid w:val="00A315B3"/>
    <w:rsid w:val="00A31798"/>
    <w:rsid w:val="00A31A24"/>
    <w:rsid w:val="00A31AC2"/>
    <w:rsid w:val="00A320F1"/>
    <w:rsid w:val="00A321FA"/>
    <w:rsid w:val="00A32FC5"/>
    <w:rsid w:val="00A32FC6"/>
    <w:rsid w:val="00A3320C"/>
    <w:rsid w:val="00A33531"/>
    <w:rsid w:val="00A33A21"/>
    <w:rsid w:val="00A33D75"/>
    <w:rsid w:val="00A34580"/>
    <w:rsid w:val="00A34683"/>
    <w:rsid w:val="00A346D1"/>
    <w:rsid w:val="00A3475D"/>
    <w:rsid w:val="00A3479D"/>
    <w:rsid w:val="00A347CF"/>
    <w:rsid w:val="00A34893"/>
    <w:rsid w:val="00A34BBD"/>
    <w:rsid w:val="00A34F0B"/>
    <w:rsid w:val="00A355DD"/>
    <w:rsid w:val="00A35630"/>
    <w:rsid w:val="00A35777"/>
    <w:rsid w:val="00A357A8"/>
    <w:rsid w:val="00A35ADF"/>
    <w:rsid w:val="00A35D0B"/>
    <w:rsid w:val="00A365B7"/>
    <w:rsid w:val="00A3686A"/>
    <w:rsid w:val="00A368BE"/>
    <w:rsid w:val="00A36E86"/>
    <w:rsid w:val="00A36F91"/>
    <w:rsid w:val="00A370DA"/>
    <w:rsid w:val="00A37317"/>
    <w:rsid w:val="00A37801"/>
    <w:rsid w:val="00A37802"/>
    <w:rsid w:val="00A378F0"/>
    <w:rsid w:val="00A379A5"/>
    <w:rsid w:val="00A37BBE"/>
    <w:rsid w:val="00A37E1F"/>
    <w:rsid w:val="00A37E9B"/>
    <w:rsid w:val="00A37F40"/>
    <w:rsid w:val="00A40137"/>
    <w:rsid w:val="00A402FC"/>
    <w:rsid w:val="00A40352"/>
    <w:rsid w:val="00A40437"/>
    <w:rsid w:val="00A4047D"/>
    <w:rsid w:val="00A40512"/>
    <w:rsid w:val="00A406C3"/>
    <w:rsid w:val="00A411BC"/>
    <w:rsid w:val="00A412F0"/>
    <w:rsid w:val="00A41581"/>
    <w:rsid w:val="00A419A3"/>
    <w:rsid w:val="00A41F68"/>
    <w:rsid w:val="00A4249E"/>
    <w:rsid w:val="00A42640"/>
    <w:rsid w:val="00A42CDC"/>
    <w:rsid w:val="00A43350"/>
    <w:rsid w:val="00A43684"/>
    <w:rsid w:val="00A4370B"/>
    <w:rsid w:val="00A43AE3"/>
    <w:rsid w:val="00A43B04"/>
    <w:rsid w:val="00A43CDE"/>
    <w:rsid w:val="00A440F2"/>
    <w:rsid w:val="00A443E1"/>
    <w:rsid w:val="00A4489A"/>
    <w:rsid w:val="00A448C9"/>
    <w:rsid w:val="00A45021"/>
    <w:rsid w:val="00A45166"/>
    <w:rsid w:val="00A456BD"/>
    <w:rsid w:val="00A458FA"/>
    <w:rsid w:val="00A45B8D"/>
    <w:rsid w:val="00A45BC5"/>
    <w:rsid w:val="00A460D8"/>
    <w:rsid w:val="00A4643D"/>
    <w:rsid w:val="00A46498"/>
    <w:rsid w:val="00A46779"/>
    <w:rsid w:val="00A4692E"/>
    <w:rsid w:val="00A470A6"/>
    <w:rsid w:val="00A47A10"/>
    <w:rsid w:val="00A47B7B"/>
    <w:rsid w:val="00A50213"/>
    <w:rsid w:val="00A50EB3"/>
    <w:rsid w:val="00A523FC"/>
    <w:rsid w:val="00A52635"/>
    <w:rsid w:val="00A528D3"/>
    <w:rsid w:val="00A52A8C"/>
    <w:rsid w:val="00A52B5B"/>
    <w:rsid w:val="00A52B86"/>
    <w:rsid w:val="00A52D45"/>
    <w:rsid w:val="00A53402"/>
    <w:rsid w:val="00A53618"/>
    <w:rsid w:val="00A53681"/>
    <w:rsid w:val="00A53DC2"/>
    <w:rsid w:val="00A541C3"/>
    <w:rsid w:val="00A547AC"/>
    <w:rsid w:val="00A54831"/>
    <w:rsid w:val="00A54DF5"/>
    <w:rsid w:val="00A54F68"/>
    <w:rsid w:val="00A555A5"/>
    <w:rsid w:val="00A5580C"/>
    <w:rsid w:val="00A55C19"/>
    <w:rsid w:val="00A560F4"/>
    <w:rsid w:val="00A561D1"/>
    <w:rsid w:val="00A564EA"/>
    <w:rsid w:val="00A566E2"/>
    <w:rsid w:val="00A568CD"/>
    <w:rsid w:val="00A56A72"/>
    <w:rsid w:val="00A56AD8"/>
    <w:rsid w:val="00A570D2"/>
    <w:rsid w:val="00A570DA"/>
    <w:rsid w:val="00A57256"/>
    <w:rsid w:val="00A5764A"/>
    <w:rsid w:val="00A57776"/>
    <w:rsid w:val="00A57B5B"/>
    <w:rsid w:val="00A57CA9"/>
    <w:rsid w:val="00A601D6"/>
    <w:rsid w:val="00A60422"/>
    <w:rsid w:val="00A604C5"/>
    <w:rsid w:val="00A60B22"/>
    <w:rsid w:val="00A6102D"/>
    <w:rsid w:val="00A61052"/>
    <w:rsid w:val="00A6196D"/>
    <w:rsid w:val="00A61AFA"/>
    <w:rsid w:val="00A61C57"/>
    <w:rsid w:val="00A61DA2"/>
    <w:rsid w:val="00A61DDD"/>
    <w:rsid w:val="00A62083"/>
    <w:rsid w:val="00A620F2"/>
    <w:rsid w:val="00A62125"/>
    <w:rsid w:val="00A62221"/>
    <w:rsid w:val="00A62305"/>
    <w:rsid w:val="00A624A6"/>
    <w:rsid w:val="00A626E5"/>
    <w:rsid w:val="00A62721"/>
    <w:rsid w:val="00A628CD"/>
    <w:rsid w:val="00A62940"/>
    <w:rsid w:val="00A62D59"/>
    <w:rsid w:val="00A62F34"/>
    <w:rsid w:val="00A63264"/>
    <w:rsid w:val="00A635B3"/>
    <w:rsid w:val="00A63A67"/>
    <w:rsid w:val="00A63B63"/>
    <w:rsid w:val="00A63BEC"/>
    <w:rsid w:val="00A63DD2"/>
    <w:rsid w:val="00A6466F"/>
    <w:rsid w:val="00A6472E"/>
    <w:rsid w:val="00A64771"/>
    <w:rsid w:val="00A64B4F"/>
    <w:rsid w:val="00A64C6E"/>
    <w:rsid w:val="00A64DCB"/>
    <w:rsid w:val="00A64E07"/>
    <w:rsid w:val="00A65184"/>
    <w:rsid w:val="00A651CB"/>
    <w:rsid w:val="00A6559B"/>
    <w:rsid w:val="00A65669"/>
    <w:rsid w:val="00A656AA"/>
    <w:rsid w:val="00A65799"/>
    <w:rsid w:val="00A6583F"/>
    <w:rsid w:val="00A658F9"/>
    <w:rsid w:val="00A65E67"/>
    <w:rsid w:val="00A662A8"/>
    <w:rsid w:val="00A66344"/>
    <w:rsid w:val="00A663C1"/>
    <w:rsid w:val="00A6697A"/>
    <w:rsid w:val="00A669DA"/>
    <w:rsid w:val="00A66A40"/>
    <w:rsid w:val="00A66A8E"/>
    <w:rsid w:val="00A6729C"/>
    <w:rsid w:val="00A67313"/>
    <w:rsid w:val="00A67320"/>
    <w:rsid w:val="00A6746B"/>
    <w:rsid w:val="00A674B4"/>
    <w:rsid w:val="00A67748"/>
    <w:rsid w:val="00A67C86"/>
    <w:rsid w:val="00A67DCC"/>
    <w:rsid w:val="00A67EEB"/>
    <w:rsid w:val="00A67EF9"/>
    <w:rsid w:val="00A70176"/>
    <w:rsid w:val="00A705B0"/>
    <w:rsid w:val="00A706BD"/>
    <w:rsid w:val="00A70C0C"/>
    <w:rsid w:val="00A70E12"/>
    <w:rsid w:val="00A7142F"/>
    <w:rsid w:val="00A718EF"/>
    <w:rsid w:val="00A71950"/>
    <w:rsid w:val="00A71A2B"/>
    <w:rsid w:val="00A71A9B"/>
    <w:rsid w:val="00A71BB5"/>
    <w:rsid w:val="00A7218A"/>
    <w:rsid w:val="00A721B3"/>
    <w:rsid w:val="00A72316"/>
    <w:rsid w:val="00A724C5"/>
    <w:rsid w:val="00A725E9"/>
    <w:rsid w:val="00A72970"/>
    <w:rsid w:val="00A72DCA"/>
    <w:rsid w:val="00A731AA"/>
    <w:rsid w:val="00A7342C"/>
    <w:rsid w:val="00A736CD"/>
    <w:rsid w:val="00A73893"/>
    <w:rsid w:val="00A73C6D"/>
    <w:rsid w:val="00A73CC7"/>
    <w:rsid w:val="00A73F10"/>
    <w:rsid w:val="00A7451B"/>
    <w:rsid w:val="00A7461E"/>
    <w:rsid w:val="00A7468E"/>
    <w:rsid w:val="00A74740"/>
    <w:rsid w:val="00A74D89"/>
    <w:rsid w:val="00A750B1"/>
    <w:rsid w:val="00A75113"/>
    <w:rsid w:val="00A751D9"/>
    <w:rsid w:val="00A7533C"/>
    <w:rsid w:val="00A755EB"/>
    <w:rsid w:val="00A75A4E"/>
    <w:rsid w:val="00A75DB1"/>
    <w:rsid w:val="00A76295"/>
    <w:rsid w:val="00A762C7"/>
    <w:rsid w:val="00A764A5"/>
    <w:rsid w:val="00A767EE"/>
    <w:rsid w:val="00A7698F"/>
    <w:rsid w:val="00A76BBD"/>
    <w:rsid w:val="00A76DF7"/>
    <w:rsid w:val="00A76DFA"/>
    <w:rsid w:val="00A774C1"/>
    <w:rsid w:val="00A776E5"/>
    <w:rsid w:val="00A77902"/>
    <w:rsid w:val="00A77959"/>
    <w:rsid w:val="00A77B7F"/>
    <w:rsid w:val="00A80153"/>
    <w:rsid w:val="00A805AC"/>
    <w:rsid w:val="00A8089C"/>
    <w:rsid w:val="00A813F7"/>
    <w:rsid w:val="00A817C7"/>
    <w:rsid w:val="00A8188D"/>
    <w:rsid w:val="00A81BD1"/>
    <w:rsid w:val="00A81DDF"/>
    <w:rsid w:val="00A81F71"/>
    <w:rsid w:val="00A81FDF"/>
    <w:rsid w:val="00A820C0"/>
    <w:rsid w:val="00A8222E"/>
    <w:rsid w:val="00A82444"/>
    <w:rsid w:val="00A82A45"/>
    <w:rsid w:val="00A82ADC"/>
    <w:rsid w:val="00A82C23"/>
    <w:rsid w:val="00A82D98"/>
    <w:rsid w:val="00A82EA1"/>
    <w:rsid w:val="00A8301A"/>
    <w:rsid w:val="00A833AA"/>
    <w:rsid w:val="00A834B6"/>
    <w:rsid w:val="00A83594"/>
    <w:rsid w:val="00A83618"/>
    <w:rsid w:val="00A836C1"/>
    <w:rsid w:val="00A83CDF"/>
    <w:rsid w:val="00A83D9A"/>
    <w:rsid w:val="00A83ECA"/>
    <w:rsid w:val="00A841C1"/>
    <w:rsid w:val="00A84288"/>
    <w:rsid w:val="00A844A0"/>
    <w:rsid w:val="00A84834"/>
    <w:rsid w:val="00A84901"/>
    <w:rsid w:val="00A849C0"/>
    <w:rsid w:val="00A84ADE"/>
    <w:rsid w:val="00A84BBD"/>
    <w:rsid w:val="00A84C69"/>
    <w:rsid w:val="00A84EA6"/>
    <w:rsid w:val="00A84FE1"/>
    <w:rsid w:val="00A8507C"/>
    <w:rsid w:val="00A85222"/>
    <w:rsid w:val="00A8528F"/>
    <w:rsid w:val="00A854C5"/>
    <w:rsid w:val="00A854F3"/>
    <w:rsid w:val="00A8552B"/>
    <w:rsid w:val="00A85A74"/>
    <w:rsid w:val="00A85D37"/>
    <w:rsid w:val="00A861B5"/>
    <w:rsid w:val="00A861CE"/>
    <w:rsid w:val="00A862A6"/>
    <w:rsid w:val="00A863E9"/>
    <w:rsid w:val="00A86518"/>
    <w:rsid w:val="00A8697E"/>
    <w:rsid w:val="00A86A2C"/>
    <w:rsid w:val="00A86F66"/>
    <w:rsid w:val="00A8729C"/>
    <w:rsid w:val="00A87303"/>
    <w:rsid w:val="00A877B9"/>
    <w:rsid w:val="00A877CA"/>
    <w:rsid w:val="00A87965"/>
    <w:rsid w:val="00A87AB9"/>
    <w:rsid w:val="00A87AFF"/>
    <w:rsid w:val="00A87CC6"/>
    <w:rsid w:val="00A87FFA"/>
    <w:rsid w:val="00A9028F"/>
    <w:rsid w:val="00A90505"/>
    <w:rsid w:val="00A9061C"/>
    <w:rsid w:val="00A90630"/>
    <w:rsid w:val="00A91052"/>
    <w:rsid w:val="00A91158"/>
    <w:rsid w:val="00A9173D"/>
    <w:rsid w:val="00A91954"/>
    <w:rsid w:val="00A91EBB"/>
    <w:rsid w:val="00A91EDA"/>
    <w:rsid w:val="00A92850"/>
    <w:rsid w:val="00A92A98"/>
    <w:rsid w:val="00A92D60"/>
    <w:rsid w:val="00A92F92"/>
    <w:rsid w:val="00A93139"/>
    <w:rsid w:val="00A93204"/>
    <w:rsid w:val="00A93245"/>
    <w:rsid w:val="00A933A1"/>
    <w:rsid w:val="00A93551"/>
    <w:rsid w:val="00A93A0A"/>
    <w:rsid w:val="00A93BEB"/>
    <w:rsid w:val="00A94497"/>
    <w:rsid w:val="00A9469F"/>
    <w:rsid w:val="00A94745"/>
    <w:rsid w:val="00A94EB8"/>
    <w:rsid w:val="00A94FF4"/>
    <w:rsid w:val="00A953A0"/>
    <w:rsid w:val="00A953D9"/>
    <w:rsid w:val="00A95673"/>
    <w:rsid w:val="00A95939"/>
    <w:rsid w:val="00A95C6F"/>
    <w:rsid w:val="00A95F81"/>
    <w:rsid w:val="00A96194"/>
    <w:rsid w:val="00A9657D"/>
    <w:rsid w:val="00A966CA"/>
    <w:rsid w:val="00A9686C"/>
    <w:rsid w:val="00A96A33"/>
    <w:rsid w:val="00A971F9"/>
    <w:rsid w:val="00A972BF"/>
    <w:rsid w:val="00A97820"/>
    <w:rsid w:val="00A97B1E"/>
    <w:rsid w:val="00AA0132"/>
    <w:rsid w:val="00AA0815"/>
    <w:rsid w:val="00AA08CF"/>
    <w:rsid w:val="00AA0AFA"/>
    <w:rsid w:val="00AA0B35"/>
    <w:rsid w:val="00AA0C0E"/>
    <w:rsid w:val="00AA0C81"/>
    <w:rsid w:val="00AA0E3D"/>
    <w:rsid w:val="00AA0F2D"/>
    <w:rsid w:val="00AA0F3C"/>
    <w:rsid w:val="00AA1015"/>
    <w:rsid w:val="00AA1233"/>
    <w:rsid w:val="00AA1831"/>
    <w:rsid w:val="00AA1C2F"/>
    <w:rsid w:val="00AA21DA"/>
    <w:rsid w:val="00AA248B"/>
    <w:rsid w:val="00AA2993"/>
    <w:rsid w:val="00AA2B71"/>
    <w:rsid w:val="00AA2F33"/>
    <w:rsid w:val="00AA33D1"/>
    <w:rsid w:val="00AA342E"/>
    <w:rsid w:val="00AA371C"/>
    <w:rsid w:val="00AA3720"/>
    <w:rsid w:val="00AA37FD"/>
    <w:rsid w:val="00AA386D"/>
    <w:rsid w:val="00AA3924"/>
    <w:rsid w:val="00AA3940"/>
    <w:rsid w:val="00AA3CE9"/>
    <w:rsid w:val="00AA3E62"/>
    <w:rsid w:val="00AA3F85"/>
    <w:rsid w:val="00AA3FCB"/>
    <w:rsid w:val="00AA41C9"/>
    <w:rsid w:val="00AA4243"/>
    <w:rsid w:val="00AA44BF"/>
    <w:rsid w:val="00AA47E2"/>
    <w:rsid w:val="00AA55EE"/>
    <w:rsid w:val="00AA5854"/>
    <w:rsid w:val="00AA5980"/>
    <w:rsid w:val="00AA5A4F"/>
    <w:rsid w:val="00AA60A3"/>
    <w:rsid w:val="00AA61D9"/>
    <w:rsid w:val="00AA6339"/>
    <w:rsid w:val="00AA6554"/>
    <w:rsid w:val="00AA6813"/>
    <w:rsid w:val="00AA6B0A"/>
    <w:rsid w:val="00AA6C9E"/>
    <w:rsid w:val="00AA749E"/>
    <w:rsid w:val="00AA75B2"/>
    <w:rsid w:val="00AA777B"/>
    <w:rsid w:val="00AA7A37"/>
    <w:rsid w:val="00AA7AC1"/>
    <w:rsid w:val="00AA7BD6"/>
    <w:rsid w:val="00AA7C92"/>
    <w:rsid w:val="00AA7E27"/>
    <w:rsid w:val="00AA7F22"/>
    <w:rsid w:val="00AB0905"/>
    <w:rsid w:val="00AB095B"/>
    <w:rsid w:val="00AB0F10"/>
    <w:rsid w:val="00AB0F58"/>
    <w:rsid w:val="00AB1972"/>
    <w:rsid w:val="00AB1A59"/>
    <w:rsid w:val="00AB1CE9"/>
    <w:rsid w:val="00AB1DA1"/>
    <w:rsid w:val="00AB2405"/>
    <w:rsid w:val="00AB247E"/>
    <w:rsid w:val="00AB2508"/>
    <w:rsid w:val="00AB26D0"/>
    <w:rsid w:val="00AB2BB8"/>
    <w:rsid w:val="00AB2CA6"/>
    <w:rsid w:val="00AB32A4"/>
    <w:rsid w:val="00AB345C"/>
    <w:rsid w:val="00AB3777"/>
    <w:rsid w:val="00AB394B"/>
    <w:rsid w:val="00AB3AD7"/>
    <w:rsid w:val="00AB4059"/>
    <w:rsid w:val="00AB41B0"/>
    <w:rsid w:val="00AB438D"/>
    <w:rsid w:val="00AB44E6"/>
    <w:rsid w:val="00AB49B1"/>
    <w:rsid w:val="00AB5497"/>
    <w:rsid w:val="00AB5613"/>
    <w:rsid w:val="00AB5614"/>
    <w:rsid w:val="00AB56CC"/>
    <w:rsid w:val="00AB570A"/>
    <w:rsid w:val="00AB5C93"/>
    <w:rsid w:val="00AB5DC9"/>
    <w:rsid w:val="00AB5E13"/>
    <w:rsid w:val="00AB61DA"/>
    <w:rsid w:val="00AB6247"/>
    <w:rsid w:val="00AB65F2"/>
    <w:rsid w:val="00AB69EA"/>
    <w:rsid w:val="00AB6B0C"/>
    <w:rsid w:val="00AB6DE6"/>
    <w:rsid w:val="00AB6F45"/>
    <w:rsid w:val="00AB71DC"/>
    <w:rsid w:val="00AB7211"/>
    <w:rsid w:val="00AB78B2"/>
    <w:rsid w:val="00AC0028"/>
    <w:rsid w:val="00AC05AF"/>
    <w:rsid w:val="00AC08B7"/>
    <w:rsid w:val="00AC09D4"/>
    <w:rsid w:val="00AC0F7D"/>
    <w:rsid w:val="00AC10F4"/>
    <w:rsid w:val="00AC1E86"/>
    <w:rsid w:val="00AC1FC7"/>
    <w:rsid w:val="00AC2509"/>
    <w:rsid w:val="00AC2833"/>
    <w:rsid w:val="00AC28FB"/>
    <w:rsid w:val="00AC2A9F"/>
    <w:rsid w:val="00AC2E06"/>
    <w:rsid w:val="00AC30B8"/>
    <w:rsid w:val="00AC30EB"/>
    <w:rsid w:val="00AC3179"/>
    <w:rsid w:val="00AC333B"/>
    <w:rsid w:val="00AC3398"/>
    <w:rsid w:val="00AC3574"/>
    <w:rsid w:val="00AC3B4F"/>
    <w:rsid w:val="00AC3C9A"/>
    <w:rsid w:val="00AC41BE"/>
    <w:rsid w:val="00AC446F"/>
    <w:rsid w:val="00AC4CA0"/>
    <w:rsid w:val="00AC4E87"/>
    <w:rsid w:val="00AC4FCB"/>
    <w:rsid w:val="00AC4FEF"/>
    <w:rsid w:val="00AC50CC"/>
    <w:rsid w:val="00AC50FC"/>
    <w:rsid w:val="00AC52BA"/>
    <w:rsid w:val="00AC545B"/>
    <w:rsid w:val="00AC5585"/>
    <w:rsid w:val="00AC559A"/>
    <w:rsid w:val="00AC5BD9"/>
    <w:rsid w:val="00AC5C42"/>
    <w:rsid w:val="00AC6150"/>
    <w:rsid w:val="00AC631B"/>
    <w:rsid w:val="00AC6412"/>
    <w:rsid w:val="00AC6499"/>
    <w:rsid w:val="00AC659D"/>
    <w:rsid w:val="00AC6638"/>
    <w:rsid w:val="00AC68BB"/>
    <w:rsid w:val="00AC695C"/>
    <w:rsid w:val="00AC6BCB"/>
    <w:rsid w:val="00AC6C4F"/>
    <w:rsid w:val="00AC6C75"/>
    <w:rsid w:val="00AC6C7B"/>
    <w:rsid w:val="00AC70D8"/>
    <w:rsid w:val="00AC7CBC"/>
    <w:rsid w:val="00AC7E2E"/>
    <w:rsid w:val="00AD0488"/>
    <w:rsid w:val="00AD0B60"/>
    <w:rsid w:val="00AD0BF9"/>
    <w:rsid w:val="00AD0D24"/>
    <w:rsid w:val="00AD123E"/>
    <w:rsid w:val="00AD12EC"/>
    <w:rsid w:val="00AD1408"/>
    <w:rsid w:val="00AD1569"/>
    <w:rsid w:val="00AD17ED"/>
    <w:rsid w:val="00AD1E5C"/>
    <w:rsid w:val="00AD1EE0"/>
    <w:rsid w:val="00AD206B"/>
    <w:rsid w:val="00AD251B"/>
    <w:rsid w:val="00AD288A"/>
    <w:rsid w:val="00AD29CA"/>
    <w:rsid w:val="00AD2B4B"/>
    <w:rsid w:val="00AD2B69"/>
    <w:rsid w:val="00AD2C36"/>
    <w:rsid w:val="00AD2EFD"/>
    <w:rsid w:val="00AD37E5"/>
    <w:rsid w:val="00AD38AE"/>
    <w:rsid w:val="00AD3BA0"/>
    <w:rsid w:val="00AD3FB1"/>
    <w:rsid w:val="00AD4235"/>
    <w:rsid w:val="00AD4452"/>
    <w:rsid w:val="00AD47B8"/>
    <w:rsid w:val="00AD4B34"/>
    <w:rsid w:val="00AD4BEC"/>
    <w:rsid w:val="00AD4C15"/>
    <w:rsid w:val="00AD4EC4"/>
    <w:rsid w:val="00AD52FA"/>
    <w:rsid w:val="00AD5462"/>
    <w:rsid w:val="00AD5D80"/>
    <w:rsid w:val="00AD5E92"/>
    <w:rsid w:val="00AD601A"/>
    <w:rsid w:val="00AD611A"/>
    <w:rsid w:val="00AD62CA"/>
    <w:rsid w:val="00AD6313"/>
    <w:rsid w:val="00AD6901"/>
    <w:rsid w:val="00AD6B78"/>
    <w:rsid w:val="00AD7152"/>
    <w:rsid w:val="00AD7679"/>
    <w:rsid w:val="00AD768D"/>
    <w:rsid w:val="00AD76C7"/>
    <w:rsid w:val="00AD76D1"/>
    <w:rsid w:val="00AD7754"/>
    <w:rsid w:val="00AD7ABF"/>
    <w:rsid w:val="00AD7CB7"/>
    <w:rsid w:val="00AE0275"/>
    <w:rsid w:val="00AE042A"/>
    <w:rsid w:val="00AE07C8"/>
    <w:rsid w:val="00AE0A16"/>
    <w:rsid w:val="00AE1428"/>
    <w:rsid w:val="00AE19FA"/>
    <w:rsid w:val="00AE22E1"/>
    <w:rsid w:val="00AE2495"/>
    <w:rsid w:val="00AE28D0"/>
    <w:rsid w:val="00AE2FAE"/>
    <w:rsid w:val="00AE30D0"/>
    <w:rsid w:val="00AE3132"/>
    <w:rsid w:val="00AE31E8"/>
    <w:rsid w:val="00AE3266"/>
    <w:rsid w:val="00AE33F7"/>
    <w:rsid w:val="00AE37E6"/>
    <w:rsid w:val="00AE3CA0"/>
    <w:rsid w:val="00AE3EED"/>
    <w:rsid w:val="00AE4109"/>
    <w:rsid w:val="00AE41D3"/>
    <w:rsid w:val="00AE421E"/>
    <w:rsid w:val="00AE4884"/>
    <w:rsid w:val="00AE4C96"/>
    <w:rsid w:val="00AE4ED8"/>
    <w:rsid w:val="00AE5908"/>
    <w:rsid w:val="00AE5B87"/>
    <w:rsid w:val="00AE5D2A"/>
    <w:rsid w:val="00AE5DDB"/>
    <w:rsid w:val="00AE6359"/>
    <w:rsid w:val="00AE6807"/>
    <w:rsid w:val="00AE6882"/>
    <w:rsid w:val="00AE68A7"/>
    <w:rsid w:val="00AE68D6"/>
    <w:rsid w:val="00AE6B73"/>
    <w:rsid w:val="00AE6E6A"/>
    <w:rsid w:val="00AE6F13"/>
    <w:rsid w:val="00AE70CF"/>
    <w:rsid w:val="00AE70D9"/>
    <w:rsid w:val="00AE7175"/>
    <w:rsid w:val="00AE72AD"/>
    <w:rsid w:val="00AE7324"/>
    <w:rsid w:val="00AE75BA"/>
    <w:rsid w:val="00AE7B8A"/>
    <w:rsid w:val="00AE7C88"/>
    <w:rsid w:val="00AF044C"/>
    <w:rsid w:val="00AF0769"/>
    <w:rsid w:val="00AF0875"/>
    <w:rsid w:val="00AF09D9"/>
    <w:rsid w:val="00AF0ACA"/>
    <w:rsid w:val="00AF0DF2"/>
    <w:rsid w:val="00AF1029"/>
    <w:rsid w:val="00AF1052"/>
    <w:rsid w:val="00AF12B6"/>
    <w:rsid w:val="00AF13B4"/>
    <w:rsid w:val="00AF144D"/>
    <w:rsid w:val="00AF1561"/>
    <w:rsid w:val="00AF166D"/>
    <w:rsid w:val="00AF16F0"/>
    <w:rsid w:val="00AF1ADA"/>
    <w:rsid w:val="00AF1B46"/>
    <w:rsid w:val="00AF1B7D"/>
    <w:rsid w:val="00AF1D13"/>
    <w:rsid w:val="00AF21E5"/>
    <w:rsid w:val="00AF23ED"/>
    <w:rsid w:val="00AF24CD"/>
    <w:rsid w:val="00AF2601"/>
    <w:rsid w:val="00AF2680"/>
    <w:rsid w:val="00AF29E7"/>
    <w:rsid w:val="00AF2ABD"/>
    <w:rsid w:val="00AF2C7F"/>
    <w:rsid w:val="00AF2D6E"/>
    <w:rsid w:val="00AF2E29"/>
    <w:rsid w:val="00AF328B"/>
    <w:rsid w:val="00AF3343"/>
    <w:rsid w:val="00AF3408"/>
    <w:rsid w:val="00AF3429"/>
    <w:rsid w:val="00AF34EB"/>
    <w:rsid w:val="00AF370D"/>
    <w:rsid w:val="00AF3745"/>
    <w:rsid w:val="00AF3B27"/>
    <w:rsid w:val="00AF45ED"/>
    <w:rsid w:val="00AF4899"/>
    <w:rsid w:val="00AF4F48"/>
    <w:rsid w:val="00AF5461"/>
    <w:rsid w:val="00AF59AD"/>
    <w:rsid w:val="00AF60A1"/>
    <w:rsid w:val="00AF6248"/>
    <w:rsid w:val="00AF6265"/>
    <w:rsid w:val="00AF6489"/>
    <w:rsid w:val="00AF67A8"/>
    <w:rsid w:val="00AF6A2E"/>
    <w:rsid w:val="00AF6A68"/>
    <w:rsid w:val="00AF6A88"/>
    <w:rsid w:val="00AF6BDB"/>
    <w:rsid w:val="00AF6D05"/>
    <w:rsid w:val="00AF6DF7"/>
    <w:rsid w:val="00AF7153"/>
    <w:rsid w:val="00AF74B2"/>
    <w:rsid w:val="00AF77A4"/>
    <w:rsid w:val="00AF796A"/>
    <w:rsid w:val="00B00354"/>
    <w:rsid w:val="00B00596"/>
    <w:rsid w:val="00B005D8"/>
    <w:rsid w:val="00B005F1"/>
    <w:rsid w:val="00B00A7D"/>
    <w:rsid w:val="00B00AB8"/>
    <w:rsid w:val="00B016D9"/>
    <w:rsid w:val="00B0180D"/>
    <w:rsid w:val="00B01ABB"/>
    <w:rsid w:val="00B01CB7"/>
    <w:rsid w:val="00B01DF8"/>
    <w:rsid w:val="00B01E55"/>
    <w:rsid w:val="00B01F1E"/>
    <w:rsid w:val="00B02179"/>
    <w:rsid w:val="00B0266B"/>
    <w:rsid w:val="00B0275A"/>
    <w:rsid w:val="00B027E3"/>
    <w:rsid w:val="00B02AC4"/>
    <w:rsid w:val="00B02C21"/>
    <w:rsid w:val="00B02FAB"/>
    <w:rsid w:val="00B030FC"/>
    <w:rsid w:val="00B037EA"/>
    <w:rsid w:val="00B03C28"/>
    <w:rsid w:val="00B03F73"/>
    <w:rsid w:val="00B040CA"/>
    <w:rsid w:val="00B043FB"/>
    <w:rsid w:val="00B04545"/>
    <w:rsid w:val="00B04AB0"/>
    <w:rsid w:val="00B04AF8"/>
    <w:rsid w:val="00B04E35"/>
    <w:rsid w:val="00B0570A"/>
    <w:rsid w:val="00B0577D"/>
    <w:rsid w:val="00B0587F"/>
    <w:rsid w:val="00B05962"/>
    <w:rsid w:val="00B05BA4"/>
    <w:rsid w:val="00B05EE6"/>
    <w:rsid w:val="00B060BC"/>
    <w:rsid w:val="00B060FD"/>
    <w:rsid w:val="00B061AB"/>
    <w:rsid w:val="00B0673F"/>
    <w:rsid w:val="00B06749"/>
    <w:rsid w:val="00B06D30"/>
    <w:rsid w:val="00B0756A"/>
    <w:rsid w:val="00B0765F"/>
    <w:rsid w:val="00B078AC"/>
    <w:rsid w:val="00B079BF"/>
    <w:rsid w:val="00B07B47"/>
    <w:rsid w:val="00B07D2B"/>
    <w:rsid w:val="00B07EB0"/>
    <w:rsid w:val="00B1004E"/>
    <w:rsid w:val="00B103A5"/>
    <w:rsid w:val="00B108F5"/>
    <w:rsid w:val="00B10A11"/>
    <w:rsid w:val="00B113DA"/>
    <w:rsid w:val="00B11783"/>
    <w:rsid w:val="00B11969"/>
    <w:rsid w:val="00B119F0"/>
    <w:rsid w:val="00B11FA0"/>
    <w:rsid w:val="00B121B9"/>
    <w:rsid w:val="00B12271"/>
    <w:rsid w:val="00B12397"/>
    <w:rsid w:val="00B124EF"/>
    <w:rsid w:val="00B127BD"/>
    <w:rsid w:val="00B1286F"/>
    <w:rsid w:val="00B12912"/>
    <w:rsid w:val="00B12962"/>
    <w:rsid w:val="00B12C0B"/>
    <w:rsid w:val="00B1330F"/>
    <w:rsid w:val="00B1351D"/>
    <w:rsid w:val="00B13986"/>
    <w:rsid w:val="00B13F6A"/>
    <w:rsid w:val="00B14709"/>
    <w:rsid w:val="00B1475A"/>
    <w:rsid w:val="00B14892"/>
    <w:rsid w:val="00B14A06"/>
    <w:rsid w:val="00B14B44"/>
    <w:rsid w:val="00B14C70"/>
    <w:rsid w:val="00B14F8C"/>
    <w:rsid w:val="00B14FDA"/>
    <w:rsid w:val="00B154D6"/>
    <w:rsid w:val="00B15523"/>
    <w:rsid w:val="00B15B5F"/>
    <w:rsid w:val="00B15C70"/>
    <w:rsid w:val="00B15DB6"/>
    <w:rsid w:val="00B16038"/>
    <w:rsid w:val="00B16135"/>
    <w:rsid w:val="00B162D9"/>
    <w:rsid w:val="00B164DB"/>
    <w:rsid w:val="00B166FC"/>
    <w:rsid w:val="00B16746"/>
    <w:rsid w:val="00B16A6A"/>
    <w:rsid w:val="00B17065"/>
    <w:rsid w:val="00B173B7"/>
    <w:rsid w:val="00B173E9"/>
    <w:rsid w:val="00B1757D"/>
    <w:rsid w:val="00B1773D"/>
    <w:rsid w:val="00B177D3"/>
    <w:rsid w:val="00B17A25"/>
    <w:rsid w:val="00B2003F"/>
    <w:rsid w:val="00B202F5"/>
    <w:rsid w:val="00B2030A"/>
    <w:rsid w:val="00B20405"/>
    <w:rsid w:val="00B205BE"/>
    <w:rsid w:val="00B20792"/>
    <w:rsid w:val="00B20ECE"/>
    <w:rsid w:val="00B21117"/>
    <w:rsid w:val="00B2151A"/>
    <w:rsid w:val="00B2174A"/>
    <w:rsid w:val="00B217E4"/>
    <w:rsid w:val="00B218C9"/>
    <w:rsid w:val="00B21A25"/>
    <w:rsid w:val="00B21B82"/>
    <w:rsid w:val="00B22D93"/>
    <w:rsid w:val="00B22E86"/>
    <w:rsid w:val="00B22F1C"/>
    <w:rsid w:val="00B235BC"/>
    <w:rsid w:val="00B2366E"/>
    <w:rsid w:val="00B23908"/>
    <w:rsid w:val="00B2394A"/>
    <w:rsid w:val="00B23D17"/>
    <w:rsid w:val="00B23DA1"/>
    <w:rsid w:val="00B23DBE"/>
    <w:rsid w:val="00B24057"/>
    <w:rsid w:val="00B24167"/>
    <w:rsid w:val="00B24209"/>
    <w:rsid w:val="00B24305"/>
    <w:rsid w:val="00B24463"/>
    <w:rsid w:val="00B245C5"/>
    <w:rsid w:val="00B245FD"/>
    <w:rsid w:val="00B2486D"/>
    <w:rsid w:val="00B24B3F"/>
    <w:rsid w:val="00B250B7"/>
    <w:rsid w:val="00B251E3"/>
    <w:rsid w:val="00B2522B"/>
    <w:rsid w:val="00B25263"/>
    <w:rsid w:val="00B2531B"/>
    <w:rsid w:val="00B2569E"/>
    <w:rsid w:val="00B256E7"/>
    <w:rsid w:val="00B257B0"/>
    <w:rsid w:val="00B261CB"/>
    <w:rsid w:val="00B2627C"/>
    <w:rsid w:val="00B265B2"/>
    <w:rsid w:val="00B266C9"/>
    <w:rsid w:val="00B26D69"/>
    <w:rsid w:val="00B26D73"/>
    <w:rsid w:val="00B275F7"/>
    <w:rsid w:val="00B27857"/>
    <w:rsid w:val="00B27DEA"/>
    <w:rsid w:val="00B3035F"/>
    <w:rsid w:val="00B30494"/>
    <w:rsid w:val="00B30B8E"/>
    <w:rsid w:val="00B30C09"/>
    <w:rsid w:val="00B3167A"/>
    <w:rsid w:val="00B316E5"/>
    <w:rsid w:val="00B31730"/>
    <w:rsid w:val="00B319AA"/>
    <w:rsid w:val="00B319F6"/>
    <w:rsid w:val="00B31FB2"/>
    <w:rsid w:val="00B31FCC"/>
    <w:rsid w:val="00B321BA"/>
    <w:rsid w:val="00B3239C"/>
    <w:rsid w:val="00B32406"/>
    <w:rsid w:val="00B325C5"/>
    <w:rsid w:val="00B3289B"/>
    <w:rsid w:val="00B32972"/>
    <w:rsid w:val="00B32B89"/>
    <w:rsid w:val="00B33265"/>
    <w:rsid w:val="00B33321"/>
    <w:rsid w:val="00B33344"/>
    <w:rsid w:val="00B3352E"/>
    <w:rsid w:val="00B33DC7"/>
    <w:rsid w:val="00B34328"/>
    <w:rsid w:val="00B347C3"/>
    <w:rsid w:val="00B34C4D"/>
    <w:rsid w:val="00B34D41"/>
    <w:rsid w:val="00B3514A"/>
    <w:rsid w:val="00B351B5"/>
    <w:rsid w:val="00B3583C"/>
    <w:rsid w:val="00B359D8"/>
    <w:rsid w:val="00B35A38"/>
    <w:rsid w:val="00B35B5F"/>
    <w:rsid w:val="00B35E6B"/>
    <w:rsid w:val="00B35E9C"/>
    <w:rsid w:val="00B35F0A"/>
    <w:rsid w:val="00B360C8"/>
    <w:rsid w:val="00B360F5"/>
    <w:rsid w:val="00B36754"/>
    <w:rsid w:val="00B36A05"/>
    <w:rsid w:val="00B36A4D"/>
    <w:rsid w:val="00B36B60"/>
    <w:rsid w:val="00B371EB"/>
    <w:rsid w:val="00B376C2"/>
    <w:rsid w:val="00B37E1E"/>
    <w:rsid w:val="00B37E56"/>
    <w:rsid w:val="00B37F6B"/>
    <w:rsid w:val="00B40390"/>
    <w:rsid w:val="00B40432"/>
    <w:rsid w:val="00B40761"/>
    <w:rsid w:val="00B40772"/>
    <w:rsid w:val="00B40892"/>
    <w:rsid w:val="00B40C0C"/>
    <w:rsid w:val="00B40CC9"/>
    <w:rsid w:val="00B41391"/>
    <w:rsid w:val="00B41653"/>
    <w:rsid w:val="00B41D01"/>
    <w:rsid w:val="00B423BA"/>
    <w:rsid w:val="00B427F8"/>
    <w:rsid w:val="00B42FF5"/>
    <w:rsid w:val="00B43037"/>
    <w:rsid w:val="00B432BF"/>
    <w:rsid w:val="00B43D2D"/>
    <w:rsid w:val="00B43DAB"/>
    <w:rsid w:val="00B4442A"/>
    <w:rsid w:val="00B446DD"/>
    <w:rsid w:val="00B44718"/>
    <w:rsid w:val="00B4478D"/>
    <w:rsid w:val="00B4479E"/>
    <w:rsid w:val="00B447C6"/>
    <w:rsid w:val="00B44BD6"/>
    <w:rsid w:val="00B45011"/>
    <w:rsid w:val="00B45936"/>
    <w:rsid w:val="00B45961"/>
    <w:rsid w:val="00B45AA3"/>
    <w:rsid w:val="00B465A7"/>
    <w:rsid w:val="00B46F6B"/>
    <w:rsid w:val="00B47060"/>
    <w:rsid w:val="00B472F8"/>
    <w:rsid w:val="00B475F5"/>
    <w:rsid w:val="00B4788C"/>
    <w:rsid w:val="00B478A7"/>
    <w:rsid w:val="00B47CDE"/>
    <w:rsid w:val="00B47D8C"/>
    <w:rsid w:val="00B47ECA"/>
    <w:rsid w:val="00B502B9"/>
    <w:rsid w:val="00B5034B"/>
    <w:rsid w:val="00B50353"/>
    <w:rsid w:val="00B50E40"/>
    <w:rsid w:val="00B5106F"/>
    <w:rsid w:val="00B510ED"/>
    <w:rsid w:val="00B5169F"/>
    <w:rsid w:val="00B51905"/>
    <w:rsid w:val="00B519D1"/>
    <w:rsid w:val="00B51B54"/>
    <w:rsid w:val="00B51CF1"/>
    <w:rsid w:val="00B51D0A"/>
    <w:rsid w:val="00B52376"/>
    <w:rsid w:val="00B5241E"/>
    <w:rsid w:val="00B52485"/>
    <w:rsid w:val="00B52712"/>
    <w:rsid w:val="00B52792"/>
    <w:rsid w:val="00B52BCD"/>
    <w:rsid w:val="00B52DD8"/>
    <w:rsid w:val="00B52FBC"/>
    <w:rsid w:val="00B533C1"/>
    <w:rsid w:val="00B5360B"/>
    <w:rsid w:val="00B5377A"/>
    <w:rsid w:val="00B538B1"/>
    <w:rsid w:val="00B53CE6"/>
    <w:rsid w:val="00B53F97"/>
    <w:rsid w:val="00B54012"/>
    <w:rsid w:val="00B54067"/>
    <w:rsid w:val="00B54716"/>
    <w:rsid w:val="00B549F2"/>
    <w:rsid w:val="00B54D9D"/>
    <w:rsid w:val="00B554B4"/>
    <w:rsid w:val="00B55862"/>
    <w:rsid w:val="00B55B18"/>
    <w:rsid w:val="00B55DE0"/>
    <w:rsid w:val="00B55FF3"/>
    <w:rsid w:val="00B56131"/>
    <w:rsid w:val="00B56598"/>
    <w:rsid w:val="00B56688"/>
    <w:rsid w:val="00B56753"/>
    <w:rsid w:val="00B56A76"/>
    <w:rsid w:val="00B56C11"/>
    <w:rsid w:val="00B5705F"/>
    <w:rsid w:val="00B57BD5"/>
    <w:rsid w:val="00B57C6B"/>
    <w:rsid w:val="00B57CF7"/>
    <w:rsid w:val="00B57EE1"/>
    <w:rsid w:val="00B60199"/>
    <w:rsid w:val="00B60204"/>
    <w:rsid w:val="00B60861"/>
    <w:rsid w:val="00B608D0"/>
    <w:rsid w:val="00B60A41"/>
    <w:rsid w:val="00B60C29"/>
    <w:rsid w:val="00B60F6F"/>
    <w:rsid w:val="00B61101"/>
    <w:rsid w:val="00B61524"/>
    <w:rsid w:val="00B615A0"/>
    <w:rsid w:val="00B61835"/>
    <w:rsid w:val="00B61959"/>
    <w:rsid w:val="00B61992"/>
    <w:rsid w:val="00B619B3"/>
    <w:rsid w:val="00B61DC2"/>
    <w:rsid w:val="00B61DFA"/>
    <w:rsid w:val="00B61E42"/>
    <w:rsid w:val="00B61F23"/>
    <w:rsid w:val="00B6213D"/>
    <w:rsid w:val="00B6220E"/>
    <w:rsid w:val="00B6246A"/>
    <w:rsid w:val="00B625EA"/>
    <w:rsid w:val="00B62656"/>
    <w:rsid w:val="00B6268C"/>
    <w:rsid w:val="00B62D58"/>
    <w:rsid w:val="00B62F4C"/>
    <w:rsid w:val="00B62F61"/>
    <w:rsid w:val="00B62F70"/>
    <w:rsid w:val="00B630D2"/>
    <w:rsid w:val="00B637BD"/>
    <w:rsid w:val="00B637C1"/>
    <w:rsid w:val="00B63B71"/>
    <w:rsid w:val="00B63EF4"/>
    <w:rsid w:val="00B645C0"/>
    <w:rsid w:val="00B648B0"/>
    <w:rsid w:val="00B64AA7"/>
    <w:rsid w:val="00B65869"/>
    <w:rsid w:val="00B65D7D"/>
    <w:rsid w:val="00B66069"/>
    <w:rsid w:val="00B6685B"/>
    <w:rsid w:val="00B66F41"/>
    <w:rsid w:val="00B67143"/>
    <w:rsid w:val="00B671F1"/>
    <w:rsid w:val="00B673A6"/>
    <w:rsid w:val="00B67501"/>
    <w:rsid w:val="00B675AF"/>
    <w:rsid w:val="00B67AC7"/>
    <w:rsid w:val="00B67B4C"/>
    <w:rsid w:val="00B67B6F"/>
    <w:rsid w:val="00B67B94"/>
    <w:rsid w:val="00B67E3C"/>
    <w:rsid w:val="00B67F66"/>
    <w:rsid w:val="00B67FEB"/>
    <w:rsid w:val="00B70249"/>
    <w:rsid w:val="00B70979"/>
    <w:rsid w:val="00B71040"/>
    <w:rsid w:val="00B711CD"/>
    <w:rsid w:val="00B71410"/>
    <w:rsid w:val="00B71F07"/>
    <w:rsid w:val="00B71F25"/>
    <w:rsid w:val="00B71F66"/>
    <w:rsid w:val="00B7221A"/>
    <w:rsid w:val="00B72379"/>
    <w:rsid w:val="00B723E2"/>
    <w:rsid w:val="00B72472"/>
    <w:rsid w:val="00B725F4"/>
    <w:rsid w:val="00B7260F"/>
    <w:rsid w:val="00B72652"/>
    <w:rsid w:val="00B729D6"/>
    <w:rsid w:val="00B72A44"/>
    <w:rsid w:val="00B72D17"/>
    <w:rsid w:val="00B72DBD"/>
    <w:rsid w:val="00B72F86"/>
    <w:rsid w:val="00B72FE5"/>
    <w:rsid w:val="00B73429"/>
    <w:rsid w:val="00B73B0B"/>
    <w:rsid w:val="00B73CB1"/>
    <w:rsid w:val="00B73E3C"/>
    <w:rsid w:val="00B73FF3"/>
    <w:rsid w:val="00B74433"/>
    <w:rsid w:val="00B74954"/>
    <w:rsid w:val="00B74DF7"/>
    <w:rsid w:val="00B74FCA"/>
    <w:rsid w:val="00B75218"/>
    <w:rsid w:val="00B752AE"/>
    <w:rsid w:val="00B752EC"/>
    <w:rsid w:val="00B75A7E"/>
    <w:rsid w:val="00B75FBD"/>
    <w:rsid w:val="00B761AF"/>
    <w:rsid w:val="00B76235"/>
    <w:rsid w:val="00B76388"/>
    <w:rsid w:val="00B766C3"/>
    <w:rsid w:val="00B76755"/>
    <w:rsid w:val="00B76BE1"/>
    <w:rsid w:val="00B76DDC"/>
    <w:rsid w:val="00B77272"/>
    <w:rsid w:val="00B77277"/>
    <w:rsid w:val="00B77534"/>
    <w:rsid w:val="00B776A8"/>
    <w:rsid w:val="00B7775D"/>
    <w:rsid w:val="00B777F2"/>
    <w:rsid w:val="00B77AFD"/>
    <w:rsid w:val="00B77C97"/>
    <w:rsid w:val="00B77D3D"/>
    <w:rsid w:val="00B77D64"/>
    <w:rsid w:val="00B80252"/>
    <w:rsid w:val="00B804F7"/>
    <w:rsid w:val="00B8065F"/>
    <w:rsid w:val="00B8088C"/>
    <w:rsid w:val="00B80B76"/>
    <w:rsid w:val="00B80E20"/>
    <w:rsid w:val="00B80FE1"/>
    <w:rsid w:val="00B81155"/>
    <w:rsid w:val="00B81251"/>
    <w:rsid w:val="00B81463"/>
    <w:rsid w:val="00B81767"/>
    <w:rsid w:val="00B81B09"/>
    <w:rsid w:val="00B824F8"/>
    <w:rsid w:val="00B82DFF"/>
    <w:rsid w:val="00B82EA8"/>
    <w:rsid w:val="00B83460"/>
    <w:rsid w:val="00B83624"/>
    <w:rsid w:val="00B838A7"/>
    <w:rsid w:val="00B8393E"/>
    <w:rsid w:val="00B84224"/>
    <w:rsid w:val="00B8443C"/>
    <w:rsid w:val="00B8455E"/>
    <w:rsid w:val="00B848A6"/>
    <w:rsid w:val="00B84CE7"/>
    <w:rsid w:val="00B85161"/>
    <w:rsid w:val="00B85340"/>
    <w:rsid w:val="00B85BD5"/>
    <w:rsid w:val="00B863C9"/>
    <w:rsid w:val="00B86714"/>
    <w:rsid w:val="00B867D7"/>
    <w:rsid w:val="00B867E1"/>
    <w:rsid w:val="00B875F2"/>
    <w:rsid w:val="00B877E9"/>
    <w:rsid w:val="00B87B1D"/>
    <w:rsid w:val="00B901B5"/>
    <w:rsid w:val="00B90937"/>
    <w:rsid w:val="00B90BA7"/>
    <w:rsid w:val="00B90F6C"/>
    <w:rsid w:val="00B90FDF"/>
    <w:rsid w:val="00B91555"/>
    <w:rsid w:val="00B91867"/>
    <w:rsid w:val="00B918BC"/>
    <w:rsid w:val="00B91C94"/>
    <w:rsid w:val="00B91D75"/>
    <w:rsid w:val="00B91EDF"/>
    <w:rsid w:val="00B922C8"/>
    <w:rsid w:val="00B929E4"/>
    <w:rsid w:val="00B92B81"/>
    <w:rsid w:val="00B937D9"/>
    <w:rsid w:val="00B93A26"/>
    <w:rsid w:val="00B93C5F"/>
    <w:rsid w:val="00B93ECF"/>
    <w:rsid w:val="00B94103"/>
    <w:rsid w:val="00B94B8F"/>
    <w:rsid w:val="00B94D49"/>
    <w:rsid w:val="00B94DDB"/>
    <w:rsid w:val="00B94F66"/>
    <w:rsid w:val="00B94F7A"/>
    <w:rsid w:val="00B950A1"/>
    <w:rsid w:val="00B950B1"/>
    <w:rsid w:val="00B954C6"/>
    <w:rsid w:val="00B9571D"/>
    <w:rsid w:val="00B95A31"/>
    <w:rsid w:val="00B95BC6"/>
    <w:rsid w:val="00B95CD2"/>
    <w:rsid w:val="00B95DF6"/>
    <w:rsid w:val="00B95E2A"/>
    <w:rsid w:val="00B95F75"/>
    <w:rsid w:val="00B96045"/>
    <w:rsid w:val="00B9690C"/>
    <w:rsid w:val="00B96B7A"/>
    <w:rsid w:val="00B96CF7"/>
    <w:rsid w:val="00B96F36"/>
    <w:rsid w:val="00B96FDD"/>
    <w:rsid w:val="00B97147"/>
    <w:rsid w:val="00B9740B"/>
    <w:rsid w:val="00B97871"/>
    <w:rsid w:val="00B979C2"/>
    <w:rsid w:val="00B97B63"/>
    <w:rsid w:val="00B97CF9"/>
    <w:rsid w:val="00B97F6F"/>
    <w:rsid w:val="00BA0298"/>
    <w:rsid w:val="00BA029A"/>
    <w:rsid w:val="00BA05B8"/>
    <w:rsid w:val="00BA077E"/>
    <w:rsid w:val="00BA0B70"/>
    <w:rsid w:val="00BA0BED"/>
    <w:rsid w:val="00BA10EB"/>
    <w:rsid w:val="00BA1325"/>
    <w:rsid w:val="00BA1558"/>
    <w:rsid w:val="00BA1787"/>
    <w:rsid w:val="00BA1AAB"/>
    <w:rsid w:val="00BA1BA0"/>
    <w:rsid w:val="00BA1C30"/>
    <w:rsid w:val="00BA1EAC"/>
    <w:rsid w:val="00BA29AC"/>
    <w:rsid w:val="00BA2AE4"/>
    <w:rsid w:val="00BA2BCF"/>
    <w:rsid w:val="00BA2E05"/>
    <w:rsid w:val="00BA30A2"/>
    <w:rsid w:val="00BA30C8"/>
    <w:rsid w:val="00BA3348"/>
    <w:rsid w:val="00BA34AA"/>
    <w:rsid w:val="00BA36D9"/>
    <w:rsid w:val="00BA3AB4"/>
    <w:rsid w:val="00BA3BD2"/>
    <w:rsid w:val="00BA3C1E"/>
    <w:rsid w:val="00BA3EEB"/>
    <w:rsid w:val="00BA426B"/>
    <w:rsid w:val="00BA431E"/>
    <w:rsid w:val="00BA43DB"/>
    <w:rsid w:val="00BA43F9"/>
    <w:rsid w:val="00BA485C"/>
    <w:rsid w:val="00BA49A0"/>
    <w:rsid w:val="00BA4B10"/>
    <w:rsid w:val="00BA4BAF"/>
    <w:rsid w:val="00BA4C61"/>
    <w:rsid w:val="00BA4E15"/>
    <w:rsid w:val="00BA4E6E"/>
    <w:rsid w:val="00BA5120"/>
    <w:rsid w:val="00BA5402"/>
    <w:rsid w:val="00BA582B"/>
    <w:rsid w:val="00BA5C6B"/>
    <w:rsid w:val="00BA5CB7"/>
    <w:rsid w:val="00BA60EE"/>
    <w:rsid w:val="00BA6187"/>
    <w:rsid w:val="00BA6268"/>
    <w:rsid w:val="00BA6908"/>
    <w:rsid w:val="00BA6C37"/>
    <w:rsid w:val="00BA75A3"/>
    <w:rsid w:val="00BA789E"/>
    <w:rsid w:val="00BA79EF"/>
    <w:rsid w:val="00BA7F9E"/>
    <w:rsid w:val="00BB024F"/>
    <w:rsid w:val="00BB0266"/>
    <w:rsid w:val="00BB07CE"/>
    <w:rsid w:val="00BB088D"/>
    <w:rsid w:val="00BB0B5A"/>
    <w:rsid w:val="00BB0BA1"/>
    <w:rsid w:val="00BB0C57"/>
    <w:rsid w:val="00BB0F4F"/>
    <w:rsid w:val="00BB1643"/>
    <w:rsid w:val="00BB1C61"/>
    <w:rsid w:val="00BB1C83"/>
    <w:rsid w:val="00BB1E42"/>
    <w:rsid w:val="00BB20F0"/>
    <w:rsid w:val="00BB220B"/>
    <w:rsid w:val="00BB229D"/>
    <w:rsid w:val="00BB26A0"/>
    <w:rsid w:val="00BB26A1"/>
    <w:rsid w:val="00BB299D"/>
    <w:rsid w:val="00BB2A71"/>
    <w:rsid w:val="00BB2D40"/>
    <w:rsid w:val="00BB2EFF"/>
    <w:rsid w:val="00BB30E7"/>
    <w:rsid w:val="00BB32B0"/>
    <w:rsid w:val="00BB365D"/>
    <w:rsid w:val="00BB3757"/>
    <w:rsid w:val="00BB3C8C"/>
    <w:rsid w:val="00BB3DBA"/>
    <w:rsid w:val="00BB3F44"/>
    <w:rsid w:val="00BB3FA2"/>
    <w:rsid w:val="00BB42E5"/>
    <w:rsid w:val="00BB497F"/>
    <w:rsid w:val="00BB4F4D"/>
    <w:rsid w:val="00BB5103"/>
    <w:rsid w:val="00BB556E"/>
    <w:rsid w:val="00BB5690"/>
    <w:rsid w:val="00BB5B26"/>
    <w:rsid w:val="00BB5B5A"/>
    <w:rsid w:val="00BB5CC7"/>
    <w:rsid w:val="00BB69CA"/>
    <w:rsid w:val="00BB6A31"/>
    <w:rsid w:val="00BB6F40"/>
    <w:rsid w:val="00BB6FC4"/>
    <w:rsid w:val="00BB744D"/>
    <w:rsid w:val="00BB751F"/>
    <w:rsid w:val="00BB75AF"/>
    <w:rsid w:val="00BB7657"/>
    <w:rsid w:val="00BB778D"/>
    <w:rsid w:val="00BB7791"/>
    <w:rsid w:val="00BB7A6E"/>
    <w:rsid w:val="00BB7D53"/>
    <w:rsid w:val="00BC0009"/>
    <w:rsid w:val="00BC01C4"/>
    <w:rsid w:val="00BC08D8"/>
    <w:rsid w:val="00BC0910"/>
    <w:rsid w:val="00BC0D3C"/>
    <w:rsid w:val="00BC0E74"/>
    <w:rsid w:val="00BC1180"/>
    <w:rsid w:val="00BC11D1"/>
    <w:rsid w:val="00BC175A"/>
    <w:rsid w:val="00BC1982"/>
    <w:rsid w:val="00BC22EF"/>
    <w:rsid w:val="00BC253B"/>
    <w:rsid w:val="00BC256E"/>
    <w:rsid w:val="00BC25DE"/>
    <w:rsid w:val="00BC25E2"/>
    <w:rsid w:val="00BC2C75"/>
    <w:rsid w:val="00BC2D4A"/>
    <w:rsid w:val="00BC2E7B"/>
    <w:rsid w:val="00BC32DD"/>
    <w:rsid w:val="00BC34F8"/>
    <w:rsid w:val="00BC3515"/>
    <w:rsid w:val="00BC352A"/>
    <w:rsid w:val="00BC374C"/>
    <w:rsid w:val="00BC3912"/>
    <w:rsid w:val="00BC397D"/>
    <w:rsid w:val="00BC39EA"/>
    <w:rsid w:val="00BC3A28"/>
    <w:rsid w:val="00BC3D2B"/>
    <w:rsid w:val="00BC3D7C"/>
    <w:rsid w:val="00BC41B1"/>
    <w:rsid w:val="00BC42AD"/>
    <w:rsid w:val="00BC44CB"/>
    <w:rsid w:val="00BC4536"/>
    <w:rsid w:val="00BC45C3"/>
    <w:rsid w:val="00BC4905"/>
    <w:rsid w:val="00BC49CA"/>
    <w:rsid w:val="00BC5363"/>
    <w:rsid w:val="00BC5382"/>
    <w:rsid w:val="00BC54C2"/>
    <w:rsid w:val="00BC58B3"/>
    <w:rsid w:val="00BC5912"/>
    <w:rsid w:val="00BC591E"/>
    <w:rsid w:val="00BC5A06"/>
    <w:rsid w:val="00BC5ABE"/>
    <w:rsid w:val="00BC6031"/>
    <w:rsid w:val="00BC6275"/>
    <w:rsid w:val="00BC644E"/>
    <w:rsid w:val="00BC6502"/>
    <w:rsid w:val="00BC651C"/>
    <w:rsid w:val="00BC6594"/>
    <w:rsid w:val="00BC6918"/>
    <w:rsid w:val="00BC6D76"/>
    <w:rsid w:val="00BC6F05"/>
    <w:rsid w:val="00BC7383"/>
    <w:rsid w:val="00BC768C"/>
    <w:rsid w:val="00BC769B"/>
    <w:rsid w:val="00BC772F"/>
    <w:rsid w:val="00BC775F"/>
    <w:rsid w:val="00BC776A"/>
    <w:rsid w:val="00BC779A"/>
    <w:rsid w:val="00BC7DDD"/>
    <w:rsid w:val="00BD0448"/>
    <w:rsid w:val="00BD080F"/>
    <w:rsid w:val="00BD11F2"/>
    <w:rsid w:val="00BD1667"/>
    <w:rsid w:val="00BD1799"/>
    <w:rsid w:val="00BD1815"/>
    <w:rsid w:val="00BD1832"/>
    <w:rsid w:val="00BD1953"/>
    <w:rsid w:val="00BD1A60"/>
    <w:rsid w:val="00BD1B73"/>
    <w:rsid w:val="00BD1C73"/>
    <w:rsid w:val="00BD1EDE"/>
    <w:rsid w:val="00BD26B7"/>
    <w:rsid w:val="00BD26ED"/>
    <w:rsid w:val="00BD2B4B"/>
    <w:rsid w:val="00BD2D63"/>
    <w:rsid w:val="00BD2DA6"/>
    <w:rsid w:val="00BD2E4D"/>
    <w:rsid w:val="00BD3235"/>
    <w:rsid w:val="00BD33AD"/>
    <w:rsid w:val="00BD3D06"/>
    <w:rsid w:val="00BD3E2C"/>
    <w:rsid w:val="00BD417E"/>
    <w:rsid w:val="00BD44EE"/>
    <w:rsid w:val="00BD453E"/>
    <w:rsid w:val="00BD4690"/>
    <w:rsid w:val="00BD4703"/>
    <w:rsid w:val="00BD472C"/>
    <w:rsid w:val="00BD4AA3"/>
    <w:rsid w:val="00BD4D2E"/>
    <w:rsid w:val="00BD4D51"/>
    <w:rsid w:val="00BD5239"/>
    <w:rsid w:val="00BD5DFA"/>
    <w:rsid w:val="00BD5FDC"/>
    <w:rsid w:val="00BD60AF"/>
    <w:rsid w:val="00BD6216"/>
    <w:rsid w:val="00BD6352"/>
    <w:rsid w:val="00BD63C3"/>
    <w:rsid w:val="00BD6633"/>
    <w:rsid w:val="00BD6897"/>
    <w:rsid w:val="00BD6A24"/>
    <w:rsid w:val="00BD6C3B"/>
    <w:rsid w:val="00BD7434"/>
    <w:rsid w:val="00BD763C"/>
    <w:rsid w:val="00BD76E6"/>
    <w:rsid w:val="00BD7B36"/>
    <w:rsid w:val="00BD7B7B"/>
    <w:rsid w:val="00BE0199"/>
    <w:rsid w:val="00BE0325"/>
    <w:rsid w:val="00BE045A"/>
    <w:rsid w:val="00BE05C1"/>
    <w:rsid w:val="00BE0695"/>
    <w:rsid w:val="00BE0AD8"/>
    <w:rsid w:val="00BE0CCE"/>
    <w:rsid w:val="00BE0F1E"/>
    <w:rsid w:val="00BE1C46"/>
    <w:rsid w:val="00BE1D91"/>
    <w:rsid w:val="00BE2554"/>
    <w:rsid w:val="00BE269E"/>
    <w:rsid w:val="00BE2712"/>
    <w:rsid w:val="00BE2717"/>
    <w:rsid w:val="00BE2762"/>
    <w:rsid w:val="00BE2774"/>
    <w:rsid w:val="00BE28EB"/>
    <w:rsid w:val="00BE3888"/>
    <w:rsid w:val="00BE3A90"/>
    <w:rsid w:val="00BE3AC4"/>
    <w:rsid w:val="00BE3C9F"/>
    <w:rsid w:val="00BE3E48"/>
    <w:rsid w:val="00BE42E4"/>
    <w:rsid w:val="00BE4438"/>
    <w:rsid w:val="00BE449B"/>
    <w:rsid w:val="00BE47AA"/>
    <w:rsid w:val="00BE4D8A"/>
    <w:rsid w:val="00BE4DD9"/>
    <w:rsid w:val="00BE5000"/>
    <w:rsid w:val="00BE53EF"/>
    <w:rsid w:val="00BE58B3"/>
    <w:rsid w:val="00BE591C"/>
    <w:rsid w:val="00BE5F14"/>
    <w:rsid w:val="00BE6434"/>
    <w:rsid w:val="00BE648B"/>
    <w:rsid w:val="00BE65D7"/>
    <w:rsid w:val="00BE6735"/>
    <w:rsid w:val="00BE677A"/>
    <w:rsid w:val="00BE67AA"/>
    <w:rsid w:val="00BE6DB1"/>
    <w:rsid w:val="00BE6F68"/>
    <w:rsid w:val="00BE716F"/>
    <w:rsid w:val="00BE719F"/>
    <w:rsid w:val="00BE72D6"/>
    <w:rsid w:val="00BE749A"/>
    <w:rsid w:val="00BE764E"/>
    <w:rsid w:val="00BE7ADA"/>
    <w:rsid w:val="00BE7B93"/>
    <w:rsid w:val="00BE7D4F"/>
    <w:rsid w:val="00BE7DA4"/>
    <w:rsid w:val="00BE7F4B"/>
    <w:rsid w:val="00BE7F5A"/>
    <w:rsid w:val="00BF02AA"/>
    <w:rsid w:val="00BF0534"/>
    <w:rsid w:val="00BF053B"/>
    <w:rsid w:val="00BF06FB"/>
    <w:rsid w:val="00BF0978"/>
    <w:rsid w:val="00BF141D"/>
    <w:rsid w:val="00BF1533"/>
    <w:rsid w:val="00BF15A7"/>
    <w:rsid w:val="00BF1A72"/>
    <w:rsid w:val="00BF1AE3"/>
    <w:rsid w:val="00BF1B63"/>
    <w:rsid w:val="00BF1CEC"/>
    <w:rsid w:val="00BF1EB2"/>
    <w:rsid w:val="00BF1F9E"/>
    <w:rsid w:val="00BF20FE"/>
    <w:rsid w:val="00BF2266"/>
    <w:rsid w:val="00BF26F0"/>
    <w:rsid w:val="00BF2957"/>
    <w:rsid w:val="00BF3711"/>
    <w:rsid w:val="00BF37E0"/>
    <w:rsid w:val="00BF3E46"/>
    <w:rsid w:val="00BF3E8C"/>
    <w:rsid w:val="00BF3F4A"/>
    <w:rsid w:val="00BF3F56"/>
    <w:rsid w:val="00BF4027"/>
    <w:rsid w:val="00BF43A5"/>
    <w:rsid w:val="00BF458D"/>
    <w:rsid w:val="00BF4691"/>
    <w:rsid w:val="00BF46B7"/>
    <w:rsid w:val="00BF4ABB"/>
    <w:rsid w:val="00BF4F22"/>
    <w:rsid w:val="00BF4FC6"/>
    <w:rsid w:val="00BF51C0"/>
    <w:rsid w:val="00BF541B"/>
    <w:rsid w:val="00BF5986"/>
    <w:rsid w:val="00BF5C1D"/>
    <w:rsid w:val="00BF607C"/>
    <w:rsid w:val="00BF61B9"/>
    <w:rsid w:val="00BF63A1"/>
    <w:rsid w:val="00BF64F8"/>
    <w:rsid w:val="00BF6683"/>
    <w:rsid w:val="00BF6B56"/>
    <w:rsid w:val="00BF6D6A"/>
    <w:rsid w:val="00BF7384"/>
    <w:rsid w:val="00BF775F"/>
    <w:rsid w:val="00BF78A6"/>
    <w:rsid w:val="00BF7C6E"/>
    <w:rsid w:val="00BF7E78"/>
    <w:rsid w:val="00BF7EE5"/>
    <w:rsid w:val="00BF7F12"/>
    <w:rsid w:val="00C00005"/>
    <w:rsid w:val="00C000A5"/>
    <w:rsid w:val="00C00458"/>
    <w:rsid w:val="00C0087B"/>
    <w:rsid w:val="00C00BA4"/>
    <w:rsid w:val="00C01138"/>
    <w:rsid w:val="00C01382"/>
    <w:rsid w:val="00C013AD"/>
    <w:rsid w:val="00C017FB"/>
    <w:rsid w:val="00C01867"/>
    <w:rsid w:val="00C01A35"/>
    <w:rsid w:val="00C022CE"/>
    <w:rsid w:val="00C025EA"/>
    <w:rsid w:val="00C02720"/>
    <w:rsid w:val="00C0273E"/>
    <w:rsid w:val="00C02840"/>
    <w:rsid w:val="00C028FA"/>
    <w:rsid w:val="00C02BCC"/>
    <w:rsid w:val="00C02D6B"/>
    <w:rsid w:val="00C030E5"/>
    <w:rsid w:val="00C031E2"/>
    <w:rsid w:val="00C0326D"/>
    <w:rsid w:val="00C0378F"/>
    <w:rsid w:val="00C03990"/>
    <w:rsid w:val="00C03AC9"/>
    <w:rsid w:val="00C03B9B"/>
    <w:rsid w:val="00C03F7D"/>
    <w:rsid w:val="00C03FD1"/>
    <w:rsid w:val="00C04175"/>
    <w:rsid w:val="00C04352"/>
    <w:rsid w:val="00C04C1C"/>
    <w:rsid w:val="00C04C92"/>
    <w:rsid w:val="00C04DF3"/>
    <w:rsid w:val="00C04E10"/>
    <w:rsid w:val="00C0523A"/>
    <w:rsid w:val="00C055B5"/>
    <w:rsid w:val="00C05639"/>
    <w:rsid w:val="00C05BAB"/>
    <w:rsid w:val="00C05CE0"/>
    <w:rsid w:val="00C0633B"/>
    <w:rsid w:val="00C064C6"/>
    <w:rsid w:val="00C0650D"/>
    <w:rsid w:val="00C065EA"/>
    <w:rsid w:val="00C066E0"/>
    <w:rsid w:val="00C06BA6"/>
    <w:rsid w:val="00C06F2A"/>
    <w:rsid w:val="00C07DB9"/>
    <w:rsid w:val="00C10008"/>
    <w:rsid w:val="00C10143"/>
    <w:rsid w:val="00C103B6"/>
    <w:rsid w:val="00C106AB"/>
    <w:rsid w:val="00C107AC"/>
    <w:rsid w:val="00C10902"/>
    <w:rsid w:val="00C10DFE"/>
    <w:rsid w:val="00C1199B"/>
    <w:rsid w:val="00C11CCF"/>
    <w:rsid w:val="00C11CDC"/>
    <w:rsid w:val="00C11D58"/>
    <w:rsid w:val="00C11E7E"/>
    <w:rsid w:val="00C121DF"/>
    <w:rsid w:val="00C1222B"/>
    <w:rsid w:val="00C12287"/>
    <w:rsid w:val="00C122C1"/>
    <w:rsid w:val="00C128CB"/>
    <w:rsid w:val="00C12C7D"/>
    <w:rsid w:val="00C12E5C"/>
    <w:rsid w:val="00C1302A"/>
    <w:rsid w:val="00C13A62"/>
    <w:rsid w:val="00C1424D"/>
    <w:rsid w:val="00C144F9"/>
    <w:rsid w:val="00C148CC"/>
    <w:rsid w:val="00C148DC"/>
    <w:rsid w:val="00C14E23"/>
    <w:rsid w:val="00C14E87"/>
    <w:rsid w:val="00C150C3"/>
    <w:rsid w:val="00C1519B"/>
    <w:rsid w:val="00C151CD"/>
    <w:rsid w:val="00C153D7"/>
    <w:rsid w:val="00C15426"/>
    <w:rsid w:val="00C1572F"/>
    <w:rsid w:val="00C15903"/>
    <w:rsid w:val="00C15B68"/>
    <w:rsid w:val="00C15DA6"/>
    <w:rsid w:val="00C15DC1"/>
    <w:rsid w:val="00C163C0"/>
    <w:rsid w:val="00C1641C"/>
    <w:rsid w:val="00C1669D"/>
    <w:rsid w:val="00C169A6"/>
    <w:rsid w:val="00C16A73"/>
    <w:rsid w:val="00C16CF5"/>
    <w:rsid w:val="00C16DE8"/>
    <w:rsid w:val="00C17277"/>
    <w:rsid w:val="00C17346"/>
    <w:rsid w:val="00C174D6"/>
    <w:rsid w:val="00C174DC"/>
    <w:rsid w:val="00C1755A"/>
    <w:rsid w:val="00C178A4"/>
    <w:rsid w:val="00C20110"/>
    <w:rsid w:val="00C202C3"/>
    <w:rsid w:val="00C20505"/>
    <w:rsid w:val="00C20B50"/>
    <w:rsid w:val="00C20F93"/>
    <w:rsid w:val="00C21404"/>
    <w:rsid w:val="00C218FE"/>
    <w:rsid w:val="00C21A24"/>
    <w:rsid w:val="00C21C01"/>
    <w:rsid w:val="00C21FB0"/>
    <w:rsid w:val="00C22063"/>
    <w:rsid w:val="00C220A7"/>
    <w:rsid w:val="00C2210D"/>
    <w:rsid w:val="00C22955"/>
    <w:rsid w:val="00C22C7F"/>
    <w:rsid w:val="00C22D5E"/>
    <w:rsid w:val="00C22E51"/>
    <w:rsid w:val="00C22E98"/>
    <w:rsid w:val="00C22EE6"/>
    <w:rsid w:val="00C23070"/>
    <w:rsid w:val="00C2319B"/>
    <w:rsid w:val="00C23259"/>
    <w:rsid w:val="00C2330F"/>
    <w:rsid w:val="00C233D7"/>
    <w:rsid w:val="00C236E6"/>
    <w:rsid w:val="00C237EA"/>
    <w:rsid w:val="00C23951"/>
    <w:rsid w:val="00C23AE4"/>
    <w:rsid w:val="00C23D40"/>
    <w:rsid w:val="00C23E89"/>
    <w:rsid w:val="00C240F8"/>
    <w:rsid w:val="00C241B7"/>
    <w:rsid w:val="00C24224"/>
    <w:rsid w:val="00C24651"/>
    <w:rsid w:val="00C24806"/>
    <w:rsid w:val="00C249D5"/>
    <w:rsid w:val="00C24E2D"/>
    <w:rsid w:val="00C2542E"/>
    <w:rsid w:val="00C2566B"/>
    <w:rsid w:val="00C25751"/>
    <w:rsid w:val="00C257D4"/>
    <w:rsid w:val="00C25999"/>
    <w:rsid w:val="00C25E2E"/>
    <w:rsid w:val="00C25E57"/>
    <w:rsid w:val="00C26B4C"/>
    <w:rsid w:val="00C26CCA"/>
    <w:rsid w:val="00C27362"/>
    <w:rsid w:val="00C27422"/>
    <w:rsid w:val="00C27971"/>
    <w:rsid w:val="00C27DD2"/>
    <w:rsid w:val="00C27F44"/>
    <w:rsid w:val="00C302F1"/>
    <w:rsid w:val="00C30501"/>
    <w:rsid w:val="00C30904"/>
    <w:rsid w:val="00C30AB0"/>
    <w:rsid w:val="00C3128C"/>
    <w:rsid w:val="00C313BC"/>
    <w:rsid w:val="00C31564"/>
    <w:rsid w:val="00C315A0"/>
    <w:rsid w:val="00C31888"/>
    <w:rsid w:val="00C31ACC"/>
    <w:rsid w:val="00C31DB2"/>
    <w:rsid w:val="00C31F2F"/>
    <w:rsid w:val="00C32184"/>
    <w:rsid w:val="00C3242A"/>
    <w:rsid w:val="00C324E2"/>
    <w:rsid w:val="00C3255B"/>
    <w:rsid w:val="00C32672"/>
    <w:rsid w:val="00C32CFF"/>
    <w:rsid w:val="00C33036"/>
    <w:rsid w:val="00C332AF"/>
    <w:rsid w:val="00C334FC"/>
    <w:rsid w:val="00C3357E"/>
    <w:rsid w:val="00C33697"/>
    <w:rsid w:val="00C336B6"/>
    <w:rsid w:val="00C33878"/>
    <w:rsid w:val="00C33BDE"/>
    <w:rsid w:val="00C33C13"/>
    <w:rsid w:val="00C33C20"/>
    <w:rsid w:val="00C33F19"/>
    <w:rsid w:val="00C3409F"/>
    <w:rsid w:val="00C340E0"/>
    <w:rsid w:val="00C34126"/>
    <w:rsid w:val="00C343EA"/>
    <w:rsid w:val="00C344C6"/>
    <w:rsid w:val="00C345CF"/>
    <w:rsid w:val="00C34802"/>
    <w:rsid w:val="00C3481E"/>
    <w:rsid w:val="00C34DDC"/>
    <w:rsid w:val="00C34F74"/>
    <w:rsid w:val="00C351CA"/>
    <w:rsid w:val="00C3529D"/>
    <w:rsid w:val="00C3582D"/>
    <w:rsid w:val="00C359FF"/>
    <w:rsid w:val="00C35B23"/>
    <w:rsid w:val="00C35C78"/>
    <w:rsid w:val="00C361C4"/>
    <w:rsid w:val="00C36537"/>
    <w:rsid w:val="00C36571"/>
    <w:rsid w:val="00C36647"/>
    <w:rsid w:val="00C368BD"/>
    <w:rsid w:val="00C36C80"/>
    <w:rsid w:val="00C36C8A"/>
    <w:rsid w:val="00C36E07"/>
    <w:rsid w:val="00C36FAE"/>
    <w:rsid w:val="00C3710D"/>
    <w:rsid w:val="00C3730C"/>
    <w:rsid w:val="00C379CB"/>
    <w:rsid w:val="00C40342"/>
    <w:rsid w:val="00C40542"/>
    <w:rsid w:val="00C40884"/>
    <w:rsid w:val="00C40E69"/>
    <w:rsid w:val="00C40ED1"/>
    <w:rsid w:val="00C4124F"/>
    <w:rsid w:val="00C413CE"/>
    <w:rsid w:val="00C41962"/>
    <w:rsid w:val="00C41B46"/>
    <w:rsid w:val="00C41B91"/>
    <w:rsid w:val="00C41BE3"/>
    <w:rsid w:val="00C41FE4"/>
    <w:rsid w:val="00C42280"/>
    <w:rsid w:val="00C4243E"/>
    <w:rsid w:val="00C4284C"/>
    <w:rsid w:val="00C42B89"/>
    <w:rsid w:val="00C42B92"/>
    <w:rsid w:val="00C42D03"/>
    <w:rsid w:val="00C42E45"/>
    <w:rsid w:val="00C43349"/>
    <w:rsid w:val="00C43726"/>
    <w:rsid w:val="00C43854"/>
    <w:rsid w:val="00C43BFF"/>
    <w:rsid w:val="00C43CF4"/>
    <w:rsid w:val="00C43FC7"/>
    <w:rsid w:val="00C44085"/>
    <w:rsid w:val="00C44137"/>
    <w:rsid w:val="00C44920"/>
    <w:rsid w:val="00C44AF8"/>
    <w:rsid w:val="00C44C93"/>
    <w:rsid w:val="00C44E81"/>
    <w:rsid w:val="00C45000"/>
    <w:rsid w:val="00C4534E"/>
    <w:rsid w:val="00C455DB"/>
    <w:rsid w:val="00C45A47"/>
    <w:rsid w:val="00C45CB8"/>
    <w:rsid w:val="00C45CBD"/>
    <w:rsid w:val="00C45D02"/>
    <w:rsid w:val="00C45D72"/>
    <w:rsid w:val="00C46078"/>
    <w:rsid w:val="00C461B5"/>
    <w:rsid w:val="00C461CC"/>
    <w:rsid w:val="00C463A4"/>
    <w:rsid w:val="00C465BB"/>
    <w:rsid w:val="00C4678D"/>
    <w:rsid w:val="00C46E15"/>
    <w:rsid w:val="00C4705F"/>
    <w:rsid w:val="00C47579"/>
    <w:rsid w:val="00C477AE"/>
    <w:rsid w:val="00C47821"/>
    <w:rsid w:val="00C47896"/>
    <w:rsid w:val="00C478D9"/>
    <w:rsid w:val="00C479B6"/>
    <w:rsid w:val="00C47AC3"/>
    <w:rsid w:val="00C47B96"/>
    <w:rsid w:val="00C47C89"/>
    <w:rsid w:val="00C47D13"/>
    <w:rsid w:val="00C47DD7"/>
    <w:rsid w:val="00C47E7E"/>
    <w:rsid w:val="00C5050C"/>
    <w:rsid w:val="00C507D2"/>
    <w:rsid w:val="00C50D3B"/>
    <w:rsid w:val="00C5110D"/>
    <w:rsid w:val="00C51607"/>
    <w:rsid w:val="00C5180C"/>
    <w:rsid w:val="00C51950"/>
    <w:rsid w:val="00C51EB2"/>
    <w:rsid w:val="00C52636"/>
    <w:rsid w:val="00C52694"/>
    <w:rsid w:val="00C5285D"/>
    <w:rsid w:val="00C528B7"/>
    <w:rsid w:val="00C52B49"/>
    <w:rsid w:val="00C52D95"/>
    <w:rsid w:val="00C5329D"/>
    <w:rsid w:val="00C53541"/>
    <w:rsid w:val="00C53A90"/>
    <w:rsid w:val="00C53CD8"/>
    <w:rsid w:val="00C53FFA"/>
    <w:rsid w:val="00C540DC"/>
    <w:rsid w:val="00C542BB"/>
    <w:rsid w:val="00C5445E"/>
    <w:rsid w:val="00C54AEE"/>
    <w:rsid w:val="00C54B85"/>
    <w:rsid w:val="00C54D79"/>
    <w:rsid w:val="00C54E93"/>
    <w:rsid w:val="00C551E8"/>
    <w:rsid w:val="00C55422"/>
    <w:rsid w:val="00C55569"/>
    <w:rsid w:val="00C55697"/>
    <w:rsid w:val="00C55886"/>
    <w:rsid w:val="00C55CAC"/>
    <w:rsid w:val="00C55D08"/>
    <w:rsid w:val="00C55DA2"/>
    <w:rsid w:val="00C56360"/>
    <w:rsid w:val="00C563B2"/>
    <w:rsid w:val="00C566B2"/>
    <w:rsid w:val="00C56907"/>
    <w:rsid w:val="00C56B5F"/>
    <w:rsid w:val="00C56D4C"/>
    <w:rsid w:val="00C56E74"/>
    <w:rsid w:val="00C5716D"/>
    <w:rsid w:val="00C574CA"/>
    <w:rsid w:val="00C5754B"/>
    <w:rsid w:val="00C57914"/>
    <w:rsid w:val="00C57B90"/>
    <w:rsid w:val="00C6037C"/>
    <w:rsid w:val="00C606C8"/>
    <w:rsid w:val="00C60D6D"/>
    <w:rsid w:val="00C60FE4"/>
    <w:rsid w:val="00C6100E"/>
    <w:rsid w:val="00C61117"/>
    <w:rsid w:val="00C61236"/>
    <w:rsid w:val="00C6140B"/>
    <w:rsid w:val="00C614FB"/>
    <w:rsid w:val="00C6151D"/>
    <w:rsid w:val="00C618D1"/>
    <w:rsid w:val="00C61953"/>
    <w:rsid w:val="00C61EA9"/>
    <w:rsid w:val="00C61F28"/>
    <w:rsid w:val="00C6244A"/>
    <w:rsid w:val="00C629F1"/>
    <w:rsid w:val="00C62CBD"/>
    <w:rsid w:val="00C62E4F"/>
    <w:rsid w:val="00C62E50"/>
    <w:rsid w:val="00C62FAB"/>
    <w:rsid w:val="00C62FCE"/>
    <w:rsid w:val="00C6301F"/>
    <w:rsid w:val="00C635D6"/>
    <w:rsid w:val="00C638B0"/>
    <w:rsid w:val="00C63EBA"/>
    <w:rsid w:val="00C64828"/>
    <w:rsid w:val="00C648DB"/>
    <w:rsid w:val="00C650E2"/>
    <w:rsid w:val="00C6536F"/>
    <w:rsid w:val="00C65445"/>
    <w:rsid w:val="00C65695"/>
    <w:rsid w:val="00C65A79"/>
    <w:rsid w:val="00C65F4A"/>
    <w:rsid w:val="00C66084"/>
    <w:rsid w:val="00C660F2"/>
    <w:rsid w:val="00C66609"/>
    <w:rsid w:val="00C66D83"/>
    <w:rsid w:val="00C66D9E"/>
    <w:rsid w:val="00C66EDC"/>
    <w:rsid w:val="00C67223"/>
    <w:rsid w:val="00C6747F"/>
    <w:rsid w:val="00C67751"/>
    <w:rsid w:val="00C6788E"/>
    <w:rsid w:val="00C67A45"/>
    <w:rsid w:val="00C67C74"/>
    <w:rsid w:val="00C67DB8"/>
    <w:rsid w:val="00C7052A"/>
    <w:rsid w:val="00C707B3"/>
    <w:rsid w:val="00C70AE9"/>
    <w:rsid w:val="00C70FAE"/>
    <w:rsid w:val="00C7118F"/>
    <w:rsid w:val="00C711F3"/>
    <w:rsid w:val="00C7127E"/>
    <w:rsid w:val="00C712E6"/>
    <w:rsid w:val="00C717EF"/>
    <w:rsid w:val="00C71AC2"/>
    <w:rsid w:val="00C71B8B"/>
    <w:rsid w:val="00C720C2"/>
    <w:rsid w:val="00C726BF"/>
    <w:rsid w:val="00C7284F"/>
    <w:rsid w:val="00C72A1C"/>
    <w:rsid w:val="00C72E23"/>
    <w:rsid w:val="00C7349E"/>
    <w:rsid w:val="00C73595"/>
    <w:rsid w:val="00C735D7"/>
    <w:rsid w:val="00C7374A"/>
    <w:rsid w:val="00C738BF"/>
    <w:rsid w:val="00C73B65"/>
    <w:rsid w:val="00C73C1F"/>
    <w:rsid w:val="00C73ED7"/>
    <w:rsid w:val="00C73F41"/>
    <w:rsid w:val="00C73FA1"/>
    <w:rsid w:val="00C7411B"/>
    <w:rsid w:val="00C742B6"/>
    <w:rsid w:val="00C742ED"/>
    <w:rsid w:val="00C744F2"/>
    <w:rsid w:val="00C74633"/>
    <w:rsid w:val="00C747C2"/>
    <w:rsid w:val="00C74B49"/>
    <w:rsid w:val="00C74C07"/>
    <w:rsid w:val="00C74C43"/>
    <w:rsid w:val="00C74C5B"/>
    <w:rsid w:val="00C74DAE"/>
    <w:rsid w:val="00C74E7C"/>
    <w:rsid w:val="00C74FA0"/>
    <w:rsid w:val="00C750C9"/>
    <w:rsid w:val="00C7551B"/>
    <w:rsid w:val="00C75658"/>
    <w:rsid w:val="00C7589D"/>
    <w:rsid w:val="00C75969"/>
    <w:rsid w:val="00C75B45"/>
    <w:rsid w:val="00C76110"/>
    <w:rsid w:val="00C76147"/>
    <w:rsid w:val="00C76330"/>
    <w:rsid w:val="00C764EE"/>
    <w:rsid w:val="00C76A28"/>
    <w:rsid w:val="00C76AA0"/>
    <w:rsid w:val="00C76C79"/>
    <w:rsid w:val="00C76CFE"/>
    <w:rsid w:val="00C77387"/>
    <w:rsid w:val="00C7742E"/>
    <w:rsid w:val="00C77489"/>
    <w:rsid w:val="00C7750C"/>
    <w:rsid w:val="00C77735"/>
    <w:rsid w:val="00C77967"/>
    <w:rsid w:val="00C77BE8"/>
    <w:rsid w:val="00C77DF6"/>
    <w:rsid w:val="00C77FE4"/>
    <w:rsid w:val="00C80002"/>
    <w:rsid w:val="00C80272"/>
    <w:rsid w:val="00C80675"/>
    <w:rsid w:val="00C80CDD"/>
    <w:rsid w:val="00C80F30"/>
    <w:rsid w:val="00C810EE"/>
    <w:rsid w:val="00C811A7"/>
    <w:rsid w:val="00C817CD"/>
    <w:rsid w:val="00C817E3"/>
    <w:rsid w:val="00C81ACC"/>
    <w:rsid w:val="00C82053"/>
    <w:rsid w:val="00C82179"/>
    <w:rsid w:val="00C8229D"/>
    <w:rsid w:val="00C82383"/>
    <w:rsid w:val="00C82509"/>
    <w:rsid w:val="00C82E18"/>
    <w:rsid w:val="00C82F60"/>
    <w:rsid w:val="00C8346C"/>
    <w:rsid w:val="00C835AB"/>
    <w:rsid w:val="00C83603"/>
    <w:rsid w:val="00C83787"/>
    <w:rsid w:val="00C8394F"/>
    <w:rsid w:val="00C83C72"/>
    <w:rsid w:val="00C8429A"/>
    <w:rsid w:val="00C845F9"/>
    <w:rsid w:val="00C846E3"/>
    <w:rsid w:val="00C8470E"/>
    <w:rsid w:val="00C847F5"/>
    <w:rsid w:val="00C84F29"/>
    <w:rsid w:val="00C850A7"/>
    <w:rsid w:val="00C850DC"/>
    <w:rsid w:val="00C85426"/>
    <w:rsid w:val="00C855D3"/>
    <w:rsid w:val="00C8575C"/>
    <w:rsid w:val="00C85763"/>
    <w:rsid w:val="00C8592E"/>
    <w:rsid w:val="00C85DE0"/>
    <w:rsid w:val="00C85E3C"/>
    <w:rsid w:val="00C863AF"/>
    <w:rsid w:val="00C863C6"/>
    <w:rsid w:val="00C865F9"/>
    <w:rsid w:val="00C86A9D"/>
    <w:rsid w:val="00C86A9E"/>
    <w:rsid w:val="00C86D35"/>
    <w:rsid w:val="00C86D73"/>
    <w:rsid w:val="00C86EE7"/>
    <w:rsid w:val="00C87044"/>
    <w:rsid w:val="00C875D3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9D"/>
    <w:rsid w:val="00C9080A"/>
    <w:rsid w:val="00C909EB"/>
    <w:rsid w:val="00C90B16"/>
    <w:rsid w:val="00C90E27"/>
    <w:rsid w:val="00C90E3A"/>
    <w:rsid w:val="00C90F0B"/>
    <w:rsid w:val="00C9103C"/>
    <w:rsid w:val="00C91248"/>
    <w:rsid w:val="00C9159F"/>
    <w:rsid w:val="00C915BD"/>
    <w:rsid w:val="00C919AF"/>
    <w:rsid w:val="00C91D55"/>
    <w:rsid w:val="00C91DCD"/>
    <w:rsid w:val="00C91FA7"/>
    <w:rsid w:val="00C92497"/>
    <w:rsid w:val="00C927CD"/>
    <w:rsid w:val="00C92859"/>
    <w:rsid w:val="00C9297C"/>
    <w:rsid w:val="00C931BB"/>
    <w:rsid w:val="00C9342F"/>
    <w:rsid w:val="00C93448"/>
    <w:rsid w:val="00C938A3"/>
    <w:rsid w:val="00C93B86"/>
    <w:rsid w:val="00C94288"/>
    <w:rsid w:val="00C94292"/>
    <w:rsid w:val="00C9433A"/>
    <w:rsid w:val="00C943BB"/>
    <w:rsid w:val="00C9460A"/>
    <w:rsid w:val="00C949AD"/>
    <w:rsid w:val="00C94F61"/>
    <w:rsid w:val="00C955C3"/>
    <w:rsid w:val="00C9589C"/>
    <w:rsid w:val="00C95E81"/>
    <w:rsid w:val="00C96128"/>
    <w:rsid w:val="00C961D8"/>
    <w:rsid w:val="00C968DA"/>
    <w:rsid w:val="00C96AFF"/>
    <w:rsid w:val="00C96EB0"/>
    <w:rsid w:val="00C96F93"/>
    <w:rsid w:val="00C9729C"/>
    <w:rsid w:val="00C97613"/>
    <w:rsid w:val="00C979AF"/>
    <w:rsid w:val="00C97A3B"/>
    <w:rsid w:val="00C97A44"/>
    <w:rsid w:val="00CA006A"/>
    <w:rsid w:val="00CA00B5"/>
    <w:rsid w:val="00CA0196"/>
    <w:rsid w:val="00CA0448"/>
    <w:rsid w:val="00CA07C7"/>
    <w:rsid w:val="00CA0D88"/>
    <w:rsid w:val="00CA10F7"/>
    <w:rsid w:val="00CA12C9"/>
    <w:rsid w:val="00CA13D6"/>
    <w:rsid w:val="00CA155F"/>
    <w:rsid w:val="00CA1604"/>
    <w:rsid w:val="00CA1830"/>
    <w:rsid w:val="00CA1D0F"/>
    <w:rsid w:val="00CA1DD9"/>
    <w:rsid w:val="00CA1E64"/>
    <w:rsid w:val="00CA21C6"/>
    <w:rsid w:val="00CA2230"/>
    <w:rsid w:val="00CA22F2"/>
    <w:rsid w:val="00CA2BBD"/>
    <w:rsid w:val="00CA2EF2"/>
    <w:rsid w:val="00CA3030"/>
    <w:rsid w:val="00CA32BF"/>
    <w:rsid w:val="00CA3549"/>
    <w:rsid w:val="00CA3696"/>
    <w:rsid w:val="00CA3790"/>
    <w:rsid w:val="00CA39DE"/>
    <w:rsid w:val="00CA3B9D"/>
    <w:rsid w:val="00CA3C1D"/>
    <w:rsid w:val="00CA3C2D"/>
    <w:rsid w:val="00CA3CE7"/>
    <w:rsid w:val="00CA415F"/>
    <w:rsid w:val="00CA4977"/>
    <w:rsid w:val="00CA4A08"/>
    <w:rsid w:val="00CA54E0"/>
    <w:rsid w:val="00CA55C0"/>
    <w:rsid w:val="00CA577E"/>
    <w:rsid w:val="00CA58A9"/>
    <w:rsid w:val="00CA5F65"/>
    <w:rsid w:val="00CA64C9"/>
    <w:rsid w:val="00CA68D4"/>
    <w:rsid w:val="00CA74A4"/>
    <w:rsid w:val="00CA752D"/>
    <w:rsid w:val="00CA7540"/>
    <w:rsid w:val="00CA77C1"/>
    <w:rsid w:val="00CA781F"/>
    <w:rsid w:val="00CA78AB"/>
    <w:rsid w:val="00CA7A5E"/>
    <w:rsid w:val="00CA7D15"/>
    <w:rsid w:val="00CA7D2A"/>
    <w:rsid w:val="00CB000E"/>
    <w:rsid w:val="00CB0282"/>
    <w:rsid w:val="00CB043F"/>
    <w:rsid w:val="00CB08F9"/>
    <w:rsid w:val="00CB0902"/>
    <w:rsid w:val="00CB149F"/>
    <w:rsid w:val="00CB1554"/>
    <w:rsid w:val="00CB159D"/>
    <w:rsid w:val="00CB15BB"/>
    <w:rsid w:val="00CB16CC"/>
    <w:rsid w:val="00CB1752"/>
    <w:rsid w:val="00CB18BB"/>
    <w:rsid w:val="00CB18D7"/>
    <w:rsid w:val="00CB1904"/>
    <w:rsid w:val="00CB1E08"/>
    <w:rsid w:val="00CB1E0C"/>
    <w:rsid w:val="00CB1F52"/>
    <w:rsid w:val="00CB2001"/>
    <w:rsid w:val="00CB2153"/>
    <w:rsid w:val="00CB2161"/>
    <w:rsid w:val="00CB21AB"/>
    <w:rsid w:val="00CB2739"/>
    <w:rsid w:val="00CB2CED"/>
    <w:rsid w:val="00CB2E78"/>
    <w:rsid w:val="00CB2E7D"/>
    <w:rsid w:val="00CB2EF4"/>
    <w:rsid w:val="00CB30E4"/>
    <w:rsid w:val="00CB348B"/>
    <w:rsid w:val="00CB3A4E"/>
    <w:rsid w:val="00CB3A71"/>
    <w:rsid w:val="00CB3CD2"/>
    <w:rsid w:val="00CB4080"/>
    <w:rsid w:val="00CB4592"/>
    <w:rsid w:val="00CB4A93"/>
    <w:rsid w:val="00CB4ACD"/>
    <w:rsid w:val="00CB4B98"/>
    <w:rsid w:val="00CB4C0C"/>
    <w:rsid w:val="00CB4E7D"/>
    <w:rsid w:val="00CB4EC2"/>
    <w:rsid w:val="00CB4FA4"/>
    <w:rsid w:val="00CB52A4"/>
    <w:rsid w:val="00CB55E2"/>
    <w:rsid w:val="00CB586A"/>
    <w:rsid w:val="00CB5B98"/>
    <w:rsid w:val="00CB5CA5"/>
    <w:rsid w:val="00CB5FB4"/>
    <w:rsid w:val="00CB642C"/>
    <w:rsid w:val="00CB659D"/>
    <w:rsid w:val="00CB6DA6"/>
    <w:rsid w:val="00CB714B"/>
    <w:rsid w:val="00CB7B3F"/>
    <w:rsid w:val="00CB7BC2"/>
    <w:rsid w:val="00CB7C38"/>
    <w:rsid w:val="00CB7C53"/>
    <w:rsid w:val="00CB7CFB"/>
    <w:rsid w:val="00CB7D80"/>
    <w:rsid w:val="00CB7F78"/>
    <w:rsid w:val="00CC00A2"/>
    <w:rsid w:val="00CC0312"/>
    <w:rsid w:val="00CC1003"/>
    <w:rsid w:val="00CC1287"/>
    <w:rsid w:val="00CC13AD"/>
    <w:rsid w:val="00CC16C0"/>
    <w:rsid w:val="00CC1ACE"/>
    <w:rsid w:val="00CC1CB4"/>
    <w:rsid w:val="00CC2053"/>
    <w:rsid w:val="00CC21DB"/>
    <w:rsid w:val="00CC2DE4"/>
    <w:rsid w:val="00CC30A0"/>
    <w:rsid w:val="00CC3943"/>
    <w:rsid w:val="00CC3BC0"/>
    <w:rsid w:val="00CC3C21"/>
    <w:rsid w:val="00CC4027"/>
    <w:rsid w:val="00CC41AB"/>
    <w:rsid w:val="00CC4235"/>
    <w:rsid w:val="00CC42D1"/>
    <w:rsid w:val="00CC4347"/>
    <w:rsid w:val="00CC43BD"/>
    <w:rsid w:val="00CC453E"/>
    <w:rsid w:val="00CC45AD"/>
    <w:rsid w:val="00CC4621"/>
    <w:rsid w:val="00CC4767"/>
    <w:rsid w:val="00CC47A0"/>
    <w:rsid w:val="00CC4970"/>
    <w:rsid w:val="00CC4CBB"/>
    <w:rsid w:val="00CC4D6E"/>
    <w:rsid w:val="00CC4FD8"/>
    <w:rsid w:val="00CC4FE7"/>
    <w:rsid w:val="00CC5236"/>
    <w:rsid w:val="00CC5A6A"/>
    <w:rsid w:val="00CC5F00"/>
    <w:rsid w:val="00CC6080"/>
    <w:rsid w:val="00CC6425"/>
    <w:rsid w:val="00CC64F7"/>
    <w:rsid w:val="00CC7134"/>
    <w:rsid w:val="00CC7165"/>
    <w:rsid w:val="00CC7407"/>
    <w:rsid w:val="00CC7676"/>
    <w:rsid w:val="00CC7B9A"/>
    <w:rsid w:val="00CC7C47"/>
    <w:rsid w:val="00CC7EBC"/>
    <w:rsid w:val="00CC7ED9"/>
    <w:rsid w:val="00CC7F78"/>
    <w:rsid w:val="00CD0124"/>
    <w:rsid w:val="00CD0158"/>
    <w:rsid w:val="00CD102F"/>
    <w:rsid w:val="00CD173E"/>
    <w:rsid w:val="00CD1881"/>
    <w:rsid w:val="00CD1C10"/>
    <w:rsid w:val="00CD22BC"/>
    <w:rsid w:val="00CD25D4"/>
    <w:rsid w:val="00CD283E"/>
    <w:rsid w:val="00CD2B69"/>
    <w:rsid w:val="00CD2BA8"/>
    <w:rsid w:val="00CD3106"/>
    <w:rsid w:val="00CD313E"/>
    <w:rsid w:val="00CD356A"/>
    <w:rsid w:val="00CD3592"/>
    <w:rsid w:val="00CD36AB"/>
    <w:rsid w:val="00CD3CAB"/>
    <w:rsid w:val="00CD3FF2"/>
    <w:rsid w:val="00CD412C"/>
    <w:rsid w:val="00CD41A0"/>
    <w:rsid w:val="00CD447E"/>
    <w:rsid w:val="00CD47EF"/>
    <w:rsid w:val="00CD4D59"/>
    <w:rsid w:val="00CD545F"/>
    <w:rsid w:val="00CD5516"/>
    <w:rsid w:val="00CD5548"/>
    <w:rsid w:val="00CD5703"/>
    <w:rsid w:val="00CD597F"/>
    <w:rsid w:val="00CD5CED"/>
    <w:rsid w:val="00CD5E37"/>
    <w:rsid w:val="00CD629F"/>
    <w:rsid w:val="00CD6367"/>
    <w:rsid w:val="00CD64B4"/>
    <w:rsid w:val="00CD655D"/>
    <w:rsid w:val="00CD65BD"/>
    <w:rsid w:val="00CD6620"/>
    <w:rsid w:val="00CD696E"/>
    <w:rsid w:val="00CD6B54"/>
    <w:rsid w:val="00CD6E8E"/>
    <w:rsid w:val="00CD6EA1"/>
    <w:rsid w:val="00CD6EB2"/>
    <w:rsid w:val="00CD6FB6"/>
    <w:rsid w:val="00CD6FF3"/>
    <w:rsid w:val="00CD71A7"/>
    <w:rsid w:val="00CD7343"/>
    <w:rsid w:val="00CD7884"/>
    <w:rsid w:val="00CD7E80"/>
    <w:rsid w:val="00CE0480"/>
    <w:rsid w:val="00CE06C9"/>
    <w:rsid w:val="00CE07AE"/>
    <w:rsid w:val="00CE08FF"/>
    <w:rsid w:val="00CE097B"/>
    <w:rsid w:val="00CE09AE"/>
    <w:rsid w:val="00CE0A88"/>
    <w:rsid w:val="00CE0DBE"/>
    <w:rsid w:val="00CE0F9E"/>
    <w:rsid w:val="00CE16AA"/>
    <w:rsid w:val="00CE198C"/>
    <w:rsid w:val="00CE1C33"/>
    <w:rsid w:val="00CE2164"/>
    <w:rsid w:val="00CE2529"/>
    <w:rsid w:val="00CE27D8"/>
    <w:rsid w:val="00CE2B71"/>
    <w:rsid w:val="00CE2E21"/>
    <w:rsid w:val="00CE2FAB"/>
    <w:rsid w:val="00CE329A"/>
    <w:rsid w:val="00CE35AC"/>
    <w:rsid w:val="00CE383A"/>
    <w:rsid w:val="00CE38EA"/>
    <w:rsid w:val="00CE3CED"/>
    <w:rsid w:val="00CE4236"/>
    <w:rsid w:val="00CE46C4"/>
    <w:rsid w:val="00CE48A4"/>
    <w:rsid w:val="00CE48C4"/>
    <w:rsid w:val="00CE4BA3"/>
    <w:rsid w:val="00CE4CB2"/>
    <w:rsid w:val="00CE4FE6"/>
    <w:rsid w:val="00CE596D"/>
    <w:rsid w:val="00CE5973"/>
    <w:rsid w:val="00CE5CD2"/>
    <w:rsid w:val="00CE5D9A"/>
    <w:rsid w:val="00CE6727"/>
    <w:rsid w:val="00CE6859"/>
    <w:rsid w:val="00CE693F"/>
    <w:rsid w:val="00CE6A71"/>
    <w:rsid w:val="00CE6E75"/>
    <w:rsid w:val="00CE7242"/>
    <w:rsid w:val="00CE798B"/>
    <w:rsid w:val="00CE799C"/>
    <w:rsid w:val="00CE7C4B"/>
    <w:rsid w:val="00CE7D55"/>
    <w:rsid w:val="00CE7E82"/>
    <w:rsid w:val="00CF0271"/>
    <w:rsid w:val="00CF064F"/>
    <w:rsid w:val="00CF0722"/>
    <w:rsid w:val="00CF0AF5"/>
    <w:rsid w:val="00CF0B07"/>
    <w:rsid w:val="00CF135F"/>
    <w:rsid w:val="00CF1398"/>
    <w:rsid w:val="00CF13DC"/>
    <w:rsid w:val="00CF17FB"/>
    <w:rsid w:val="00CF1A5D"/>
    <w:rsid w:val="00CF1EC2"/>
    <w:rsid w:val="00CF24A8"/>
    <w:rsid w:val="00CF27C9"/>
    <w:rsid w:val="00CF2B36"/>
    <w:rsid w:val="00CF2EC2"/>
    <w:rsid w:val="00CF2F2D"/>
    <w:rsid w:val="00CF317A"/>
    <w:rsid w:val="00CF33C5"/>
    <w:rsid w:val="00CF340C"/>
    <w:rsid w:val="00CF396E"/>
    <w:rsid w:val="00CF3EF1"/>
    <w:rsid w:val="00CF3F23"/>
    <w:rsid w:val="00CF3FF5"/>
    <w:rsid w:val="00CF4024"/>
    <w:rsid w:val="00CF42CA"/>
    <w:rsid w:val="00CF4480"/>
    <w:rsid w:val="00CF4DFC"/>
    <w:rsid w:val="00CF4E44"/>
    <w:rsid w:val="00CF51DB"/>
    <w:rsid w:val="00CF57A0"/>
    <w:rsid w:val="00CF58AB"/>
    <w:rsid w:val="00CF5A0B"/>
    <w:rsid w:val="00CF5D0E"/>
    <w:rsid w:val="00CF6029"/>
    <w:rsid w:val="00CF61FE"/>
    <w:rsid w:val="00CF63FB"/>
    <w:rsid w:val="00CF6422"/>
    <w:rsid w:val="00CF6D40"/>
    <w:rsid w:val="00CF6D4D"/>
    <w:rsid w:val="00CF6EE0"/>
    <w:rsid w:val="00CF6F0D"/>
    <w:rsid w:val="00CF7498"/>
    <w:rsid w:val="00CF797E"/>
    <w:rsid w:val="00CF7FDA"/>
    <w:rsid w:val="00D00025"/>
    <w:rsid w:val="00D001A4"/>
    <w:rsid w:val="00D001AF"/>
    <w:rsid w:val="00D0035D"/>
    <w:rsid w:val="00D0045B"/>
    <w:rsid w:val="00D008AA"/>
    <w:rsid w:val="00D00F7C"/>
    <w:rsid w:val="00D0110D"/>
    <w:rsid w:val="00D0130D"/>
    <w:rsid w:val="00D01B2F"/>
    <w:rsid w:val="00D01DF1"/>
    <w:rsid w:val="00D01F72"/>
    <w:rsid w:val="00D01FE8"/>
    <w:rsid w:val="00D02362"/>
    <w:rsid w:val="00D02438"/>
    <w:rsid w:val="00D0258B"/>
    <w:rsid w:val="00D0262D"/>
    <w:rsid w:val="00D02B1C"/>
    <w:rsid w:val="00D02EBA"/>
    <w:rsid w:val="00D02F05"/>
    <w:rsid w:val="00D03061"/>
    <w:rsid w:val="00D030E9"/>
    <w:rsid w:val="00D035CF"/>
    <w:rsid w:val="00D03891"/>
    <w:rsid w:val="00D03945"/>
    <w:rsid w:val="00D03988"/>
    <w:rsid w:val="00D039CD"/>
    <w:rsid w:val="00D03DC5"/>
    <w:rsid w:val="00D04074"/>
    <w:rsid w:val="00D04106"/>
    <w:rsid w:val="00D045DA"/>
    <w:rsid w:val="00D04C77"/>
    <w:rsid w:val="00D04E7C"/>
    <w:rsid w:val="00D05154"/>
    <w:rsid w:val="00D053AD"/>
    <w:rsid w:val="00D05619"/>
    <w:rsid w:val="00D05671"/>
    <w:rsid w:val="00D058C3"/>
    <w:rsid w:val="00D05A90"/>
    <w:rsid w:val="00D05D2E"/>
    <w:rsid w:val="00D05FAD"/>
    <w:rsid w:val="00D067EF"/>
    <w:rsid w:val="00D068A8"/>
    <w:rsid w:val="00D069D5"/>
    <w:rsid w:val="00D06BDE"/>
    <w:rsid w:val="00D06C61"/>
    <w:rsid w:val="00D06E1C"/>
    <w:rsid w:val="00D06EF2"/>
    <w:rsid w:val="00D070D1"/>
    <w:rsid w:val="00D07127"/>
    <w:rsid w:val="00D0764F"/>
    <w:rsid w:val="00D07750"/>
    <w:rsid w:val="00D078E2"/>
    <w:rsid w:val="00D07A04"/>
    <w:rsid w:val="00D07BBA"/>
    <w:rsid w:val="00D07BFE"/>
    <w:rsid w:val="00D07E6A"/>
    <w:rsid w:val="00D10315"/>
    <w:rsid w:val="00D106AE"/>
    <w:rsid w:val="00D10A03"/>
    <w:rsid w:val="00D10D39"/>
    <w:rsid w:val="00D119B5"/>
    <w:rsid w:val="00D11A98"/>
    <w:rsid w:val="00D11B9E"/>
    <w:rsid w:val="00D11E37"/>
    <w:rsid w:val="00D11F4A"/>
    <w:rsid w:val="00D1205D"/>
    <w:rsid w:val="00D12423"/>
    <w:rsid w:val="00D1251F"/>
    <w:rsid w:val="00D12670"/>
    <w:rsid w:val="00D12AAD"/>
    <w:rsid w:val="00D12C31"/>
    <w:rsid w:val="00D131D0"/>
    <w:rsid w:val="00D133B7"/>
    <w:rsid w:val="00D134A9"/>
    <w:rsid w:val="00D13A07"/>
    <w:rsid w:val="00D1417A"/>
    <w:rsid w:val="00D141B7"/>
    <w:rsid w:val="00D148AC"/>
    <w:rsid w:val="00D148DF"/>
    <w:rsid w:val="00D14C6D"/>
    <w:rsid w:val="00D14CB8"/>
    <w:rsid w:val="00D15367"/>
    <w:rsid w:val="00D153B9"/>
    <w:rsid w:val="00D15C46"/>
    <w:rsid w:val="00D15CAA"/>
    <w:rsid w:val="00D15F4E"/>
    <w:rsid w:val="00D15FA4"/>
    <w:rsid w:val="00D16087"/>
    <w:rsid w:val="00D16109"/>
    <w:rsid w:val="00D161BD"/>
    <w:rsid w:val="00D164C1"/>
    <w:rsid w:val="00D1667C"/>
    <w:rsid w:val="00D1667D"/>
    <w:rsid w:val="00D16761"/>
    <w:rsid w:val="00D168F7"/>
    <w:rsid w:val="00D1694E"/>
    <w:rsid w:val="00D16F87"/>
    <w:rsid w:val="00D175D1"/>
    <w:rsid w:val="00D177DF"/>
    <w:rsid w:val="00D178D5"/>
    <w:rsid w:val="00D17902"/>
    <w:rsid w:val="00D17BA2"/>
    <w:rsid w:val="00D17CE6"/>
    <w:rsid w:val="00D17D15"/>
    <w:rsid w:val="00D17D22"/>
    <w:rsid w:val="00D17D74"/>
    <w:rsid w:val="00D17F09"/>
    <w:rsid w:val="00D17F3E"/>
    <w:rsid w:val="00D17F7B"/>
    <w:rsid w:val="00D20010"/>
    <w:rsid w:val="00D20289"/>
    <w:rsid w:val="00D202BB"/>
    <w:rsid w:val="00D20636"/>
    <w:rsid w:val="00D20680"/>
    <w:rsid w:val="00D20BC1"/>
    <w:rsid w:val="00D20BF2"/>
    <w:rsid w:val="00D21124"/>
    <w:rsid w:val="00D21332"/>
    <w:rsid w:val="00D21AFE"/>
    <w:rsid w:val="00D21C4B"/>
    <w:rsid w:val="00D21E1B"/>
    <w:rsid w:val="00D221FB"/>
    <w:rsid w:val="00D2282C"/>
    <w:rsid w:val="00D2355B"/>
    <w:rsid w:val="00D23773"/>
    <w:rsid w:val="00D23B9C"/>
    <w:rsid w:val="00D241E3"/>
    <w:rsid w:val="00D24355"/>
    <w:rsid w:val="00D243F5"/>
    <w:rsid w:val="00D24404"/>
    <w:rsid w:val="00D247CA"/>
    <w:rsid w:val="00D248B9"/>
    <w:rsid w:val="00D248F4"/>
    <w:rsid w:val="00D24A67"/>
    <w:rsid w:val="00D24B47"/>
    <w:rsid w:val="00D24B68"/>
    <w:rsid w:val="00D24CF4"/>
    <w:rsid w:val="00D24CF5"/>
    <w:rsid w:val="00D24F10"/>
    <w:rsid w:val="00D259A2"/>
    <w:rsid w:val="00D25E22"/>
    <w:rsid w:val="00D25ECD"/>
    <w:rsid w:val="00D2611B"/>
    <w:rsid w:val="00D262F7"/>
    <w:rsid w:val="00D2681A"/>
    <w:rsid w:val="00D2698E"/>
    <w:rsid w:val="00D269DD"/>
    <w:rsid w:val="00D26DFC"/>
    <w:rsid w:val="00D26F01"/>
    <w:rsid w:val="00D27090"/>
    <w:rsid w:val="00D270CA"/>
    <w:rsid w:val="00D273A1"/>
    <w:rsid w:val="00D273AE"/>
    <w:rsid w:val="00D2752F"/>
    <w:rsid w:val="00D275D9"/>
    <w:rsid w:val="00D27F49"/>
    <w:rsid w:val="00D30007"/>
    <w:rsid w:val="00D30156"/>
    <w:rsid w:val="00D302DA"/>
    <w:rsid w:val="00D30340"/>
    <w:rsid w:val="00D305BD"/>
    <w:rsid w:val="00D306DE"/>
    <w:rsid w:val="00D30A0B"/>
    <w:rsid w:val="00D30A70"/>
    <w:rsid w:val="00D30B2F"/>
    <w:rsid w:val="00D30D07"/>
    <w:rsid w:val="00D30DD5"/>
    <w:rsid w:val="00D31200"/>
    <w:rsid w:val="00D316C3"/>
    <w:rsid w:val="00D317A6"/>
    <w:rsid w:val="00D3189F"/>
    <w:rsid w:val="00D319F6"/>
    <w:rsid w:val="00D31B53"/>
    <w:rsid w:val="00D32059"/>
    <w:rsid w:val="00D321CC"/>
    <w:rsid w:val="00D32328"/>
    <w:rsid w:val="00D3243E"/>
    <w:rsid w:val="00D32765"/>
    <w:rsid w:val="00D32DF3"/>
    <w:rsid w:val="00D32EB0"/>
    <w:rsid w:val="00D32FF8"/>
    <w:rsid w:val="00D3335A"/>
    <w:rsid w:val="00D334CF"/>
    <w:rsid w:val="00D337B9"/>
    <w:rsid w:val="00D33FE4"/>
    <w:rsid w:val="00D3438A"/>
    <w:rsid w:val="00D34408"/>
    <w:rsid w:val="00D349C2"/>
    <w:rsid w:val="00D34BBA"/>
    <w:rsid w:val="00D34BC6"/>
    <w:rsid w:val="00D34C53"/>
    <w:rsid w:val="00D34C96"/>
    <w:rsid w:val="00D350BA"/>
    <w:rsid w:val="00D358AA"/>
    <w:rsid w:val="00D358ED"/>
    <w:rsid w:val="00D3591A"/>
    <w:rsid w:val="00D36AB2"/>
    <w:rsid w:val="00D36D47"/>
    <w:rsid w:val="00D36F54"/>
    <w:rsid w:val="00D37000"/>
    <w:rsid w:val="00D37053"/>
    <w:rsid w:val="00D373D4"/>
    <w:rsid w:val="00D374E7"/>
    <w:rsid w:val="00D37A2A"/>
    <w:rsid w:val="00D37BD0"/>
    <w:rsid w:val="00D40079"/>
    <w:rsid w:val="00D402FF"/>
    <w:rsid w:val="00D403FC"/>
    <w:rsid w:val="00D4043A"/>
    <w:rsid w:val="00D40887"/>
    <w:rsid w:val="00D409D6"/>
    <w:rsid w:val="00D40A37"/>
    <w:rsid w:val="00D40B24"/>
    <w:rsid w:val="00D4106F"/>
    <w:rsid w:val="00D41766"/>
    <w:rsid w:val="00D41B4A"/>
    <w:rsid w:val="00D41DA1"/>
    <w:rsid w:val="00D420A7"/>
    <w:rsid w:val="00D42969"/>
    <w:rsid w:val="00D42F01"/>
    <w:rsid w:val="00D42FDD"/>
    <w:rsid w:val="00D436B6"/>
    <w:rsid w:val="00D437A5"/>
    <w:rsid w:val="00D43834"/>
    <w:rsid w:val="00D43989"/>
    <w:rsid w:val="00D43A15"/>
    <w:rsid w:val="00D43B86"/>
    <w:rsid w:val="00D43B9C"/>
    <w:rsid w:val="00D43C1E"/>
    <w:rsid w:val="00D43F28"/>
    <w:rsid w:val="00D44037"/>
    <w:rsid w:val="00D4409E"/>
    <w:rsid w:val="00D44167"/>
    <w:rsid w:val="00D443D8"/>
    <w:rsid w:val="00D44622"/>
    <w:rsid w:val="00D446F3"/>
    <w:rsid w:val="00D44920"/>
    <w:rsid w:val="00D44B0F"/>
    <w:rsid w:val="00D44C1C"/>
    <w:rsid w:val="00D44C8D"/>
    <w:rsid w:val="00D456F0"/>
    <w:rsid w:val="00D45B9E"/>
    <w:rsid w:val="00D45CDF"/>
    <w:rsid w:val="00D45D7E"/>
    <w:rsid w:val="00D45FFD"/>
    <w:rsid w:val="00D46078"/>
    <w:rsid w:val="00D460C8"/>
    <w:rsid w:val="00D46D73"/>
    <w:rsid w:val="00D47078"/>
    <w:rsid w:val="00D473F4"/>
    <w:rsid w:val="00D47428"/>
    <w:rsid w:val="00D47709"/>
    <w:rsid w:val="00D4794D"/>
    <w:rsid w:val="00D47E36"/>
    <w:rsid w:val="00D47F2D"/>
    <w:rsid w:val="00D50A02"/>
    <w:rsid w:val="00D50A3A"/>
    <w:rsid w:val="00D50B29"/>
    <w:rsid w:val="00D50B51"/>
    <w:rsid w:val="00D50D45"/>
    <w:rsid w:val="00D51029"/>
    <w:rsid w:val="00D510F7"/>
    <w:rsid w:val="00D51214"/>
    <w:rsid w:val="00D5157C"/>
    <w:rsid w:val="00D51A07"/>
    <w:rsid w:val="00D51B8F"/>
    <w:rsid w:val="00D51E0B"/>
    <w:rsid w:val="00D5213E"/>
    <w:rsid w:val="00D523AD"/>
    <w:rsid w:val="00D5289E"/>
    <w:rsid w:val="00D53288"/>
    <w:rsid w:val="00D5398A"/>
    <w:rsid w:val="00D539F1"/>
    <w:rsid w:val="00D542B3"/>
    <w:rsid w:val="00D54F40"/>
    <w:rsid w:val="00D54FE1"/>
    <w:rsid w:val="00D5525C"/>
    <w:rsid w:val="00D55905"/>
    <w:rsid w:val="00D5591D"/>
    <w:rsid w:val="00D55BBD"/>
    <w:rsid w:val="00D55CF7"/>
    <w:rsid w:val="00D55D7B"/>
    <w:rsid w:val="00D56268"/>
    <w:rsid w:val="00D562CC"/>
    <w:rsid w:val="00D563F5"/>
    <w:rsid w:val="00D566CE"/>
    <w:rsid w:val="00D56995"/>
    <w:rsid w:val="00D56D3A"/>
    <w:rsid w:val="00D5714B"/>
    <w:rsid w:val="00D5735A"/>
    <w:rsid w:val="00D574FB"/>
    <w:rsid w:val="00D57505"/>
    <w:rsid w:val="00D5758B"/>
    <w:rsid w:val="00D576DE"/>
    <w:rsid w:val="00D5770F"/>
    <w:rsid w:val="00D57F45"/>
    <w:rsid w:val="00D60019"/>
    <w:rsid w:val="00D601CE"/>
    <w:rsid w:val="00D60330"/>
    <w:rsid w:val="00D6053F"/>
    <w:rsid w:val="00D60884"/>
    <w:rsid w:val="00D60BEF"/>
    <w:rsid w:val="00D60F8D"/>
    <w:rsid w:val="00D611AC"/>
    <w:rsid w:val="00D61411"/>
    <w:rsid w:val="00D6149C"/>
    <w:rsid w:val="00D614C1"/>
    <w:rsid w:val="00D61C2D"/>
    <w:rsid w:val="00D61D61"/>
    <w:rsid w:val="00D61E2D"/>
    <w:rsid w:val="00D62179"/>
    <w:rsid w:val="00D621C1"/>
    <w:rsid w:val="00D623A7"/>
    <w:rsid w:val="00D625B5"/>
    <w:rsid w:val="00D62667"/>
    <w:rsid w:val="00D62A48"/>
    <w:rsid w:val="00D62CFF"/>
    <w:rsid w:val="00D62E71"/>
    <w:rsid w:val="00D63074"/>
    <w:rsid w:val="00D6376B"/>
    <w:rsid w:val="00D637A7"/>
    <w:rsid w:val="00D63FD9"/>
    <w:rsid w:val="00D64919"/>
    <w:rsid w:val="00D649B9"/>
    <w:rsid w:val="00D64AFB"/>
    <w:rsid w:val="00D64B78"/>
    <w:rsid w:val="00D64C2D"/>
    <w:rsid w:val="00D64DBD"/>
    <w:rsid w:val="00D64EF3"/>
    <w:rsid w:val="00D64F16"/>
    <w:rsid w:val="00D65433"/>
    <w:rsid w:val="00D655B9"/>
    <w:rsid w:val="00D65635"/>
    <w:rsid w:val="00D65AB0"/>
    <w:rsid w:val="00D66434"/>
    <w:rsid w:val="00D665FA"/>
    <w:rsid w:val="00D66758"/>
    <w:rsid w:val="00D667B7"/>
    <w:rsid w:val="00D671AA"/>
    <w:rsid w:val="00D671D3"/>
    <w:rsid w:val="00D67394"/>
    <w:rsid w:val="00D67598"/>
    <w:rsid w:val="00D675C8"/>
    <w:rsid w:val="00D679EF"/>
    <w:rsid w:val="00D67A34"/>
    <w:rsid w:val="00D67B7A"/>
    <w:rsid w:val="00D67F94"/>
    <w:rsid w:val="00D70047"/>
    <w:rsid w:val="00D700B7"/>
    <w:rsid w:val="00D7098B"/>
    <w:rsid w:val="00D70D02"/>
    <w:rsid w:val="00D70E68"/>
    <w:rsid w:val="00D71061"/>
    <w:rsid w:val="00D710AC"/>
    <w:rsid w:val="00D7118E"/>
    <w:rsid w:val="00D714FC"/>
    <w:rsid w:val="00D717E3"/>
    <w:rsid w:val="00D71C0D"/>
    <w:rsid w:val="00D71E2B"/>
    <w:rsid w:val="00D72059"/>
    <w:rsid w:val="00D72396"/>
    <w:rsid w:val="00D7261B"/>
    <w:rsid w:val="00D72AB4"/>
    <w:rsid w:val="00D72B5F"/>
    <w:rsid w:val="00D72CB0"/>
    <w:rsid w:val="00D72E5C"/>
    <w:rsid w:val="00D72E7C"/>
    <w:rsid w:val="00D72F53"/>
    <w:rsid w:val="00D73A5A"/>
    <w:rsid w:val="00D73B64"/>
    <w:rsid w:val="00D73EBE"/>
    <w:rsid w:val="00D73FC2"/>
    <w:rsid w:val="00D74031"/>
    <w:rsid w:val="00D745FA"/>
    <w:rsid w:val="00D74798"/>
    <w:rsid w:val="00D749C8"/>
    <w:rsid w:val="00D74A5D"/>
    <w:rsid w:val="00D74C3A"/>
    <w:rsid w:val="00D75105"/>
    <w:rsid w:val="00D75163"/>
    <w:rsid w:val="00D755C5"/>
    <w:rsid w:val="00D755E7"/>
    <w:rsid w:val="00D758F4"/>
    <w:rsid w:val="00D75C6E"/>
    <w:rsid w:val="00D75CBE"/>
    <w:rsid w:val="00D75D79"/>
    <w:rsid w:val="00D75DC8"/>
    <w:rsid w:val="00D7653A"/>
    <w:rsid w:val="00D76546"/>
    <w:rsid w:val="00D765D3"/>
    <w:rsid w:val="00D76CA2"/>
    <w:rsid w:val="00D76CF8"/>
    <w:rsid w:val="00D76D54"/>
    <w:rsid w:val="00D76D7B"/>
    <w:rsid w:val="00D76E04"/>
    <w:rsid w:val="00D7722F"/>
    <w:rsid w:val="00D77291"/>
    <w:rsid w:val="00D77CA1"/>
    <w:rsid w:val="00D8011A"/>
    <w:rsid w:val="00D8028E"/>
    <w:rsid w:val="00D80901"/>
    <w:rsid w:val="00D80FB8"/>
    <w:rsid w:val="00D80FFF"/>
    <w:rsid w:val="00D81247"/>
    <w:rsid w:val="00D813A0"/>
    <w:rsid w:val="00D8170D"/>
    <w:rsid w:val="00D817F9"/>
    <w:rsid w:val="00D81C99"/>
    <w:rsid w:val="00D81CFB"/>
    <w:rsid w:val="00D82452"/>
    <w:rsid w:val="00D825F9"/>
    <w:rsid w:val="00D82842"/>
    <w:rsid w:val="00D82A0A"/>
    <w:rsid w:val="00D82BA5"/>
    <w:rsid w:val="00D82D0E"/>
    <w:rsid w:val="00D82D61"/>
    <w:rsid w:val="00D83001"/>
    <w:rsid w:val="00D8315A"/>
    <w:rsid w:val="00D832DA"/>
    <w:rsid w:val="00D83589"/>
    <w:rsid w:val="00D83680"/>
    <w:rsid w:val="00D83B21"/>
    <w:rsid w:val="00D83C53"/>
    <w:rsid w:val="00D83CAD"/>
    <w:rsid w:val="00D83D04"/>
    <w:rsid w:val="00D84193"/>
    <w:rsid w:val="00D8431D"/>
    <w:rsid w:val="00D8446D"/>
    <w:rsid w:val="00D84D90"/>
    <w:rsid w:val="00D85171"/>
    <w:rsid w:val="00D852BE"/>
    <w:rsid w:val="00D85776"/>
    <w:rsid w:val="00D8585F"/>
    <w:rsid w:val="00D85AB5"/>
    <w:rsid w:val="00D8656D"/>
    <w:rsid w:val="00D868EA"/>
    <w:rsid w:val="00D8718D"/>
    <w:rsid w:val="00D8719F"/>
    <w:rsid w:val="00D87518"/>
    <w:rsid w:val="00D87537"/>
    <w:rsid w:val="00D875CB"/>
    <w:rsid w:val="00D87652"/>
    <w:rsid w:val="00D876E6"/>
    <w:rsid w:val="00D8779E"/>
    <w:rsid w:val="00D8791E"/>
    <w:rsid w:val="00D87BA1"/>
    <w:rsid w:val="00D87DB6"/>
    <w:rsid w:val="00D87E57"/>
    <w:rsid w:val="00D90160"/>
    <w:rsid w:val="00D90315"/>
    <w:rsid w:val="00D904C8"/>
    <w:rsid w:val="00D905BA"/>
    <w:rsid w:val="00D908EE"/>
    <w:rsid w:val="00D90BB1"/>
    <w:rsid w:val="00D90FC6"/>
    <w:rsid w:val="00D911CC"/>
    <w:rsid w:val="00D91405"/>
    <w:rsid w:val="00D91424"/>
    <w:rsid w:val="00D91730"/>
    <w:rsid w:val="00D91D03"/>
    <w:rsid w:val="00D91E43"/>
    <w:rsid w:val="00D929FB"/>
    <w:rsid w:val="00D92C37"/>
    <w:rsid w:val="00D93034"/>
    <w:rsid w:val="00D936D8"/>
    <w:rsid w:val="00D939CF"/>
    <w:rsid w:val="00D93AC9"/>
    <w:rsid w:val="00D93C15"/>
    <w:rsid w:val="00D940BD"/>
    <w:rsid w:val="00D94335"/>
    <w:rsid w:val="00D944E5"/>
    <w:rsid w:val="00D9457E"/>
    <w:rsid w:val="00D945E1"/>
    <w:rsid w:val="00D945FD"/>
    <w:rsid w:val="00D948D0"/>
    <w:rsid w:val="00D9495B"/>
    <w:rsid w:val="00D949EE"/>
    <w:rsid w:val="00D94AAE"/>
    <w:rsid w:val="00D94F8A"/>
    <w:rsid w:val="00D9529B"/>
    <w:rsid w:val="00D95354"/>
    <w:rsid w:val="00D95723"/>
    <w:rsid w:val="00D957EE"/>
    <w:rsid w:val="00D957F1"/>
    <w:rsid w:val="00D959D5"/>
    <w:rsid w:val="00D95D96"/>
    <w:rsid w:val="00D95E6A"/>
    <w:rsid w:val="00D961F6"/>
    <w:rsid w:val="00D963FD"/>
    <w:rsid w:val="00D964D2"/>
    <w:rsid w:val="00D965CF"/>
    <w:rsid w:val="00D9679D"/>
    <w:rsid w:val="00D96833"/>
    <w:rsid w:val="00D96967"/>
    <w:rsid w:val="00D96A16"/>
    <w:rsid w:val="00D96FAB"/>
    <w:rsid w:val="00D97226"/>
    <w:rsid w:val="00D9730C"/>
    <w:rsid w:val="00D974A1"/>
    <w:rsid w:val="00D978DF"/>
    <w:rsid w:val="00D979E3"/>
    <w:rsid w:val="00D97C09"/>
    <w:rsid w:val="00D97DC9"/>
    <w:rsid w:val="00D97F0D"/>
    <w:rsid w:val="00DA015D"/>
    <w:rsid w:val="00DA03E1"/>
    <w:rsid w:val="00DA0C55"/>
    <w:rsid w:val="00DA0E30"/>
    <w:rsid w:val="00DA127B"/>
    <w:rsid w:val="00DA12B6"/>
    <w:rsid w:val="00DA1FD4"/>
    <w:rsid w:val="00DA2621"/>
    <w:rsid w:val="00DA2736"/>
    <w:rsid w:val="00DA2C9A"/>
    <w:rsid w:val="00DA3206"/>
    <w:rsid w:val="00DA3475"/>
    <w:rsid w:val="00DA36BA"/>
    <w:rsid w:val="00DA39DF"/>
    <w:rsid w:val="00DA3F05"/>
    <w:rsid w:val="00DA4222"/>
    <w:rsid w:val="00DA498F"/>
    <w:rsid w:val="00DA4A73"/>
    <w:rsid w:val="00DA4B3A"/>
    <w:rsid w:val="00DA4C79"/>
    <w:rsid w:val="00DA4E2D"/>
    <w:rsid w:val="00DA4EA4"/>
    <w:rsid w:val="00DA4F87"/>
    <w:rsid w:val="00DA4FBD"/>
    <w:rsid w:val="00DA4FD0"/>
    <w:rsid w:val="00DA4FEF"/>
    <w:rsid w:val="00DA50F8"/>
    <w:rsid w:val="00DA5838"/>
    <w:rsid w:val="00DA5ABD"/>
    <w:rsid w:val="00DA5DA8"/>
    <w:rsid w:val="00DA5F14"/>
    <w:rsid w:val="00DA62E6"/>
    <w:rsid w:val="00DA64FF"/>
    <w:rsid w:val="00DA6691"/>
    <w:rsid w:val="00DA6CEA"/>
    <w:rsid w:val="00DA6E81"/>
    <w:rsid w:val="00DA717C"/>
    <w:rsid w:val="00DA732C"/>
    <w:rsid w:val="00DA7333"/>
    <w:rsid w:val="00DA7355"/>
    <w:rsid w:val="00DA73B7"/>
    <w:rsid w:val="00DA74CC"/>
    <w:rsid w:val="00DA7587"/>
    <w:rsid w:val="00DA79CF"/>
    <w:rsid w:val="00DA7BC7"/>
    <w:rsid w:val="00DA7FDC"/>
    <w:rsid w:val="00DB017E"/>
    <w:rsid w:val="00DB046E"/>
    <w:rsid w:val="00DB0E35"/>
    <w:rsid w:val="00DB13FA"/>
    <w:rsid w:val="00DB150F"/>
    <w:rsid w:val="00DB17DD"/>
    <w:rsid w:val="00DB1B4A"/>
    <w:rsid w:val="00DB1BDA"/>
    <w:rsid w:val="00DB1DF3"/>
    <w:rsid w:val="00DB2227"/>
    <w:rsid w:val="00DB268C"/>
    <w:rsid w:val="00DB289E"/>
    <w:rsid w:val="00DB2A0A"/>
    <w:rsid w:val="00DB2CBE"/>
    <w:rsid w:val="00DB2F42"/>
    <w:rsid w:val="00DB307D"/>
    <w:rsid w:val="00DB3C15"/>
    <w:rsid w:val="00DB3C20"/>
    <w:rsid w:val="00DB3DB0"/>
    <w:rsid w:val="00DB4489"/>
    <w:rsid w:val="00DB4498"/>
    <w:rsid w:val="00DB45B2"/>
    <w:rsid w:val="00DB462C"/>
    <w:rsid w:val="00DB4670"/>
    <w:rsid w:val="00DB4B0B"/>
    <w:rsid w:val="00DB4CD2"/>
    <w:rsid w:val="00DB5208"/>
    <w:rsid w:val="00DB52EF"/>
    <w:rsid w:val="00DB532D"/>
    <w:rsid w:val="00DB5549"/>
    <w:rsid w:val="00DB568C"/>
    <w:rsid w:val="00DB572B"/>
    <w:rsid w:val="00DB58EF"/>
    <w:rsid w:val="00DB59EE"/>
    <w:rsid w:val="00DB5A7C"/>
    <w:rsid w:val="00DB5B86"/>
    <w:rsid w:val="00DB5C82"/>
    <w:rsid w:val="00DB5D91"/>
    <w:rsid w:val="00DB5EA6"/>
    <w:rsid w:val="00DB5ED0"/>
    <w:rsid w:val="00DB5F0E"/>
    <w:rsid w:val="00DB6057"/>
    <w:rsid w:val="00DB6C03"/>
    <w:rsid w:val="00DB6D18"/>
    <w:rsid w:val="00DB6E2C"/>
    <w:rsid w:val="00DB700D"/>
    <w:rsid w:val="00DB7073"/>
    <w:rsid w:val="00DB709B"/>
    <w:rsid w:val="00DB71E0"/>
    <w:rsid w:val="00DB722A"/>
    <w:rsid w:val="00DB735F"/>
    <w:rsid w:val="00DB7817"/>
    <w:rsid w:val="00DB7885"/>
    <w:rsid w:val="00DB792E"/>
    <w:rsid w:val="00DB79D2"/>
    <w:rsid w:val="00DB7C88"/>
    <w:rsid w:val="00DB7E28"/>
    <w:rsid w:val="00DB7E6C"/>
    <w:rsid w:val="00DC007C"/>
    <w:rsid w:val="00DC00B8"/>
    <w:rsid w:val="00DC00C9"/>
    <w:rsid w:val="00DC04CF"/>
    <w:rsid w:val="00DC0724"/>
    <w:rsid w:val="00DC07DA"/>
    <w:rsid w:val="00DC0907"/>
    <w:rsid w:val="00DC0CF8"/>
    <w:rsid w:val="00DC0D12"/>
    <w:rsid w:val="00DC0DE4"/>
    <w:rsid w:val="00DC0E99"/>
    <w:rsid w:val="00DC1154"/>
    <w:rsid w:val="00DC15E2"/>
    <w:rsid w:val="00DC17FB"/>
    <w:rsid w:val="00DC18CB"/>
    <w:rsid w:val="00DC1906"/>
    <w:rsid w:val="00DC1A0D"/>
    <w:rsid w:val="00DC1A51"/>
    <w:rsid w:val="00DC1E48"/>
    <w:rsid w:val="00DC2046"/>
    <w:rsid w:val="00DC2236"/>
    <w:rsid w:val="00DC2326"/>
    <w:rsid w:val="00DC2784"/>
    <w:rsid w:val="00DC27F1"/>
    <w:rsid w:val="00DC2BF8"/>
    <w:rsid w:val="00DC2CA5"/>
    <w:rsid w:val="00DC2DC7"/>
    <w:rsid w:val="00DC2E2A"/>
    <w:rsid w:val="00DC2F40"/>
    <w:rsid w:val="00DC2F5D"/>
    <w:rsid w:val="00DC2F7C"/>
    <w:rsid w:val="00DC321B"/>
    <w:rsid w:val="00DC3889"/>
    <w:rsid w:val="00DC38F5"/>
    <w:rsid w:val="00DC3A12"/>
    <w:rsid w:val="00DC3AC7"/>
    <w:rsid w:val="00DC3BBD"/>
    <w:rsid w:val="00DC3CD4"/>
    <w:rsid w:val="00DC3CFB"/>
    <w:rsid w:val="00DC411A"/>
    <w:rsid w:val="00DC4134"/>
    <w:rsid w:val="00DC473B"/>
    <w:rsid w:val="00DC4766"/>
    <w:rsid w:val="00DC488F"/>
    <w:rsid w:val="00DC4D71"/>
    <w:rsid w:val="00DC4DA4"/>
    <w:rsid w:val="00DC4EC7"/>
    <w:rsid w:val="00DC548D"/>
    <w:rsid w:val="00DC5B34"/>
    <w:rsid w:val="00DC5C9E"/>
    <w:rsid w:val="00DC5E96"/>
    <w:rsid w:val="00DC60E4"/>
    <w:rsid w:val="00DC7309"/>
    <w:rsid w:val="00DC796E"/>
    <w:rsid w:val="00DC7A56"/>
    <w:rsid w:val="00DC7FA6"/>
    <w:rsid w:val="00DD0018"/>
    <w:rsid w:val="00DD0475"/>
    <w:rsid w:val="00DD055F"/>
    <w:rsid w:val="00DD06AD"/>
    <w:rsid w:val="00DD076A"/>
    <w:rsid w:val="00DD0D7D"/>
    <w:rsid w:val="00DD11AF"/>
    <w:rsid w:val="00DD1205"/>
    <w:rsid w:val="00DD1216"/>
    <w:rsid w:val="00DD156E"/>
    <w:rsid w:val="00DD1C0F"/>
    <w:rsid w:val="00DD1CA5"/>
    <w:rsid w:val="00DD1CBF"/>
    <w:rsid w:val="00DD22C1"/>
    <w:rsid w:val="00DD22FD"/>
    <w:rsid w:val="00DD2310"/>
    <w:rsid w:val="00DD251A"/>
    <w:rsid w:val="00DD2A7B"/>
    <w:rsid w:val="00DD2C88"/>
    <w:rsid w:val="00DD2E3C"/>
    <w:rsid w:val="00DD36AE"/>
    <w:rsid w:val="00DD389E"/>
    <w:rsid w:val="00DD3AC1"/>
    <w:rsid w:val="00DD3C73"/>
    <w:rsid w:val="00DD3CDF"/>
    <w:rsid w:val="00DD3CFF"/>
    <w:rsid w:val="00DD3D1C"/>
    <w:rsid w:val="00DD3EBF"/>
    <w:rsid w:val="00DD3FAF"/>
    <w:rsid w:val="00DD40F8"/>
    <w:rsid w:val="00DD43C3"/>
    <w:rsid w:val="00DD44DB"/>
    <w:rsid w:val="00DD495E"/>
    <w:rsid w:val="00DD4A08"/>
    <w:rsid w:val="00DD4A2A"/>
    <w:rsid w:val="00DD4B37"/>
    <w:rsid w:val="00DD4C49"/>
    <w:rsid w:val="00DD4FC2"/>
    <w:rsid w:val="00DD5165"/>
    <w:rsid w:val="00DD5AC0"/>
    <w:rsid w:val="00DD5CD2"/>
    <w:rsid w:val="00DD5E21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362"/>
    <w:rsid w:val="00DD7407"/>
    <w:rsid w:val="00DD7548"/>
    <w:rsid w:val="00DD7706"/>
    <w:rsid w:val="00DD77C7"/>
    <w:rsid w:val="00DD77E4"/>
    <w:rsid w:val="00DD7BA7"/>
    <w:rsid w:val="00DE02CB"/>
    <w:rsid w:val="00DE06C7"/>
    <w:rsid w:val="00DE0E23"/>
    <w:rsid w:val="00DE1081"/>
    <w:rsid w:val="00DE121D"/>
    <w:rsid w:val="00DE1294"/>
    <w:rsid w:val="00DE1337"/>
    <w:rsid w:val="00DE187B"/>
    <w:rsid w:val="00DE18B2"/>
    <w:rsid w:val="00DE1A10"/>
    <w:rsid w:val="00DE2061"/>
    <w:rsid w:val="00DE21A6"/>
    <w:rsid w:val="00DE226E"/>
    <w:rsid w:val="00DE2270"/>
    <w:rsid w:val="00DE2691"/>
    <w:rsid w:val="00DE26E7"/>
    <w:rsid w:val="00DE27CB"/>
    <w:rsid w:val="00DE295D"/>
    <w:rsid w:val="00DE31FC"/>
    <w:rsid w:val="00DE3590"/>
    <w:rsid w:val="00DE36C8"/>
    <w:rsid w:val="00DE377B"/>
    <w:rsid w:val="00DE3962"/>
    <w:rsid w:val="00DE3CD7"/>
    <w:rsid w:val="00DE3E85"/>
    <w:rsid w:val="00DE3F0C"/>
    <w:rsid w:val="00DE4008"/>
    <w:rsid w:val="00DE4187"/>
    <w:rsid w:val="00DE4237"/>
    <w:rsid w:val="00DE496B"/>
    <w:rsid w:val="00DE4B1E"/>
    <w:rsid w:val="00DE4B27"/>
    <w:rsid w:val="00DE4CA7"/>
    <w:rsid w:val="00DE4F25"/>
    <w:rsid w:val="00DE5222"/>
    <w:rsid w:val="00DE5792"/>
    <w:rsid w:val="00DE5DB6"/>
    <w:rsid w:val="00DE5E2B"/>
    <w:rsid w:val="00DE6380"/>
    <w:rsid w:val="00DE6454"/>
    <w:rsid w:val="00DE69FA"/>
    <w:rsid w:val="00DE6BF7"/>
    <w:rsid w:val="00DE6CFB"/>
    <w:rsid w:val="00DE6DC4"/>
    <w:rsid w:val="00DE6E35"/>
    <w:rsid w:val="00DE6EFF"/>
    <w:rsid w:val="00DE7541"/>
    <w:rsid w:val="00DE79F4"/>
    <w:rsid w:val="00DE7FE2"/>
    <w:rsid w:val="00DF00C6"/>
    <w:rsid w:val="00DF0457"/>
    <w:rsid w:val="00DF07A0"/>
    <w:rsid w:val="00DF0D36"/>
    <w:rsid w:val="00DF0EAE"/>
    <w:rsid w:val="00DF133F"/>
    <w:rsid w:val="00DF1985"/>
    <w:rsid w:val="00DF1988"/>
    <w:rsid w:val="00DF1A83"/>
    <w:rsid w:val="00DF1F60"/>
    <w:rsid w:val="00DF2385"/>
    <w:rsid w:val="00DF2978"/>
    <w:rsid w:val="00DF2AD9"/>
    <w:rsid w:val="00DF2C02"/>
    <w:rsid w:val="00DF2CEF"/>
    <w:rsid w:val="00DF2DD4"/>
    <w:rsid w:val="00DF3381"/>
    <w:rsid w:val="00DF3414"/>
    <w:rsid w:val="00DF342A"/>
    <w:rsid w:val="00DF381E"/>
    <w:rsid w:val="00DF402C"/>
    <w:rsid w:val="00DF43DF"/>
    <w:rsid w:val="00DF4531"/>
    <w:rsid w:val="00DF48C5"/>
    <w:rsid w:val="00DF4996"/>
    <w:rsid w:val="00DF4A0C"/>
    <w:rsid w:val="00DF4CC5"/>
    <w:rsid w:val="00DF4DA1"/>
    <w:rsid w:val="00DF5655"/>
    <w:rsid w:val="00DF5685"/>
    <w:rsid w:val="00DF56A5"/>
    <w:rsid w:val="00DF5DE5"/>
    <w:rsid w:val="00DF5E4D"/>
    <w:rsid w:val="00DF632B"/>
    <w:rsid w:val="00DF637C"/>
    <w:rsid w:val="00DF642C"/>
    <w:rsid w:val="00DF662A"/>
    <w:rsid w:val="00DF6641"/>
    <w:rsid w:val="00DF6B30"/>
    <w:rsid w:val="00DF6CCB"/>
    <w:rsid w:val="00DF6E65"/>
    <w:rsid w:val="00DF711A"/>
    <w:rsid w:val="00DF718E"/>
    <w:rsid w:val="00DF73E9"/>
    <w:rsid w:val="00DF76A8"/>
    <w:rsid w:val="00DF78C8"/>
    <w:rsid w:val="00DF78F0"/>
    <w:rsid w:val="00DF7A9E"/>
    <w:rsid w:val="00DF7DE4"/>
    <w:rsid w:val="00E00398"/>
    <w:rsid w:val="00E005F5"/>
    <w:rsid w:val="00E00721"/>
    <w:rsid w:val="00E00826"/>
    <w:rsid w:val="00E0088F"/>
    <w:rsid w:val="00E01253"/>
    <w:rsid w:val="00E01871"/>
    <w:rsid w:val="00E01988"/>
    <w:rsid w:val="00E01B91"/>
    <w:rsid w:val="00E02CE1"/>
    <w:rsid w:val="00E031DC"/>
    <w:rsid w:val="00E038B4"/>
    <w:rsid w:val="00E03E2B"/>
    <w:rsid w:val="00E0448D"/>
    <w:rsid w:val="00E04548"/>
    <w:rsid w:val="00E04680"/>
    <w:rsid w:val="00E04AF9"/>
    <w:rsid w:val="00E04C13"/>
    <w:rsid w:val="00E04DFC"/>
    <w:rsid w:val="00E04EB2"/>
    <w:rsid w:val="00E0503B"/>
    <w:rsid w:val="00E050C6"/>
    <w:rsid w:val="00E0547D"/>
    <w:rsid w:val="00E0572F"/>
    <w:rsid w:val="00E05856"/>
    <w:rsid w:val="00E05B01"/>
    <w:rsid w:val="00E05B73"/>
    <w:rsid w:val="00E06131"/>
    <w:rsid w:val="00E06188"/>
    <w:rsid w:val="00E06AF9"/>
    <w:rsid w:val="00E06DE1"/>
    <w:rsid w:val="00E07118"/>
    <w:rsid w:val="00E07131"/>
    <w:rsid w:val="00E07273"/>
    <w:rsid w:val="00E07702"/>
    <w:rsid w:val="00E07ACC"/>
    <w:rsid w:val="00E10049"/>
    <w:rsid w:val="00E106AB"/>
    <w:rsid w:val="00E1072D"/>
    <w:rsid w:val="00E10A52"/>
    <w:rsid w:val="00E10A77"/>
    <w:rsid w:val="00E10A99"/>
    <w:rsid w:val="00E10AD2"/>
    <w:rsid w:val="00E10D1D"/>
    <w:rsid w:val="00E10D5D"/>
    <w:rsid w:val="00E11099"/>
    <w:rsid w:val="00E1132F"/>
    <w:rsid w:val="00E1158A"/>
    <w:rsid w:val="00E11645"/>
    <w:rsid w:val="00E1234A"/>
    <w:rsid w:val="00E124B0"/>
    <w:rsid w:val="00E12654"/>
    <w:rsid w:val="00E12721"/>
    <w:rsid w:val="00E12A4B"/>
    <w:rsid w:val="00E13027"/>
    <w:rsid w:val="00E1350C"/>
    <w:rsid w:val="00E13518"/>
    <w:rsid w:val="00E1380A"/>
    <w:rsid w:val="00E13BA2"/>
    <w:rsid w:val="00E13C10"/>
    <w:rsid w:val="00E13EBB"/>
    <w:rsid w:val="00E14813"/>
    <w:rsid w:val="00E148D0"/>
    <w:rsid w:val="00E15A17"/>
    <w:rsid w:val="00E15D9D"/>
    <w:rsid w:val="00E15DB7"/>
    <w:rsid w:val="00E16985"/>
    <w:rsid w:val="00E16ACF"/>
    <w:rsid w:val="00E16B29"/>
    <w:rsid w:val="00E16B6A"/>
    <w:rsid w:val="00E16D30"/>
    <w:rsid w:val="00E16F67"/>
    <w:rsid w:val="00E16FA7"/>
    <w:rsid w:val="00E17048"/>
    <w:rsid w:val="00E1720D"/>
    <w:rsid w:val="00E17897"/>
    <w:rsid w:val="00E17FBD"/>
    <w:rsid w:val="00E2005C"/>
    <w:rsid w:val="00E20064"/>
    <w:rsid w:val="00E201EF"/>
    <w:rsid w:val="00E20739"/>
    <w:rsid w:val="00E208F0"/>
    <w:rsid w:val="00E20B0A"/>
    <w:rsid w:val="00E21507"/>
    <w:rsid w:val="00E21829"/>
    <w:rsid w:val="00E21C53"/>
    <w:rsid w:val="00E21C6F"/>
    <w:rsid w:val="00E21D52"/>
    <w:rsid w:val="00E22726"/>
    <w:rsid w:val="00E22769"/>
    <w:rsid w:val="00E22AE0"/>
    <w:rsid w:val="00E22BD2"/>
    <w:rsid w:val="00E22D76"/>
    <w:rsid w:val="00E2308D"/>
    <w:rsid w:val="00E23569"/>
    <w:rsid w:val="00E23698"/>
    <w:rsid w:val="00E236C3"/>
    <w:rsid w:val="00E23B5D"/>
    <w:rsid w:val="00E23CCC"/>
    <w:rsid w:val="00E23EBC"/>
    <w:rsid w:val="00E23F5B"/>
    <w:rsid w:val="00E242EB"/>
    <w:rsid w:val="00E24646"/>
    <w:rsid w:val="00E252C0"/>
    <w:rsid w:val="00E256E4"/>
    <w:rsid w:val="00E257F6"/>
    <w:rsid w:val="00E26069"/>
    <w:rsid w:val="00E260BF"/>
    <w:rsid w:val="00E26503"/>
    <w:rsid w:val="00E26644"/>
    <w:rsid w:val="00E2694A"/>
    <w:rsid w:val="00E26954"/>
    <w:rsid w:val="00E26D00"/>
    <w:rsid w:val="00E27011"/>
    <w:rsid w:val="00E27870"/>
    <w:rsid w:val="00E27E8E"/>
    <w:rsid w:val="00E27F51"/>
    <w:rsid w:val="00E27FA1"/>
    <w:rsid w:val="00E300EC"/>
    <w:rsid w:val="00E3099E"/>
    <w:rsid w:val="00E311C1"/>
    <w:rsid w:val="00E313A7"/>
    <w:rsid w:val="00E3144D"/>
    <w:rsid w:val="00E314AF"/>
    <w:rsid w:val="00E314BA"/>
    <w:rsid w:val="00E3163C"/>
    <w:rsid w:val="00E316A4"/>
    <w:rsid w:val="00E3174C"/>
    <w:rsid w:val="00E31DEE"/>
    <w:rsid w:val="00E31FB0"/>
    <w:rsid w:val="00E32248"/>
    <w:rsid w:val="00E322AB"/>
    <w:rsid w:val="00E32407"/>
    <w:rsid w:val="00E32C9A"/>
    <w:rsid w:val="00E32CE4"/>
    <w:rsid w:val="00E32D4C"/>
    <w:rsid w:val="00E32D5A"/>
    <w:rsid w:val="00E33301"/>
    <w:rsid w:val="00E333A2"/>
    <w:rsid w:val="00E3353D"/>
    <w:rsid w:val="00E33869"/>
    <w:rsid w:val="00E33DAD"/>
    <w:rsid w:val="00E33DC9"/>
    <w:rsid w:val="00E33EC1"/>
    <w:rsid w:val="00E34019"/>
    <w:rsid w:val="00E3444D"/>
    <w:rsid w:val="00E34678"/>
    <w:rsid w:val="00E346A2"/>
    <w:rsid w:val="00E34B5B"/>
    <w:rsid w:val="00E34C94"/>
    <w:rsid w:val="00E35851"/>
    <w:rsid w:val="00E3593B"/>
    <w:rsid w:val="00E3599D"/>
    <w:rsid w:val="00E359D7"/>
    <w:rsid w:val="00E35AA0"/>
    <w:rsid w:val="00E3602C"/>
    <w:rsid w:val="00E36315"/>
    <w:rsid w:val="00E363AC"/>
    <w:rsid w:val="00E36756"/>
    <w:rsid w:val="00E36774"/>
    <w:rsid w:val="00E36DE3"/>
    <w:rsid w:val="00E36EC5"/>
    <w:rsid w:val="00E37A6F"/>
    <w:rsid w:val="00E37FE8"/>
    <w:rsid w:val="00E40092"/>
    <w:rsid w:val="00E4036E"/>
    <w:rsid w:val="00E404B1"/>
    <w:rsid w:val="00E4055B"/>
    <w:rsid w:val="00E4064A"/>
    <w:rsid w:val="00E40FD3"/>
    <w:rsid w:val="00E412BC"/>
    <w:rsid w:val="00E41518"/>
    <w:rsid w:val="00E41DA0"/>
    <w:rsid w:val="00E42205"/>
    <w:rsid w:val="00E423C0"/>
    <w:rsid w:val="00E423CF"/>
    <w:rsid w:val="00E424CE"/>
    <w:rsid w:val="00E42528"/>
    <w:rsid w:val="00E42811"/>
    <w:rsid w:val="00E42AF0"/>
    <w:rsid w:val="00E42B4F"/>
    <w:rsid w:val="00E42C9B"/>
    <w:rsid w:val="00E42F94"/>
    <w:rsid w:val="00E431DC"/>
    <w:rsid w:val="00E431ED"/>
    <w:rsid w:val="00E432A6"/>
    <w:rsid w:val="00E43398"/>
    <w:rsid w:val="00E4351E"/>
    <w:rsid w:val="00E4371A"/>
    <w:rsid w:val="00E43841"/>
    <w:rsid w:val="00E4396F"/>
    <w:rsid w:val="00E43D4B"/>
    <w:rsid w:val="00E43E4B"/>
    <w:rsid w:val="00E43F26"/>
    <w:rsid w:val="00E43F64"/>
    <w:rsid w:val="00E4435B"/>
    <w:rsid w:val="00E445EF"/>
    <w:rsid w:val="00E4496F"/>
    <w:rsid w:val="00E44CCF"/>
    <w:rsid w:val="00E44EE9"/>
    <w:rsid w:val="00E45151"/>
    <w:rsid w:val="00E454B2"/>
    <w:rsid w:val="00E4556A"/>
    <w:rsid w:val="00E45B30"/>
    <w:rsid w:val="00E45D46"/>
    <w:rsid w:val="00E45E4B"/>
    <w:rsid w:val="00E45F5E"/>
    <w:rsid w:val="00E45FBE"/>
    <w:rsid w:val="00E465D2"/>
    <w:rsid w:val="00E465E5"/>
    <w:rsid w:val="00E4662E"/>
    <w:rsid w:val="00E469DB"/>
    <w:rsid w:val="00E46A34"/>
    <w:rsid w:val="00E4741D"/>
    <w:rsid w:val="00E474CA"/>
    <w:rsid w:val="00E4756E"/>
    <w:rsid w:val="00E475F2"/>
    <w:rsid w:val="00E47E3A"/>
    <w:rsid w:val="00E47FAB"/>
    <w:rsid w:val="00E50354"/>
    <w:rsid w:val="00E50422"/>
    <w:rsid w:val="00E50529"/>
    <w:rsid w:val="00E50B4D"/>
    <w:rsid w:val="00E50E0E"/>
    <w:rsid w:val="00E51746"/>
    <w:rsid w:val="00E51777"/>
    <w:rsid w:val="00E51800"/>
    <w:rsid w:val="00E51841"/>
    <w:rsid w:val="00E51F14"/>
    <w:rsid w:val="00E52269"/>
    <w:rsid w:val="00E525C5"/>
    <w:rsid w:val="00E52914"/>
    <w:rsid w:val="00E52B83"/>
    <w:rsid w:val="00E532AE"/>
    <w:rsid w:val="00E532DA"/>
    <w:rsid w:val="00E53776"/>
    <w:rsid w:val="00E537AC"/>
    <w:rsid w:val="00E53839"/>
    <w:rsid w:val="00E539B7"/>
    <w:rsid w:val="00E53E0A"/>
    <w:rsid w:val="00E53EA6"/>
    <w:rsid w:val="00E5414C"/>
    <w:rsid w:val="00E54197"/>
    <w:rsid w:val="00E5426E"/>
    <w:rsid w:val="00E543D2"/>
    <w:rsid w:val="00E543F4"/>
    <w:rsid w:val="00E545FB"/>
    <w:rsid w:val="00E54791"/>
    <w:rsid w:val="00E54C14"/>
    <w:rsid w:val="00E54E2F"/>
    <w:rsid w:val="00E54FB2"/>
    <w:rsid w:val="00E553FD"/>
    <w:rsid w:val="00E5557F"/>
    <w:rsid w:val="00E55BB3"/>
    <w:rsid w:val="00E55F81"/>
    <w:rsid w:val="00E5614A"/>
    <w:rsid w:val="00E56229"/>
    <w:rsid w:val="00E568A5"/>
    <w:rsid w:val="00E56938"/>
    <w:rsid w:val="00E56B83"/>
    <w:rsid w:val="00E56DE6"/>
    <w:rsid w:val="00E57031"/>
    <w:rsid w:val="00E573DB"/>
    <w:rsid w:val="00E57498"/>
    <w:rsid w:val="00E575FD"/>
    <w:rsid w:val="00E5764E"/>
    <w:rsid w:val="00E57EA2"/>
    <w:rsid w:val="00E57F52"/>
    <w:rsid w:val="00E6008A"/>
    <w:rsid w:val="00E60128"/>
    <w:rsid w:val="00E601DC"/>
    <w:rsid w:val="00E601EC"/>
    <w:rsid w:val="00E60378"/>
    <w:rsid w:val="00E605E3"/>
    <w:rsid w:val="00E608BF"/>
    <w:rsid w:val="00E6098D"/>
    <w:rsid w:val="00E60AB2"/>
    <w:rsid w:val="00E60FC2"/>
    <w:rsid w:val="00E61383"/>
    <w:rsid w:val="00E6144A"/>
    <w:rsid w:val="00E616CB"/>
    <w:rsid w:val="00E61913"/>
    <w:rsid w:val="00E61B16"/>
    <w:rsid w:val="00E6204D"/>
    <w:rsid w:val="00E626FA"/>
    <w:rsid w:val="00E62BE9"/>
    <w:rsid w:val="00E62D5E"/>
    <w:rsid w:val="00E62D77"/>
    <w:rsid w:val="00E63830"/>
    <w:rsid w:val="00E63854"/>
    <w:rsid w:val="00E63A25"/>
    <w:rsid w:val="00E63E43"/>
    <w:rsid w:val="00E640C8"/>
    <w:rsid w:val="00E644F4"/>
    <w:rsid w:val="00E64515"/>
    <w:rsid w:val="00E6453D"/>
    <w:rsid w:val="00E646C2"/>
    <w:rsid w:val="00E6473F"/>
    <w:rsid w:val="00E64772"/>
    <w:rsid w:val="00E64774"/>
    <w:rsid w:val="00E6482D"/>
    <w:rsid w:val="00E6492E"/>
    <w:rsid w:val="00E64C3C"/>
    <w:rsid w:val="00E64F6E"/>
    <w:rsid w:val="00E65174"/>
    <w:rsid w:val="00E6583D"/>
    <w:rsid w:val="00E65879"/>
    <w:rsid w:val="00E659F8"/>
    <w:rsid w:val="00E65C1F"/>
    <w:rsid w:val="00E65DCD"/>
    <w:rsid w:val="00E65FA4"/>
    <w:rsid w:val="00E66387"/>
    <w:rsid w:val="00E663CA"/>
    <w:rsid w:val="00E664D3"/>
    <w:rsid w:val="00E666DF"/>
    <w:rsid w:val="00E66C86"/>
    <w:rsid w:val="00E66EC2"/>
    <w:rsid w:val="00E66F60"/>
    <w:rsid w:val="00E66FCD"/>
    <w:rsid w:val="00E67113"/>
    <w:rsid w:val="00E6778B"/>
    <w:rsid w:val="00E67906"/>
    <w:rsid w:val="00E67B2B"/>
    <w:rsid w:val="00E67CAA"/>
    <w:rsid w:val="00E67CF8"/>
    <w:rsid w:val="00E700E5"/>
    <w:rsid w:val="00E70978"/>
    <w:rsid w:val="00E70A69"/>
    <w:rsid w:val="00E70B9A"/>
    <w:rsid w:val="00E70BEF"/>
    <w:rsid w:val="00E71776"/>
    <w:rsid w:val="00E71859"/>
    <w:rsid w:val="00E71ADC"/>
    <w:rsid w:val="00E71B82"/>
    <w:rsid w:val="00E71C05"/>
    <w:rsid w:val="00E71D81"/>
    <w:rsid w:val="00E72264"/>
    <w:rsid w:val="00E7227F"/>
    <w:rsid w:val="00E727BB"/>
    <w:rsid w:val="00E72A97"/>
    <w:rsid w:val="00E72B22"/>
    <w:rsid w:val="00E72BFE"/>
    <w:rsid w:val="00E72DA1"/>
    <w:rsid w:val="00E72EFE"/>
    <w:rsid w:val="00E72F9C"/>
    <w:rsid w:val="00E73010"/>
    <w:rsid w:val="00E73099"/>
    <w:rsid w:val="00E73188"/>
    <w:rsid w:val="00E73222"/>
    <w:rsid w:val="00E7356B"/>
    <w:rsid w:val="00E73579"/>
    <w:rsid w:val="00E7382C"/>
    <w:rsid w:val="00E7428D"/>
    <w:rsid w:val="00E7450F"/>
    <w:rsid w:val="00E7451D"/>
    <w:rsid w:val="00E74BD5"/>
    <w:rsid w:val="00E74C47"/>
    <w:rsid w:val="00E74C78"/>
    <w:rsid w:val="00E74D2C"/>
    <w:rsid w:val="00E75097"/>
    <w:rsid w:val="00E75201"/>
    <w:rsid w:val="00E75376"/>
    <w:rsid w:val="00E75574"/>
    <w:rsid w:val="00E75793"/>
    <w:rsid w:val="00E757DF"/>
    <w:rsid w:val="00E75AAD"/>
    <w:rsid w:val="00E75B2D"/>
    <w:rsid w:val="00E75C07"/>
    <w:rsid w:val="00E75C41"/>
    <w:rsid w:val="00E75D48"/>
    <w:rsid w:val="00E76008"/>
    <w:rsid w:val="00E763D5"/>
    <w:rsid w:val="00E766D9"/>
    <w:rsid w:val="00E7697C"/>
    <w:rsid w:val="00E76E4E"/>
    <w:rsid w:val="00E77061"/>
    <w:rsid w:val="00E7710D"/>
    <w:rsid w:val="00E779F7"/>
    <w:rsid w:val="00E77C82"/>
    <w:rsid w:val="00E77E2E"/>
    <w:rsid w:val="00E77E39"/>
    <w:rsid w:val="00E8017D"/>
    <w:rsid w:val="00E802E6"/>
    <w:rsid w:val="00E803B3"/>
    <w:rsid w:val="00E803B5"/>
    <w:rsid w:val="00E80415"/>
    <w:rsid w:val="00E8045E"/>
    <w:rsid w:val="00E8047B"/>
    <w:rsid w:val="00E8086A"/>
    <w:rsid w:val="00E80DB5"/>
    <w:rsid w:val="00E81081"/>
    <w:rsid w:val="00E81AB8"/>
    <w:rsid w:val="00E81BC0"/>
    <w:rsid w:val="00E81ECD"/>
    <w:rsid w:val="00E82349"/>
    <w:rsid w:val="00E826B3"/>
    <w:rsid w:val="00E827E0"/>
    <w:rsid w:val="00E82D11"/>
    <w:rsid w:val="00E82EF6"/>
    <w:rsid w:val="00E831E4"/>
    <w:rsid w:val="00E8330D"/>
    <w:rsid w:val="00E8340A"/>
    <w:rsid w:val="00E83515"/>
    <w:rsid w:val="00E839F0"/>
    <w:rsid w:val="00E83A85"/>
    <w:rsid w:val="00E83B85"/>
    <w:rsid w:val="00E83CA2"/>
    <w:rsid w:val="00E84407"/>
    <w:rsid w:val="00E84594"/>
    <w:rsid w:val="00E845EB"/>
    <w:rsid w:val="00E8470F"/>
    <w:rsid w:val="00E84D9D"/>
    <w:rsid w:val="00E84E03"/>
    <w:rsid w:val="00E84E3C"/>
    <w:rsid w:val="00E84ECE"/>
    <w:rsid w:val="00E8507B"/>
    <w:rsid w:val="00E851DF"/>
    <w:rsid w:val="00E856A8"/>
    <w:rsid w:val="00E857DC"/>
    <w:rsid w:val="00E85B07"/>
    <w:rsid w:val="00E85D43"/>
    <w:rsid w:val="00E85D95"/>
    <w:rsid w:val="00E85E3F"/>
    <w:rsid w:val="00E85FBC"/>
    <w:rsid w:val="00E8607B"/>
    <w:rsid w:val="00E8647F"/>
    <w:rsid w:val="00E86492"/>
    <w:rsid w:val="00E86697"/>
    <w:rsid w:val="00E86AF0"/>
    <w:rsid w:val="00E86BF5"/>
    <w:rsid w:val="00E86E26"/>
    <w:rsid w:val="00E8714B"/>
    <w:rsid w:val="00E87643"/>
    <w:rsid w:val="00E87B98"/>
    <w:rsid w:val="00E87BDB"/>
    <w:rsid w:val="00E87BFF"/>
    <w:rsid w:val="00E87C77"/>
    <w:rsid w:val="00E901AF"/>
    <w:rsid w:val="00E903FD"/>
    <w:rsid w:val="00E905DF"/>
    <w:rsid w:val="00E90634"/>
    <w:rsid w:val="00E9075E"/>
    <w:rsid w:val="00E90B61"/>
    <w:rsid w:val="00E910F0"/>
    <w:rsid w:val="00E91201"/>
    <w:rsid w:val="00E913AB"/>
    <w:rsid w:val="00E91420"/>
    <w:rsid w:val="00E9158A"/>
    <w:rsid w:val="00E915A0"/>
    <w:rsid w:val="00E91906"/>
    <w:rsid w:val="00E91963"/>
    <w:rsid w:val="00E91A18"/>
    <w:rsid w:val="00E930B5"/>
    <w:rsid w:val="00E9326A"/>
    <w:rsid w:val="00E93366"/>
    <w:rsid w:val="00E93A97"/>
    <w:rsid w:val="00E93BA2"/>
    <w:rsid w:val="00E940B3"/>
    <w:rsid w:val="00E943AB"/>
    <w:rsid w:val="00E944E8"/>
    <w:rsid w:val="00E94DFD"/>
    <w:rsid w:val="00E95516"/>
    <w:rsid w:val="00E9605F"/>
    <w:rsid w:val="00E9641A"/>
    <w:rsid w:val="00E96699"/>
    <w:rsid w:val="00E966DF"/>
    <w:rsid w:val="00E96E40"/>
    <w:rsid w:val="00E9701F"/>
    <w:rsid w:val="00E97114"/>
    <w:rsid w:val="00E97726"/>
    <w:rsid w:val="00E97DD9"/>
    <w:rsid w:val="00EA02C2"/>
    <w:rsid w:val="00EA042E"/>
    <w:rsid w:val="00EA060A"/>
    <w:rsid w:val="00EA06E6"/>
    <w:rsid w:val="00EA08C4"/>
    <w:rsid w:val="00EA0C50"/>
    <w:rsid w:val="00EA0E00"/>
    <w:rsid w:val="00EA1459"/>
    <w:rsid w:val="00EA1629"/>
    <w:rsid w:val="00EA187A"/>
    <w:rsid w:val="00EA1965"/>
    <w:rsid w:val="00EA1966"/>
    <w:rsid w:val="00EA1BAE"/>
    <w:rsid w:val="00EA1C23"/>
    <w:rsid w:val="00EA1CAA"/>
    <w:rsid w:val="00EA1F05"/>
    <w:rsid w:val="00EA1FAF"/>
    <w:rsid w:val="00EA25C5"/>
    <w:rsid w:val="00EA2A05"/>
    <w:rsid w:val="00EA2B78"/>
    <w:rsid w:val="00EA2D91"/>
    <w:rsid w:val="00EA2EC5"/>
    <w:rsid w:val="00EA2F34"/>
    <w:rsid w:val="00EA2F53"/>
    <w:rsid w:val="00EA3A4D"/>
    <w:rsid w:val="00EA3B2E"/>
    <w:rsid w:val="00EA3D41"/>
    <w:rsid w:val="00EA415C"/>
    <w:rsid w:val="00EA439D"/>
    <w:rsid w:val="00EA4565"/>
    <w:rsid w:val="00EA4609"/>
    <w:rsid w:val="00EA4615"/>
    <w:rsid w:val="00EA4984"/>
    <w:rsid w:val="00EA4B34"/>
    <w:rsid w:val="00EA4C6E"/>
    <w:rsid w:val="00EA4D1F"/>
    <w:rsid w:val="00EA4F4A"/>
    <w:rsid w:val="00EA569B"/>
    <w:rsid w:val="00EA5BB7"/>
    <w:rsid w:val="00EA5C56"/>
    <w:rsid w:val="00EA5EFB"/>
    <w:rsid w:val="00EA5FEF"/>
    <w:rsid w:val="00EA628D"/>
    <w:rsid w:val="00EA6416"/>
    <w:rsid w:val="00EA646C"/>
    <w:rsid w:val="00EA65EB"/>
    <w:rsid w:val="00EA6607"/>
    <w:rsid w:val="00EA6794"/>
    <w:rsid w:val="00EA68A4"/>
    <w:rsid w:val="00EA6CA2"/>
    <w:rsid w:val="00EA6F09"/>
    <w:rsid w:val="00EA736F"/>
    <w:rsid w:val="00EA770F"/>
    <w:rsid w:val="00EA7728"/>
    <w:rsid w:val="00EA77B4"/>
    <w:rsid w:val="00EA789E"/>
    <w:rsid w:val="00EA7B36"/>
    <w:rsid w:val="00EB037E"/>
    <w:rsid w:val="00EB0464"/>
    <w:rsid w:val="00EB07DF"/>
    <w:rsid w:val="00EB0F28"/>
    <w:rsid w:val="00EB0F2E"/>
    <w:rsid w:val="00EB116C"/>
    <w:rsid w:val="00EB1239"/>
    <w:rsid w:val="00EB15C7"/>
    <w:rsid w:val="00EB17B5"/>
    <w:rsid w:val="00EB17F2"/>
    <w:rsid w:val="00EB18D0"/>
    <w:rsid w:val="00EB1977"/>
    <w:rsid w:val="00EB19F2"/>
    <w:rsid w:val="00EB1ACE"/>
    <w:rsid w:val="00EB1AFA"/>
    <w:rsid w:val="00EB1E23"/>
    <w:rsid w:val="00EB221E"/>
    <w:rsid w:val="00EB28CA"/>
    <w:rsid w:val="00EB294F"/>
    <w:rsid w:val="00EB2DA4"/>
    <w:rsid w:val="00EB2DEC"/>
    <w:rsid w:val="00EB2EF3"/>
    <w:rsid w:val="00EB2F11"/>
    <w:rsid w:val="00EB3006"/>
    <w:rsid w:val="00EB3088"/>
    <w:rsid w:val="00EB32C4"/>
    <w:rsid w:val="00EB346D"/>
    <w:rsid w:val="00EB392B"/>
    <w:rsid w:val="00EB39E4"/>
    <w:rsid w:val="00EB3F3A"/>
    <w:rsid w:val="00EB4656"/>
    <w:rsid w:val="00EB4735"/>
    <w:rsid w:val="00EB49EA"/>
    <w:rsid w:val="00EB4A4B"/>
    <w:rsid w:val="00EB4C9A"/>
    <w:rsid w:val="00EB4EC6"/>
    <w:rsid w:val="00EB50E7"/>
    <w:rsid w:val="00EB5258"/>
    <w:rsid w:val="00EB52A5"/>
    <w:rsid w:val="00EB5677"/>
    <w:rsid w:val="00EB56BC"/>
    <w:rsid w:val="00EB5BCC"/>
    <w:rsid w:val="00EB5D0C"/>
    <w:rsid w:val="00EB62DF"/>
    <w:rsid w:val="00EB6322"/>
    <w:rsid w:val="00EB64A3"/>
    <w:rsid w:val="00EB6536"/>
    <w:rsid w:val="00EB654E"/>
    <w:rsid w:val="00EB66FE"/>
    <w:rsid w:val="00EB671C"/>
    <w:rsid w:val="00EB67CE"/>
    <w:rsid w:val="00EB6F5A"/>
    <w:rsid w:val="00EB73E9"/>
    <w:rsid w:val="00EB758D"/>
    <w:rsid w:val="00EB75B1"/>
    <w:rsid w:val="00EB766D"/>
    <w:rsid w:val="00EB784F"/>
    <w:rsid w:val="00EB78E5"/>
    <w:rsid w:val="00EB7A0D"/>
    <w:rsid w:val="00EB7D54"/>
    <w:rsid w:val="00EB7EF7"/>
    <w:rsid w:val="00EC0043"/>
    <w:rsid w:val="00EC0582"/>
    <w:rsid w:val="00EC0781"/>
    <w:rsid w:val="00EC09CB"/>
    <w:rsid w:val="00EC0E65"/>
    <w:rsid w:val="00EC1366"/>
    <w:rsid w:val="00EC138B"/>
    <w:rsid w:val="00EC19A5"/>
    <w:rsid w:val="00EC1D8B"/>
    <w:rsid w:val="00EC1DBA"/>
    <w:rsid w:val="00EC20EE"/>
    <w:rsid w:val="00EC2473"/>
    <w:rsid w:val="00EC2C21"/>
    <w:rsid w:val="00EC2E14"/>
    <w:rsid w:val="00EC2F36"/>
    <w:rsid w:val="00EC2F7C"/>
    <w:rsid w:val="00EC32ED"/>
    <w:rsid w:val="00EC3844"/>
    <w:rsid w:val="00EC387C"/>
    <w:rsid w:val="00EC3D6F"/>
    <w:rsid w:val="00EC4117"/>
    <w:rsid w:val="00EC4272"/>
    <w:rsid w:val="00EC4415"/>
    <w:rsid w:val="00EC442A"/>
    <w:rsid w:val="00EC4971"/>
    <w:rsid w:val="00EC49FB"/>
    <w:rsid w:val="00EC4B76"/>
    <w:rsid w:val="00EC4BFD"/>
    <w:rsid w:val="00EC544E"/>
    <w:rsid w:val="00EC5686"/>
    <w:rsid w:val="00EC5883"/>
    <w:rsid w:val="00EC5ABA"/>
    <w:rsid w:val="00EC5BBE"/>
    <w:rsid w:val="00EC5C58"/>
    <w:rsid w:val="00EC5D85"/>
    <w:rsid w:val="00EC61A0"/>
    <w:rsid w:val="00EC6344"/>
    <w:rsid w:val="00EC637A"/>
    <w:rsid w:val="00EC6B7C"/>
    <w:rsid w:val="00EC6B9D"/>
    <w:rsid w:val="00EC74AB"/>
    <w:rsid w:val="00EC76AA"/>
    <w:rsid w:val="00EC7800"/>
    <w:rsid w:val="00EC7985"/>
    <w:rsid w:val="00EC7F0F"/>
    <w:rsid w:val="00ED01F3"/>
    <w:rsid w:val="00ED0235"/>
    <w:rsid w:val="00ED025A"/>
    <w:rsid w:val="00ED0630"/>
    <w:rsid w:val="00ED0B95"/>
    <w:rsid w:val="00ED1128"/>
    <w:rsid w:val="00ED1150"/>
    <w:rsid w:val="00ED11C5"/>
    <w:rsid w:val="00ED1AC1"/>
    <w:rsid w:val="00ED1AC3"/>
    <w:rsid w:val="00ED1BA7"/>
    <w:rsid w:val="00ED1C1F"/>
    <w:rsid w:val="00ED1C72"/>
    <w:rsid w:val="00ED1E96"/>
    <w:rsid w:val="00ED20F2"/>
    <w:rsid w:val="00ED268E"/>
    <w:rsid w:val="00ED2837"/>
    <w:rsid w:val="00ED2879"/>
    <w:rsid w:val="00ED2A73"/>
    <w:rsid w:val="00ED2B51"/>
    <w:rsid w:val="00ED3246"/>
    <w:rsid w:val="00ED3579"/>
    <w:rsid w:val="00ED39EB"/>
    <w:rsid w:val="00ED3CA0"/>
    <w:rsid w:val="00ED45EF"/>
    <w:rsid w:val="00ED47E4"/>
    <w:rsid w:val="00ED4A83"/>
    <w:rsid w:val="00ED5017"/>
    <w:rsid w:val="00ED5279"/>
    <w:rsid w:val="00ED564D"/>
    <w:rsid w:val="00ED5651"/>
    <w:rsid w:val="00ED56B2"/>
    <w:rsid w:val="00ED5A27"/>
    <w:rsid w:val="00ED5A49"/>
    <w:rsid w:val="00ED5AB4"/>
    <w:rsid w:val="00ED6397"/>
    <w:rsid w:val="00ED63F0"/>
    <w:rsid w:val="00ED657B"/>
    <w:rsid w:val="00ED6E8C"/>
    <w:rsid w:val="00ED7259"/>
    <w:rsid w:val="00ED78AA"/>
    <w:rsid w:val="00ED7907"/>
    <w:rsid w:val="00ED797F"/>
    <w:rsid w:val="00ED7B78"/>
    <w:rsid w:val="00EE066F"/>
    <w:rsid w:val="00EE0841"/>
    <w:rsid w:val="00EE0B05"/>
    <w:rsid w:val="00EE0D68"/>
    <w:rsid w:val="00EE10A2"/>
    <w:rsid w:val="00EE1126"/>
    <w:rsid w:val="00EE1202"/>
    <w:rsid w:val="00EE1593"/>
    <w:rsid w:val="00EE1805"/>
    <w:rsid w:val="00EE185F"/>
    <w:rsid w:val="00EE1E1D"/>
    <w:rsid w:val="00EE1E67"/>
    <w:rsid w:val="00EE220C"/>
    <w:rsid w:val="00EE2293"/>
    <w:rsid w:val="00EE263A"/>
    <w:rsid w:val="00EE26DF"/>
    <w:rsid w:val="00EE274C"/>
    <w:rsid w:val="00EE298D"/>
    <w:rsid w:val="00EE2B49"/>
    <w:rsid w:val="00EE2CD7"/>
    <w:rsid w:val="00EE2DC8"/>
    <w:rsid w:val="00EE2E10"/>
    <w:rsid w:val="00EE3066"/>
    <w:rsid w:val="00EE31B7"/>
    <w:rsid w:val="00EE329A"/>
    <w:rsid w:val="00EE3467"/>
    <w:rsid w:val="00EE3563"/>
    <w:rsid w:val="00EE3680"/>
    <w:rsid w:val="00EE370E"/>
    <w:rsid w:val="00EE3AF5"/>
    <w:rsid w:val="00EE3F03"/>
    <w:rsid w:val="00EE40AD"/>
    <w:rsid w:val="00EE4A92"/>
    <w:rsid w:val="00EE4EA1"/>
    <w:rsid w:val="00EE4EBD"/>
    <w:rsid w:val="00EE540D"/>
    <w:rsid w:val="00EE55AE"/>
    <w:rsid w:val="00EE5616"/>
    <w:rsid w:val="00EE57C4"/>
    <w:rsid w:val="00EE5822"/>
    <w:rsid w:val="00EE5DFB"/>
    <w:rsid w:val="00EE5E74"/>
    <w:rsid w:val="00EE5F61"/>
    <w:rsid w:val="00EE6318"/>
    <w:rsid w:val="00EE68BF"/>
    <w:rsid w:val="00EE6C2D"/>
    <w:rsid w:val="00EE6E0A"/>
    <w:rsid w:val="00EE724F"/>
    <w:rsid w:val="00EE7319"/>
    <w:rsid w:val="00EE743E"/>
    <w:rsid w:val="00EE7460"/>
    <w:rsid w:val="00EE747E"/>
    <w:rsid w:val="00EE76A3"/>
    <w:rsid w:val="00EE76F9"/>
    <w:rsid w:val="00EE7825"/>
    <w:rsid w:val="00EE7A06"/>
    <w:rsid w:val="00EE7D5E"/>
    <w:rsid w:val="00EE7FD5"/>
    <w:rsid w:val="00EF08A5"/>
    <w:rsid w:val="00EF0939"/>
    <w:rsid w:val="00EF0BFB"/>
    <w:rsid w:val="00EF1427"/>
    <w:rsid w:val="00EF14E0"/>
    <w:rsid w:val="00EF1516"/>
    <w:rsid w:val="00EF15AF"/>
    <w:rsid w:val="00EF177B"/>
    <w:rsid w:val="00EF192F"/>
    <w:rsid w:val="00EF1AC6"/>
    <w:rsid w:val="00EF1C83"/>
    <w:rsid w:val="00EF1CE0"/>
    <w:rsid w:val="00EF1F49"/>
    <w:rsid w:val="00EF205F"/>
    <w:rsid w:val="00EF20B2"/>
    <w:rsid w:val="00EF21B4"/>
    <w:rsid w:val="00EF24D9"/>
    <w:rsid w:val="00EF252F"/>
    <w:rsid w:val="00EF261F"/>
    <w:rsid w:val="00EF28AE"/>
    <w:rsid w:val="00EF2B4A"/>
    <w:rsid w:val="00EF2D5C"/>
    <w:rsid w:val="00EF2E6A"/>
    <w:rsid w:val="00EF3026"/>
    <w:rsid w:val="00EF3439"/>
    <w:rsid w:val="00EF3779"/>
    <w:rsid w:val="00EF39A4"/>
    <w:rsid w:val="00EF3D22"/>
    <w:rsid w:val="00EF467C"/>
    <w:rsid w:val="00EF46AC"/>
    <w:rsid w:val="00EF46D5"/>
    <w:rsid w:val="00EF46FB"/>
    <w:rsid w:val="00EF475C"/>
    <w:rsid w:val="00EF49C3"/>
    <w:rsid w:val="00EF4E1A"/>
    <w:rsid w:val="00EF4EA2"/>
    <w:rsid w:val="00EF4FDB"/>
    <w:rsid w:val="00EF5051"/>
    <w:rsid w:val="00EF558D"/>
    <w:rsid w:val="00EF55AB"/>
    <w:rsid w:val="00EF58C8"/>
    <w:rsid w:val="00EF5A2B"/>
    <w:rsid w:val="00EF5CAF"/>
    <w:rsid w:val="00EF5DE0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6B6"/>
    <w:rsid w:val="00EF7ECC"/>
    <w:rsid w:val="00F001C9"/>
    <w:rsid w:val="00F00486"/>
    <w:rsid w:val="00F005D0"/>
    <w:rsid w:val="00F00815"/>
    <w:rsid w:val="00F00933"/>
    <w:rsid w:val="00F0098C"/>
    <w:rsid w:val="00F009E8"/>
    <w:rsid w:val="00F00D5A"/>
    <w:rsid w:val="00F00E84"/>
    <w:rsid w:val="00F00EB4"/>
    <w:rsid w:val="00F0102E"/>
    <w:rsid w:val="00F012B6"/>
    <w:rsid w:val="00F01487"/>
    <w:rsid w:val="00F01564"/>
    <w:rsid w:val="00F016B7"/>
    <w:rsid w:val="00F02081"/>
    <w:rsid w:val="00F020C0"/>
    <w:rsid w:val="00F02341"/>
    <w:rsid w:val="00F025FE"/>
    <w:rsid w:val="00F0272F"/>
    <w:rsid w:val="00F0277D"/>
    <w:rsid w:val="00F02B33"/>
    <w:rsid w:val="00F02E3D"/>
    <w:rsid w:val="00F0300E"/>
    <w:rsid w:val="00F03076"/>
    <w:rsid w:val="00F030ED"/>
    <w:rsid w:val="00F0318A"/>
    <w:rsid w:val="00F032BD"/>
    <w:rsid w:val="00F036C1"/>
    <w:rsid w:val="00F037B5"/>
    <w:rsid w:val="00F03916"/>
    <w:rsid w:val="00F03A44"/>
    <w:rsid w:val="00F03DD4"/>
    <w:rsid w:val="00F03DE1"/>
    <w:rsid w:val="00F0414D"/>
    <w:rsid w:val="00F04344"/>
    <w:rsid w:val="00F047E9"/>
    <w:rsid w:val="00F0488C"/>
    <w:rsid w:val="00F04E22"/>
    <w:rsid w:val="00F05008"/>
    <w:rsid w:val="00F05672"/>
    <w:rsid w:val="00F05775"/>
    <w:rsid w:val="00F057B2"/>
    <w:rsid w:val="00F0583B"/>
    <w:rsid w:val="00F05B2A"/>
    <w:rsid w:val="00F05FC1"/>
    <w:rsid w:val="00F0634B"/>
    <w:rsid w:val="00F06965"/>
    <w:rsid w:val="00F06A30"/>
    <w:rsid w:val="00F06ED1"/>
    <w:rsid w:val="00F07ADF"/>
    <w:rsid w:val="00F07E3A"/>
    <w:rsid w:val="00F10500"/>
    <w:rsid w:val="00F109F0"/>
    <w:rsid w:val="00F10C2E"/>
    <w:rsid w:val="00F10E0D"/>
    <w:rsid w:val="00F10EEE"/>
    <w:rsid w:val="00F11052"/>
    <w:rsid w:val="00F110EE"/>
    <w:rsid w:val="00F111E1"/>
    <w:rsid w:val="00F116A5"/>
    <w:rsid w:val="00F11823"/>
    <w:rsid w:val="00F119AC"/>
    <w:rsid w:val="00F119BF"/>
    <w:rsid w:val="00F11AEC"/>
    <w:rsid w:val="00F11E52"/>
    <w:rsid w:val="00F11F08"/>
    <w:rsid w:val="00F11F7F"/>
    <w:rsid w:val="00F1264F"/>
    <w:rsid w:val="00F12688"/>
    <w:rsid w:val="00F126A7"/>
    <w:rsid w:val="00F1277F"/>
    <w:rsid w:val="00F12AD6"/>
    <w:rsid w:val="00F12CA4"/>
    <w:rsid w:val="00F134CB"/>
    <w:rsid w:val="00F1376C"/>
    <w:rsid w:val="00F13A21"/>
    <w:rsid w:val="00F13A91"/>
    <w:rsid w:val="00F140F9"/>
    <w:rsid w:val="00F1426B"/>
    <w:rsid w:val="00F1427F"/>
    <w:rsid w:val="00F142C7"/>
    <w:rsid w:val="00F143DA"/>
    <w:rsid w:val="00F14649"/>
    <w:rsid w:val="00F14795"/>
    <w:rsid w:val="00F14AB6"/>
    <w:rsid w:val="00F15186"/>
    <w:rsid w:val="00F151E8"/>
    <w:rsid w:val="00F15360"/>
    <w:rsid w:val="00F15631"/>
    <w:rsid w:val="00F162D6"/>
    <w:rsid w:val="00F16811"/>
    <w:rsid w:val="00F16ECC"/>
    <w:rsid w:val="00F17064"/>
    <w:rsid w:val="00F172C5"/>
    <w:rsid w:val="00F174B6"/>
    <w:rsid w:val="00F174FB"/>
    <w:rsid w:val="00F175DB"/>
    <w:rsid w:val="00F17761"/>
    <w:rsid w:val="00F17794"/>
    <w:rsid w:val="00F200C9"/>
    <w:rsid w:val="00F201E9"/>
    <w:rsid w:val="00F202BD"/>
    <w:rsid w:val="00F2063F"/>
    <w:rsid w:val="00F20724"/>
    <w:rsid w:val="00F207B4"/>
    <w:rsid w:val="00F20967"/>
    <w:rsid w:val="00F209F3"/>
    <w:rsid w:val="00F20F0D"/>
    <w:rsid w:val="00F20FB9"/>
    <w:rsid w:val="00F21957"/>
    <w:rsid w:val="00F21C1B"/>
    <w:rsid w:val="00F21D30"/>
    <w:rsid w:val="00F21DF8"/>
    <w:rsid w:val="00F21E42"/>
    <w:rsid w:val="00F21E81"/>
    <w:rsid w:val="00F223DF"/>
    <w:rsid w:val="00F22432"/>
    <w:rsid w:val="00F227B2"/>
    <w:rsid w:val="00F22863"/>
    <w:rsid w:val="00F229EC"/>
    <w:rsid w:val="00F22AB2"/>
    <w:rsid w:val="00F22B5A"/>
    <w:rsid w:val="00F22DF4"/>
    <w:rsid w:val="00F22E04"/>
    <w:rsid w:val="00F22E5F"/>
    <w:rsid w:val="00F23260"/>
    <w:rsid w:val="00F23391"/>
    <w:rsid w:val="00F237C0"/>
    <w:rsid w:val="00F23AA0"/>
    <w:rsid w:val="00F23C30"/>
    <w:rsid w:val="00F23C34"/>
    <w:rsid w:val="00F23C9D"/>
    <w:rsid w:val="00F24078"/>
    <w:rsid w:val="00F2436B"/>
    <w:rsid w:val="00F24400"/>
    <w:rsid w:val="00F2445B"/>
    <w:rsid w:val="00F248B4"/>
    <w:rsid w:val="00F24929"/>
    <w:rsid w:val="00F24A7B"/>
    <w:rsid w:val="00F24AD9"/>
    <w:rsid w:val="00F24C4C"/>
    <w:rsid w:val="00F24C58"/>
    <w:rsid w:val="00F24E7C"/>
    <w:rsid w:val="00F24EC0"/>
    <w:rsid w:val="00F250E4"/>
    <w:rsid w:val="00F25250"/>
    <w:rsid w:val="00F2528E"/>
    <w:rsid w:val="00F252A0"/>
    <w:rsid w:val="00F2537B"/>
    <w:rsid w:val="00F253FB"/>
    <w:rsid w:val="00F25610"/>
    <w:rsid w:val="00F256CF"/>
    <w:rsid w:val="00F25840"/>
    <w:rsid w:val="00F259A8"/>
    <w:rsid w:val="00F25A6A"/>
    <w:rsid w:val="00F25C09"/>
    <w:rsid w:val="00F25E86"/>
    <w:rsid w:val="00F25FB6"/>
    <w:rsid w:val="00F26269"/>
    <w:rsid w:val="00F26330"/>
    <w:rsid w:val="00F26741"/>
    <w:rsid w:val="00F26A08"/>
    <w:rsid w:val="00F26B36"/>
    <w:rsid w:val="00F26B9F"/>
    <w:rsid w:val="00F26EE9"/>
    <w:rsid w:val="00F2718A"/>
    <w:rsid w:val="00F27494"/>
    <w:rsid w:val="00F27891"/>
    <w:rsid w:val="00F278F2"/>
    <w:rsid w:val="00F279F7"/>
    <w:rsid w:val="00F27B94"/>
    <w:rsid w:val="00F27E3B"/>
    <w:rsid w:val="00F27F38"/>
    <w:rsid w:val="00F3013A"/>
    <w:rsid w:val="00F3049D"/>
    <w:rsid w:val="00F305E8"/>
    <w:rsid w:val="00F30649"/>
    <w:rsid w:val="00F30784"/>
    <w:rsid w:val="00F30903"/>
    <w:rsid w:val="00F3095F"/>
    <w:rsid w:val="00F30BF5"/>
    <w:rsid w:val="00F31272"/>
    <w:rsid w:val="00F31684"/>
    <w:rsid w:val="00F31890"/>
    <w:rsid w:val="00F319E2"/>
    <w:rsid w:val="00F3205D"/>
    <w:rsid w:val="00F321D1"/>
    <w:rsid w:val="00F325EF"/>
    <w:rsid w:val="00F328F8"/>
    <w:rsid w:val="00F32B96"/>
    <w:rsid w:val="00F32DBD"/>
    <w:rsid w:val="00F336B1"/>
    <w:rsid w:val="00F3393D"/>
    <w:rsid w:val="00F33A4B"/>
    <w:rsid w:val="00F34122"/>
    <w:rsid w:val="00F34C58"/>
    <w:rsid w:val="00F34E4B"/>
    <w:rsid w:val="00F34E54"/>
    <w:rsid w:val="00F34E5E"/>
    <w:rsid w:val="00F34EEF"/>
    <w:rsid w:val="00F3523A"/>
    <w:rsid w:val="00F354BC"/>
    <w:rsid w:val="00F35627"/>
    <w:rsid w:val="00F356C1"/>
    <w:rsid w:val="00F3573B"/>
    <w:rsid w:val="00F357C2"/>
    <w:rsid w:val="00F35F58"/>
    <w:rsid w:val="00F36521"/>
    <w:rsid w:val="00F36C76"/>
    <w:rsid w:val="00F37209"/>
    <w:rsid w:val="00F37235"/>
    <w:rsid w:val="00F372A1"/>
    <w:rsid w:val="00F372E3"/>
    <w:rsid w:val="00F37317"/>
    <w:rsid w:val="00F3762E"/>
    <w:rsid w:val="00F37764"/>
    <w:rsid w:val="00F407F7"/>
    <w:rsid w:val="00F413FD"/>
    <w:rsid w:val="00F416E1"/>
    <w:rsid w:val="00F41731"/>
    <w:rsid w:val="00F4177C"/>
    <w:rsid w:val="00F418B2"/>
    <w:rsid w:val="00F418F2"/>
    <w:rsid w:val="00F41A7A"/>
    <w:rsid w:val="00F41B89"/>
    <w:rsid w:val="00F41C84"/>
    <w:rsid w:val="00F41E1A"/>
    <w:rsid w:val="00F41FD3"/>
    <w:rsid w:val="00F424DD"/>
    <w:rsid w:val="00F4282F"/>
    <w:rsid w:val="00F42A46"/>
    <w:rsid w:val="00F43014"/>
    <w:rsid w:val="00F43513"/>
    <w:rsid w:val="00F43691"/>
    <w:rsid w:val="00F439B2"/>
    <w:rsid w:val="00F43DDC"/>
    <w:rsid w:val="00F440C3"/>
    <w:rsid w:val="00F441A9"/>
    <w:rsid w:val="00F44435"/>
    <w:rsid w:val="00F44451"/>
    <w:rsid w:val="00F447A0"/>
    <w:rsid w:val="00F44860"/>
    <w:rsid w:val="00F44C63"/>
    <w:rsid w:val="00F44D2B"/>
    <w:rsid w:val="00F45031"/>
    <w:rsid w:val="00F45162"/>
    <w:rsid w:val="00F45AF5"/>
    <w:rsid w:val="00F45BA3"/>
    <w:rsid w:val="00F46215"/>
    <w:rsid w:val="00F46328"/>
    <w:rsid w:val="00F46473"/>
    <w:rsid w:val="00F46521"/>
    <w:rsid w:val="00F46B03"/>
    <w:rsid w:val="00F46E9D"/>
    <w:rsid w:val="00F46F06"/>
    <w:rsid w:val="00F472FE"/>
    <w:rsid w:val="00F47472"/>
    <w:rsid w:val="00F47606"/>
    <w:rsid w:val="00F477FF"/>
    <w:rsid w:val="00F4798A"/>
    <w:rsid w:val="00F4799D"/>
    <w:rsid w:val="00F479B9"/>
    <w:rsid w:val="00F47DB8"/>
    <w:rsid w:val="00F501C7"/>
    <w:rsid w:val="00F50215"/>
    <w:rsid w:val="00F5036F"/>
    <w:rsid w:val="00F50494"/>
    <w:rsid w:val="00F508ED"/>
    <w:rsid w:val="00F50A1E"/>
    <w:rsid w:val="00F50B80"/>
    <w:rsid w:val="00F50F74"/>
    <w:rsid w:val="00F511A4"/>
    <w:rsid w:val="00F511B1"/>
    <w:rsid w:val="00F511F3"/>
    <w:rsid w:val="00F5152B"/>
    <w:rsid w:val="00F51703"/>
    <w:rsid w:val="00F51785"/>
    <w:rsid w:val="00F517D9"/>
    <w:rsid w:val="00F51B9F"/>
    <w:rsid w:val="00F52001"/>
    <w:rsid w:val="00F52629"/>
    <w:rsid w:val="00F52678"/>
    <w:rsid w:val="00F52828"/>
    <w:rsid w:val="00F52A56"/>
    <w:rsid w:val="00F52A8C"/>
    <w:rsid w:val="00F52CC8"/>
    <w:rsid w:val="00F52E6D"/>
    <w:rsid w:val="00F53050"/>
    <w:rsid w:val="00F53499"/>
    <w:rsid w:val="00F53531"/>
    <w:rsid w:val="00F53942"/>
    <w:rsid w:val="00F53D96"/>
    <w:rsid w:val="00F53E6E"/>
    <w:rsid w:val="00F54156"/>
    <w:rsid w:val="00F543A9"/>
    <w:rsid w:val="00F543BB"/>
    <w:rsid w:val="00F543EC"/>
    <w:rsid w:val="00F5459E"/>
    <w:rsid w:val="00F545E1"/>
    <w:rsid w:val="00F54945"/>
    <w:rsid w:val="00F54949"/>
    <w:rsid w:val="00F54BF2"/>
    <w:rsid w:val="00F54F40"/>
    <w:rsid w:val="00F55126"/>
    <w:rsid w:val="00F553E3"/>
    <w:rsid w:val="00F5548E"/>
    <w:rsid w:val="00F5561F"/>
    <w:rsid w:val="00F5583A"/>
    <w:rsid w:val="00F55935"/>
    <w:rsid w:val="00F55AAE"/>
    <w:rsid w:val="00F55B35"/>
    <w:rsid w:val="00F55BFD"/>
    <w:rsid w:val="00F55C76"/>
    <w:rsid w:val="00F55E43"/>
    <w:rsid w:val="00F55E4D"/>
    <w:rsid w:val="00F563A9"/>
    <w:rsid w:val="00F5741D"/>
    <w:rsid w:val="00F574F5"/>
    <w:rsid w:val="00F57660"/>
    <w:rsid w:val="00F57782"/>
    <w:rsid w:val="00F57861"/>
    <w:rsid w:val="00F579E2"/>
    <w:rsid w:val="00F57E6C"/>
    <w:rsid w:val="00F57F44"/>
    <w:rsid w:val="00F60105"/>
    <w:rsid w:val="00F60245"/>
    <w:rsid w:val="00F604A5"/>
    <w:rsid w:val="00F604F1"/>
    <w:rsid w:val="00F60599"/>
    <w:rsid w:val="00F6077E"/>
    <w:rsid w:val="00F6079E"/>
    <w:rsid w:val="00F6095F"/>
    <w:rsid w:val="00F60C42"/>
    <w:rsid w:val="00F6102F"/>
    <w:rsid w:val="00F617EB"/>
    <w:rsid w:val="00F61A5D"/>
    <w:rsid w:val="00F61AD0"/>
    <w:rsid w:val="00F61CB1"/>
    <w:rsid w:val="00F62088"/>
    <w:rsid w:val="00F62105"/>
    <w:rsid w:val="00F62395"/>
    <w:rsid w:val="00F6252C"/>
    <w:rsid w:val="00F62780"/>
    <w:rsid w:val="00F627BF"/>
    <w:rsid w:val="00F62913"/>
    <w:rsid w:val="00F62E9F"/>
    <w:rsid w:val="00F63017"/>
    <w:rsid w:val="00F633BC"/>
    <w:rsid w:val="00F633C4"/>
    <w:rsid w:val="00F633DA"/>
    <w:rsid w:val="00F63EC7"/>
    <w:rsid w:val="00F63F70"/>
    <w:rsid w:val="00F6413B"/>
    <w:rsid w:val="00F64186"/>
    <w:rsid w:val="00F644BD"/>
    <w:rsid w:val="00F6484C"/>
    <w:rsid w:val="00F64916"/>
    <w:rsid w:val="00F64A2C"/>
    <w:rsid w:val="00F65089"/>
    <w:rsid w:val="00F6528C"/>
    <w:rsid w:val="00F65565"/>
    <w:rsid w:val="00F65602"/>
    <w:rsid w:val="00F657AA"/>
    <w:rsid w:val="00F65C9B"/>
    <w:rsid w:val="00F65D4D"/>
    <w:rsid w:val="00F65F90"/>
    <w:rsid w:val="00F6602A"/>
    <w:rsid w:val="00F66151"/>
    <w:rsid w:val="00F661A0"/>
    <w:rsid w:val="00F6626B"/>
    <w:rsid w:val="00F66548"/>
    <w:rsid w:val="00F668EC"/>
    <w:rsid w:val="00F67033"/>
    <w:rsid w:val="00F67119"/>
    <w:rsid w:val="00F6718F"/>
    <w:rsid w:val="00F6738A"/>
    <w:rsid w:val="00F677C4"/>
    <w:rsid w:val="00F679B3"/>
    <w:rsid w:val="00F67BB0"/>
    <w:rsid w:val="00F67BBE"/>
    <w:rsid w:val="00F67E77"/>
    <w:rsid w:val="00F7027A"/>
    <w:rsid w:val="00F705C7"/>
    <w:rsid w:val="00F70AAD"/>
    <w:rsid w:val="00F70B00"/>
    <w:rsid w:val="00F70F87"/>
    <w:rsid w:val="00F715AF"/>
    <w:rsid w:val="00F71778"/>
    <w:rsid w:val="00F71D77"/>
    <w:rsid w:val="00F7201D"/>
    <w:rsid w:val="00F7207D"/>
    <w:rsid w:val="00F7215C"/>
    <w:rsid w:val="00F7288A"/>
    <w:rsid w:val="00F730D7"/>
    <w:rsid w:val="00F73B63"/>
    <w:rsid w:val="00F73C61"/>
    <w:rsid w:val="00F74223"/>
    <w:rsid w:val="00F74300"/>
    <w:rsid w:val="00F74621"/>
    <w:rsid w:val="00F7489F"/>
    <w:rsid w:val="00F74BB4"/>
    <w:rsid w:val="00F74C90"/>
    <w:rsid w:val="00F74EF6"/>
    <w:rsid w:val="00F754D6"/>
    <w:rsid w:val="00F7564A"/>
    <w:rsid w:val="00F758B4"/>
    <w:rsid w:val="00F758FF"/>
    <w:rsid w:val="00F75A44"/>
    <w:rsid w:val="00F75B5B"/>
    <w:rsid w:val="00F75C8D"/>
    <w:rsid w:val="00F75CEA"/>
    <w:rsid w:val="00F75DF7"/>
    <w:rsid w:val="00F76A34"/>
    <w:rsid w:val="00F76B5D"/>
    <w:rsid w:val="00F76B71"/>
    <w:rsid w:val="00F77231"/>
    <w:rsid w:val="00F7725E"/>
    <w:rsid w:val="00F77379"/>
    <w:rsid w:val="00F77BF4"/>
    <w:rsid w:val="00F77DAD"/>
    <w:rsid w:val="00F801A9"/>
    <w:rsid w:val="00F80443"/>
    <w:rsid w:val="00F805CE"/>
    <w:rsid w:val="00F80B8D"/>
    <w:rsid w:val="00F80E91"/>
    <w:rsid w:val="00F810B2"/>
    <w:rsid w:val="00F813F9"/>
    <w:rsid w:val="00F814CF"/>
    <w:rsid w:val="00F8183B"/>
    <w:rsid w:val="00F81AF1"/>
    <w:rsid w:val="00F81B40"/>
    <w:rsid w:val="00F81C32"/>
    <w:rsid w:val="00F8248F"/>
    <w:rsid w:val="00F825B7"/>
    <w:rsid w:val="00F82658"/>
    <w:rsid w:val="00F82C78"/>
    <w:rsid w:val="00F82C81"/>
    <w:rsid w:val="00F82E87"/>
    <w:rsid w:val="00F8300A"/>
    <w:rsid w:val="00F83146"/>
    <w:rsid w:val="00F831AB"/>
    <w:rsid w:val="00F83218"/>
    <w:rsid w:val="00F83807"/>
    <w:rsid w:val="00F8389E"/>
    <w:rsid w:val="00F83A3C"/>
    <w:rsid w:val="00F83C4A"/>
    <w:rsid w:val="00F83D17"/>
    <w:rsid w:val="00F83F1B"/>
    <w:rsid w:val="00F8419E"/>
    <w:rsid w:val="00F843F5"/>
    <w:rsid w:val="00F8444E"/>
    <w:rsid w:val="00F84512"/>
    <w:rsid w:val="00F847D5"/>
    <w:rsid w:val="00F84D29"/>
    <w:rsid w:val="00F84E31"/>
    <w:rsid w:val="00F84E59"/>
    <w:rsid w:val="00F85048"/>
    <w:rsid w:val="00F85235"/>
    <w:rsid w:val="00F854A2"/>
    <w:rsid w:val="00F854A9"/>
    <w:rsid w:val="00F855CB"/>
    <w:rsid w:val="00F85C37"/>
    <w:rsid w:val="00F85E16"/>
    <w:rsid w:val="00F861DF"/>
    <w:rsid w:val="00F864DD"/>
    <w:rsid w:val="00F868D4"/>
    <w:rsid w:val="00F86BAA"/>
    <w:rsid w:val="00F86C1A"/>
    <w:rsid w:val="00F86C31"/>
    <w:rsid w:val="00F86FA6"/>
    <w:rsid w:val="00F8728D"/>
    <w:rsid w:val="00F874F7"/>
    <w:rsid w:val="00F875DD"/>
    <w:rsid w:val="00F8762A"/>
    <w:rsid w:val="00F87A21"/>
    <w:rsid w:val="00F87B4C"/>
    <w:rsid w:val="00F87C2F"/>
    <w:rsid w:val="00F87D23"/>
    <w:rsid w:val="00F90068"/>
    <w:rsid w:val="00F9043D"/>
    <w:rsid w:val="00F90608"/>
    <w:rsid w:val="00F908ED"/>
    <w:rsid w:val="00F90901"/>
    <w:rsid w:val="00F90B1F"/>
    <w:rsid w:val="00F90B2D"/>
    <w:rsid w:val="00F90BF3"/>
    <w:rsid w:val="00F90C79"/>
    <w:rsid w:val="00F90E6E"/>
    <w:rsid w:val="00F91329"/>
    <w:rsid w:val="00F9150C"/>
    <w:rsid w:val="00F91923"/>
    <w:rsid w:val="00F91ABC"/>
    <w:rsid w:val="00F91B1B"/>
    <w:rsid w:val="00F91E68"/>
    <w:rsid w:val="00F91F19"/>
    <w:rsid w:val="00F92081"/>
    <w:rsid w:val="00F9220C"/>
    <w:rsid w:val="00F92433"/>
    <w:rsid w:val="00F92648"/>
    <w:rsid w:val="00F9278C"/>
    <w:rsid w:val="00F9288E"/>
    <w:rsid w:val="00F92A9C"/>
    <w:rsid w:val="00F92F3C"/>
    <w:rsid w:val="00F9304F"/>
    <w:rsid w:val="00F93128"/>
    <w:rsid w:val="00F935DA"/>
    <w:rsid w:val="00F93A72"/>
    <w:rsid w:val="00F93AB1"/>
    <w:rsid w:val="00F93E0B"/>
    <w:rsid w:val="00F9431C"/>
    <w:rsid w:val="00F94538"/>
    <w:rsid w:val="00F945A9"/>
    <w:rsid w:val="00F94687"/>
    <w:rsid w:val="00F946C8"/>
    <w:rsid w:val="00F94838"/>
    <w:rsid w:val="00F94C42"/>
    <w:rsid w:val="00F94E56"/>
    <w:rsid w:val="00F94E81"/>
    <w:rsid w:val="00F950A1"/>
    <w:rsid w:val="00F951EE"/>
    <w:rsid w:val="00F95261"/>
    <w:rsid w:val="00F953D4"/>
    <w:rsid w:val="00F95644"/>
    <w:rsid w:val="00F95853"/>
    <w:rsid w:val="00F95C3E"/>
    <w:rsid w:val="00F95F3E"/>
    <w:rsid w:val="00F961FA"/>
    <w:rsid w:val="00F9649E"/>
    <w:rsid w:val="00F969AE"/>
    <w:rsid w:val="00F96BFF"/>
    <w:rsid w:val="00F97036"/>
    <w:rsid w:val="00F971DF"/>
    <w:rsid w:val="00F97334"/>
    <w:rsid w:val="00F97553"/>
    <w:rsid w:val="00F975F0"/>
    <w:rsid w:val="00F9775F"/>
    <w:rsid w:val="00F978C7"/>
    <w:rsid w:val="00FA00C6"/>
    <w:rsid w:val="00FA01D6"/>
    <w:rsid w:val="00FA086D"/>
    <w:rsid w:val="00FA099A"/>
    <w:rsid w:val="00FA0AB9"/>
    <w:rsid w:val="00FA0F94"/>
    <w:rsid w:val="00FA1270"/>
    <w:rsid w:val="00FA1372"/>
    <w:rsid w:val="00FA1593"/>
    <w:rsid w:val="00FA1809"/>
    <w:rsid w:val="00FA1B12"/>
    <w:rsid w:val="00FA1C57"/>
    <w:rsid w:val="00FA1D13"/>
    <w:rsid w:val="00FA1D19"/>
    <w:rsid w:val="00FA231A"/>
    <w:rsid w:val="00FA2467"/>
    <w:rsid w:val="00FA2A39"/>
    <w:rsid w:val="00FA2CA6"/>
    <w:rsid w:val="00FA2DAF"/>
    <w:rsid w:val="00FA2DFE"/>
    <w:rsid w:val="00FA2E14"/>
    <w:rsid w:val="00FA30FB"/>
    <w:rsid w:val="00FA31A9"/>
    <w:rsid w:val="00FA36BB"/>
    <w:rsid w:val="00FA370D"/>
    <w:rsid w:val="00FA384C"/>
    <w:rsid w:val="00FA397C"/>
    <w:rsid w:val="00FA3A90"/>
    <w:rsid w:val="00FA4205"/>
    <w:rsid w:val="00FA4477"/>
    <w:rsid w:val="00FA454D"/>
    <w:rsid w:val="00FA4D1A"/>
    <w:rsid w:val="00FA4ECC"/>
    <w:rsid w:val="00FA51AE"/>
    <w:rsid w:val="00FA5250"/>
    <w:rsid w:val="00FA54BC"/>
    <w:rsid w:val="00FA54C6"/>
    <w:rsid w:val="00FA54E2"/>
    <w:rsid w:val="00FA58A3"/>
    <w:rsid w:val="00FA58D1"/>
    <w:rsid w:val="00FA5900"/>
    <w:rsid w:val="00FA5EB1"/>
    <w:rsid w:val="00FA5F2E"/>
    <w:rsid w:val="00FA61F9"/>
    <w:rsid w:val="00FA6201"/>
    <w:rsid w:val="00FA62D5"/>
    <w:rsid w:val="00FA644B"/>
    <w:rsid w:val="00FA64D5"/>
    <w:rsid w:val="00FA68CC"/>
    <w:rsid w:val="00FA69DC"/>
    <w:rsid w:val="00FA6B1B"/>
    <w:rsid w:val="00FA6E04"/>
    <w:rsid w:val="00FA6E53"/>
    <w:rsid w:val="00FA6E90"/>
    <w:rsid w:val="00FA6F8F"/>
    <w:rsid w:val="00FA7045"/>
    <w:rsid w:val="00FA78BE"/>
    <w:rsid w:val="00FA7ADF"/>
    <w:rsid w:val="00FA7CB3"/>
    <w:rsid w:val="00FA7DE5"/>
    <w:rsid w:val="00FB05A9"/>
    <w:rsid w:val="00FB069F"/>
    <w:rsid w:val="00FB0A91"/>
    <w:rsid w:val="00FB0C7F"/>
    <w:rsid w:val="00FB0F14"/>
    <w:rsid w:val="00FB0F9D"/>
    <w:rsid w:val="00FB0FB6"/>
    <w:rsid w:val="00FB1A94"/>
    <w:rsid w:val="00FB1C75"/>
    <w:rsid w:val="00FB1CD5"/>
    <w:rsid w:val="00FB1F0B"/>
    <w:rsid w:val="00FB33B0"/>
    <w:rsid w:val="00FB35E6"/>
    <w:rsid w:val="00FB370C"/>
    <w:rsid w:val="00FB37E4"/>
    <w:rsid w:val="00FB3991"/>
    <w:rsid w:val="00FB3D02"/>
    <w:rsid w:val="00FB42B2"/>
    <w:rsid w:val="00FB43D1"/>
    <w:rsid w:val="00FB4597"/>
    <w:rsid w:val="00FB47CF"/>
    <w:rsid w:val="00FB4A51"/>
    <w:rsid w:val="00FB4C9A"/>
    <w:rsid w:val="00FB4DAB"/>
    <w:rsid w:val="00FB4FBC"/>
    <w:rsid w:val="00FB519E"/>
    <w:rsid w:val="00FB51DB"/>
    <w:rsid w:val="00FB52E8"/>
    <w:rsid w:val="00FB5753"/>
    <w:rsid w:val="00FB57BA"/>
    <w:rsid w:val="00FB59DD"/>
    <w:rsid w:val="00FB5A97"/>
    <w:rsid w:val="00FB5C2A"/>
    <w:rsid w:val="00FB5C4C"/>
    <w:rsid w:val="00FB5C96"/>
    <w:rsid w:val="00FB5CD3"/>
    <w:rsid w:val="00FB6088"/>
    <w:rsid w:val="00FB6091"/>
    <w:rsid w:val="00FB64C1"/>
    <w:rsid w:val="00FB64F7"/>
    <w:rsid w:val="00FB674C"/>
    <w:rsid w:val="00FB6D6A"/>
    <w:rsid w:val="00FB6DFF"/>
    <w:rsid w:val="00FB6FCA"/>
    <w:rsid w:val="00FB723F"/>
    <w:rsid w:val="00FB784B"/>
    <w:rsid w:val="00FB7C99"/>
    <w:rsid w:val="00FB7D3D"/>
    <w:rsid w:val="00FB7D6A"/>
    <w:rsid w:val="00FB7FCB"/>
    <w:rsid w:val="00FC0254"/>
    <w:rsid w:val="00FC02E9"/>
    <w:rsid w:val="00FC06E5"/>
    <w:rsid w:val="00FC0944"/>
    <w:rsid w:val="00FC0A5B"/>
    <w:rsid w:val="00FC0C5F"/>
    <w:rsid w:val="00FC0C95"/>
    <w:rsid w:val="00FC0CB9"/>
    <w:rsid w:val="00FC0CBD"/>
    <w:rsid w:val="00FC0CD9"/>
    <w:rsid w:val="00FC0EFB"/>
    <w:rsid w:val="00FC10E8"/>
    <w:rsid w:val="00FC10FD"/>
    <w:rsid w:val="00FC1358"/>
    <w:rsid w:val="00FC145A"/>
    <w:rsid w:val="00FC1546"/>
    <w:rsid w:val="00FC154F"/>
    <w:rsid w:val="00FC15C0"/>
    <w:rsid w:val="00FC1AB1"/>
    <w:rsid w:val="00FC1B42"/>
    <w:rsid w:val="00FC1C0D"/>
    <w:rsid w:val="00FC1D02"/>
    <w:rsid w:val="00FC1D45"/>
    <w:rsid w:val="00FC22FA"/>
    <w:rsid w:val="00FC243E"/>
    <w:rsid w:val="00FC284B"/>
    <w:rsid w:val="00FC28B8"/>
    <w:rsid w:val="00FC2922"/>
    <w:rsid w:val="00FC2A7D"/>
    <w:rsid w:val="00FC2EB4"/>
    <w:rsid w:val="00FC30EF"/>
    <w:rsid w:val="00FC32FB"/>
    <w:rsid w:val="00FC3690"/>
    <w:rsid w:val="00FC38AF"/>
    <w:rsid w:val="00FC3D09"/>
    <w:rsid w:val="00FC4013"/>
    <w:rsid w:val="00FC4024"/>
    <w:rsid w:val="00FC415F"/>
    <w:rsid w:val="00FC4178"/>
    <w:rsid w:val="00FC45EC"/>
    <w:rsid w:val="00FC4AD2"/>
    <w:rsid w:val="00FC4B4A"/>
    <w:rsid w:val="00FC4C4E"/>
    <w:rsid w:val="00FC4CBD"/>
    <w:rsid w:val="00FC501D"/>
    <w:rsid w:val="00FC5177"/>
    <w:rsid w:val="00FC51F0"/>
    <w:rsid w:val="00FC52EA"/>
    <w:rsid w:val="00FC53F3"/>
    <w:rsid w:val="00FC549A"/>
    <w:rsid w:val="00FC551E"/>
    <w:rsid w:val="00FC5993"/>
    <w:rsid w:val="00FC5A67"/>
    <w:rsid w:val="00FC5B7F"/>
    <w:rsid w:val="00FC5F10"/>
    <w:rsid w:val="00FC611C"/>
    <w:rsid w:val="00FC650D"/>
    <w:rsid w:val="00FC652E"/>
    <w:rsid w:val="00FC65FA"/>
    <w:rsid w:val="00FC6912"/>
    <w:rsid w:val="00FC6A0F"/>
    <w:rsid w:val="00FC6B8D"/>
    <w:rsid w:val="00FC6E7B"/>
    <w:rsid w:val="00FC72B9"/>
    <w:rsid w:val="00FC77E7"/>
    <w:rsid w:val="00FC79CD"/>
    <w:rsid w:val="00FC7A15"/>
    <w:rsid w:val="00FC7A64"/>
    <w:rsid w:val="00FC7AD6"/>
    <w:rsid w:val="00FC7CAE"/>
    <w:rsid w:val="00FD015E"/>
    <w:rsid w:val="00FD05C2"/>
    <w:rsid w:val="00FD074C"/>
    <w:rsid w:val="00FD08BE"/>
    <w:rsid w:val="00FD0AB4"/>
    <w:rsid w:val="00FD0BE0"/>
    <w:rsid w:val="00FD0E2B"/>
    <w:rsid w:val="00FD0E65"/>
    <w:rsid w:val="00FD0F11"/>
    <w:rsid w:val="00FD0F47"/>
    <w:rsid w:val="00FD1083"/>
    <w:rsid w:val="00FD1245"/>
    <w:rsid w:val="00FD14B0"/>
    <w:rsid w:val="00FD14D9"/>
    <w:rsid w:val="00FD164B"/>
    <w:rsid w:val="00FD19EC"/>
    <w:rsid w:val="00FD2024"/>
    <w:rsid w:val="00FD20F8"/>
    <w:rsid w:val="00FD217F"/>
    <w:rsid w:val="00FD27B0"/>
    <w:rsid w:val="00FD28C0"/>
    <w:rsid w:val="00FD2C81"/>
    <w:rsid w:val="00FD3003"/>
    <w:rsid w:val="00FD3068"/>
    <w:rsid w:val="00FD380E"/>
    <w:rsid w:val="00FD387D"/>
    <w:rsid w:val="00FD3C62"/>
    <w:rsid w:val="00FD3C76"/>
    <w:rsid w:val="00FD3EF7"/>
    <w:rsid w:val="00FD410A"/>
    <w:rsid w:val="00FD4A35"/>
    <w:rsid w:val="00FD4CFD"/>
    <w:rsid w:val="00FD4EB9"/>
    <w:rsid w:val="00FD520C"/>
    <w:rsid w:val="00FD52E4"/>
    <w:rsid w:val="00FD549C"/>
    <w:rsid w:val="00FD54FE"/>
    <w:rsid w:val="00FD57AC"/>
    <w:rsid w:val="00FD5B31"/>
    <w:rsid w:val="00FD5B91"/>
    <w:rsid w:val="00FD5BB9"/>
    <w:rsid w:val="00FD5D69"/>
    <w:rsid w:val="00FD6027"/>
    <w:rsid w:val="00FD6641"/>
    <w:rsid w:val="00FD67B1"/>
    <w:rsid w:val="00FD68FC"/>
    <w:rsid w:val="00FD6C68"/>
    <w:rsid w:val="00FD6F24"/>
    <w:rsid w:val="00FD7293"/>
    <w:rsid w:val="00FD77F5"/>
    <w:rsid w:val="00FD78C0"/>
    <w:rsid w:val="00FD7AB1"/>
    <w:rsid w:val="00FD7C83"/>
    <w:rsid w:val="00FD7E8B"/>
    <w:rsid w:val="00FE01AB"/>
    <w:rsid w:val="00FE031F"/>
    <w:rsid w:val="00FE04C1"/>
    <w:rsid w:val="00FE0574"/>
    <w:rsid w:val="00FE0682"/>
    <w:rsid w:val="00FE06B7"/>
    <w:rsid w:val="00FE06BE"/>
    <w:rsid w:val="00FE078B"/>
    <w:rsid w:val="00FE0AEE"/>
    <w:rsid w:val="00FE0BCD"/>
    <w:rsid w:val="00FE0C11"/>
    <w:rsid w:val="00FE0EB1"/>
    <w:rsid w:val="00FE1944"/>
    <w:rsid w:val="00FE1E65"/>
    <w:rsid w:val="00FE20B0"/>
    <w:rsid w:val="00FE2139"/>
    <w:rsid w:val="00FE21FA"/>
    <w:rsid w:val="00FE2235"/>
    <w:rsid w:val="00FE22B3"/>
    <w:rsid w:val="00FE29A2"/>
    <w:rsid w:val="00FE2D81"/>
    <w:rsid w:val="00FE3659"/>
    <w:rsid w:val="00FE3775"/>
    <w:rsid w:val="00FE388A"/>
    <w:rsid w:val="00FE38CD"/>
    <w:rsid w:val="00FE3992"/>
    <w:rsid w:val="00FE39E1"/>
    <w:rsid w:val="00FE3F8D"/>
    <w:rsid w:val="00FE3FF9"/>
    <w:rsid w:val="00FE45D8"/>
    <w:rsid w:val="00FE4630"/>
    <w:rsid w:val="00FE4E50"/>
    <w:rsid w:val="00FE5534"/>
    <w:rsid w:val="00FE55E4"/>
    <w:rsid w:val="00FE5626"/>
    <w:rsid w:val="00FE5627"/>
    <w:rsid w:val="00FE5CE8"/>
    <w:rsid w:val="00FE6120"/>
    <w:rsid w:val="00FE613A"/>
    <w:rsid w:val="00FE61A8"/>
    <w:rsid w:val="00FE691C"/>
    <w:rsid w:val="00FE6978"/>
    <w:rsid w:val="00FE6D81"/>
    <w:rsid w:val="00FE6DFA"/>
    <w:rsid w:val="00FE7186"/>
    <w:rsid w:val="00FE7610"/>
    <w:rsid w:val="00FF0097"/>
    <w:rsid w:val="00FF03FB"/>
    <w:rsid w:val="00FF059F"/>
    <w:rsid w:val="00FF085D"/>
    <w:rsid w:val="00FF0B3E"/>
    <w:rsid w:val="00FF0DF4"/>
    <w:rsid w:val="00FF11B3"/>
    <w:rsid w:val="00FF1514"/>
    <w:rsid w:val="00FF1FA4"/>
    <w:rsid w:val="00FF215D"/>
    <w:rsid w:val="00FF2178"/>
    <w:rsid w:val="00FF23B0"/>
    <w:rsid w:val="00FF28CB"/>
    <w:rsid w:val="00FF28F8"/>
    <w:rsid w:val="00FF2DB6"/>
    <w:rsid w:val="00FF2F53"/>
    <w:rsid w:val="00FF2F6E"/>
    <w:rsid w:val="00FF3042"/>
    <w:rsid w:val="00FF323D"/>
    <w:rsid w:val="00FF325C"/>
    <w:rsid w:val="00FF36D8"/>
    <w:rsid w:val="00FF398C"/>
    <w:rsid w:val="00FF3A76"/>
    <w:rsid w:val="00FF3AA2"/>
    <w:rsid w:val="00FF3ABC"/>
    <w:rsid w:val="00FF3BC7"/>
    <w:rsid w:val="00FF3DA2"/>
    <w:rsid w:val="00FF3F5C"/>
    <w:rsid w:val="00FF40F1"/>
    <w:rsid w:val="00FF414F"/>
    <w:rsid w:val="00FF4340"/>
    <w:rsid w:val="00FF4602"/>
    <w:rsid w:val="00FF4833"/>
    <w:rsid w:val="00FF4A52"/>
    <w:rsid w:val="00FF4CFE"/>
    <w:rsid w:val="00FF4F89"/>
    <w:rsid w:val="00FF4FCB"/>
    <w:rsid w:val="00FF4FE1"/>
    <w:rsid w:val="00FF504B"/>
    <w:rsid w:val="00FF5A63"/>
    <w:rsid w:val="00FF5AEB"/>
    <w:rsid w:val="00FF5B6A"/>
    <w:rsid w:val="00FF6BB6"/>
    <w:rsid w:val="00FF6C0B"/>
    <w:rsid w:val="00FF7316"/>
    <w:rsid w:val="00FF73B5"/>
    <w:rsid w:val="00FF7576"/>
    <w:rsid w:val="00FF76AF"/>
    <w:rsid w:val="00FF7723"/>
    <w:rsid w:val="00FF7AE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14973F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A310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en-US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F50215"/>
    <w:pPr>
      <w:numPr>
        <w:numId w:val="7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,b + Angsana New,Bold,Left:  0....,Left:  1 cm,Rig...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 w:cs="Cordia New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 w:cs="Tahoma"/>
      <w:sz w:val="16"/>
      <w:szCs w:val="16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uiPriority w:val="99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</w:rPr>
  </w:style>
  <w:style w:type="paragraph" w:customStyle="1" w:styleId="AA2ndlevelbullet">
    <w:name w:val="AA 2nd level bullet"/>
    <w:basedOn w:val="Normal"/>
    <w:rsid w:val="00B2522B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character" w:customStyle="1" w:styleId="FooterChar">
    <w:name w:val="Footer Char"/>
    <w:link w:val="Footer"/>
    <w:uiPriority w:val="99"/>
    <w:rsid w:val="00F644BD"/>
    <w:rPr>
      <w:rFonts w:ascii="Times New Roman" w:hAnsi="Times New Roman"/>
      <w:sz w:val="18"/>
      <w:szCs w:val="18"/>
      <w:lang w:val="en-GB"/>
    </w:rPr>
  </w:style>
  <w:style w:type="character" w:styleId="CommentReference">
    <w:name w:val="annotation reference"/>
    <w:uiPriority w:val="99"/>
    <w:rsid w:val="00140B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40BB4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140BB4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40BB4"/>
    <w:rPr>
      <w:b/>
      <w:bCs/>
    </w:rPr>
  </w:style>
  <w:style w:type="character" w:customStyle="1" w:styleId="CommentSubjectChar">
    <w:name w:val="Comment Subject Char"/>
    <w:link w:val="CommentSubject"/>
    <w:rsid w:val="00140BB4"/>
    <w:rPr>
      <w:rFonts w:ascii="Times New Roman" w:hAnsi="Times New Roman"/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F91B1B"/>
    <w:rPr>
      <w:rFonts w:ascii="Times New Roman" w:hAnsi="Times New Roman"/>
      <w:sz w:val="22"/>
      <w:szCs w:val="28"/>
      <w:lang w:val="en-GB"/>
    </w:rPr>
  </w:style>
  <w:style w:type="paragraph" w:customStyle="1" w:styleId="AA1stlevelbullet">
    <w:name w:val="AA 1st level bullet"/>
    <w:basedOn w:val="Normal"/>
    <w:uiPriority w:val="99"/>
    <w:rsid w:val="00F91B1B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F91B1B"/>
    <w:pPr>
      <w:numPr>
        <w:numId w:val="8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F91B1B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2Char1">
    <w:name w:val="Heading 2 Char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F91B1B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F91B1B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F91B1B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1B1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91B1B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91B1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F91B1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91B1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91B1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 w:eastAsia="x-none"/>
    </w:rPr>
  </w:style>
  <w:style w:type="paragraph" w:styleId="ListNumber4">
    <w:name w:val="List Number 4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F91B1B"/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IndentChar1">
    <w:name w:val="Body Text Indent Char1"/>
    <w:aliases w:val="i Char1"/>
    <w:rsid w:val="00F91B1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F91B1B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F91B1B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F91B1B"/>
    <w:rPr>
      <w:rFonts w:ascii="Arial" w:hAnsi="Arial"/>
      <w:sz w:val="18"/>
      <w:szCs w:val="18"/>
      <w:lang w:val="x-none" w:eastAsia="x-none"/>
    </w:rPr>
  </w:style>
  <w:style w:type="character" w:styleId="Strong">
    <w:name w:val="Strong"/>
    <w:qFormat/>
    <w:rsid w:val="00F91B1B"/>
    <w:rPr>
      <w:rFonts w:cs="Times New Roman"/>
      <w:b/>
      <w:bCs/>
    </w:rPr>
  </w:style>
  <w:style w:type="paragraph" w:customStyle="1" w:styleId="AAFrameLogo">
    <w:name w:val="AA Frame Logo"/>
    <w:basedOn w:val="Normal"/>
    <w:rsid w:val="00F91B1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91B1B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F91B1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91B1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91B1B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F91B1B"/>
    <w:pPr>
      <w:framePr w:h="443" w:wrap="around" w:y="8223"/>
    </w:pPr>
  </w:style>
  <w:style w:type="paragraph" w:customStyle="1" w:styleId="ParagraphNumbering">
    <w:name w:val="Paragraph Numbering"/>
    <w:basedOn w:val="Header"/>
    <w:rsid w:val="00F91B1B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 w:eastAsia="x-none"/>
    </w:rPr>
  </w:style>
  <w:style w:type="paragraph" w:customStyle="1" w:styleId="PictureInText">
    <w:name w:val="PictureInText"/>
    <w:basedOn w:val="Normal"/>
    <w:next w:val="Normal"/>
    <w:rsid w:val="00F91B1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91B1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91B1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91B1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F91B1B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91B1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91B1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1B1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F91B1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91B1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91B1B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F91B1B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F91B1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F91B1B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F91B1B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F91B1B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F91B1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F91B1B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91B1B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F91B1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91B1B"/>
    <w:pPr>
      <w:spacing w:after="0"/>
    </w:pPr>
  </w:style>
  <w:style w:type="paragraph" w:customStyle="1" w:styleId="acctindent">
    <w:name w:val="acct indent"/>
    <w:aliases w:val="ai"/>
    <w:basedOn w:val="BodyText"/>
    <w:rsid w:val="00F91B1B"/>
    <w:pPr>
      <w:ind w:left="28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91B1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91B1B"/>
    <w:pPr>
      <w:framePr w:hSpace="180" w:vSpace="180" w:wrap="auto" w:hAnchor="margin" w:yAlign="bottom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91B1B"/>
    <w:pPr>
      <w:tabs>
        <w:tab w:val="left" w:pos="5103"/>
      </w:tabs>
      <w:spacing w:before="130"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91B1B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eastAsia="x-none" w:bidi="ar-SA"/>
    </w:rPr>
  </w:style>
  <w:style w:type="paragraph" w:customStyle="1" w:styleId="acctstatementheadinga">
    <w:name w:val="acct statement heading (a)"/>
    <w:aliases w:val="asa"/>
    <w:basedOn w:val="acctstatementheading"/>
    <w:rsid w:val="00F91B1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91B1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91B1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91B1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91B1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91B1B"/>
    <w:pPr>
      <w:ind w:left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91B1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91B1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91B1B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91B1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91B1B"/>
    <w:pPr>
      <w:spacing w:after="0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F91B1B"/>
    <w:pPr>
      <w:spacing w:after="0"/>
    </w:pPr>
  </w:style>
  <w:style w:type="paragraph" w:customStyle="1" w:styleId="List1a">
    <w:name w:val="List 1a"/>
    <w:aliases w:val="1a"/>
    <w:basedOn w:val="Normal"/>
    <w:rsid w:val="00F91B1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91B1B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91B1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91B1B"/>
  </w:style>
  <w:style w:type="paragraph" w:customStyle="1" w:styleId="zreportaddinfo">
    <w:name w:val="zreport addinfo"/>
    <w:basedOn w:val="Normal"/>
    <w:rsid w:val="00F91B1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91B1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91B1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91B1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91B1B"/>
    <w:pPr>
      <w:spacing w:after="130"/>
    </w:pPr>
    <w:rPr>
      <w:rFonts w:ascii="CG Times (W1)" w:eastAsia="Calibri" w:hAnsi="CG Times (W1)" w:cs="Cordia New"/>
      <w:szCs w:val="20"/>
      <w:lang w:bidi="ar-SA"/>
    </w:rPr>
  </w:style>
  <w:style w:type="paragraph" w:customStyle="1" w:styleId="ind">
    <w:name w:val="*ind"/>
    <w:basedOn w:val="BodyText"/>
    <w:rsid w:val="00F91B1B"/>
    <w:pPr>
      <w:ind w:left="340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91B1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91B1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91B1B"/>
    <w:rPr>
      <w:b/>
      <w:bCs/>
    </w:rPr>
  </w:style>
  <w:style w:type="paragraph" w:customStyle="1" w:styleId="nineptbodytext">
    <w:name w:val="nine pt body text"/>
    <w:aliases w:val="9bt"/>
    <w:basedOn w:val="nineptnormal"/>
    <w:rsid w:val="00F91B1B"/>
    <w:pPr>
      <w:spacing w:after="220"/>
    </w:pPr>
  </w:style>
  <w:style w:type="paragraph" w:customStyle="1" w:styleId="nineptnormal">
    <w:name w:val="nine pt normal"/>
    <w:aliases w:val="9n"/>
    <w:basedOn w:val="Normal"/>
    <w:rsid w:val="00F91B1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91B1B"/>
    <w:pPr>
      <w:jc w:val="center"/>
    </w:pPr>
  </w:style>
  <w:style w:type="paragraph" w:customStyle="1" w:styleId="heading">
    <w:name w:val="heading"/>
    <w:aliases w:val="h"/>
    <w:basedOn w:val="BodyText"/>
    <w:rsid w:val="00F91B1B"/>
    <w:rPr>
      <w:rFonts w:ascii="CG Times (W1)" w:eastAsia="Calibri" w:hAnsi="CG Times (W1)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91B1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91B1B"/>
  </w:style>
  <w:style w:type="paragraph" w:customStyle="1" w:styleId="nineptheadingcentredbold">
    <w:name w:val="nine pt heading centred bold"/>
    <w:aliases w:val="9hcb"/>
    <w:basedOn w:val="Normal"/>
    <w:rsid w:val="00F91B1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91B1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91B1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91B1B"/>
    <w:rPr>
      <w:b/>
    </w:rPr>
  </w:style>
  <w:style w:type="paragraph" w:customStyle="1" w:styleId="nineptcolumntab1">
    <w:name w:val="nine pt column tab1"/>
    <w:aliases w:val="a91"/>
    <w:basedOn w:val="nineptnormal"/>
    <w:rsid w:val="00F91B1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91B1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91B1B"/>
    <w:pPr>
      <w:jc w:val="center"/>
    </w:pPr>
  </w:style>
  <w:style w:type="paragraph" w:customStyle="1" w:styleId="Normalheading">
    <w:name w:val="Normal heading"/>
    <w:aliases w:val="nh"/>
    <w:basedOn w:val="Normal"/>
    <w:rsid w:val="00F91B1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91B1B"/>
    <w:pPr>
      <w:tabs>
        <w:tab w:val="num" w:pos="34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91B1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91B1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91B1B"/>
    <w:pPr>
      <w:tabs>
        <w:tab w:val="num" w:pos="680"/>
      </w:tabs>
      <w:spacing w:after="0"/>
    </w:pPr>
    <w:rPr>
      <w:rFonts w:ascii="CG Times (W1)" w:hAnsi="CG Times (W1)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91B1B"/>
    <w:pPr>
      <w:tabs>
        <w:tab w:val="num" w:pos="680"/>
      </w:tabs>
      <w:spacing w:after="130"/>
    </w:pPr>
    <w:rPr>
      <w:rFonts w:ascii="CG Times (W1)" w:hAnsi="CG Times (W1)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91B1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91B1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91B1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91B1B"/>
    <w:pPr>
      <w:spacing w:after="20"/>
    </w:pPr>
    <w:rPr>
      <w:rFonts w:ascii="CG Times (W1)" w:eastAsia="Calibri" w:hAnsi="CG Times (W1)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91B1B"/>
    <w:pPr>
      <w:keepNext/>
      <w:keepLines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91B1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91B1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91B1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91B1B"/>
    <w:rPr>
      <w:rFonts w:ascii="CG Times (W1)" w:eastAsia="Calibri" w:hAnsi="CG Times (W1)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91B1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91B1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91B1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91B1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F91B1B"/>
    <w:pPr>
      <w:tabs>
        <w:tab w:val="num" w:pos="1134"/>
      </w:tabs>
      <w:spacing w:after="20"/>
      <w:ind w:left="1134" w:hanging="1134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91B1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91B1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91B1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91B1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F91B1B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F91B1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91B1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91B1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91B1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91B1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91B1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91B1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91B1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91B1B"/>
    <w:pPr>
      <w:ind w:left="1134" w:hanging="567"/>
    </w:pPr>
    <w:rPr>
      <w:rFonts w:ascii="CG Times (W1)" w:eastAsia="Calibri" w:hAnsi="CG Times (W1)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F91B1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91B1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91B1B"/>
    <w:pPr>
      <w:keepNext/>
      <w:keepLines/>
      <w:spacing w:before="70"/>
    </w:pPr>
    <w:rPr>
      <w:rFonts w:ascii="CG Times (W1)" w:eastAsia="Calibri" w:hAnsi="CG Times (W1)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F91B1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91B1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91B1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91B1B"/>
    <w:pPr>
      <w:spacing w:after="0"/>
    </w:pPr>
  </w:style>
  <w:style w:type="paragraph" w:customStyle="1" w:styleId="smallreturn">
    <w:name w:val="small return"/>
    <w:aliases w:val="sr"/>
    <w:basedOn w:val="Normal"/>
    <w:rsid w:val="00F91B1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91B1B"/>
    <w:pPr>
      <w:spacing w:after="0"/>
    </w:pPr>
  </w:style>
  <w:style w:type="paragraph" w:customStyle="1" w:styleId="headingbolditalic">
    <w:name w:val="heading bold italic"/>
    <w:aliases w:val="hbi"/>
    <w:basedOn w:val="heading"/>
    <w:rsid w:val="00F91B1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91B1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91B1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91B1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91B1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91B1B"/>
    <w:pPr>
      <w:spacing w:after="0"/>
    </w:pPr>
  </w:style>
  <w:style w:type="paragraph" w:customStyle="1" w:styleId="blockbullet">
    <w:name w:val="block bullet"/>
    <w:aliases w:val="bb"/>
    <w:basedOn w:val="block"/>
    <w:rsid w:val="00F91B1B"/>
    <w:pPr>
      <w:tabs>
        <w:tab w:val="num" w:pos="907"/>
      </w:tabs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F91B1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91B1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91B1B"/>
    <w:pPr>
      <w:spacing w:after="0"/>
    </w:pPr>
  </w:style>
  <w:style w:type="paragraph" w:customStyle="1" w:styleId="eightptnormal">
    <w:name w:val="eight pt normal"/>
    <w:aliases w:val="8n"/>
    <w:basedOn w:val="Normal"/>
    <w:rsid w:val="00F91B1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91B1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91B1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91B1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91B1B"/>
    <w:rPr>
      <w:b/>
      <w:bCs/>
    </w:rPr>
  </w:style>
  <w:style w:type="paragraph" w:customStyle="1" w:styleId="eightptbodytext">
    <w:name w:val="eight pt body text"/>
    <w:aliases w:val="8bt"/>
    <w:basedOn w:val="eightptnormal"/>
    <w:rsid w:val="00F91B1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91B1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91B1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91B1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91B1B"/>
    <w:pPr>
      <w:spacing w:after="0"/>
    </w:pPr>
  </w:style>
  <w:style w:type="paragraph" w:customStyle="1" w:styleId="eightptblock">
    <w:name w:val="eight pt block"/>
    <w:aliases w:val="8b"/>
    <w:basedOn w:val="Normal"/>
    <w:rsid w:val="00F91B1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91B1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91B1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91B1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91B1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91B1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91B1B"/>
    <w:pPr>
      <w:spacing w:after="0"/>
    </w:pPr>
  </w:style>
  <w:style w:type="paragraph" w:customStyle="1" w:styleId="blockindent">
    <w:name w:val="block indent"/>
    <w:aliases w:val="bi"/>
    <w:basedOn w:val="block"/>
    <w:rsid w:val="00F91B1B"/>
    <w:pPr>
      <w:ind w:left="737" w:hanging="170"/>
    </w:pPr>
    <w:rPr>
      <w:rFonts w:ascii="CG Times (W1)" w:eastAsia="Calibri" w:hAnsi="CG Times (W1)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F91B1B"/>
    <w:pPr>
      <w:jc w:val="center"/>
    </w:pPr>
  </w:style>
  <w:style w:type="paragraph" w:customStyle="1" w:styleId="nineptcol">
    <w:name w:val="nine pt %col"/>
    <w:aliases w:val="9%"/>
    <w:basedOn w:val="nineptnormal"/>
    <w:rsid w:val="00F91B1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91B1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91B1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91B1B"/>
    <w:pPr>
      <w:spacing w:after="0"/>
    </w:pPr>
  </w:style>
  <w:style w:type="paragraph" w:customStyle="1" w:styleId="nineptblocklist">
    <w:name w:val="nine pt block list"/>
    <w:aliases w:val="9bl"/>
    <w:basedOn w:val="nineptblock"/>
    <w:rsid w:val="00F91B1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91B1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91B1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91B1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91B1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91B1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91B1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91B1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91B1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91B1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91B1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91B1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91B1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91B1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91B1B"/>
    <w:pPr>
      <w:spacing w:after="80"/>
    </w:pPr>
  </w:style>
  <w:style w:type="paragraph" w:customStyle="1" w:styleId="nineptratecol">
    <w:name w:val="nine pt rate col"/>
    <w:aliases w:val="a9r"/>
    <w:basedOn w:val="nineptnormal"/>
    <w:rsid w:val="00F91B1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91B1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91B1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91B1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eastAsia="x-none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91B1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91B1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91B1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91B1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91B1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91B1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91B1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91B1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91B1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91B1B"/>
    <w:pPr>
      <w:ind w:left="90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F91B1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91B1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91B1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91B1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91B1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91B1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91B1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91B1B"/>
    <w:pPr>
      <w:spacing w:after="80"/>
    </w:pPr>
  </w:style>
  <w:style w:type="paragraph" w:customStyle="1" w:styleId="blockbullet2">
    <w:name w:val="block bullet 2"/>
    <w:aliases w:val="bb2"/>
    <w:basedOn w:val="BodyText"/>
    <w:rsid w:val="00F91B1B"/>
    <w:pPr>
      <w:tabs>
        <w:tab w:val="num" w:pos="1247"/>
      </w:tabs>
      <w:ind w:left="1247" w:hanging="340"/>
    </w:pPr>
    <w:rPr>
      <w:rFonts w:ascii="CG Times (W1)" w:eastAsia="Calibri" w:hAnsi="CG Times (W1)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91B1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91B1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91B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BodyTextbullet">
    <w:name w:val="Body Text bullet"/>
    <w:basedOn w:val="BodyText"/>
    <w:next w:val="BodyText"/>
    <w:autoRedefine/>
    <w:rsid w:val="00F91B1B"/>
    <w:pPr>
      <w:tabs>
        <w:tab w:val="num" w:pos="1440"/>
      </w:tabs>
      <w:spacing w:after="120"/>
      <w:ind w:left="1440" w:hanging="360"/>
      <w:jc w:val="both"/>
    </w:pPr>
    <w:rPr>
      <w:rFonts w:ascii="CG Times (W1)" w:eastAsia="Calibri" w:hAnsi="CG Times (W1)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91B1B"/>
    <w:pPr>
      <w:tabs>
        <w:tab w:val="num" w:pos="360"/>
      </w:tabs>
      <w:spacing w:before="130" w:after="130"/>
      <w:ind w:left="360" w:hanging="360"/>
      <w:jc w:val="both"/>
    </w:pPr>
    <w:rPr>
      <w:rFonts w:ascii="CG Times (W1)" w:eastAsia="Calibri" w:hAnsi="CG Times (W1)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91B1B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91B1B"/>
    <w:rPr>
      <w:rFonts w:ascii="Angsana New" w:eastAsia="Calibri" w:hAnsi="Angsana New"/>
      <w:i/>
      <w:iCs/>
      <w:sz w:val="30"/>
      <w:szCs w:val="30"/>
      <w:lang w:val="x-none" w:eastAsia="x-none"/>
    </w:rPr>
  </w:style>
  <w:style w:type="paragraph" w:customStyle="1" w:styleId="CoverTitle">
    <w:name w:val="Cover Title"/>
    <w:basedOn w:val="Normal"/>
    <w:rsid w:val="00F91B1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91B1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91B1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91B1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F91B1B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F91B1B"/>
    <w:rPr>
      <w:sz w:val="29"/>
      <w:szCs w:val="29"/>
    </w:rPr>
  </w:style>
  <w:style w:type="character" w:customStyle="1" w:styleId="shorttext">
    <w:name w:val="short_text"/>
    <w:rsid w:val="00F91B1B"/>
  </w:style>
  <w:style w:type="paragraph" w:styleId="PlainText">
    <w:name w:val="Plain Text"/>
    <w:basedOn w:val="Normal"/>
    <w:link w:val="PlainTextChar"/>
    <w:rsid w:val="00F91B1B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F91B1B"/>
    <w:rPr>
      <w:rFonts w:ascii="Consolas" w:hAnsi="Consolas"/>
      <w:sz w:val="21"/>
      <w:szCs w:val="26"/>
      <w:lang w:val="x-none" w:eastAsia="x-none"/>
    </w:rPr>
  </w:style>
  <w:style w:type="character" w:customStyle="1" w:styleId="BodyText2Char">
    <w:name w:val="Body Text 2 Char"/>
    <w:locked/>
    <w:rsid w:val="00F91B1B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F91B1B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F91B1B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F91B1B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91B1B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91B1B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91B1B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91B1B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91B1B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91B1B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91B1B"/>
    <w:rPr>
      <w:rFonts w:cs="Times New Roman"/>
    </w:rPr>
  </w:style>
  <w:style w:type="character" w:customStyle="1" w:styleId="gt-icon-text1">
    <w:name w:val="gt-icon-text1"/>
    <w:rsid w:val="00F91B1B"/>
    <w:rPr>
      <w:rFonts w:cs="Times New Roman"/>
    </w:rPr>
  </w:style>
  <w:style w:type="character" w:customStyle="1" w:styleId="longtext">
    <w:name w:val="long_text"/>
    <w:rsid w:val="00F91B1B"/>
    <w:rPr>
      <w:rFonts w:cs="Times New Roman"/>
    </w:rPr>
  </w:style>
  <w:style w:type="character" w:customStyle="1" w:styleId="CharChar22">
    <w:name w:val="Char Char22"/>
    <w:rsid w:val="00F91B1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91B1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91B1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91B1B"/>
  </w:style>
  <w:style w:type="character" w:styleId="Emphasis">
    <w:name w:val="Emphasis"/>
    <w:uiPriority w:val="20"/>
    <w:qFormat/>
    <w:rsid w:val="00F91B1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91B1B"/>
  </w:style>
  <w:style w:type="character" w:styleId="Hyperlink">
    <w:name w:val="Hyperlink"/>
    <w:uiPriority w:val="99"/>
    <w:unhideWhenUsed/>
    <w:rsid w:val="00F91B1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91B1B"/>
    <w:rPr>
      <w:color w:val="4D90F0"/>
    </w:rPr>
  </w:style>
  <w:style w:type="paragraph" w:styleId="NormalWeb">
    <w:name w:val="Normal (Web)"/>
    <w:basedOn w:val="Normal"/>
    <w:uiPriority w:val="99"/>
    <w:unhideWhenUsed/>
    <w:rsid w:val="00F91B1B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F91B1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F91B1B"/>
    <w:rPr>
      <w:rFonts w:ascii="Univers 45 Light" w:eastAsia="MS Mincho" w:hAnsi="Univers 45 Light" w:cs="Univers 45 Light"/>
      <w:color w:val="000000"/>
      <w:lang w:val="en-GB" w:eastAsia="x-none" w:bidi="ar-SA"/>
    </w:rPr>
  </w:style>
  <w:style w:type="table" w:customStyle="1" w:styleId="TableGridLight1">
    <w:name w:val="Table Grid Light1"/>
    <w:basedOn w:val="TableNormal"/>
    <w:uiPriority w:val="40"/>
    <w:rsid w:val="00F91B1B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unhideWhenUsed/>
    <w:rsid w:val="00F91B1B"/>
    <w:rPr>
      <w:vertAlign w:val="superscript"/>
    </w:rPr>
  </w:style>
  <w:style w:type="paragraph" w:styleId="EndnoteText">
    <w:name w:val="endnote text"/>
    <w:basedOn w:val="Normal"/>
    <w:link w:val="EndnoteTextChar"/>
    <w:rsid w:val="00F91B1B"/>
    <w:rPr>
      <w:sz w:val="20"/>
      <w:szCs w:val="25"/>
    </w:rPr>
  </w:style>
  <w:style w:type="character" w:customStyle="1" w:styleId="EndnoteTextChar">
    <w:name w:val="Endnote Text Char"/>
    <w:link w:val="EndnoteText"/>
    <w:rsid w:val="00F91B1B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F91B1B"/>
    <w:rPr>
      <w:vertAlign w:val="superscript"/>
    </w:rPr>
  </w:style>
  <w:style w:type="paragraph" w:styleId="NoSpacing">
    <w:name w:val="No Spacing"/>
    <w:uiPriority w:val="1"/>
    <w:qFormat/>
    <w:rsid w:val="009077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ng15">
    <w:name w:val="Ang 15"/>
    <w:basedOn w:val="BodyText"/>
    <w:link w:val="Ang15Char"/>
    <w:qFormat/>
    <w:rsid w:val="007C05C7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7C05C7"/>
    <w:rPr>
      <w:rFonts w:ascii="Angsana New" w:hAnsi="Angsana New"/>
      <w:sz w:val="30"/>
      <w:szCs w:val="30"/>
      <w:lang w:val="en-GB"/>
    </w:rPr>
  </w:style>
  <w:style w:type="paragraph" w:customStyle="1" w:styleId="Pa47">
    <w:name w:val="Pa47"/>
    <w:basedOn w:val="Normal"/>
    <w:next w:val="Normal"/>
    <w:uiPriority w:val="99"/>
    <w:rsid w:val="00D20636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8D2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26" Type="http://schemas.openxmlformats.org/officeDocument/2006/relationships/header" Target="header8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7.xm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10" Type="http://schemas.openxmlformats.org/officeDocument/2006/relationships/footnotes" Target="footnotes.xml"/><Relationship Id="rId19" Type="http://schemas.openxmlformats.org/officeDocument/2006/relationships/footer" Target="footer4.xml"/><Relationship Id="rId31" Type="http://schemas.openxmlformats.org/officeDocument/2006/relationships/footer" Target="footer10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8.xml"/><Relationship Id="rId30" Type="http://schemas.openxmlformats.org/officeDocument/2006/relationships/header" Target="header10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9ABC8-5466-4C60-89F1-99EBDFB9B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1B2160-7F1E-4BEC-BD42-60492FCC66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29CE42-D8A2-49E1-9B20-BC9AD3E64A86}">
  <ds:schemaRefs>
    <ds:schemaRef ds:uri="http://schemas.openxmlformats.org/package/2006/metadata/core-properties"/>
    <ds:schemaRef ds:uri="http://schemas.microsoft.com/sharepoint/v3"/>
    <ds:schemaRef ds:uri="http://purl.org/dc/dcmitype/"/>
    <ds:schemaRef ds:uri="http://purl.org/dc/elements/1.1/"/>
    <ds:schemaRef ds:uri="http://purl.org/dc/terms/"/>
    <ds:schemaRef ds:uri="4243d5be-521d-4052-81ca-f0f31ea6f2da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05716746-add9-412a-97a9-1b5167d151a3"/>
    <ds:schemaRef ds:uri="f6ba49b0-bcda-4796-8236-5b5cc1493ace"/>
  </ds:schemaRefs>
</ds:datastoreItem>
</file>

<file path=customXml/itemProps4.xml><?xml version="1.0" encoding="utf-8"?>
<ds:datastoreItem xmlns:ds="http://schemas.openxmlformats.org/officeDocument/2006/customXml" ds:itemID="{78B4EC5B-B8A0-4D20-8601-8C886A5B8A8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7</TotalTime>
  <Pages>51</Pages>
  <Words>14135</Words>
  <Characters>58951</Characters>
  <Application>Microsoft Office Word</Application>
  <DocSecurity>0</DocSecurity>
  <Lines>491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72941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Kent</dc:creator>
  <cp:lastModifiedBy>สุริดา บุญมารอง</cp:lastModifiedBy>
  <cp:revision>3</cp:revision>
  <cp:lastPrinted>2025-08-13T03:14:00Z</cp:lastPrinted>
  <dcterms:created xsi:type="dcterms:W3CDTF">2025-08-14T08:50:00Z</dcterms:created>
  <dcterms:modified xsi:type="dcterms:W3CDTF">2025-08-14T09:24:00Z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6be18074b7a62b4d339d1ebcc09dd560eaa9d3efc8a2ca559f1259c554dda853</vt:lpwstr>
  </property>
  <property fmtid="{D5CDD505-2E9C-101B-9397-08002B2CF9AE}" pid="3" name="ContentTypeId">
    <vt:lpwstr>0x010100FC3C573FF70E394A86433F5E112C33AA</vt:lpwstr>
  </property>
</Properties>
</file>