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3399893" w14:textId="0A8492DC" w:rsidR="00C55E3C" w:rsidRPr="00C55E3C" w:rsidRDefault="00C55E3C" w:rsidP="00C55E3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D7393C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E795A78" w14:textId="3AD72F6C" w:rsidR="00D7393C" w:rsidRPr="00B30A4A" w:rsidRDefault="00D7393C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3099D81B" w:rsidR="00CB6332" w:rsidRPr="009511C7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19044A65" w14:textId="2AE43299" w:rsidR="00826D86" w:rsidRPr="00826D86" w:rsidRDefault="00826D86" w:rsidP="00867E0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3533D762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13</w:t>
      </w:r>
      <w:r w:rsidR="00015D63">
        <w:rPr>
          <w:rFonts w:ascii="Angsana New" w:hAnsi="Angsana New"/>
          <w:sz w:val="30"/>
          <w:szCs w:val="30"/>
        </w:rPr>
        <w:t xml:space="preserve"> </w:t>
      </w:r>
      <w:r w:rsidR="00015D63">
        <w:rPr>
          <w:rFonts w:ascii="Angsana New" w:hAnsi="Angsana New" w:hint="cs"/>
          <w:sz w:val="30"/>
          <w:szCs w:val="30"/>
          <w:cs/>
        </w:rPr>
        <w:t>สิงหาคม</w:t>
      </w:r>
      <w:r w:rsidR="002B19F2">
        <w:rPr>
          <w:rFonts w:ascii="Angsana New" w:hAnsi="Angsana New" w:hint="cs"/>
          <w:sz w:val="30"/>
          <w:szCs w:val="30"/>
          <w:cs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2568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189B572C" w:rsidR="002944FB" w:rsidRDefault="00F54BC7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A682A" w:rsidRPr="007A682A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2567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17F448B3" w14:textId="3AF331D4" w:rsidR="00507DDD" w:rsidRPr="00FB45A7" w:rsidRDefault="00634DE6" w:rsidP="00FB4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62F15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นโยบายการบัญชีวิธีการคำนวณ</w:t>
      </w:r>
      <w:r w:rsidR="001104F2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และแหล่งข้อมูลสำคัญที่ใช้ในการประมาณการอาจมีความไม่แน่นอนนั้นไม่แตกต่างจากที่ได้</w:t>
      </w:r>
      <w:r w:rsidR="003139FB">
        <w:rPr>
          <w:rFonts w:ascii="Angsana New" w:hAnsi="Angsana New" w:hint="cs"/>
          <w:sz w:val="30"/>
          <w:szCs w:val="30"/>
          <w:cs/>
        </w:rPr>
        <w:t xml:space="preserve">  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31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z w:val="30"/>
          <w:szCs w:val="30"/>
        </w:rPr>
        <w:t>2567</w:t>
      </w:r>
    </w:p>
    <w:p w14:paraId="7C3C004E" w14:textId="77777777" w:rsidR="001104F2" w:rsidRPr="00D37961" w:rsidRDefault="001104F2" w:rsidP="0007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41E6E36" w14:textId="31363C11" w:rsidR="00583715" w:rsidRDefault="00F96459" w:rsidP="00BC31C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ACD1393" w14:textId="77777777" w:rsidR="00BC31C5" w:rsidRPr="00BC31C5" w:rsidRDefault="00BC31C5" w:rsidP="00BC3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0"/>
        <w:gridCol w:w="270"/>
        <w:gridCol w:w="1080"/>
      </w:tblGrid>
      <w:tr w:rsidR="00A37068" w:rsidRPr="006B2B25" w14:paraId="52B83A8A" w14:textId="77777777" w:rsidTr="00305FBB">
        <w:trPr>
          <w:trHeight w:hRule="exact" w:val="374"/>
          <w:tblHeader/>
        </w:trPr>
        <w:tc>
          <w:tcPr>
            <w:tcW w:w="4140" w:type="dxa"/>
          </w:tcPr>
          <w:p w14:paraId="0E1F8EFA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BBCC550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A8C9E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8215B4C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68" w:rsidRPr="006B2B25" w14:paraId="257DBDA9" w14:textId="77777777" w:rsidTr="00305FBB">
        <w:trPr>
          <w:trHeight w:hRule="exact" w:val="374"/>
          <w:tblHeader/>
        </w:trPr>
        <w:tc>
          <w:tcPr>
            <w:tcW w:w="4140" w:type="dxa"/>
          </w:tcPr>
          <w:p w14:paraId="00AAA85D" w14:textId="09BE8A2E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A682A" w:rsidRPr="007A6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E099E4D" w14:textId="7C5C91D1" w:rsidR="00A37068" w:rsidRPr="006B2B25" w:rsidRDefault="007A682A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420AB163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43F7E6" w14:textId="7DC478EA" w:rsidR="00A37068" w:rsidRPr="006B2B25" w:rsidRDefault="007A682A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D89F4F1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698D8" w14:textId="39FB3C2F" w:rsidR="00A37068" w:rsidRPr="006B2B25" w:rsidRDefault="007A682A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6A26166" w14:textId="77777777" w:rsidR="00A37068" w:rsidRPr="006B2B25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F521B" w14:textId="7360FD8C" w:rsidR="00A37068" w:rsidRPr="006B2B25" w:rsidRDefault="007A682A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7068" w:rsidRPr="00495DFC" w14:paraId="15F8C38B" w14:textId="77777777" w:rsidTr="00305FBB">
        <w:trPr>
          <w:tblHeader/>
        </w:trPr>
        <w:tc>
          <w:tcPr>
            <w:tcW w:w="4140" w:type="dxa"/>
          </w:tcPr>
          <w:p w14:paraId="63E1CCF1" w14:textId="77777777" w:rsidR="00A37068" w:rsidRPr="00495DFC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68801D81" w14:textId="77777777" w:rsidR="00A37068" w:rsidRPr="00495DFC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7068" w:rsidRPr="00C551BB" w14:paraId="7DA7F20C" w14:textId="77777777" w:rsidTr="00305FBB">
        <w:tc>
          <w:tcPr>
            <w:tcW w:w="4140" w:type="dxa"/>
          </w:tcPr>
          <w:p w14:paraId="037271A2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87E07ED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02F226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10A0F3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B81F1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4B119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EEE9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C50E3" w14:textId="77777777" w:rsidR="00A37068" w:rsidRPr="00C551BB" w:rsidRDefault="00A37068" w:rsidP="00305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D63" w:rsidRPr="00C551BB" w14:paraId="03AA5A6D" w14:textId="77777777" w:rsidTr="00305FBB">
        <w:tc>
          <w:tcPr>
            <w:tcW w:w="4140" w:type="dxa"/>
          </w:tcPr>
          <w:p w14:paraId="2EFDB18B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590ECA6" w14:textId="543C6FA6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3D37D43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794ED4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D1EC89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C3595" w14:textId="183C5117" w:rsidR="00015D63" w:rsidRPr="003A5570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185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49509209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F353E" w14:textId="30628677" w:rsidR="00015D63" w:rsidRPr="00C551BB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200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015D63" w:rsidRPr="0077709E" w14:paraId="46E56DAD" w14:textId="77777777" w:rsidTr="00305FBB">
        <w:tc>
          <w:tcPr>
            <w:tcW w:w="4140" w:type="dxa"/>
          </w:tcPr>
          <w:p w14:paraId="395BC557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7C4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0AE67DC" w14:textId="2D941071" w:rsidR="00015D63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DD320D1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9EA6BF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6FEFC4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DE7C8" w14:textId="6427F9E6" w:rsidR="00015D63" w:rsidRPr="00381ED2" w:rsidRDefault="00015D63" w:rsidP="0053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19244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4ED6F" w14:textId="35396714" w:rsidR="00015D63" w:rsidRPr="0077709E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60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015D63" w:rsidRPr="00C551BB" w14:paraId="6ED8CC11" w14:textId="77777777" w:rsidTr="00305FBB">
        <w:tc>
          <w:tcPr>
            <w:tcW w:w="4140" w:type="dxa"/>
          </w:tcPr>
          <w:p w14:paraId="6AAD6D95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1A51ECA9" w14:textId="2447906D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3F0C8B7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50EC98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1746F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2CB1C6" w14:textId="41DFD590" w:rsidR="00015D63" w:rsidRPr="003A5570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3EACBE8A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68429" w14:textId="38C20D3A" w:rsidR="00015D63" w:rsidRPr="00C551BB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015D63" w:rsidRPr="00C551BB" w14:paraId="4457AF02" w14:textId="77777777" w:rsidTr="00305FBB">
        <w:tc>
          <w:tcPr>
            <w:tcW w:w="4140" w:type="dxa"/>
          </w:tcPr>
          <w:p w14:paraId="0E19AAB4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9B67F0E" w14:textId="687C631D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934F063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6D790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881BC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5DBA5" w14:textId="28FEA6A5" w:rsidR="00015D63" w:rsidRPr="003A5570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13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23D81452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05D4A" w14:textId="11F9F72F" w:rsidR="00015D63" w:rsidRPr="00C551BB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015D63" w:rsidRPr="00C551BB" w14:paraId="71CC45A2" w14:textId="77777777" w:rsidTr="00305FBB">
        <w:tc>
          <w:tcPr>
            <w:tcW w:w="4140" w:type="dxa"/>
          </w:tcPr>
          <w:p w14:paraId="031953E5" w14:textId="56DB3AA9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15D63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7DB4387A" w14:textId="06F32E40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5E79AAF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25E772" w14:textId="42ABE6C4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CB8E9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E9AD6" w14:textId="4B1D7466" w:rsidR="00015D63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5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</w:tcPr>
          <w:p w14:paraId="7746D590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BDCA3" w14:textId="2B51C72E" w:rsidR="00015D63" w:rsidRPr="00381ED2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D63" w:rsidRPr="00C551BB" w14:paraId="0B9B748A" w14:textId="77777777" w:rsidTr="00305FBB">
        <w:tc>
          <w:tcPr>
            <w:tcW w:w="4140" w:type="dxa"/>
          </w:tcPr>
          <w:p w14:paraId="72E1B25F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5784CDC3" w14:textId="3A41F124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CD6975F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F79CFB5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23570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68C5B4" w14:textId="6335B775" w:rsidR="00015D63" w:rsidRPr="003A5570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757730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A3C63" w14:textId="5224837B" w:rsidR="00015D63" w:rsidRPr="00C551BB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5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015D63" w:rsidRPr="00C551BB" w14:paraId="2BE22CC2" w14:textId="77777777" w:rsidTr="00305FBB">
        <w:tc>
          <w:tcPr>
            <w:tcW w:w="4140" w:type="dxa"/>
          </w:tcPr>
          <w:p w14:paraId="65D28C0D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953B838" w14:textId="0ECCCC25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BCF32F4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E2A915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D80F1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8701E" w14:textId="479E9AA8" w:rsidR="00015D63" w:rsidRPr="00842D38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13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1982358C" w14:textId="77777777" w:rsidR="00015D63" w:rsidRPr="00C551BB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CFF12" w14:textId="212C5E26" w:rsidR="00015D63" w:rsidRPr="00C551BB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015D63" w:rsidRPr="007134BE" w14:paraId="3630BC42" w14:textId="77777777" w:rsidTr="00305FBB">
        <w:tc>
          <w:tcPr>
            <w:tcW w:w="4140" w:type="dxa"/>
          </w:tcPr>
          <w:p w14:paraId="3AC35894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732A0380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DD52842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762F09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5BEB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DEC37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BA30C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ABC25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D63" w:rsidRPr="007134BE" w14:paraId="50A01F79" w14:textId="77777777" w:rsidTr="00305FBB">
        <w:tc>
          <w:tcPr>
            <w:tcW w:w="4140" w:type="dxa"/>
          </w:tcPr>
          <w:p w14:paraId="06B305D9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1CF40F74" w14:textId="0EF15F64" w:rsidR="00015D63" w:rsidRPr="00E07DBA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10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9" w:type="dxa"/>
          </w:tcPr>
          <w:p w14:paraId="5A01A2C4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CE19F0" w14:textId="4E325150" w:rsidR="00015D63" w:rsidRPr="00CC6365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8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7CC5D2C4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3AD73" w14:textId="638C8FF5" w:rsidR="00015D63" w:rsidRPr="007134BE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10</w:t>
            </w:r>
            <w:r w:rsidR="00015D63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7592058B" w14:textId="77777777" w:rsidR="00015D63" w:rsidRPr="007134BE" w:rsidRDefault="00015D63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8D7E" w14:textId="1CAF6D72" w:rsidR="00015D63" w:rsidRPr="007134BE" w:rsidRDefault="007A682A" w:rsidP="0001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8</w:t>
            </w:r>
            <w:r w:rsidR="00015D63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777</w:t>
            </w:r>
          </w:p>
        </w:tc>
      </w:tr>
      <w:tr w:rsidR="006832BA" w:rsidRPr="00916D7B" w14:paraId="2A71A304" w14:textId="77777777" w:rsidTr="00305FBB">
        <w:tc>
          <w:tcPr>
            <w:tcW w:w="4140" w:type="dxa"/>
          </w:tcPr>
          <w:p w14:paraId="29E432CF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27DFE79" w14:textId="1BFD59FF" w:rsidR="006832BA" w:rsidRPr="00E07D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698488B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B23B524" w14:textId="230D9DA9" w:rsidR="006832BA" w:rsidRPr="00E07D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90C34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616D4" w14:textId="40EEF9FB" w:rsidR="006832BA" w:rsidRPr="007134BE" w:rsidRDefault="007A682A" w:rsidP="0066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5</w:t>
            </w:r>
            <w:r w:rsidR="00666765" w:rsidRPr="00666765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7926D173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E3484" w14:textId="1491ADC3" w:rsidR="006832BA" w:rsidRPr="00916D7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6832BA" w:rsidRPr="007134BE" w14:paraId="3ACFB235" w14:textId="77777777" w:rsidTr="00305FBB">
        <w:tc>
          <w:tcPr>
            <w:tcW w:w="4140" w:type="dxa"/>
          </w:tcPr>
          <w:p w14:paraId="64879BFB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177C99F" w14:textId="40EC7179" w:rsidR="006832BA" w:rsidRPr="00E07DBA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9" w:type="dxa"/>
          </w:tcPr>
          <w:p w14:paraId="2B7E9FA5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BF5056" w14:textId="3B24CB81" w:rsidR="006832BA" w:rsidRPr="00CC636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D79D373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1C54F" w14:textId="455C056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B3C12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C463F" w14:textId="77777777" w:rsidR="006832BA" w:rsidRPr="007134B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2BA" w:rsidRPr="00C551BB" w14:paraId="71057A22" w14:textId="77777777" w:rsidTr="00305FBB">
        <w:tc>
          <w:tcPr>
            <w:tcW w:w="4140" w:type="dxa"/>
          </w:tcPr>
          <w:p w14:paraId="4CF4747E" w14:textId="77777777" w:rsidR="006832BA" w:rsidRPr="000C6424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925EC6D" w14:textId="777E5137" w:rsidR="006832BA" w:rsidRPr="00E07DBA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47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9" w:type="dxa"/>
          </w:tcPr>
          <w:p w14:paraId="1EEBE598" w14:textId="77777777" w:rsidR="006832BA" w:rsidRPr="000C6424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D3C372" w14:textId="7B353C55" w:rsidR="006832BA" w:rsidRPr="00CC636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63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08FDD458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7E4FA" w14:textId="7648147C" w:rsidR="006832BA" w:rsidRPr="008E362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7F65A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2C8FE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2BA" w:rsidRPr="00D504D5" w14:paraId="0571A99E" w14:textId="77777777" w:rsidTr="00305FBB">
        <w:tc>
          <w:tcPr>
            <w:tcW w:w="4140" w:type="dxa"/>
          </w:tcPr>
          <w:p w14:paraId="7A2B5D97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B251C7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FF83D1A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4CC106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5CDF5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B147B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DA2C7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A7BF1" w14:textId="77777777" w:rsidR="006832BA" w:rsidRPr="00D504D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32BA" w:rsidRPr="00C551BB" w14:paraId="670EC43A" w14:textId="77777777" w:rsidTr="00305FBB">
        <w:tc>
          <w:tcPr>
            <w:tcW w:w="4140" w:type="dxa"/>
          </w:tcPr>
          <w:p w14:paraId="0706CE86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B2D9DA2" w14:textId="77777777" w:rsidR="006832BA" w:rsidRPr="00CC63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005171D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545D0C" w14:textId="77777777" w:rsidR="006832BA" w:rsidRPr="00CC63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260F6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EA1C6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0EBB2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EB913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C551BB" w14:paraId="3E17470A" w14:textId="77777777" w:rsidTr="00305FBB">
        <w:tc>
          <w:tcPr>
            <w:tcW w:w="4140" w:type="dxa"/>
          </w:tcPr>
          <w:p w14:paraId="3C8ACA00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3742F2D" w14:textId="77777777" w:rsidR="006832BA" w:rsidRPr="00CC63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42AEA3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8325C2A" w14:textId="77777777" w:rsidR="006832BA" w:rsidRPr="00CC63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66C88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E7CDE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913DC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BB623" w14:textId="77777777" w:rsidR="006832BA" w:rsidRPr="00C551B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3A5570" w14:paraId="79560099" w14:textId="77777777" w:rsidTr="00305FBB">
        <w:tc>
          <w:tcPr>
            <w:tcW w:w="4140" w:type="dxa"/>
          </w:tcPr>
          <w:p w14:paraId="1E0D1ACF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77CA384F" w14:textId="4D350FA1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28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79" w:type="dxa"/>
          </w:tcPr>
          <w:p w14:paraId="23DF28FC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340FCF" w14:textId="359AB1EA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34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3F4F3DE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5DE18" w14:textId="104B41F0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11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22261424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F5F41" w14:textId="0F902602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15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6832BA" w:rsidRPr="003A5570" w14:paraId="4DC7FC60" w14:textId="77777777" w:rsidTr="00305FBB">
        <w:tc>
          <w:tcPr>
            <w:tcW w:w="4140" w:type="dxa"/>
          </w:tcPr>
          <w:p w14:paraId="7361F26D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0F9E41C0" w14:textId="4D19FC32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79" w:type="dxa"/>
          </w:tcPr>
          <w:p w14:paraId="454D29DB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4B9EDC" w14:textId="5D063BAC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3C1A31C4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40FDB" w14:textId="2766FA5D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551134BA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09A31" w14:textId="70770026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6832BA" w:rsidRPr="003A5570" w14:paraId="5F2692B6" w14:textId="77777777" w:rsidTr="00305FBB">
        <w:tc>
          <w:tcPr>
            <w:tcW w:w="4140" w:type="dxa"/>
          </w:tcPr>
          <w:p w14:paraId="0C29E005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3DDEF" w14:textId="60707FF0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9" w:type="dxa"/>
          </w:tcPr>
          <w:p w14:paraId="06E5E38F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C578E3C" w14:textId="73C01C08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5F870DD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0E7254" w14:textId="425C5CEA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044C226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93081" w14:textId="42B10D6C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6832BA" w:rsidRPr="00842D38" w14:paraId="1590E681" w14:textId="77777777" w:rsidTr="00305FBB">
        <w:tc>
          <w:tcPr>
            <w:tcW w:w="4140" w:type="dxa"/>
          </w:tcPr>
          <w:p w14:paraId="65D745C1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BDDB3" w14:textId="5C2F5681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79" w:type="dxa"/>
          </w:tcPr>
          <w:p w14:paraId="0C94D4AD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4AFB09D" w14:textId="49B6A861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6832BA" w:rsidRPr="00842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2317409E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6AF1C" w14:textId="089FB311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5748AA79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C0D3FA" w14:textId="58D3FEB1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832BA" w:rsidRPr="00842D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</w:tr>
      <w:tr w:rsidR="006832BA" w:rsidRPr="003A5570" w14:paraId="3958B154" w14:textId="77777777" w:rsidTr="00305FBB">
        <w:tc>
          <w:tcPr>
            <w:tcW w:w="4140" w:type="dxa"/>
          </w:tcPr>
          <w:p w14:paraId="72E79DAE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990C9B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C855B78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12D72C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57EE3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1A461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F5E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48E0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3A5570" w14:paraId="2B99B03E" w14:textId="77777777" w:rsidTr="00305FBB">
        <w:tc>
          <w:tcPr>
            <w:tcW w:w="4140" w:type="dxa"/>
          </w:tcPr>
          <w:p w14:paraId="1A97ABC0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7A49C1F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1063405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0666BA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FCF47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FAB3D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911D5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E0DF1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3A5570" w14:paraId="14793CA2" w14:textId="77777777" w:rsidTr="00305FBB">
        <w:tc>
          <w:tcPr>
            <w:tcW w:w="4140" w:type="dxa"/>
          </w:tcPr>
          <w:p w14:paraId="420AFE4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3AC90B9C" w14:textId="69FC4436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39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9" w:type="dxa"/>
          </w:tcPr>
          <w:p w14:paraId="4DCF2D26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03DD9A" w14:textId="436595E5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39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4F592BC5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01B4" w14:textId="05EE663D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9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7ADB27C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147B8" w14:textId="7204C0B2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15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6832BA" w:rsidRPr="003A5570" w14:paraId="03CE2482" w14:textId="77777777" w:rsidTr="00305FBB">
        <w:tc>
          <w:tcPr>
            <w:tcW w:w="4140" w:type="dxa"/>
          </w:tcPr>
          <w:p w14:paraId="0A17BDB7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BD5C50F" w14:textId="42A27CCE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9" w:type="dxa"/>
          </w:tcPr>
          <w:p w14:paraId="62F5B766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89B3ED" w14:textId="4AA32203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8C845D7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C3288" w14:textId="1C92C53F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B54B0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CB023" w14:textId="5F60A00A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2BA" w:rsidRPr="003A5570" w14:paraId="07F40F8C" w14:textId="77777777" w:rsidTr="00305FBB">
        <w:tc>
          <w:tcPr>
            <w:tcW w:w="4140" w:type="dxa"/>
          </w:tcPr>
          <w:p w14:paraId="165B3106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3746395" w14:textId="09C25B37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13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9" w:type="dxa"/>
          </w:tcPr>
          <w:p w14:paraId="631D3201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143943" w14:textId="4D05A99C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7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0CE5A49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737CC" w14:textId="4095083F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8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2154873F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53236" w14:textId="16727263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6832BA" w:rsidRPr="003A5570" w14:paraId="0DE03538" w14:textId="77777777" w:rsidTr="00305FBB">
        <w:tc>
          <w:tcPr>
            <w:tcW w:w="4140" w:type="dxa"/>
          </w:tcPr>
          <w:p w14:paraId="39051DBD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452B820" w14:textId="23555580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9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9" w:type="dxa"/>
          </w:tcPr>
          <w:p w14:paraId="446E5CA5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E5088C" w14:textId="0EC8F26E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6585BE3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E6E1D" w14:textId="53D69B03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2E33223B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50726" w14:textId="756258A7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6832BA" w:rsidRPr="003A5570" w14:paraId="68A6A350" w14:textId="77777777" w:rsidTr="00305FBB">
        <w:tc>
          <w:tcPr>
            <w:tcW w:w="4140" w:type="dxa"/>
          </w:tcPr>
          <w:p w14:paraId="6D6654EC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09D4C8B1" w14:textId="216FB2A9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323D198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2C7CE6" w14:textId="0925CD5E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55C064BC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570B0" w14:textId="45A5B104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0FB77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BAA72" w14:textId="779D2737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6832BA" w14:paraId="4B666ECD" w14:textId="77777777" w:rsidTr="00305FBB">
        <w:tc>
          <w:tcPr>
            <w:tcW w:w="4140" w:type="dxa"/>
          </w:tcPr>
          <w:p w14:paraId="5BD43457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76E8C63E" w14:textId="5E3AB0F5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79" w:type="dxa"/>
          </w:tcPr>
          <w:p w14:paraId="5B0A3427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17FB148" w14:textId="7C6F5824" w:rsidR="006832BA" w:rsidRPr="003A5570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</w:t>
            </w:r>
            <w:r w:rsidR="006832BA" w:rsidRPr="00381ED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0AC0ED54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D5EA6" w14:textId="0084C9F6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4C372" w14:textId="77777777" w:rsidR="006832BA" w:rsidRPr="003A5570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ACEA5" w14:textId="202933F6" w:rsidR="006832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168E13BA" w14:textId="77777777" w:rsidR="00964C51" w:rsidRDefault="00964C51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5178181C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04175597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0F269ED1" w14:textId="77777777" w:rsidR="00BC31C5" w:rsidRDefault="00BC31C5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p w14:paraId="3757EA26" w14:textId="77777777" w:rsidR="00964C51" w:rsidRPr="00507DDD" w:rsidRDefault="00964C51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68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68626F68" w:rsidR="00A37068" w:rsidRPr="00E705B3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4D0DBBC6" w:rsidR="00A37068" w:rsidRPr="00CC6365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 w:rsidR="00A370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0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2DEF2F82" w:rsidR="00A37068" w:rsidRPr="00104961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 w:rsidR="00A370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068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72EC2752" w:rsidR="00A37068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 w:rsidR="00A370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0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50F5D68D" w:rsidR="00A37068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 w:rsidR="00A370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7068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7068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077D2E36" w:rsidR="00A37068" w:rsidRPr="00E705B3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232816A6" w:rsidR="00A37068" w:rsidRPr="00CC6365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4274F3D8" w:rsidR="00A37068" w:rsidRPr="00104961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286316F1" w:rsidR="00A37068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04ECF5E8" w:rsidR="00A37068" w:rsidRDefault="007A682A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7068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A37068" w:rsidRPr="00E705B3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A37068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7068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A37068" w:rsidRPr="00E705B3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A37068" w:rsidRPr="00CC6365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A37068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A37068" w:rsidRPr="00104961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A37068" w:rsidRDefault="00A37068" w:rsidP="00A3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53BF6588" w:rsidR="006832BA" w:rsidRPr="00CC63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00B2D4B5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382327C4" w:rsidR="006832BA" w:rsidRPr="00104961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221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7FEE64DD" w:rsidR="006832BA" w:rsidRPr="00D457A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6832BA" w:rsidRPr="00413C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6832BA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5EE19191" w:rsidR="006832BA" w:rsidRPr="001532C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9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6832BA" w:rsidRPr="001532C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231CD3F3" w:rsidR="006832BA" w:rsidRPr="001532C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/>
                <w:sz w:val="30"/>
                <w:szCs w:val="30"/>
              </w:rPr>
              <w:t>5</w:t>
            </w:r>
            <w:r w:rsidR="006832BA"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sz w:val="30"/>
                <w:szCs w:val="30"/>
              </w:rPr>
              <w:t>652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4EAAD84E" w:rsidR="006832BA" w:rsidRPr="00104961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9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762E2B92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832BA"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6832BA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5FB14A09" w:rsidR="006832BA" w:rsidRPr="001532C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6832BA" w:rsidRPr="001532C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4470379C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/>
                <w:sz w:val="30"/>
                <w:szCs w:val="30"/>
              </w:rPr>
              <w:t>27</w:t>
            </w:r>
            <w:r w:rsidR="006832BA"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sz w:val="30"/>
                <w:szCs w:val="30"/>
              </w:rPr>
              <w:t>161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274B908B" w:rsidR="006832BA" w:rsidRPr="00104961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4B8BAC33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832BA"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</w:tr>
      <w:tr w:rsidR="006832BA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2DCDE5AB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331AEBAA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="006832BA"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7D6084A3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  <w:r w:rsid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08CE266D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6832BA"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6832BA" w:rsidRPr="00284462" w14:paraId="6E94DF52" w14:textId="77777777" w:rsidTr="00666765">
        <w:trPr>
          <w:trHeight w:val="331"/>
        </w:trPr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2BA" w:rsidRPr="00104961" w14:paraId="3F029ED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4C402B" w14:textId="4FC0405D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ACCE" w14:textId="77777777" w:rsidR="006832BA" w:rsidRPr="00CC63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033D" w14:textId="77777777" w:rsidR="006832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6832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4317886D" w:rsidR="006832BA" w:rsidRPr="00BD540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6832BA" w:rsidRPr="001532C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54496464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6832BA" w:rsidRPr="001532C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3D03813C" w:rsidR="006832BA" w:rsidRPr="001532C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21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3E8ABDF6" w:rsidR="006832BA" w:rsidRPr="00D457A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832BA" w:rsidRPr="00413C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6832BA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69A16905" w:rsidR="006832BA" w:rsidRPr="001532C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10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6832BA" w:rsidRPr="001532C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78BF7B7F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32BA"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6832BA" w:rsidRPr="001532C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69C5D55C" w:rsidR="006832BA" w:rsidRPr="001532C5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5912764E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32BA"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6832BA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6832BA" w:rsidRPr="00F2755E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5E0C76CF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17179D4C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832BA"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126675A7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73E80418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6832BA"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  <w:tr w:rsidR="006832BA" w:rsidRPr="00284462" w14:paraId="1CFBF627" w14:textId="77777777" w:rsidTr="00666765">
        <w:trPr>
          <w:trHeight w:val="331"/>
        </w:trPr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2BA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6832BA" w:rsidRPr="000308E3" w:rsidRDefault="006832BA" w:rsidP="006832BA"/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6832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6832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4FB5E713" w:rsidR="006832BA" w:rsidRPr="00BD540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30900265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2B09B7F9" w:rsidR="006832BA" w:rsidRPr="00104961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18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03EEA5DC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6832BA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76D31406" w:rsidR="006832BA" w:rsidRPr="00A119A3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4CA3128B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832BA"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74C0DB2F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6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9EF1CE2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2BA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753DBB40" w:rsidR="006832BA" w:rsidRPr="00A119A3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7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6FB47F5F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32BA"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693E8059" w:rsidR="006832BA" w:rsidRPr="00104961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5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1F714BCC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832BA" w:rsidRPr="000F5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6832BA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6832BA" w:rsidRPr="00104961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2B28ACE5" w:rsidR="006832BA" w:rsidRPr="00686E2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5743B1E7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6832BA"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176B92C0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31F30311" w:rsidR="006832BA" w:rsidRPr="00842D38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832BA" w:rsidRPr="000F5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</w:tr>
      <w:tr w:rsidR="006832BA" w:rsidRPr="00104961" w14:paraId="60302CB4" w14:textId="77777777" w:rsidTr="00666765">
        <w:trPr>
          <w:trHeight w:val="331"/>
        </w:trPr>
        <w:tc>
          <w:tcPr>
            <w:tcW w:w="2126" w:type="pct"/>
            <w:tcBorders>
              <w:top w:val="nil"/>
              <w:bottom w:val="nil"/>
            </w:tcBorders>
          </w:tcPr>
          <w:p w14:paraId="1F314A65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FC31B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EECC86A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</w:tcPr>
          <w:p w14:paraId="4CD149AC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4042A0C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CAAC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E53128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</w:tcPr>
          <w:p w14:paraId="6E9B8AFE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832BA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CE458C" w14:paraId="3ADB6B77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86A9" w14:textId="7B88903F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56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0B68DBF6" w:rsidR="006832BA" w:rsidRPr="00842D38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CC45" w14:textId="37054C08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43</w:t>
            </w:r>
            <w:r w:rsid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63A50857" w:rsidR="006832BA" w:rsidRPr="00507DDD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18</w:t>
            </w:r>
            <w:r w:rsidR="006832BA" w:rsidRPr="000F5BE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6832BA" w:rsidRPr="00CE458C" w14:paraId="4D92C22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6B263" w14:textId="5936891E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090F7240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10A4E" w14:textId="5F78D9A8" w:rsidR="006832BA" w:rsidRPr="00507DDD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6014C7E1" w:rsidR="006832BA" w:rsidRPr="00614E0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2BA" w:rsidRPr="00CE458C" w14:paraId="7AEE9DE7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53EF9096" w:rsidR="006832BA" w:rsidRPr="00507DDD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6A815A88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05F477A4" w:rsidR="006832BA" w:rsidRPr="00507DDD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47D2158B" w:rsidR="006832BA" w:rsidRPr="00E233E4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832BA" w:rsidRPr="00E233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</w:tr>
      <w:tr w:rsidR="006832BA" w:rsidRPr="00666765" w14:paraId="0D8BDA4D" w14:textId="77777777" w:rsidTr="00666765">
        <w:trPr>
          <w:trHeight w:val="331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D87A402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BAEE1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B286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8EC8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48CE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4B884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D6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DF84F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832BA" w:rsidRPr="00CE458C" w14:paraId="492CD36C" w14:textId="77777777" w:rsidTr="00D021FE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456B483" w14:textId="02FDE2E1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CBF3" w14:textId="77777777" w:rsidR="006832BA" w:rsidRPr="00997B1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F243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955A4AC" w14:textId="77777777" w:rsidR="006832BA" w:rsidRPr="00997B1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1407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C3D90" w14:textId="77777777" w:rsidR="006832BA" w:rsidRPr="00997B1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A22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A0411D4" w14:textId="77777777" w:rsidR="006832BA" w:rsidRPr="00614E0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32BA" w:rsidRPr="00CE458C" w14:paraId="5A4376C0" w14:textId="77777777" w:rsidTr="003A5623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65AA7059" w14:textId="065E19E3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62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4E1D2" w14:textId="60D5225E" w:rsidR="006832BA" w:rsidRPr="006832BA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06D0" w14:textId="77777777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2504" w14:textId="42EE7EF9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E0EB" w14:textId="77777777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388BE" w14:textId="2F577DB9" w:rsidR="006832BA" w:rsidRPr="006832BA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8DC1" w14:textId="77777777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0FD0" w14:textId="53FDDD45" w:rsidR="006832BA" w:rsidRPr="003A562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E29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832BA" w:rsidRPr="00CE458C" w14:paraId="53C09115" w14:textId="77777777" w:rsidTr="00666765">
        <w:trPr>
          <w:trHeight w:val="331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B062357" w14:textId="77777777" w:rsidR="006832BA" w:rsidRPr="00666765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6896F" w14:textId="77777777" w:rsidR="006832BA" w:rsidRPr="00997B1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672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281534" w14:textId="77777777" w:rsidR="006832BA" w:rsidRPr="00997B1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1CC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D4B01" w14:textId="77777777" w:rsidR="006832BA" w:rsidRPr="00997B13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C9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85A64" w14:textId="77777777" w:rsidR="006832BA" w:rsidRPr="00614E0B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32BA" w:rsidRPr="00CE458C" w14:paraId="0FF6BF05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2BA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1E8E2B0B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1B5B266D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832BA" w:rsidRPr="00680E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1DCC7360" w:rsidR="006832BA" w:rsidRPr="00507DDD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6832BA" w:rsidRPr="00507DDD" w:rsidRDefault="006832B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01B28B67" w:rsidR="006832BA" w:rsidRPr="00614E0B" w:rsidRDefault="007A682A" w:rsidP="0068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4F32AB16" w14:textId="212B1D50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8D5A12" w14:textId="77777777" w:rsidR="00BE193D" w:rsidRPr="00016EB8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7D7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7B77D7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1E20E62B" w:rsidR="007B77D7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 w:rsidR="007B77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7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3EA5AF74" w14:textId="77777777" w:rsidR="007B77D7" w:rsidRPr="002F4B0F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7A39B887" w:rsidR="007B77D7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 w:rsidR="007B77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7D7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7B77D7" w:rsidRPr="002F4B0F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582D8953" w:rsidR="007B77D7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30</w:t>
            </w:r>
            <w:r w:rsidR="007B77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7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2D8D52AB" w14:textId="77777777" w:rsidR="007B77D7" w:rsidRPr="002F4B0F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3A37EB9" w:rsidR="007B77D7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</w:t>
            </w:r>
            <w:r w:rsidR="007B77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7D7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B77D7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7B77D7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66DA8D8E" w:rsidR="007B77D7" w:rsidRPr="002F4B0F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7DC8061D" w14:textId="77777777" w:rsidR="007B77D7" w:rsidRPr="002F4B0F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7187EB79" w:rsidR="007B77D7" w:rsidRPr="002F4B0F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A90E2F5" w14:textId="77777777" w:rsidR="007B77D7" w:rsidRPr="002F4B0F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5920167B" w:rsidR="007B77D7" w:rsidRPr="002F4B0F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1D76B51A" w14:textId="77777777" w:rsidR="007B77D7" w:rsidRPr="002F4B0F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61692478" w:rsidR="007B77D7" w:rsidRPr="002F4B0F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B77D7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7B77D7" w:rsidRPr="00ED3D80" w:rsidRDefault="007B77D7" w:rsidP="007B77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7B77D7" w:rsidRPr="00ED3D80" w:rsidRDefault="007B77D7" w:rsidP="007B77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B77D7" w:rsidRPr="00ED3D80" w14:paraId="6996A304" w14:textId="77777777" w:rsidTr="0050121C">
        <w:tc>
          <w:tcPr>
            <w:tcW w:w="2035" w:type="pct"/>
          </w:tcPr>
          <w:p w14:paraId="1F6E6C93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085F4513" w:rsidR="007B77D7" w:rsidRPr="002D12B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317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8" w:type="pct"/>
          </w:tcPr>
          <w:p w14:paraId="6666A0F1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3537D8EE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47" w:type="pct"/>
          </w:tcPr>
          <w:p w14:paraId="4ECF8022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57EF06AE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174</w:t>
            </w:r>
            <w:r w:rsidR="003A274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40" w:type="pct"/>
          </w:tcPr>
          <w:p w14:paraId="2D2FD0A1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58478C89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7B77D7" w:rsidRPr="00ED3D80" w14:paraId="1A947A69" w14:textId="77777777" w:rsidTr="0050121C">
        <w:tc>
          <w:tcPr>
            <w:tcW w:w="2035" w:type="pct"/>
          </w:tcPr>
          <w:p w14:paraId="52F8C1D2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7B77D7" w:rsidRPr="002D12BB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7D7" w:rsidRPr="00ED3D80" w14:paraId="607A22B0" w14:textId="77777777" w:rsidTr="0050121C">
        <w:tc>
          <w:tcPr>
            <w:tcW w:w="2035" w:type="pct"/>
          </w:tcPr>
          <w:p w14:paraId="4D28CD02" w14:textId="53D9F8E4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5E57BB76" w:rsidR="007B77D7" w:rsidRPr="002D12B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44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8" w:type="pct"/>
          </w:tcPr>
          <w:p w14:paraId="0C36D519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421C42C4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5F613A98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3E9757C2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107</w:t>
            </w:r>
            <w:r w:rsidR="003A274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0" w:type="pct"/>
          </w:tcPr>
          <w:p w14:paraId="320C3840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5D8DA7D3" w:rsidR="007B77D7" w:rsidRPr="005014C6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7B77D7" w:rsidRPr="00ED3D80" w14:paraId="2E18A393" w14:textId="77777777" w:rsidTr="0050121C">
        <w:tc>
          <w:tcPr>
            <w:tcW w:w="2035" w:type="pct"/>
          </w:tcPr>
          <w:p w14:paraId="4891AF93" w14:textId="72839CAE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="007B77D7" w:rsidRPr="00ED3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="007B77D7"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494B8C2D" w:rsidR="007B77D7" w:rsidRPr="002D12B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28" w:type="pct"/>
          </w:tcPr>
          <w:p w14:paraId="3EBFF48E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7A6D0B7A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B77D7" w:rsidRPr="00F40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47" w:type="pct"/>
          </w:tcPr>
          <w:p w14:paraId="111B2310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3D216B3A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1</w:t>
            </w:r>
            <w:r w:rsidR="003A274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40" w:type="pct"/>
          </w:tcPr>
          <w:p w14:paraId="43919FFC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66B27F06" w:rsidR="007B77D7" w:rsidRPr="005014C6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7B77D7" w:rsidRPr="00ED3D80" w14:paraId="0DCAEF65" w14:textId="77777777" w:rsidTr="0050121C">
        <w:tc>
          <w:tcPr>
            <w:tcW w:w="2035" w:type="pct"/>
          </w:tcPr>
          <w:p w14:paraId="0247F93A" w14:textId="219325A9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="007B77D7" w:rsidRPr="00ED3D8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7B77D7"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="007B77D7"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77D7"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6CB49669" w:rsidR="007B77D7" w:rsidRPr="002D12B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3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8" w:type="pct"/>
          </w:tcPr>
          <w:p w14:paraId="50B81CD2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4E5C211E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B77D7" w:rsidRPr="00185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47" w:type="pct"/>
          </w:tcPr>
          <w:p w14:paraId="410738D9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7398AA17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</w:t>
            </w:r>
            <w:r w:rsidR="003A274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40" w:type="pct"/>
          </w:tcPr>
          <w:p w14:paraId="61BB349A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2CA0AC30" w:rsidR="007B77D7" w:rsidRPr="005014C6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7B77D7" w:rsidRPr="00ED3D80" w14:paraId="4632E9C1" w14:textId="77777777" w:rsidTr="00995FC1">
        <w:tc>
          <w:tcPr>
            <w:tcW w:w="2035" w:type="pct"/>
          </w:tcPr>
          <w:p w14:paraId="3D4EBD8C" w14:textId="0B9D912B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664FF58B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6</w:t>
            </w:r>
            <w:r w:rsidR="006832BA"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28" w:type="pct"/>
          </w:tcPr>
          <w:p w14:paraId="4461A0E5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2F6A037E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B77D7" w:rsidRPr="00F40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47" w:type="pct"/>
          </w:tcPr>
          <w:p w14:paraId="21618C2C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66314A98" w:rsidR="007B77D7" w:rsidRPr="00ED3D80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A682A">
              <w:rPr>
                <w:rFonts w:ascii="Angsana New" w:hAnsi="Angsana New"/>
                <w:sz w:val="30"/>
                <w:szCs w:val="30"/>
              </w:rPr>
              <w:t>2</w:t>
            </w:r>
            <w:r w:rsidR="003A2742">
              <w:rPr>
                <w:rFonts w:ascii="Angsana New" w:hAnsi="Angsana New"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40" w:type="pct"/>
          </w:tcPr>
          <w:p w14:paraId="7F5A8753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20AF46F0" w:rsidR="007B77D7" w:rsidRPr="005014C6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77D7" w:rsidRPr="00A34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7B77D7" w:rsidRPr="00ED3D80" w14:paraId="3F537C65" w14:textId="77777777" w:rsidTr="00BC31C5">
        <w:tc>
          <w:tcPr>
            <w:tcW w:w="2035" w:type="pct"/>
          </w:tcPr>
          <w:p w14:paraId="2A3E6F3A" w14:textId="6591AF6F" w:rsidR="007B77D7" w:rsidRPr="00BC31C5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31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383DBCF1" w14:textId="02C8BBFD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28" w:type="pct"/>
          </w:tcPr>
          <w:p w14:paraId="33863E39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00DCDEC" w14:textId="67C3F4A3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  <w:r w:rsidR="007B77D7"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47" w:type="pct"/>
          </w:tcPr>
          <w:p w14:paraId="6CA1BFEE" w14:textId="77777777" w:rsidR="007B77D7" w:rsidRPr="00C53F52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4D0E91" w14:textId="441C8BAE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  <w:r w:rsidR="003A27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140" w:type="pct"/>
          </w:tcPr>
          <w:p w14:paraId="6B3482F3" w14:textId="77777777" w:rsidR="007B77D7" w:rsidRPr="00C53F52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8909FE8" w14:textId="30DD215A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7B77D7"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  <w:tr w:rsidR="007B77D7" w:rsidRPr="00ED3D80" w14:paraId="5209547D" w14:textId="77777777" w:rsidTr="00A90FED">
        <w:tc>
          <w:tcPr>
            <w:tcW w:w="2035" w:type="pct"/>
          </w:tcPr>
          <w:p w14:paraId="15ECB394" w14:textId="2FE0542D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5743129F" w:rsidR="007B77D7" w:rsidRPr="00ED3D80" w:rsidRDefault="006832B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32BA">
              <w:rPr>
                <w:rFonts w:ascii="Angsana New" w:hAnsi="Angsana New"/>
                <w:sz w:val="30"/>
                <w:szCs w:val="30"/>
              </w:rPr>
              <w:t>(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333</w:t>
            </w:r>
            <w:r w:rsidRPr="006832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D71354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1A7B200E" w:rsidR="007B77D7" w:rsidRPr="00614E0B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508D17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34B32F24" w:rsidR="007B77D7" w:rsidRPr="00ED3D80" w:rsidRDefault="003A2742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7DD19446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77D7" w:rsidRPr="00ED3D80" w14:paraId="49E477A9" w14:textId="77777777" w:rsidTr="0050121C">
        <w:tc>
          <w:tcPr>
            <w:tcW w:w="2035" w:type="pct"/>
          </w:tcPr>
          <w:p w14:paraId="4AFB1D12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1F1052BD" w:rsidR="007B77D7" w:rsidRPr="00ED3D80" w:rsidRDefault="006832B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32BA">
              <w:rPr>
                <w:rFonts w:ascii="Angsana New" w:hAnsi="Angsana New"/>
                <w:sz w:val="30"/>
                <w:szCs w:val="30"/>
              </w:rPr>
              <w:t>(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252</w:t>
            </w:r>
            <w:r w:rsidRPr="006832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566B88D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36EAD5E3" w:rsidR="007B77D7" w:rsidRPr="00614E0B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88793C3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59244CBF" w:rsidR="007B77D7" w:rsidRPr="00ED3D80" w:rsidRDefault="003A2742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7FAB84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77D7" w:rsidRPr="00ED3D80" w14:paraId="74A2EBD2" w14:textId="77777777" w:rsidTr="0050121C">
        <w:tc>
          <w:tcPr>
            <w:tcW w:w="2035" w:type="pct"/>
          </w:tcPr>
          <w:p w14:paraId="5CCF641C" w14:textId="77777777" w:rsidR="007B77D7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39066ACB" w:rsidR="007B77D7" w:rsidRPr="00ED3D80" w:rsidRDefault="006832B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832BA">
              <w:rPr>
                <w:rFonts w:ascii="Angsana New" w:hAnsi="Angsana New"/>
                <w:sz w:val="30"/>
                <w:szCs w:val="30"/>
              </w:rPr>
              <w:t>(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12</w:t>
            </w:r>
            <w:r w:rsidRPr="006832BA">
              <w:rPr>
                <w:rFonts w:ascii="Angsana New" w:hAnsi="Angsana New"/>
                <w:sz w:val="30"/>
                <w:szCs w:val="30"/>
              </w:rPr>
              <w:t>,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153</w:t>
            </w:r>
            <w:r w:rsidRPr="006832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3B7E99F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00FBC550" w:rsidR="007B77D7" w:rsidRPr="00614E0B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836</w:t>
            </w:r>
            <w:r w:rsidRPr="00F40A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0BB24B3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42355F8B" w:rsidR="007B77D7" w:rsidRPr="00ED3D80" w:rsidRDefault="003A2742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A682A" w:rsidRPr="007A682A">
              <w:rPr>
                <w:rFonts w:ascii="Angsana New" w:hAnsi="Angsana New"/>
                <w:sz w:val="30"/>
                <w:szCs w:val="30"/>
              </w:rPr>
              <w:t>616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1C0178F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5503BB05" w:rsidR="007B77D7" w:rsidRPr="005014C6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3E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 w:rsidRPr="00943E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77D7" w:rsidRPr="002301B3" w14:paraId="406FEF01" w14:textId="77777777" w:rsidTr="0050121C">
        <w:tc>
          <w:tcPr>
            <w:tcW w:w="2035" w:type="pct"/>
          </w:tcPr>
          <w:p w14:paraId="293DE01C" w14:textId="1EEE5759" w:rsidR="007B77D7" w:rsidRPr="00ED3D80" w:rsidRDefault="007B77D7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3E67B2FA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="006832BA" w:rsidRPr="006832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128" w:type="pct"/>
          </w:tcPr>
          <w:p w14:paraId="262415F9" w14:textId="77777777" w:rsidR="007B77D7" w:rsidRPr="00ED3D80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1B3F23DA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="007B77D7"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147" w:type="pct"/>
          </w:tcPr>
          <w:p w14:paraId="2D1E4E68" w14:textId="77777777" w:rsidR="007B77D7" w:rsidRPr="00C53F52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3EBF9827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  <w:r w:rsidR="003A27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40" w:type="pct"/>
          </w:tcPr>
          <w:p w14:paraId="29884B21" w14:textId="77777777" w:rsidR="007B77D7" w:rsidRPr="00C53F52" w:rsidRDefault="007B77D7" w:rsidP="007B7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7A7B9EAF" w:rsidR="007B77D7" w:rsidRPr="00614E0B" w:rsidRDefault="007A682A" w:rsidP="007B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="007B77D7"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1BDEAEC0" w14:textId="77777777" w:rsidR="00BC31C5" w:rsidRDefault="00BC31C5" w:rsidP="0050121C">
      <w:pPr>
        <w:rPr>
          <w:rFonts w:asciiTheme="majorBidi" w:hAnsiTheme="majorBidi" w:cstheme="majorBidi"/>
          <w:sz w:val="16"/>
          <w:szCs w:val="16"/>
        </w:rPr>
      </w:pPr>
    </w:p>
    <w:p w14:paraId="1399D246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4A5F24E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4747D1E9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7E1F3544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0F5D0AB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13769BD2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5A248D4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0742581B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2C0CA6D8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7649E244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6CE0804D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52804F32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67E57ECB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6BCD6E74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5340329E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763745FD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25D33703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0EED1E9E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07622C44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72E1357A" w14:textId="77777777" w:rsidR="00B5371C" w:rsidRDefault="00B5371C" w:rsidP="0050121C">
      <w:pPr>
        <w:rPr>
          <w:rFonts w:asciiTheme="majorBidi" w:hAnsiTheme="majorBidi" w:cstheme="majorBidi"/>
          <w:sz w:val="16"/>
          <w:szCs w:val="16"/>
        </w:rPr>
      </w:pPr>
    </w:p>
    <w:p w14:paraId="41C186C3" w14:textId="77777777" w:rsid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7AF25045" w14:textId="77777777" w:rsidR="00016EB8" w:rsidRPr="00016EB8" w:rsidRDefault="00016EB8" w:rsidP="0050121C">
      <w:pPr>
        <w:rPr>
          <w:rFonts w:asciiTheme="majorBidi" w:hAnsiTheme="majorBidi" w:cstheme="majorBidi"/>
          <w:sz w:val="16"/>
          <w:szCs w:val="16"/>
        </w:rPr>
      </w:pPr>
    </w:p>
    <w:p w14:paraId="46C07A80" w14:textId="0C477A39" w:rsidR="001206FB" w:rsidRPr="00F32542" w:rsidRDefault="00FA3821" w:rsidP="00016EB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325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263A2C6F" w14:textId="77777777" w:rsidR="00016EB8" w:rsidRPr="00016EB8" w:rsidRDefault="00016EB8" w:rsidP="00016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EF1D64" w:rsidRPr="003357D0" w14:paraId="2CBEF737" w14:textId="77777777" w:rsidTr="00300E42">
        <w:trPr>
          <w:tblHeader/>
        </w:trPr>
        <w:tc>
          <w:tcPr>
            <w:tcW w:w="2880" w:type="dxa"/>
            <w:vAlign w:val="bottom"/>
          </w:tcPr>
          <w:p w14:paraId="4D46F758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368BD033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1D64" w:rsidRPr="003357D0" w14:paraId="62866053" w14:textId="77777777" w:rsidTr="00300E42">
        <w:trPr>
          <w:tblHeader/>
        </w:trPr>
        <w:tc>
          <w:tcPr>
            <w:tcW w:w="2880" w:type="dxa"/>
            <w:vAlign w:val="bottom"/>
            <w:hideMark/>
          </w:tcPr>
          <w:p w14:paraId="351EC5C8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</w:pPr>
            <w:r w:rsidRPr="003357D0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3357D0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3357D0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3357D0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78966A76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3D7F24C8" w14:textId="50E8FAA6" w:rsidR="00EF1D64" w:rsidRPr="003357D0" w:rsidRDefault="007A682A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EF1D64" w:rsidRPr="003357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F1D64" w:rsidRPr="003357D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1B2E67F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74167CF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03384998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16BF415" w14:textId="58EBA49F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 </w:t>
            </w:r>
          </w:p>
        </w:tc>
        <w:tc>
          <w:tcPr>
            <w:tcW w:w="249" w:type="dxa"/>
            <w:vAlign w:val="bottom"/>
          </w:tcPr>
          <w:p w14:paraId="457F9562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4A92B395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 w:rsidRPr="003357D0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90032F1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17AF4343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B4109F" w14:textId="77777777" w:rsidR="00EF1D64" w:rsidRPr="003357D0" w:rsidRDefault="00EF1D6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52D9356" w14:textId="77777777" w:rsidR="00A53144" w:rsidRPr="003357D0" w:rsidRDefault="00A53144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51F0819" w14:textId="17B89388" w:rsidR="00EF1D64" w:rsidRPr="003357D0" w:rsidRDefault="007A682A" w:rsidP="003357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30</w:t>
            </w:r>
            <w:r w:rsidR="007B77D7" w:rsidRPr="003357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B77D7" w:rsidRPr="003357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F1D64" w:rsidRPr="003357D0" w14:paraId="0F5DD802" w14:textId="77777777" w:rsidTr="00300E42">
        <w:trPr>
          <w:tblHeader/>
        </w:trPr>
        <w:tc>
          <w:tcPr>
            <w:tcW w:w="2880" w:type="dxa"/>
            <w:vAlign w:val="bottom"/>
          </w:tcPr>
          <w:p w14:paraId="582A47A9" w14:textId="77777777" w:rsidR="00EF1D64" w:rsidRPr="003357D0" w:rsidRDefault="00EF1D64" w:rsidP="003357D0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690C13BB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3357D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3357D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357D0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F1D64" w:rsidRPr="003357D0" w14:paraId="34D3EE7C" w14:textId="77777777" w:rsidTr="003357D0">
        <w:trPr>
          <w:trHeight w:val="60"/>
        </w:trPr>
        <w:tc>
          <w:tcPr>
            <w:tcW w:w="2880" w:type="dxa"/>
            <w:vAlign w:val="bottom"/>
          </w:tcPr>
          <w:p w14:paraId="1E348DDC" w14:textId="454C516B" w:rsidR="00EF1D64" w:rsidRPr="003357D0" w:rsidRDefault="007A682A" w:rsidP="003357D0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6132EF30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0EDC1A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71EBF38" w14:textId="77777777" w:rsidR="00EF1D64" w:rsidRPr="003357D0" w:rsidRDefault="00EF1D64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19A7EDD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F01D4F9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4545BDB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3549CBA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0D5FF0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C266842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A7F4C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25FD9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1D64" w:rsidRPr="003357D0" w14:paraId="2C293F33" w14:textId="77777777" w:rsidTr="003357D0">
        <w:trPr>
          <w:trHeight w:val="60"/>
        </w:trPr>
        <w:tc>
          <w:tcPr>
            <w:tcW w:w="2880" w:type="dxa"/>
            <w:vAlign w:val="bottom"/>
          </w:tcPr>
          <w:p w14:paraId="4170DF31" w14:textId="77777777" w:rsidR="00EF1D64" w:rsidRPr="003357D0" w:rsidRDefault="00EF1D64" w:rsidP="003357D0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357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22F33F8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E96A6B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0A43CA0" w14:textId="77777777" w:rsidR="00EF1D64" w:rsidRPr="003357D0" w:rsidRDefault="00EF1D64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7B690FA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1E4B245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97C6AE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2ADAAE0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B81068D" w14:textId="77777777" w:rsidR="00EF1D64" w:rsidRPr="003357D0" w:rsidRDefault="00EF1D64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FE52B63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E3879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96D0C" w14:textId="77777777" w:rsidR="00EF1D64" w:rsidRPr="003357D0" w:rsidRDefault="00EF1D64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615E" w:rsidRPr="003357D0" w14:paraId="0BFB0130" w14:textId="77777777" w:rsidTr="00BC31C5">
        <w:tc>
          <w:tcPr>
            <w:tcW w:w="2880" w:type="dxa"/>
            <w:vAlign w:val="bottom"/>
          </w:tcPr>
          <w:p w14:paraId="5F4BD989" w14:textId="4D0AEEBB" w:rsidR="0067615E" w:rsidRPr="003357D0" w:rsidRDefault="00BC31C5" w:rsidP="003357D0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BE5399A" w14:textId="7155567E" w:rsidR="0067615E" w:rsidRPr="003357D0" w:rsidRDefault="007A682A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543</w:t>
            </w:r>
            <w:r w:rsidR="00307B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130</w:t>
            </w:r>
          </w:p>
        </w:tc>
        <w:tc>
          <w:tcPr>
            <w:tcW w:w="241" w:type="dxa"/>
            <w:vAlign w:val="bottom"/>
          </w:tcPr>
          <w:p w14:paraId="23DFCB2C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5B822522" w14:textId="58524411" w:rsidR="0067615E" w:rsidRPr="003357D0" w:rsidRDefault="007A682A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228</w:t>
            </w:r>
            <w:r w:rsidR="00307B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840</w:t>
            </w:r>
          </w:p>
        </w:tc>
        <w:tc>
          <w:tcPr>
            <w:tcW w:w="249" w:type="dxa"/>
            <w:vAlign w:val="bottom"/>
          </w:tcPr>
          <w:p w14:paraId="2AD77480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269D229A" w14:textId="638D2396" w:rsidR="0067615E" w:rsidRPr="003357D0" w:rsidRDefault="00807845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337</w:t>
            </w:r>
            <w:r w:rsidR="00307B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5452816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791FD265" w14:textId="6B59E8E7" w:rsidR="0067615E" w:rsidRPr="003357D0" w:rsidRDefault="00307B90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488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4D75704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43204B3" w14:textId="558A49BC" w:rsidR="0067615E" w:rsidRPr="003357D0" w:rsidRDefault="007A682A" w:rsidP="00307B9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50</w:t>
            </w:r>
            <w:r w:rsidR="00307B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032</w:t>
            </w:r>
          </w:p>
        </w:tc>
        <w:tc>
          <w:tcPr>
            <w:tcW w:w="270" w:type="dxa"/>
          </w:tcPr>
          <w:p w14:paraId="6DEB3578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6F32C1" w14:textId="4E2CCAF5" w:rsidR="0067615E" w:rsidRPr="003357D0" w:rsidRDefault="007A682A" w:rsidP="0033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  <w:r w:rsidR="00307B9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</w:tr>
      <w:tr w:rsidR="0067615E" w:rsidRPr="003357D0" w14:paraId="383ED402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376957A5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541A2C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87D03E5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F0B2FF9" w14:textId="77777777" w:rsidR="0067615E" w:rsidRPr="003357D0" w:rsidRDefault="0067615E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B3C3DBF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1199D82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EBC44E4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7ABAF4D" w14:textId="77777777" w:rsidR="0067615E" w:rsidRPr="003357D0" w:rsidRDefault="0067615E" w:rsidP="003357D0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070F9F5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93215CE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7B4598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29B62F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615E" w:rsidRPr="003357D0" w14:paraId="0AD6E296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5D582DA3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DBB483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9A8C773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AF87A04" w14:textId="77777777" w:rsidR="0067615E" w:rsidRPr="003357D0" w:rsidRDefault="0067615E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6DD362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553079B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579734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450942F" w14:textId="77777777" w:rsidR="0067615E" w:rsidRPr="003357D0" w:rsidRDefault="0067615E" w:rsidP="003357D0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251B74D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3F1D1DA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0C599B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D67F1A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615E" w:rsidRPr="003357D0" w14:paraId="79182760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70BF5BAC" w14:textId="2137511F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2CC4C0" w14:textId="4A273A70" w:rsidR="0067615E" w:rsidRPr="003357D0" w:rsidRDefault="007A682A" w:rsidP="0033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305</w:t>
            </w:r>
            <w:r w:rsidR="00307B90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241" w:type="dxa"/>
            <w:vAlign w:val="bottom"/>
          </w:tcPr>
          <w:p w14:paraId="6884EFE9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F4A8B7" w14:textId="57A671C8" w:rsidR="0067615E" w:rsidRPr="003357D0" w:rsidRDefault="007A682A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  <w:r w:rsidR="00307B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9" w:type="dxa"/>
            <w:vAlign w:val="bottom"/>
          </w:tcPr>
          <w:p w14:paraId="1AF963FA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C7D2C15" w14:textId="6B2DB2CE" w:rsidR="0067615E" w:rsidRPr="003357D0" w:rsidRDefault="00307B90" w:rsidP="003357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9111FA9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0F85DF4" w14:textId="58434DCE" w:rsidR="0067615E" w:rsidRPr="003357D0" w:rsidRDefault="00307B90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13391F07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1680AAA" w14:textId="164F72BB" w:rsidR="0067615E" w:rsidRPr="003357D0" w:rsidRDefault="00307B90" w:rsidP="00307B9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032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6DDB4C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82CDA6" w14:textId="70172040" w:rsidR="0067615E" w:rsidRPr="003357D0" w:rsidRDefault="007A682A" w:rsidP="003357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475</w:t>
            </w:r>
            <w:r w:rsidR="00307B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614</w:t>
            </w:r>
          </w:p>
        </w:tc>
      </w:tr>
      <w:tr w:rsidR="0067615E" w:rsidRPr="003357D0" w14:paraId="26DBA667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28C246AB" w14:textId="1A49E16B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01DE3FD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55C040E4" w14:textId="77777777" w:rsidR="0067615E" w:rsidRPr="003357D0" w:rsidRDefault="0067615E" w:rsidP="003357D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865ED1" w14:textId="77777777" w:rsidR="0067615E" w:rsidRPr="003357D0" w:rsidRDefault="0067615E" w:rsidP="007939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CF058A8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B8611FB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16C81DB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ABE86D3" w14:textId="77777777" w:rsidR="0067615E" w:rsidRPr="003357D0" w:rsidRDefault="0067615E" w:rsidP="003357D0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A472572" w14:textId="77777777" w:rsidR="0067615E" w:rsidRPr="003357D0" w:rsidRDefault="0067615E" w:rsidP="003357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6744341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450156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51093A" w14:textId="77777777" w:rsidR="0067615E" w:rsidRPr="003357D0" w:rsidRDefault="0067615E" w:rsidP="003357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72F1E9EB" w14:textId="77777777" w:rsidTr="009C55DC">
        <w:trPr>
          <w:trHeight w:val="60"/>
        </w:trPr>
        <w:tc>
          <w:tcPr>
            <w:tcW w:w="2880" w:type="dxa"/>
            <w:vAlign w:val="bottom"/>
          </w:tcPr>
          <w:p w14:paraId="23D401B9" w14:textId="1F597B13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2DFB7" w14:textId="58D7904C" w:rsidR="009C55DC" w:rsidRPr="003357D0" w:rsidRDefault="007A682A" w:rsidP="009C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10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3</w:t>
            </w:r>
            <w:r w:rsidR="009C55DC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060</w:t>
            </w:r>
          </w:p>
        </w:tc>
        <w:tc>
          <w:tcPr>
            <w:tcW w:w="241" w:type="dxa"/>
            <w:vAlign w:val="bottom"/>
          </w:tcPr>
          <w:p w14:paraId="615D2A39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9B621" w14:textId="55B502C3" w:rsidR="009C55DC" w:rsidRPr="009C55DC" w:rsidRDefault="009C55DC" w:rsidP="009C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10" w:right="-110"/>
              <w:rPr>
                <w:rFonts w:ascii="Angsana New" w:hAnsi="Angsana New"/>
                <w:sz w:val="26"/>
                <w:szCs w:val="26"/>
              </w:rPr>
            </w:pPr>
            <w:r w:rsidRPr="003357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13CFFA2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7B60F" w14:textId="53317E66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A800682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697BF" w14:textId="71BF0885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2785127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E2C0C" w14:textId="476F1890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8AE5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0E9586B" w14:textId="65E89FA6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C55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048</w:t>
            </w:r>
          </w:p>
        </w:tc>
      </w:tr>
      <w:tr w:rsidR="009C55DC" w:rsidRPr="003357D0" w14:paraId="432386B8" w14:textId="77777777" w:rsidTr="002E2978">
        <w:trPr>
          <w:trHeight w:val="60"/>
        </w:trPr>
        <w:tc>
          <w:tcPr>
            <w:tcW w:w="2880" w:type="dxa"/>
            <w:vAlign w:val="bottom"/>
          </w:tcPr>
          <w:p w14:paraId="246152A6" w14:textId="30660C3D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C6FD7" w14:textId="77CBD3AC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308</w:t>
            </w:r>
            <w:r w:rsidR="009C55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912</w:t>
            </w:r>
          </w:p>
        </w:tc>
        <w:tc>
          <w:tcPr>
            <w:tcW w:w="241" w:type="dxa"/>
            <w:vAlign w:val="bottom"/>
          </w:tcPr>
          <w:p w14:paraId="264B542A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E8868E" w14:textId="4DABA94E" w:rsidR="009C55DC" w:rsidRPr="003357D0" w:rsidRDefault="007A682A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220</w:t>
            </w:r>
            <w:r w:rsidR="009C55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49" w:type="dxa"/>
            <w:vAlign w:val="bottom"/>
          </w:tcPr>
          <w:p w14:paraId="1D7ED160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316E9" w14:textId="4EB36F91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402A39D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B9600" w14:textId="7487A49F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218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2C66148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D47B" w14:textId="1A065607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032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A5DE8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16459" w14:textId="6DC5DD0F" w:rsidR="009C55DC" w:rsidRPr="003357D0" w:rsidRDefault="007A682A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478</w:t>
            </w:r>
            <w:r w:rsidR="009C55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662</w:t>
            </w:r>
          </w:p>
        </w:tc>
      </w:tr>
      <w:tr w:rsidR="009C55DC" w:rsidRPr="003357D0" w14:paraId="1B32DB48" w14:textId="77777777" w:rsidTr="00782B90">
        <w:trPr>
          <w:trHeight w:val="60"/>
        </w:trPr>
        <w:tc>
          <w:tcPr>
            <w:tcW w:w="2880" w:type="dxa"/>
            <w:vAlign w:val="bottom"/>
          </w:tcPr>
          <w:p w14:paraId="563F9AFC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98F4F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26BBAC5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8CEB7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34F1056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25C28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60624C1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BCCFC0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A7AECED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01F1C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1634F0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3F9A4C5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C55DC" w:rsidRPr="003357D0" w14:paraId="00AB13AC" w14:textId="77777777" w:rsidTr="00300E42">
        <w:tc>
          <w:tcPr>
            <w:tcW w:w="2880" w:type="dxa"/>
            <w:vAlign w:val="bottom"/>
          </w:tcPr>
          <w:p w14:paraId="518FBCDC" w14:textId="5AA867BB" w:rsidR="009C55DC" w:rsidRPr="003357D0" w:rsidRDefault="007A682A" w:rsidP="009C55D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124D29C1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5477ED2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2D9107D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C5A48DA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EA9AAF0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E0F878F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64D07900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CBEDF2D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1848396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8DAD9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B08A01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5CDEE929" w14:textId="77777777" w:rsidTr="00300E42">
        <w:tc>
          <w:tcPr>
            <w:tcW w:w="2880" w:type="dxa"/>
            <w:vAlign w:val="bottom"/>
          </w:tcPr>
          <w:p w14:paraId="3E1E4FA7" w14:textId="329EDEE9" w:rsidR="009C55DC" w:rsidRPr="003357D0" w:rsidRDefault="009C55DC" w:rsidP="009C55DC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357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BE28CEB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D44CABF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322BDC7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6D76492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039F062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9C7B40C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D52FF09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40ECB78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6A09435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629862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CCD5A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6EF72DD9" w14:textId="77777777" w:rsidTr="00300D66">
        <w:tc>
          <w:tcPr>
            <w:tcW w:w="2880" w:type="dxa"/>
            <w:vAlign w:val="bottom"/>
          </w:tcPr>
          <w:p w14:paraId="4B1A684D" w14:textId="2ADFD48B" w:rsidR="009C55DC" w:rsidRPr="003357D0" w:rsidRDefault="009C55DC" w:rsidP="009C55DC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vAlign w:val="bottom"/>
          </w:tcPr>
          <w:p w14:paraId="4F204164" w14:textId="3FAD9B5E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41" w:type="dxa"/>
            <w:vAlign w:val="bottom"/>
          </w:tcPr>
          <w:p w14:paraId="237976FE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5D6A3B4" w14:textId="4469C200" w:rsidR="009C55DC" w:rsidRPr="003357D0" w:rsidRDefault="007A682A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249" w:type="dxa"/>
            <w:vAlign w:val="bottom"/>
          </w:tcPr>
          <w:p w14:paraId="1652D110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22B0DC9" w14:textId="3DBAC2CB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470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200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48BC899F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3F87C0C" w14:textId="2A1629AB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585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6EBB9653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D82D04F" w14:textId="1FCDD5E0" w:rsidR="009C55DC" w:rsidRPr="003357D0" w:rsidRDefault="007A682A" w:rsidP="009C55DC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239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270" w:type="dxa"/>
          </w:tcPr>
          <w:p w14:paraId="0E7E3EBE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39C2E9" w14:textId="37441C14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462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942</w:t>
            </w:r>
          </w:p>
        </w:tc>
      </w:tr>
      <w:tr w:rsidR="009C55DC" w:rsidRPr="003357D0" w14:paraId="00C04C9A" w14:textId="77777777" w:rsidTr="00C33A7F">
        <w:tc>
          <w:tcPr>
            <w:tcW w:w="2880" w:type="dxa"/>
            <w:vAlign w:val="bottom"/>
          </w:tcPr>
          <w:p w14:paraId="085FF536" w14:textId="7D2E1D33" w:rsidR="009C55DC" w:rsidRPr="003357D0" w:rsidRDefault="009C55DC" w:rsidP="009C55DC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44EC0DA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C4959CA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6506781E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43AF9A7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58864F2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C955341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07A7DF6D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10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E3300FC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5B999B8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AD6FA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E25F1F7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038111DD" w14:textId="77777777" w:rsidTr="00300D66">
        <w:tc>
          <w:tcPr>
            <w:tcW w:w="2880" w:type="dxa"/>
            <w:vAlign w:val="bottom"/>
          </w:tcPr>
          <w:p w14:paraId="05617DC2" w14:textId="6D232BB4" w:rsidR="009C55DC" w:rsidRPr="003357D0" w:rsidRDefault="009C55DC" w:rsidP="009C55DC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223D1E" w14:textId="4380D893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241" w:type="dxa"/>
            <w:vAlign w:val="bottom"/>
          </w:tcPr>
          <w:p w14:paraId="248F5FDF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B5DBBCA" w14:textId="6F5C2335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5F9FCB0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25FD0A5" w14:textId="787300CB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552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0D40236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065BB43" w14:textId="77ED0B9D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09CDFDE4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E91D3BE" w14:textId="7EB39EF2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74F789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48F7" w14:textId="29A23983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448</w:t>
            </w:r>
          </w:p>
        </w:tc>
      </w:tr>
      <w:tr w:rsidR="009C55DC" w:rsidRPr="003357D0" w14:paraId="62FD4B36" w14:textId="77777777" w:rsidTr="00300D66">
        <w:tc>
          <w:tcPr>
            <w:tcW w:w="2880" w:type="dxa"/>
            <w:vAlign w:val="bottom"/>
          </w:tcPr>
          <w:p w14:paraId="7F1494D5" w14:textId="3BAAAB15" w:rsidR="009C55DC" w:rsidRPr="003357D0" w:rsidRDefault="009C55DC" w:rsidP="009C55DC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9B5A" w14:textId="7D964889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624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020</w:t>
            </w:r>
          </w:p>
        </w:tc>
        <w:tc>
          <w:tcPr>
            <w:tcW w:w="241" w:type="dxa"/>
            <w:vAlign w:val="bottom"/>
          </w:tcPr>
          <w:p w14:paraId="06BA9BCC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79B41" w14:textId="363A7916" w:rsidR="009C55DC" w:rsidRPr="003357D0" w:rsidRDefault="007A682A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72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910</w:t>
            </w:r>
          </w:p>
        </w:tc>
        <w:tc>
          <w:tcPr>
            <w:tcW w:w="249" w:type="dxa"/>
            <w:vAlign w:val="bottom"/>
          </w:tcPr>
          <w:p w14:paraId="190BE4A8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FC4EA" w14:textId="58483745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470</w:t>
            </w: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752</w:t>
            </w: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27423494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7D713" w14:textId="3F7DED3A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587</w:t>
            </w: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2632CE6B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5A289" w14:textId="619F4327" w:rsidR="009C55DC" w:rsidRPr="003357D0" w:rsidRDefault="007A682A" w:rsidP="009C55DC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239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799</w:t>
            </w:r>
          </w:p>
        </w:tc>
        <w:tc>
          <w:tcPr>
            <w:tcW w:w="270" w:type="dxa"/>
          </w:tcPr>
          <w:p w14:paraId="6CD91611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08222" w14:textId="10549A93" w:rsidR="009C55DC" w:rsidRPr="003357D0" w:rsidRDefault="007A682A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465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390</w:t>
            </w:r>
          </w:p>
        </w:tc>
      </w:tr>
      <w:tr w:rsidR="009C55DC" w:rsidRPr="003357D0" w14:paraId="29C5D18D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BA6C96E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8A5481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DD8C703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0577204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5BDD892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F2A4010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E89CA6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0CE6970" w14:textId="77777777" w:rsidR="009C55DC" w:rsidRPr="003357D0" w:rsidRDefault="009C55DC" w:rsidP="009C55DC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9AFE56C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C014444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A4AAFC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406DED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5BBEF27A" w14:textId="77777777" w:rsidTr="00BC31C5">
        <w:trPr>
          <w:trHeight w:val="60"/>
        </w:trPr>
        <w:tc>
          <w:tcPr>
            <w:tcW w:w="2880" w:type="dxa"/>
            <w:vAlign w:val="bottom"/>
          </w:tcPr>
          <w:p w14:paraId="2504C765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6237DF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06391C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C9AB82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2C566E2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A08989C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D36E76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841A43F" w14:textId="77777777" w:rsidR="009C55DC" w:rsidRPr="003357D0" w:rsidRDefault="009C55DC" w:rsidP="009C55DC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946D6A1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DA4E536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FA12DF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B2CF13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23764C99" w14:textId="77777777" w:rsidTr="00300D66">
        <w:trPr>
          <w:trHeight w:val="60"/>
        </w:trPr>
        <w:tc>
          <w:tcPr>
            <w:tcW w:w="2880" w:type="dxa"/>
            <w:vAlign w:val="bottom"/>
          </w:tcPr>
          <w:p w14:paraId="773114FE" w14:textId="2EBEC8E6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5560" w14:textId="5B9D2F05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4E7B1C84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C938" w14:textId="2FA94BB3" w:rsidR="009C55DC" w:rsidRPr="003357D0" w:rsidRDefault="007A682A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249" w:type="dxa"/>
            <w:vAlign w:val="bottom"/>
          </w:tcPr>
          <w:p w14:paraId="33915E4F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C4EE" w14:textId="260BB6EA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C1EBC33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ACFF" w14:textId="10FE6546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84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0C77C83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B18A" w14:textId="2DE90C82" w:rsidR="009C55DC" w:rsidRPr="003357D0" w:rsidRDefault="009C55DC" w:rsidP="009C55DC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239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799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7D007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E46EAA" w14:textId="6CF0B125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664</w:t>
            </w:r>
          </w:p>
        </w:tc>
      </w:tr>
      <w:tr w:rsidR="009C55DC" w:rsidRPr="003357D0" w14:paraId="68C9773E" w14:textId="77777777" w:rsidTr="00300D66">
        <w:trPr>
          <w:trHeight w:val="60"/>
        </w:trPr>
        <w:tc>
          <w:tcPr>
            <w:tcW w:w="2880" w:type="dxa"/>
            <w:vAlign w:val="bottom"/>
          </w:tcPr>
          <w:p w14:paraId="4A9C3232" w14:textId="682DF32D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53E7FD4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9BAD5CA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FA85DD4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92477BC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71272E4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CE5796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C030FA0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C7B49D1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0CB7E7C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057A7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EF7E34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55DC" w:rsidRPr="003357D0" w14:paraId="5611C509" w14:textId="77777777" w:rsidTr="00300D66">
        <w:trPr>
          <w:trHeight w:val="60"/>
        </w:trPr>
        <w:tc>
          <w:tcPr>
            <w:tcW w:w="2880" w:type="dxa"/>
            <w:vAlign w:val="bottom"/>
          </w:tcPr>
          <w:p w14:paraId="007CC349" w14:textId="45D6E27C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C8124" w14:textId="2043819C" w:rsidR="009C55DC" w:rsidRPr="003357D0" w:rsidRDefault="009C55DC" w:rsidP="009C55D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0D30FB4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E5896" w14:textId="3A3F2BC0" w:rsidR="009C55DC" w:rsidRPr="003357D0" w:rsidRDefault="007A682A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075</w:t>
            </w:r>
          </w:p>
        </w:tc>
        <w:tc>
          <w:tcPr>
            <w:tcW w:w="249" w:type="dxa"/>
            <w:vAlign w:val="bottom"/>
          </w:tcPr>
          <w:p w14:paraId="7D69576B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B977C" w14:textId="3F9EEB3B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7FF5460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4C908" w14:textId="5F4A9754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3357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54B10FCC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E16C" w14:textId="46CEDBBD" w:rsidR="009C55DC" w:rsidRPr="003357D0" w:rsidRDefault="009C55DC" w:rsidP="009C55DC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357D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4FBDAE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CA710" w14:textId="1A6D75F2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C55DC" w:rsidRPr="003357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</w:p>
        </w:tc>
      </w:tr>
      <w:tr w:rsidR="009C55DC" w:rsidRPr="003357D0" w14:paraId="0372CD39" w14:textId="77777777" w:rsidTr="00300D66">
        <w:trPr>
          <w:trHeight w:val="60"/>
        </w:trPr>
        <w:tc>
          <w:tcPr>
            <w:tcW w:w="2880" w:type="dxa"/>
            <w:vAlign w:val="bottom"/>
          </w:tcPr>
          <w:p w14:paraId="52EFB65C" w14:textId="631797F6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57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3CFF2" w14:textId="74097C23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595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4BBD5FAA" w14:textId="77777777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BD40D" w14:textId="702C5B6F" w:rsidR="009C55DC" w:rsidRPr="003357D0" w:rsidRDefault="007A682A" w:rsidP="009C55D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83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685</w:t>
            </w:r>
          </w:p>
        </w:tc>
        <w:tc>
          <w:tcPr>
            <w:tcW w:w="249" w:type="dxa"/>
            <w:vAlign w:val="bottom"/>
          </w:tcPr>
          <w:p w14:paraId="4FD2C1A6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BEFB8" w14:textId="690C3960" w:rsidR="009C55DC" w:rsidRPr="003357D0" w:rsidRDefault="009C55DC" w:rsidP="009C55D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9084DB1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997610" w14:textId="0F4CF850" w:rsidR="009C55DC" w:rsidRPr="003357D0" w:rsidRDefault="009C55DC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85</w:t>
            </w: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05319D4" w14:textId="77777777" w:rsidR="009C55DC" w:rsidRPr="003357D0" w:rsidRDefault="009C55DC" w:rsidP="009C55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2C7F0" w14:textId="3B60D3A7" w:rsidR="009C55DC" w:rsidRPr="003357D0" w:rsidRDefault="009C55DC" w:rsidP="009C55DC">
            <w:pPr>
              <w:pStyle w:val="acctfourfigures"/>
              <w:tabs>
                <w:tab w:val="clear" w:pos="765"/>
                <w:tab w:val="decimal" w:pos="450"/>
                <w:tab w:val="left" w:pos="630"/>
                <w:tab w:val="left" w:pos="762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239</w:t>
            </w: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799</w:t>
            </w:r>
            <w:r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8D0793" w14:textId="77777777" w:rsidR="009C55DC" w:rsidRPr="003357D0" w:rsidRDefault="009C55DC" w:rsidP="009C55D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84D85" w14:textId="1BBC1CC2" w:rsidR="009C55DC" w:rsidRPr="003357D0" w:rsidRDefault="007A682A" w:rsidP="009C55D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439</w:t>
            </w:r>
            <w:r w:rsidR="009C55DC" w:rsidRPr="003357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738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51BB1A38" w14:textId="336472BE" w:rsidR="00793984" w:rsidRDefault="0079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tbl>
      <w:tblPr>
        <w:tblW w:w="9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70"/>
        <w:gridCol w:w="1166"/>
        <w:gridCol w:w="270"/>
        <w:gridCol w:w="1166"/>
        <w:gridCol w:w="274"/>
        <w:gridCol w:w="1170"/>
        <w:gridCol w:w="270"/>
        <w:gridCol w:w="1166"/>
      </w:tblGrid>
      <w:tr w:rsidR="00E32CD0" w:rsidRPr="001B1A4A" w14:paraId="231C0156" w14:textId="77777777" w:rsidTr="00F97099">
        <w:trPr>
          <w:tblHeader/>
        </w:trPr>
        <w:tc>
          <w:tcPr>
            <w:tcW w:w="2880" w:type="dxa"/>
            <w:vAlign w:val="bottom"/>
          </w:tcPr>
          <w:p w14:paraId="0BD7F671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22" w:type="dxa"/>
            <w:gridSpan w:val="9"/>
            <w:vAlign w:val="bottom"/>
          </w:tcPr>
          <w:p w14:paraId="7716071E" w14:textId="7CE3B6E3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2AD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2CD0" w:rsidRPr="001B1A4A" w14:paraId="3849DDBC" w14:textId="77777777" w:rsidTr="00E32CD0">
        <w:trPr>
          <w:tblHeader/>
        </w:trPr>
        <w:tc>
          <w:tcPr>
            <w:tcW w:w="2880" w:type="dxa"/>
            <w:vAlign w:val="bottom"/>
            <w:hideMark/>
          </w:tcPr>
          <w:p w14:paraId="046C0867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170" w:type="dxa"/>
            <w:vAlign w:val="bottom"/>
            <w:hideMark/>
          </w:tcPr>
          <w:p w14:paraId="3F8B07D2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3B7EA2A" w14:textId="46C2DB18" w:rsidR="00E32CD0" w:rsidRPr="001B1A4A" w:rsidRDefault="007A682A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68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32CD0"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32CD0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19F3628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3ED81C2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997D887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415A7FD8" w14:textId="3530D881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74" w:type="dxa"/>
            <w:vAlign w:val="bottom"/>
          </w:tcPr>
          <w:p w14:paraId="47E76247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12B20B59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70" w:type="dxa"/>
            <w:vAlign w:val="bottom"/>
          </w:tcPr>
          <w:p w14:paraId="536A08BB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171CF71" w14:textId="77777777" w:rsidR="00E32CD0" w:rsidRPr="001B1A4A" w:rsidRDefault="00E32CD0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62FF153" w14:textId="19F5B09B" w:rsidR="00E32CD0" w:rsidRPr="001B1A4A" w:rsidRDefault="007A682A" w:rsidP="00305F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82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32C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32CD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32CD0" w:rsidRPr="006844E6" w14:paraId="63C310CF" w14:textId="77777777" w:rsidTr="00ED6FD2">
        <w:trPr>
          <w:tblHeader/>
        </w:trPr>
        <w:tc>
          <w:tcPr>
            <w:tcW w:w="2880" w:type="dxa"/>
            <w:vAlign w:val="bottom"/>
          </w:tcPr>
          <w:p w14:paraId="04CC544F" w14:textId="77777777" w:rsidR="00E32CD0" w:rsidRPr="001B1A4A" w:rsidRDefault="00E32CD0" w:rsidP="00305FBB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22" w:type="dxa"/>
            <w:gridSpan w:val="9"/>
            <w:vAlign w:val="bottom"/>
          </w:tcPr>
          <w:p w14:paraId="2DCB1A77" w14:textId="22C9E20E" w:rsidR="00E32CD0" w:rsidRPr="006844E6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32CD0" w:rsidRPr="001B1A4A" w14:paraId="691B85DD" w14:textId="77777777" w:rsidTr="00E32CD0">
        <w:tc>
          <w:tcPr>
            <w:tcW w:w="2880" w:type="dxa"/>
            <w:vAlign w:val="bottom"/>
          </w:tcPr>
          <w:p w14:paraId="4D68BD46" w14:textId="0AD4ECB7" w:rsidR="00E32CD0" w:rsidRPr="001B1A4A" w:rsidRDefault="007A682A" w:rsidP="00305FBB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682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46320BBC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F8F4F4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1D9FD52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D813F9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683017D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0ADCDD93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2CF69D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FDD74E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</w:tcPr>
          <w:p w14:paraId="070F1815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2CD0" w:rsidRPr="001B1A4A" w14:paraId="23A6EB65" w14:textId="77777777" w:rsidTr="00E32CD0">
        <w:tc>
          <w:tcPr>
            <w:tcW w:w="2880" w:type="dxa"/>
            <w:vAlign w:val="bottom"/>
          </w:tcPr>
          <w:p w14:paraId="5FEB5DE1" w14:textId="77777777" w:rsidR="00E32CD0" w:rsidRPr="001B1A4A" w:rsidRDefault="00E32CD0" w:rsidP="00305FBB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  <w:vAlign w:val="bottom"/>
          </w:tcPr>
          <w:p w14:paraId="637D5E79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9E2AB6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DD97164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DFEB08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E488CB7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604B173A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C7089A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A1D170" w14:textId="77777777" w:rsidR="00E32CD0" w:rsidRPr="001B1A4A" w:rsidRDefault="00E32CD0" w:rsidP="00305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</w:tcPr>
          <w:p w14:paraId="7ABC44C3" w14:textId="77777777" w:rsidR="00E32CD0" w:rsidRPr="001B1A4A" w:rsidRDefault="00E32CD0" w:rsidP="00305F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2CD0" w:rsidRPr="00426CBB" w14:paraId="5F9E6026" w14:textId="77777777" w:rsidTr="00E32CD0">
        <w:tc>
          <w:tcPr>
            <w:tcW w:w="2880" w:type="dxa"/>
            <w:vAlign w:val="bottom"/>
          </w:tcPr>
          <w:p w14:paraId="34F55015" w14:textId="1E38440C" w:rsidR="00E32CD0" w:rsidRDefault="00E32CD0" w:rsidP="00E330C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0E0534" w14:textId="6AEACF2F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E32C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2EEA71FC" w14:textId="77777777" w:rsidR="00E32CD0" w:rsidRPr="00426CBB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3239F12" w14:textId="26E3B621" w:rsidR="00E32CD0" w:rsidRPr="00426CBB" w:rsidRDefault="007A682A" w:rsidP="00E330C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E32C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333</w:t>
            </w:r>
          </w:p>
        </w:tc>
        <w:tc>
          <w:tcPr>
            <w:tcW w:w="270" w:type="dxa"/>
            <w:vAlign w:val="bottom"/>
          </w:tcPr>
          <w:p w14:paraId="389A5D2A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4F4F631" w14:textId="06B0A769" w:rsidR="00E32CD0" w:rsidRPr="00A966EC" w:rsidRDefault="00E32CD0" w:rsidP="00A966E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6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49578CA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79FB2" w14:textId="34F0DEDB" w:rsidR="00E32CD0" w:rsidRPr="00426CBB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C63FFC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4F0A95E" w14:textId="2FF0DBA8" w:rsidR="00E32CD0" w:rsidRPr="00426CBB" w:rsidRDefault="007A682A" w:rsidP="00E32CD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32CD0" w:rsidRPr="00E32C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300</w:t>
            </w:r>
          </w:p>
        </w:tc>
      </w:tr>
      <w:tr w:rsidR="00E32CD0" w:rsidRPr="00A8327D" w14:paraId="74782729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59DB8C50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A2B23A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9C3AC1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686D63B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D56049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0DDBBBF8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1C6DEB4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5A6F6B" w14:textId="77777777" w:rsidR="00E32CD0" w:rsidRPr="00A8327D" w:rsidRDefault="00E32CD0" w:rsidP="00E330C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710F0B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4E8F8F45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A8327D" w14:paraId="5D613644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4083575D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BB7437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604E5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FD6B7C2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545CFB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3E7FB1F2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3DA638F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C2A4C34" w14:textId="77777777" w:rsidR="00E32CD0" w:rsidRPr="00A8327D" w:rsidRDefault="00E32CD0" w:rsidP="00E330C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BA25E7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7ECB6EA9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A8327D" w14:paraId="70C1BFED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6A1A5A1D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FFFFFF3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B0AD8F4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A31F404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6AFC2C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858D8BB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37F7957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C5EDEAA" w14:textId="77777777" w:rsidR="00E32CD0" w:rsidRPr="00A8327D" w:rsidRDefault="00E32CD0" w:rsidP="00E330C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0F45B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303EB565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426CBB" w14:paraId="2AA6AC1C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264B9C1F" w14:textId="30FD8583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B105C9" w14:textId="74380583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E32C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061</w:t>
            </w:r>
          </w:p>
        </w:tc>
        <w:tc>
          <w:tcPr>
            <w:tcW w:w="270" w:type="dxa"/>
            <w:vAlign w:val="bottom"/>
          </w:tcPr>
          <w:p w14:paraId="4B37D685" w14:textId="77777777" w:rsidR="00E32CD0" w:rsidRPr="00426CBB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2D98BD" w14:textId="17D0B4BC" w:rsidR="00E32CD0" w:rsidRPr="009C55DC" w:rsidRDefault="00E32CD0" w:rsidP="00A966E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55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495E21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ACFF2A" w14:textId="3CB258C1" w:rsidR="00E32CD0" w:rsidRPr="00A966EC" w:rsidRDefault="00E32CD0" w:rsidP="00A966E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6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4C5CCAB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4990DD" w14:textId="68414269" w:rsidR="00E32CD0" w:rsidRPr="00426CBB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4758D5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41C48171" w14:textId="2505E295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E32C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049</w:t>
            </w:r>
          </w:p>
        </w:tc>
      </w:tr>
      <w:tr w:rsidR="00E32CD0" w:rsidRPr="00A8327D" w14:paraId="5ABE95AE" w14:textId="77777777" w:rsidTr="00E32CD0">
        <w:tc>
          <w:tcPr>
            <w:tcW w:w="2880" w:type="dxa"/>
            <w:vAlign w:val="bottom"/>
          </w:tcPr>
          <w:p w14:paraId="572582C4" w14:textId="77777777" w:rsidR="00E32CD0" w:rsidRPr="001B1A4A" w:rsidRDefault="00E32CD0" w:rsidP="00E330C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1675D0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B299E2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3C64D77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96AA51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0410C856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12E235BB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33FA0A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0C0076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7FFC893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1B1A4A" w14:paraId="18F51D81" w14:textId="77777777" w:rsidTr="00E32CD0">
        <w:tc>
          <w:tcPr>
            <w:tcW w:w="2880" w:type="dxa"/>
            <w:vAlign w:val="bottom"/>
          </w:tcPr>
          <w:p w14:paraId="134DB7F5" w14:textId="4DD2FFA1" w:rsidR="00E32CD0" w:rsidRPr="001B1A4A" w:rsidRDefault="007A682A" w:rsidP="00E330C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682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2796DB5E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6A62D0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95DB235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8A83A1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EE8924E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5B417381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F90C67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5DC4E1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</w:tcPr>
          <w:p w14:paraId="4595A559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2CD0" w:rsidRPr="001B1A4A" w14:paraId="0EA6E658" w14:textId="77777777" w:rsidTr="00E32CD0">
        <w:tc>
          <w:tcPr>
            <w:tcW w:w="2880" w:type="dxa"/>
            <w:vAlign w:val="bottom"/>
          </w:tcPr>
          <w:p w14:paraId="0E798CFF" w14:textId="77777777" w:rsidR="00E32CD0" w:rsidRPr="001B1A4A" w:rsidRDefault="00E32CD0" w:rsidP="00E330C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  <w:vAlign w:val="bottom"/>
          </w:tcPr>
          <w:p w14:paraId="6822CFC7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89E787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783DE8A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FD2C52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39A3DFA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4F4860C8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B5C501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5383DE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</w:tcPr>
          <w:p w14:paraId="320BED99" w14:textId="77777777" w:rsidR="00E32CD0" w:rsidRPr="001B1A4A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66EC" w:rsidRPr="00A8327D" w14:paraId="0CEF7AA7" w14:textId="77777777" w:rsidTr="00E32CD0">
        <w:tc>
          <w:tcPr>
            <w:tcW w:w="2880" w:type="dxa"/>
            <w:vAlign w:val="bottom"/>
          </w:tcPr>
          <w:p w14:paraId="33DF76B1" w14:textId="77777777" w:rsidR="00A966EC" w:rsidRPr="001B1A4A" w:rsidRDefault="00A966EC" w:rsidP="00A966E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1ED92B09" w14:textId="4F336C91" w:rsidR="00A966EC" w:rsidRPr="00A8327D" w:rsidRDefault="007A682A" w:rsidP="00A966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270</w:t>
            </w:r>
            <w:r w:rsidR="00A966EC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C54BDBB" w14:textId="77777777" w:rsidR="00A966EC" w:rsidRPr="00A8327D" w:rsidRDefault="00A966EC" w:rsidP="00A966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29FF7106" w14:textId="485CE1B2" w:rsidR="00A966EC" w:rsidRPr="00A966EC" w:rsidRDefault="00A966EC" w:rsidP="00A966E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966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9FAE99" w14:textId="77777777" w:rsidR="00A966EC" w:rsidRPr="00A8327D" w:rsidRDefault="00A966EC" w:rsidP="00A966EC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53F9FEFE" w14:textId="53C55CFA" w:rsidR="00A966EC" w:rsidRPr="00A8327D" w:rsidRDefault="00A966EC" w:rsidP="00A966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7A682A"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7A682A"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7A682A"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38B84731" w14:textId="77777777" w:rsidR="00A966EC" w:rsidRPr="00A8327D" w:rsidRDefault="00A966EC" w:rsidP="00A96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8FF261" w14:textId="77777777" w:rsidR="00A966EC" w:rsidRPr="000E36D8" w:rsidRDefault="00A966EC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5222F7" w14:textId="77777777" w:rsidR="00A966EC" w:rsidRPr="00A8327D" w:rsidRDefault="00A966EC" w:rsidP="00A966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EF44B09" w14:textId="2FB9C4EB" w:rsidR="00A966EC" w:rsidRPr="00A8327D" w:rsidRDefault="007A682A" w:rsidP="00A966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="00A966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E32CD0" w:rsidRPr="00A8327D" w14:paraId="640F07E3" w14:textId="77777777" w:rsidTr="00E32CD0">
        <w:tc>
          <w:tcPr>
            <w:tcW w:w="2880" w:type="dxa"/>
            <w:vAlign w:val="bottom"/>
          </w:tcPr>
          <w:p w14:paraId="5A411F19" w14:textId="77777777" w:rsidR="00E32CD0" w:rsidRDefault="00E32CD0" w:rsidP="00E330C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1170" w:type="dxa"/>
            <w:vAlign w:val="bottom"/>
          </w:tcPr>
          <w:p w14:paraId="0F52F866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00D42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6BD9A39F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66F457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3B85E88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30F78B3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963714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CBE21D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769E1F9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A8327D" w14:paraId="2F670D95" w14:textId="77777777" w:rsidTr="00807845">
        <w:tc>
          <w:tcPr>
            <w:tcW w:w="2880" w:type="dxa"/>
            <w:vAlign w:val="bottom"/>
          </w:tcPr>
          <w:p w14:paraId="2FAE8807" w14:textId="77777777" w:rsidR="00E32CD0" w:rsidRPr="001B1A4A" w:rsidRDefault="00E32CD0" w:rsidP="00E330C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0" w:type="dxa"/>
            <w:vAlign w:val="bottom"/>
          </w:tcPr>
          <w:p w14:paraId="55A531FC" w14:textId="0680DA76" w:rsidR="00E32CD0" w:rsidRPr="00A8327D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E32CD0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3D7B684A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425CAD42" w14:textId="77777777" w:rsidR="00E32CD0" w:rsidRPr="00A966EC" w:rsidRDefault="00E32CD0" w:rsidP="00A966E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966E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6F96AA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BF3E1DB" w14:textId="00318FB0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552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062C7032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D8D559" w14:textId="015442A4" w:rsidR="00E32CD0" w:rsidRPr="00A966EC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966EC">
              <w:rPr>
                <w:rFonts w:ascii="Angsana New" w:hAnsi="Angsana New"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/>
                <w:sz w:val="28"/>
                <w:szCs w:val="28"/>
              </w:rPr>
              <w:t>2</w:t>
            </w:r>
            <w:r w:rsidRPr="00A96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7DB776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9305CDA" w14:textId="36016995" w:rsidR="00E32CD0" w:rsidRPr="00A8327D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32C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448</w:t>
            </w:r>
          </w:p>
        </w:tc>
      </w:tr>
      <w:tr w:rsidR="00E32CD0" w:rsidRPr="00426CBB" w14:paraId="515748AC" w14:textId="77777777" w:rsidTr="00807845">
        <w:tc>
          <w:tcPr>
            <w:tcW w:w="2880" w:type="dxa"/>
            <w:vAlign w:val="bottom"/>
          </w:tcPr>
          <w:p w14:paraId="1F80E6AC" w14:textId="77777777" w:rsidR="00E32CD0" w:rsidRDefault="00E32CD0" w:rsidP="00E330C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E0A49" w14:textId="6BDC8436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273</w:t>
            </w:r>
            <w:r w:rsidR="00E32CD0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2E7D5608" w14:textId="77777777" w:rsidR="00E32CD0" w:rsidRPr="00426CBB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95A3DA3" w14:textId="77777777" w:rsidR="00E32CD0" w:rsidRPr="00426CBB" w:rsidRDefault="00E32CD0" w:rsidP="00A966E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FB49B1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6DCFA" w14:textId="0A7E8425" w:rsidR="00E32CD0" w:rsidRPr="00426CBB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230</w:t>
            </w: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A682A"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552</w:t>
            </w: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D9815D9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AF40F" w14:textId="2BB64D56" w:rsidR="00E32CD0" w:rsidRPr="00426CBB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C1AF33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4D097AC" w14:textId="7423157C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</w:t>
            </w:r>
            <w:r w:rsidR="00E32CD0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448</w:t>
            </w:r>
          </w:p>
        </w:tc>
      </w:tr>
      <w:tr w:rsidR="00E32CD0" w:rsidRPr="00A8327D" w14:paraId="455818E2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1C8BC840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98E09F4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20B327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685AD05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4B6818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4E51AF0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4474832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DA98C4A" w14:textId="77777777" w:rsidR="00E32CD0" w:rsidRPr="00A8327D" w:rsidRDefault="00E32CD0" w:rsidP="00E330C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77E2D3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1E6FE2AF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A8327D" w14:paraId="01F7B363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5FBF709D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50210F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11171C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71B08521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F03BDA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A34CD38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6B1D1F0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CF8993" w14:textId="77777777" w:rsidR="00E32CD0" w:rsidRPr="00A8327D" w:rsidRDefault="00E32CD0" w:rsidP="00E330C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DDBEBF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568330E5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A8327D" w14:paraId="2C6AA3E9" w14:textId="77777777" w:rsidTr="00A966EC">
        <w:trPr>
          <w:trHeight w:val="335"/>
        </w:trPr>
        <w:tc>
          <w:tcPr>
            <w:tcW w:w="2880" w:type="dxa"/>
            <w:vAlign w:val="bottom"/>
          </w:tcPr>
          <w:p w14:paraId="16A9898D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0E9CA1" w14:textId="177426E3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32CD0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289B6BA9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D7DFB73" w14:textId="77777777" w:rsidR="00E32CD0" w:rsidRPr="00A966EC" w:rsidRDefault="00E32CD0" w:rsidP="00A966E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966E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2453F1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2DB508A9" w14:textId="77777777" w:rsidR="00E32CD0" w:rsidRPr="00A8327D" w:rsidRDefault="00E32CD0" w:rsidP="00A966E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51A1982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5514919" w14:textId="77777777" w:rsidR="00E32CD0" w:rsidRPr="00A8327D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6E18C0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57A69338" w14:textId="508CC916" w:rsidR="00E32CD0" w:rsidRPr="00A8327D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E32CD0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</w:tr>
      <w:tr w:rsidR="00E32CD0" w:rsidRPr="00A8327D" w14:paraId="62F04E44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121EEFF3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7E7E9A2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FADA13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008CC5CD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8CF41C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417D9736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A1ECB13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A61489B" w14:textId="77777777" w:rsidR="00E32CD0" w:rsidRPr="00A8327D" w:rsidRDefault="00E32CD0" w:rsidP="00E330C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2B3EB2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4E77BF3C" w14:textId="77777777" w:rsidR="00E32CD0" w:rsidRPr="00A8327D" w:rsidRDefault="00E32CD0" w:rsidP="00E330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2CD0" w:rsidRPr="00A8327D" w14:paraId="6CC2CC39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37F76F01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A4D36" w14:textId="77777777" w:rsidR="00E32CD0" w:rsidRPr="00A8327D" w:rsidRDefault="00E32CD0" w:rsidP="00A966E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20CDE8" w14:textId="77777777" w:rsidR="00E32CD0" w:rsidRPr="00A8327D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82D73" w14:textId="7EBE5949" w:rsidR="00E32CD0" w:rsidRPr="00A8327D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2C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  <w:vAlign w:val="bottom"/>
          </w:tcPr>
          <w:p w14:paraId="37446B65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8DAA1" w14:textId="77777777" w:rsidR="00E32CD0" w:rsidRPr="00426CBB" w:rsidRDefault="00E32CD0" w:rsidP="00A966E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F551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84843A1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75BF7" w14:textId="499282F0" w:rsidR="00E32CD0" w:rsidRPr="00A966EC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966EC">
              <w:rPr>
                <w:rFonts w:ascii="Angsana New" w:hAnsi="Angsana New"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/>
                <w:sz w:val="28"/>
                <w:szCs w:val="28"/>
              </w:rPr>
              <w:t>1</w:t>
            </w:r>
            <w:r w:rsidRPr="00A966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7002D3" w14:textId="77777777" w:rsidR="00E32CD0" w:rsidRPr="00A8327D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20DF6D4" w14:textId="7075F50A" w:rsidR="00E32CD0" w:rsidRPr="00A8327D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32CD0" w:rsidRPr="00262AD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sz w:val="28"/>
                <w:szCs w:val="28"/>
                <w:lang w:val="en-US"/>
              </w:rPr>
              <w:t>074</w:t>
            </w:r>
          </w:p>
        </w:tc>
      </w:tr>
      <w:tr w:rsidR="00E32CD0" w:rsidRPr="00426CBB" w14:paraId="07B4D2D5" w14:textId="77777777" w:rsidTr="00E32CD0">
        <w:trPr>
          <w:trHeight w:val="60"/>
        </w:trPr>
        <w:tc>
          <w:tcPr>
            <w:tcW w:w="2880" w:type="dxa"/>
            <w:vAlign w:val="bottom"/>
          </w:tcPr>
          <w:p w14:paraId="0821A32B" w14:textId="77777777" w:rsidR="00E32CD0" w:rsidRPr="001B1A4A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D67CA" w14:textId="51FE01DB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E32CD0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F036895" w14:textId="77777777" w:rsidR="00E32CD0" w:rsidRPr="00426CBB" w:rsidRDefault="00E32CD0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FD872" w14:textId="6A2F6C7B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E32CD0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  <w:vAlign w:val="bottom"/>
          </w:tcPr>
          <w:p w14:paraId="20AF6FB9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DCBAD" w14:textId="77777777" w:rsidR="00E32CD0" w:rsidRPr="00A966EC" w:rsidRDefault="00E32CD0" w:rsidP="00A966EC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6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A5B598D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76EC9" w14:textId="33BCF878" w:rsidR="00E32CD0" w:rsidRPr="00426CBB" w:rsidRDefault="00E32CD0" w:rsidP="00A96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A682A" w:rsidRPr="007A682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B1D288" w14:textId="77777777" w:rsidR="00E32CD0" w:rsidRPr="00426CBB" w:rsidRDefault="00E32CD0" w:rsidP="00E330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85940" w14:textId="1316F879" w:rsidR="00E32CD0" w:rsidRPr="00426CBB" w:rsidRDefault="007A682A" w:rsidP="00E330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E32CD0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074</w:t>
            </w:r>
          </w:p>
        </w:tc>
      </w:tr>
    </w:tbl>
    <w:p w14:paraId="52ACE09B" w14:textId="67D43ACC" w:rsidR="00C55E3C" w:rsidRDefault="00C55E3C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C50EE57" w14:textId="6926C419" w:rsidR="00833D8A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4ED6030" w14:textId="77777777" w:rsidR="00C55E3C" w:rsidRPr="00BE310C" w:rsidRDefault="00C55E3C" w:rsidP="00C55E3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18FDA58" w14:textId="77777777" w:rsidR="00C55E3C" w:rsidRDefault="00C55E3C" w:rsidP="00C55E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bookmarkStart w:id="2" w:name="_Hlk172991252"/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0"/>
        <w:gridCol w:w="429"/>
        <w:gridCol w:w="1440"/>
        <w:gridCol w:w="361"/>
        <w:gridCol w:w="1620"/>
      </w:tblGrid>
      <w:tr w:rsidR="00C55E3C" w:rsidRPr="001251A8" w14:paraId="5D58DAE6" w14:textId="77777777" w:rsidTr="00FE5414">
        <w:trPr>
          <w:tblHeader/>
        </w:trPr>
        <w:tc>
          <w:tcPr>
            <w:tcW w:w="2963" w:type="pct"/>
          </w:tcPr>
          <w:p w14:paraId="46B831B1" w14:textId="77777777" w:rsidR="00C55E3C" w:rsidRPr="00AB2F52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3573755" w14:textId="71ADD0FE" w:rsidR="00C55E3C" w:rsidRPr="00AB2F52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7B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77B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77B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7" w:type="pct"/>
            <w:vAlign w:val="bottom"/>
          </w:tcPr>
          <w:p w14:paraId="63F27E29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14:paraId="68DED344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5BD8E1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" w:type="pct"/>
          </w:tcPr>
          <w:p w14:paraId="299C0F46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6302BA9B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BDC5C4" w14:textId="77777777" w:rsidR="00C55E3C" w:rsidRPr="00AB2F52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5E3C" w:rsidRPr="005222D6" w14:paraId="3158F8B4" w14:textId="77777777" w:rsidTr="00FE5414">
        <w:trPr>
          <w:tblHeader/>
        </w:trPr>
        <w:tc>
          <w:tcPr>
            <w:tcW w:w="2963" w:type="pct"/>
          </w:tcPr>
          <w:p w14:paraId="34D29C92" w14:textId="77777777" w:rsidR="00C55E3C" w:rsidRPr="00CE458C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pct"/>
            <w:vAlign w:val="bottom"/>
          </w:tcPr>
          <w:p w14:paraId="0ECD5FEA" w14:textId="77777777" w:rsidR="00C55E3C" w:rsidRPr="0047113F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14:paraId="77E5436F" w14:textId="77777777" w:rsidR="00C55E3C" w:rsidRPr="005222D6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5E3C" w:rsidRPr="001532C5" w14:paraId="357FD4BB" w14:textId="77777777" w:rsidTr="00FE5414">
        <w:tc>
          <w:tcPr>
            <w:tcW w:w="2963" w:type="pct"/>
          </w:tcPr>
          <w:p w14:paraId="3D49E323" w14:textId="77777777" w:rsidR="00C55E3C" w:rsidRPr="00EA228D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28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227" w:type="pct"/>
          </w:tcPr>
          <w:p w14:paraId="569B9612" w14:textId="77777777" w:rsidR="00C55E3C" w:rsidRPr="00EA228D" w:rsidRDefault="00C55E3C" w:rsidP="00FE5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vAlign w:val="bottom"/>
          </w:tcPr>
          <w:p w14:paraId="29D92102" w14:textId="77777777" w:rsidR="00C55E3C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14:paraId="09D415DB" w14:textId="77777777" w:rsidR="00C55E3C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</w:tcPr>
          <w:p w14:paraId="28573B04" w14:textId="77777777" w:rsidR="00C55E3C" w:rsidRPr="00EA228D" w:rsidRDefault="00C55E3C" w:rsidP="00FE5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</w:tr>
    </w:tbl>
    <w:p w14:paraId="0410E054" w14:textId="77777777" w:rsidR="00C55E3C" w:rsidRDefault="00C55E3C" w:rsidP="00C55E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67ABA8E" w14:textId="77777777" w:rsidR="00C55E3C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เอเอ็มอี อิมเมจิเนทีฟ จำกัด </w:t>
      </w:r>
      <w:r w:rsidRPr="00A967DE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</w:rPr>
        <w:t>13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Pr="00997B13">
        <w:rPr>
          <w:rFonts w:ascii="Angsana New" w:hAnsi="Angsana New" w:hint="cs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8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682BD1">
        <w:rPr>
          <w:rFonts w:ascii="Angsana New" w:hAnsi="Angsana New" w:hint="cs"/>
          <w:sz w:val="30"/>
          <w:szCs w:val="30"/>
          <w:cs/>
        </w:rPr>
        <w:t xml:space="preserve">คณะกรรมการบริษัทย่อยมีมติอนุมัติการเรียกชำระเงินค่าหุ้นเพิ่มเติมจนเต็มจำนวนเป็นจำนวนเงิน </w:t>
      </w:r>
      <w:r w:rsidRPr="00682BD1">
        <w:rPr>
          <w:rFonts w:ascii="Angsana New" w:hAnsi="Angsana New"/>
          <w:sz w:val="30"/>
          <w:szCs w:val="30"/>
        </w:rPr>
        <w:t xml:space="preserve">37.50 </w:t>
      </w:r>
      <w:r w:rsidRPr="00682BD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บริษัทได้ชำระค่าหุ้นเพิ่มเติมดังกล่าวแล้ว ทั้งนี้ บริษัทยังคงมีส่วนได้เสียในบริษัทย่อยดังกล่าวร้อยละ </w:t>
      </w:r>
      <w:r>
        <w:rPr>
          <w:rFonts w:ascii="Angsana New" w:hAnsi="Angsana New"/>
          <w:spacing w:val="4"/>
          <w:sz w:val="30"/>
          <w:szCs w:val="30"/>
        </w:rPr>
        <w:t xml:space="preserve">99.99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 ของทุนที่ออกและชำระแล้ว</w:t>
      </w:r>
    </w:p>
    <w:bookmarkEnd w:id="2"/>
    <w:p w14:paraId="7D538A5C" w14:textId="77777777" w:rsidR="00C55E3C" w:rsidRPr="008B1F78" w:rsidRDefault="00C55E3C" w:rsidP="00C5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EAD4CF1" w14:textId="77777777" w:rsidR="00833D8A" w:rsidRDefault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254560" w14:textId="30EBE20F" w:rsidR="00ED3699" w:rsidRPr="00CE458C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ED3699" w:rsidRPr="00CE458C" w:rsidSect="00361A9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BFCECF3" w14:textId="572D6468" w:rsidR="009209E0" w:rsidRPr="00051299" w:rsidRDefault="009209E0" w:rsidP="000E6FC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51299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30F7146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6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833D8A" w:rsidRPr="00833D8A" w14:paraId="3AE7CB26" w14:textId="77777777" w:rsidTr="00833D8A">
        <w:trPr>
          <w:cantSplit/>
          <w:trHeight w:val="360"/>
          <w:tblHeader/>
        </w:trPr>
        <w:tc>
          <w:tcPr>
            <w:tcW w:w="2779" w:type="dxa"/>
          </w:tcPr>
          <w:p w14:paraId="47803945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37" w:type="dxa"/>
            <w:gridSpan w:val="19"/>
            <w:shd w:val="clear" w:color="auto" w:fill="auto"/>
          </w:tcPr>
          <w:p w14:paraId="1D21F604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833D8A"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833D8A" w:rsidRPr="00833D8A" w14:paraId="7CE0D34A" w14:textId="77777777" w:rsidTr="00051299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69694685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833D8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  <w:r w:rsidRPr="00833D8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1AA0ED49" w14:textId="5E356734" w:rsidR="00C55E3C" w:rsidRPr="00C55E3C" w:rsidRDefault="00C55E3C" w:rsidP="00C55E3C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</w:t>
            </w:r>
          </w:p>
          <w:p w14:paraId="2ABBB701" w14:textId="77777777" w:rsidR="00C55E3C" w:rsidRPr="00C55E3C" w:rsidRDefault="00C55E3C" w:rsidP="00C55E3C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จำหน่ายหนังสือ </w:t>
            </w:r>
          </w:p>
          <w:p w14:paraId="0E963971" w14:textId="7E685EA7" w:rsidR="00833D8A" w:rsidRPr="00833D8A" w:rsidRDefault="00C55E3C" w:rsidP="00C55E3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และกิจกรรมด้านการศึกษา</w:t>
            </w:r>
          </w:p>
        </w:tc>
        <w:tc>
          <w:tcPr>
            <w:tcW w:w="178" w:type="dxa"/>
          </w:tcPr>
          <w:p w14:paraId="34265DAC" w14:textId="77777777" w:rsidR="00833D8A" w:rsidRPr="00833D8A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8" w:type="dxa"/>
            <w:gridSpan w:val="3"/>
            <w:shd w:val="clear" w:color="auto" w:fill="auto"/>
          </w:tcPr>
          <w:p w14:paraId="3EE45D1C" w14:textId="77777777" w:rsidR="00833D8A" w:rsidRPr="00833D8A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59D4DBE7" w14:textId="77777777" w:rsidR="00833D8A" w:rsidRPr="00833D8A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br/>
            </w: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560519DD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171" w:type="dxa"/>
            <w:gridSpan w:val="3"/>
          </w:tcPr>
          <w:p w14:paraId="1CBE112C" w14:textId="77777777" w:rsidR="00833D8A" w:rsidRPr="00833D8A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42A58F50" w14:textId="77777777" w:rsidR="00833D8A" w:rsidRPr="00833D8A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6477D118" w14:textId="77777777" w:rsidR="00833D8A" w:rsidRPr="00833D8A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33D8A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639D682C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28B253C0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5C43B893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833D8A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2D0CD8B6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60E29AE0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705C7EA1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772DEFA" w14:textId="77777777" w:rsidR="00833D8A" w:rsidRPr="00833D8A" w:rsidRDefault="00833D8A" w:rsidP="00833D8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833D8A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833D8A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833D8A" w:rsidRPr="00833D8A" w14:paraId="43A0DC9A" w14:textId="77777777" w:rsidTr="00051299">
        <w:trPr>
          <w:cantSplit/>
          <w:tblHeader/>
        </w:trPr>
        <w:tc>
          <w:tcPr>
            <w:tcW w:w="2779" w:type="dxa"/>
          </w:tcPr>
          <w:p w14:paraId="5816C01B" w14:textId="02299759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33D8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833D8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7A682A" w:rsidRPr="007A68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</w:t>
            </w:r>
            <w:r w:rsidR="007A682A" w:rsidRPr="007A68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>0</w:t>
            </w:r>
            <w:r w:rsidRPr="00833D8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Pr="00833D8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1" w:type="dxa"/>
            <w:shd w:val="clear" w:color="auto" w:fill="auto"/>
          </w:tcPr>
          <w:p w14:paraId="7BD4C052" w14:textId="6497DF91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2BE2F4F0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3CDB6B70" w14:textId="112C13D4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8B56FC5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738DA85D" w14:textId="17DF39AF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1C80E2C9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788FB2F" w14:textId="47FE07D5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D18FC75" w14:textId="77777777" w:rsidR="00833D8A" w:rsidRPr="00C55E3C" w:rsidRDefault="00833D8A" w:rsidP="00833D8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29A1229" w14:textId="5101A6AC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2BB779E6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38CC3F93" w14:textId="6957EFF9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8" w:type="dxa"/>
          </w:tcPr>
          <w:p w14:paraId="0EAFCE23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0983BF21" w14:textId="5EF180E0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1E480120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4B5FDB93" w14:textId="628C4CF3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8" w:type="dxa"/>
          </w:tcPr>
          <w:p w14:paraId="37778406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F10AA0D" w14:textId="38DCCD07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D58A6B0" w14:textId="77777777" w:rsidR="00833D8A" w:rsidRPr="00C55E3C" w:rsidRDefault="00833D8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0CFF926B" w14:textId="77BC8941" w:rsidR="00833D8A" w:rsidRPr="00C55E3C" w:rsidRDefault="007A682A" w:rsidP="00833D8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55E3C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833D8A" w:rsidRPr="00833D8A" w14:paraId="3E2AAF8F" w14:textId="77777777" w:rsidTr="00833D8A">
        <w:trPr>
          <w:cantSplit/>
          <w:trHeight w:val="80"/>
          <w:tblHeader/>
        </w:trPr>
        <w:tc>
          <w:tcPr>
            <w:tcW w:w="2779" w:type="dxa"/>
          </w:tcPr>
          <w:p w14:paraId="0D3BCF99" w14:textId="77777777" w:rsidR="00833D8A" w:rsidRPr="00833D8A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4A97D748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833D8A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833D8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33D8A" w:rsidRPr="00833D8A" w14:paraId="161F3ED3" w14:textId="77777777" w:rsidTr="00051299">
        <w:trPr>
          <w:cantSplit/>
        </w:trPr>
        <w:tc>
          <w:tcPr>
            <w:tcW w:w="2779" w:type="dxa"/>
          </w:tcPr>
          <w:p w14:paraId="069DE8F4" w14:textId="77777777" w:rsidR="00833D8A" w:rsidRPr="00833D8A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833D8A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72FE909C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AFEA4D0" w14:textId="77777777" w:rsidR="00833D8A" w:rsidRPr="00833D8A" w:rsidRDefault="00833D8A" w:rsidP="00833D8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6058806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3FF419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984131D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DE0393" w14:textId="77777777" w:rsidR="00833D8A" w:rsidRPr="00833D8A" w:rsidRDefault="00833D8A" w:rsidP="00833D8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23BCF2E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87FB11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AB78F79" w14:textId="77777777" w:rsidR="00833D8A" w:rsidRPr="00833D8A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F07D5B2" w14:textId="77777777" w:rsidR="00833D8A" w:rsidRPr="00833D8A" w:rsidRDefault="00833D8A" w:rsidP="00833D8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A9DE51B" w14:textId="77777777" w:rsidR="00833D8A" w:rsidRPr="00833D8A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66B15AD" w14:textId="77777777" w:rsidR="00833D8A" w:rsidRPr="00833D8A" w:rsidRDefault="00833D8A" w:rsidP="00833D8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552B51A8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9E882A1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67E84A34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14:paraId="5573A680" w14:textId="77777777" w:rsidR="00833D8A" w:rsidRPr="00833D8A" w:rsidRDefault="00833D8A" w:rsidP="00833D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0C74EC5" w14:textId="77777777" w:rsidR="00833D8A" w:rsidRPr="00833D8A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25C658" w14:textId="77777777" w:rsidR="00833D8A" w:rsidRPr="00833D8A" w:rsidRDefault="00833D8A" w:rsidP="00833D8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936CB3B" w14:textId="77777777" w:rsidR="00833D8A" w:rsidRPr="00833D8A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51299" w:rsidRPr="00833D8A" w14:paraId="6DE2782D" w14:textId="77777777" w:rsidTr="00051299">
        <w:trPr>
          <w:cantSplit/>
        </w:trPr>
        <w:tc>
          <w:tcPr>
            <w:tcW w:w="2779" w:type="dxa"/>
          </w:tcPr>
          <w:p w14:paraId="47B9D47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3F1861FF" w14:textId="7A7FCA6F" w:rsidR="00051299" w:rsidRPr="00833D8A" w:rsidRDefault="007A682A" w:rsidP="003C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144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124</w:t>
            </w:r>
          </w:p>
        </w:tc>
        <w:tc>
          <w:tcPr>
            <w:tcW w:w="178" w:type="dxa"/>
            <w:vAlign w:val="bottom"/>
          </w:tcPr>
          <w:p w14:paraId="25745725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B3FE24E" w14:textId="2E87E771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151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78" w:type="dxa"/>
            <w:vAlign w:val="bottom"/>
          </w:tcPr>
          <w:p w14:paraId="5CD9CF8F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AFC794B" w14:textId="1B5E0023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255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782</w:t>
            </w:r>
          </w:p>
        </w:tc>
        <w:tc>
          <w:tcPr>
            <w:tcW w:w="178" w:type="dxa"/>
            <w:vAlign w:val="bottom"/>
          </w:tcPr>
          <w:p w14:paraId="32C5EBA4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DEDD1A9" w14:textId="26EB78F5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258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178" w:type="dxa"/>
            <w:vAlign w:val="bottom"/>
          </w:tcPr>
          <w:p w14:paraId="57912D7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78B003B" w14:textId="0AB208A0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365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613</w:t>
            </w:r>
          </w:p>
        </w:tc>
        <w:tc>
          <w:tcPr>
            <w:tcW w:w="178" w:type="dxa"/>
            <w:vAlign w:val="bottom"/>
          </w:tcPr>
          <w:p w14:paraId="2A94BFE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7922309" w14:textId="67B46405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413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649</w:t>
            </w:r>
          </w:p>
        </w:tc>
        <w:tc>
          <w:tcPr>
            <w:tcW w:w="188" w:type="dxa"/>
            <w:vAlign w:val="bottom"/>
          </w:tcPr>
          <w:p w14:paraId="2C56D34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F34D4A" w14:textId="482A0EC1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5E8E035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71EE204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575A1C0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6F18A9D" w14:textId="2BCCE5FD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765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519</w:t>
            </w:r>
          </w:p>
        </w:tc>
        <w:tc>
          <w:tcPr>
            <w:tcW w:w="178" w:type="dxa"/>
            <w:vAlign w:val="bottom"/>
          </w:tcPr>
          <w:p w14:paraId="6B5F759C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82FD3F0" w14:textId="17D7E10A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822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814</w:t>
            </w:r>
          </w:p>
        </w:tc>
      </w:tr>
      <w:tr w:rsidR="00051299" w:rsidRPr="00833D8A" w14:paraId="21FED2B6" w14:textId="77777777" w:rsidTr="00051299">
        <w:trPr>
          <w:cantSplit/>
        </w:trPr>
        <w:tc>
          <w:tcPr>
            <w:tcW w:w="2779" w:type="dxa"/>
          </w:tcPr>
          <w:p w14:paraId="242935F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5C07C926" w14:textId="40F192BA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202</w:t>
            </w:r>
            <w:r w:rsidR="008638AC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246</w:t>
            </w:r>
          </w:p>
        </w:tc>
        <w:tc>
          <w:tcPr>
            <w:tcW w:w="178" w:type="dxa"/>
            <w:vAlign w:val="bottom"/>
          </w:tcPr>
          <w:p w14:paraId="31BCAC25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E24CC27" w14:textId="054D0BAA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196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78" w:type="dxa"/>
            <w:vAlign w:val="bottom"/>
          </w:tcPr>
          <w:p w14:paraId="54B8BD4C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E42F13D" w14:textId="46D0DBF7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19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705</w:t>
            </w:r>
          </w:p>
        </w:tc>
        <w:tc>
          <w:tcPr>
            <w:tcW w:w="178" w:type="dxa"/>
            <w:vAlign w:val="bottom"/>
          </w:tcPr>
          <w:p w14:paraId="792D88D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2E6F46C" w14:textId="14F8005C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13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401</w:t>
            </w:r>
          </w:p>
        </w:tc>
        <w:tc>
          <w:tcPr>
            <w:tcW w:w="178" w:type="dxa"/>
            <w:vAlign w:val="bottom"/>
          </w:tcPr>
          <w:p w14:paraId="513BB11E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A06BC96" w14:textId="5FFB5EDA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59</w:t>
            </w:r>
            <w:r w:rsidR="0005129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413</w:t>
            </w:r>
          </w:p>
        </w:tc>
        <w:tc>
          <w:tcPr>
            <w:tcW w:w="178" w:type="dxa"/>
            <w:vAlign w:val="bottom"/>
          </w:tcPr>
          <w:p w14:paraId="6F7DCDE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8505FFF" w14:textId="15550FF3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52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433</w:t>
            </w:r>
          </w:p>
        </w:tc>
        <w:tc>
          <w:tcPr>
            <w:tcW w:w="188" w:type="dxa"/>
            <w:vAlign w:val="bottom"/>
          </w:tcPr>
          <w:p w14:paraId="4E7F8E15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E7A8A4F" w14:textId="754A6610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281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364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E18A18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61F9DE62" w14:textId="576D700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262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482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49D538BB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3EE43B0" w14:textId="4E2E0CAF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6A7840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8149F3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29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051299" w:rsidRPr="00833D8A" w14:paraId="6AD4458F" w14:textId="77777777" w:rsidTr="00051299">
        <w:trPr>
          <w:cantSplit/>
        </w:trPr>
        <w:tc>
          <w:tcPr>
            <w:tcW w:w="2779" w:type="dxa"/>
          </w:tcPr>
          <w:p w14:paraId="47E6450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28D6E" w14:textId="714D30F5" w:rsidR="00051299" w:rsidRPr="003A2F0E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051299"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346</w:t>
            </w:r>
            <w:r w:rsidR="00051299"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78" w:type="dxa"/>
            <w:vAlign w:val="bottom"/>
          </w:tcPr>
          <w:p w14:paraId="5F28B32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D416C" w14:textId="042A6E43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347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783</w:t>
            </w:r>
          </w:p>
        </w:tc>
        <w:tc>
          <w:tcPr>
            <w:tcW w:w="178" w:type="dxa"/>
            <w:vAlign w:val="bottom"/>
          </w:tcPr>
          <w:p w14:paraId="7573A1C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31FF1" w14:textId="7E98785C" w:rsidR="00051299" w:rsidRPr="003A2F0E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275</w:t>
            </w:r>
            <w:r w:rsidR="00051299"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178" w:type="dxa"/>
            <w:vAlign w:val="bottom"/>
          </w:tcPr>
          <w:p w14:paraId="28BD651A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C565D" w14:textId="56666AD6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271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431</w:t>
            </w:r>
          </w:p>
        </w:tc>
        <w:tc>
          <w:tcPr>
            <w:tcW w:w="178" w:type="dxa"/>
            <w:vAlign w:val="bottom"/>
          </w:tcPr>
          <w:p w14:paraId="13E9DEF1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A7D06" w14:textId="1C25B2F0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425</w:t>
            </w:r>
            <w:r w:rsidR="0005129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178" w:type="dxa"/>
            <w:vAlign w:val="bottom"/>
          </w:tcPr>
          <w:p w14:paraId="293B0EDF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6439F" w14:textId="70E1F1A0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466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082</w:t>
            </w:r>
          </w:p>
        </w:tc>
        <w:tc>
          <w:tcPr>
            <w:tcW w:w="188" w:type="dxa"/>
            <w:vAlign w:val="bottom"/>
          </w:tcPr>
          <w:p w14:paraId="404D16F5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699EE" w14:textId="13477D8C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281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364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8FC3301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D6449" w14:textId="259978A3" w:rsidR="00051299" w:rsidRPr="00833D8A" w:rsidRDefault="00051299" w:rsidP="003C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262</w:t>
            </w: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482</w:t>
            </w: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443D23D4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457A6" w14:textId="5425CFBE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051299" w:rsidRPr="0005129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765</w:t>
            </w:r>
            <w:r w:rsidR="00051299" w:rsidRPr="0005129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519</w:t>
            </w:r>
          </w:p>
        </w:tc>
        <w:tc>
          <w:tcPr>
            <w:tcW w:w="178" w:type="dxa"/>
            <w:vAlign w:val="bottom"/>
          </w:tcPr>
          <w:p w14:paraId="6DF3812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D925A" w14:textId="5C77C2C8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822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814</w:t>
            </w:r>
          </w:p>
        </w:tc>
      </w:tr>
      <w:tr w:rsidR="00051299" w:rsidRPr="00833D8A" w14:paraId="143F2F6F" w14:textId="77777777" w:rsidTr="00051299">
        <w:trPr>
          <w:cantSplit/>
        </w:trPr>
        <w:tc>
          <w:tcPr>
            <w:tcW w:w="2779" w:type="dxa"/>
          </w:tcPr>
          <w:p w14:paraId="6C7D67F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220B94F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5E1D19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028F145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0CE3D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78C8CF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08A78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750F2706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591A9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25E3E8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912D1C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07C7F3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32A088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E94D8F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5433A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3C4D6E7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192E5C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B85DF6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D76F25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8CFBAD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51299" w:rsidRPr="00833D8A" w14:paraId="3B9D2655" w14:textId="77777777" w:rsidTr="00051299">
        <w:trPr>
          <w:cantSplit/>
        </w:trPr>
        <w:tc>
          <w:tcPr>
            <w:tcW w:w="2779" w:type="dxa"/>
          </w:tcPr>
          <w:p w14:paraId="570B75B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6DAEBBE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36B5406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783528E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02EC65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F33E497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4D53F1B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3E2EF3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00B78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A8D6AA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41030D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F1ECBAA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B77E63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1C895D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283CB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DAEA88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085022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9B0D009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29CDBF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1C7087B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51299" w:rsidRPr="00833D8A" w14:paraId="69DB487A" w14:textId="77777777" w:rsidTr="00051299">
        <w:trPr>
          <w:cantSplit/>
        </w:trPr>
        <w:tc>
          <w:tcPr>
            <w:tcW w:w="2779" w:type="dxa"/>
          </w:tcPr>
          <w:p w14:paraId="16D467F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6DA452F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0F42A4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87C6BE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44BDC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0319053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7AA4DC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413443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22BF57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B741AF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3B359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A82F29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CA1487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2652317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015D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75326A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BFDF7E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91C5E1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518379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22D95D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51299" w:rsidRPr="00833D8A" w14:paraId="37E99CB5" w14:textId="77777777" w:rsidTr="00051299">
        <w:trPr>
          <w:cantSplit/>
        </w:trPr>
        <w:tc>
          <w:tcPr>
            <w:tcW w:w="2779" w:type="dxa"/>
            <w:vAlign w:val="bottom"/>
          </w:tcPr>
          <w:p w14:paraId="1C78609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511D51E6" w14:textId="0886223B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344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436</w:t>
            </w:r>
          </w:p>
        </w:tc>
        <w:tc>
          <w:tcPr>
            <w:tcW w:w="178" w:type="dxa"/>
            <w:vAlign w:val="bottom"/>
          </w:tcPr>
          <w:p w14:paraId="6CDBB95F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4636307" w14:textId="39122587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345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78" w:type="dxa"/>
            <w:vAlign w:val="bottom"/>
          </w:tcPr>
          <w:p w14:paraId="33DAE494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F7FBDDB" w14:textId="0B999606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259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757</w:t>
            </w:r>
          </w:p>
        </w:tc>
        <w:tc>
          <w:tcPr>
            <w:tcW w:w="178" w:type="dxa"/>
            <w:vAlign w:val="bottom"/>
          </w:tcPr>
          <w:p w14:paraId="12A36E5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2CC320F" w14:textId="5EFE843C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215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78" w:type="dxa"/>
            <w:vAlign w:val="bottom"/>
          </w:tcPr>
          <w:p w14:paraId="0EA91D01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8CA61A5" w14:textId="32E93F6C" w:rsidR="00051299" w:rsidRPr="00833D8A" w:rsidRDefault="007A682A" w:rsidP="003C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350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165</w:t>
            </w:r>
          </w:p>
        </w:tc>
        <w:tc>
          <w:tcPr>
            <w:tcW w:w="178" w:type="dxa"/>
            <w:vAlign w:val="bottom"/>
          </w:tcPr>
          <w:p w14:paraId="5710A5D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B7446F" w14:textId="16F3379F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348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736</w:t>
            </w:r>
          </w:p>
        </w:tc>
        <w:tc>
          <w:tcPr>
            <w:tcW w:w="188" w:type="dxa"/>
            <w:vAlign w:val="bottom"/>
          </w:tcPr>
          <w:p w14:paraId="75C91E8D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FA60B52" w14:textId="2A2DF38B" w:rsidR="00051299" w:rsidRPr="00833D8A" w:rsidRDefault="001E7F85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236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945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00D2B9E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744F3CA3" w14:textId="6D617712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218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680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1ED63D2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BF54927" w14:textId="1EEF7244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717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413</w:t>
            </w:r>
          </w:p>
        </w:tc>
        <w:tc>
          <w:tcPr>
            <w:tcW w:w="178" w:type="dxa"/>
            <w:vAlign w:val="bottom"/>
          </w:tcPr>
          <w:p w14:paraId="2C042F4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79706B8" w14:textId="5F7A3415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690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711</w:t>
            </w:r>
          </w:p>
        </w:tc>
      </w:tr>
      <w:tr w:rsidR="00051299" w:rsidRPr="00833D8A" w14:paraId="3E06B24E" w14:textId="77777777" w:rsidTr="00051299">
        <w:trPr>
          <w:cantSplit/>
        </w:trPr>
        <w:tc>
          <w:tcPr>
            <w:tcW w:w="2779" w:type="dxa"/>
            <w:vAlign w:val="bottom"/>
          </w:tcPr>
          <w:p w14:paraId="182D99C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8705E53" w14:textId="34CA176C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934</w:t>
            </w:r>
          </w:p>
        </w:tc>
        <w:tc>
          <w:tcPr>
            <w:tcW w:w="178" w:type="dxa"/>
            <w:vAlign w:val="bottom"/>
          </w:tcPr>
          <w:p w14:paraId="79DF6E7D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B9EB789" w14:textId="212CCC3C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2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78" w:type="dxa"/>
            <w:vAlign w:val="bottom"/>
          </w:tcPr>
          <w:p w14:paraId="62F3BBA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72573F" w14:textId="4D894876" w:rsidR="00051299" w:rsidRPr="00833D8A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15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730</w:t>
            </w:r>
          </w:p>
        </w:tc>
        <w:tc>
          <w:tcPr>
            <w:tcW w:w="178" w:type="dxa"/>
            <w:vAlign w:val="bottom"/>
          </w:tcPr>
          <w:p w14:paraId="2C89EF78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42B4916E" w14:textId="6F4FE2AA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56</w:t>
            </w:r>
            <w:r w:rsidR="00051299" w:rsidRPr="00833D8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78" w:type="dxa"/>
            <w:vAlign w:val="bottom"/>
          </w:tcPr>
          <w:p w14:paraId="243C03B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D66C298" w14:textId="6C0E2FF9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74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861</w:t>
            </w:r>
          </w:p>
        </w:tc>
        <w:tc>
          <w:tcPr>
            <w:tcW w:w="178" w:type="dxa"/>
            <w:vAlign w:val="bottom"/>
          </w:tcPr>
          <w:p w14:paraId="5A440F84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014340B" w14:textId="4AC8C48A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 w:right="-15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117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346</w:t>
            </w:r>
          </w:p>
        </w:tc>
        <w:tc>
          <w:tcPr>
            <w:tcW w:w="188" w:type="dxa"/>
            <w:vAlign w:val="bottom"/>
          </w:tcPr>
          <w:p w14:paraId="221D2B7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41A3BAB" w14:textId="131D38A1" w:rsidR="00051299" w:rsidRPr="00833D8A" w:rsidRDefault="001E7F85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44</w:t>
            </w:r>
            <w:r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419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D6FEDC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A00EEC4" w14:textId="6FC5A868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43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802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30D48D0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5330561" w14:textId="38B52C43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48</w:t>
            </w:r>
            <w:r w:rsidR="001E7F8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106</w:t>
            </w:r>
          </w:p>
        </w:tc>
        <w:tc>
          <w:tcPr>
            <w:tcW w:w="178" w:type="dxa"/>
            <w:vAlign w:val="bottom"/>
          </w:tcPr>
          <w:p w14:paraId="71625126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3D002C2" w14:textId="72A7C583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sz w:val="26"/>
                <w:szCs w:val="26"/>
              </w:rPr>
              <w:t>132</w:t>
            </w:r>
            <w:r w:rsidR="00051299" w:rsidRPr="00833D8A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sz w:val="26"/>
                <w:szCs w:val="26"/>
              </w:rPr>
              <w:t>103</w:t>
            </w:r>
          </w:p>
        </w:tc>
      </w:tr>
      <w:tr w:rsidR="00051299" w:rsidRPr="00833D8A" w14:paraId="0144D551" w14:textId="77777777" w:rsidTr="00A60AE2">
        <w:trPr>
          <w:cantSplit/>
        </w:trPr>
        <w:tc>
          <w:tcPr>
            <w:tcW w:w="2779" w:type="dxa"/>
          </w:tcPr>
          <w:p w14:paraId="21F32E68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81DFB" w14:textId="2889E4C7" w:rsidR="00051299" w:rsidRPr="003A2F0E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1E7F85"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346</w:t>
            </w:r>
            <w:r w:rsidR="001E7F85"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78" w:type="dxa"/>
            <w:vAlign w:val="bottom"/>
          </w:tcPr>
          <w:p w14:paraId="2EB2E3A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348DE" w14:textId="3F6E93C0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347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783</w:t>
            </w:r>
          </w:p>
        </w:tc>
        <w:tc>
          <w:tcPr>
            <w:tcW w:w="178" w:type="dxa"/>
            <w:vAlign w:val="bottom"/>
          </w:tcPr>
          <w:p w14:paraId="079F3B0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82EDF" w14:textId="463A0940" w:rsidR="00051299" w:rsidRPr="003A2F0E" w:rsidRDefault="007A682A" w:rsidP="003A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275</w:t>
            </w:r>
            <w:r w:rsidR="001E7F85" w:rsidRPr="003A2F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178" w:type="dxa"/>
            <w:vAlign w:val="bottom"/>
          </w:tcPr>
          <w:p w14:paraId="091AE4C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65505" w14:textId="31C2E290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271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431</w:t>
            </w:r>
          </w:p>
        </w:tc>
        <w:tc>
          <w:tcPr>
            <w:tcW w:w="178" w:type="dxa"/>
            <w:vAlign w:val="bottom"/>
          </w:tcPr>
          <w:p w14:paraId="3EB8854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E2254" w14:textId="0917B38A" w:rsidR="00051299" w:rsidRPr="00833D8A" w:rsidRDefault="007A682A" w:rsidP="003C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425</w:t>
            </w:r>
            <w:r w:rsidR="001E7F8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178" w:type="dxa"/>
            <w:vAlign w:val="bottom"/>
          </w:tcPr>
          <w:p w14:paraId="2FD7BE11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36BF2" w14:textId="1D21BB2E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466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082</w:t>
            </w:r>
          </w:p>
        </w:tc>
        <w:tc>
          <w:tcPr>
            <w:tcW w:w="188" w:type="dxa"/>
            <w:vAlign w:val="bottom"/>
          </w:tcPr>
          <w:p w14:paraId="5270C741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8E620" w14:textId="33DCFE08" w:rsidR="00051299" w:rsidRPr="00833D8A" w:rsidRDefault="001E7F85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281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364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3C13E7B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BAE4" w14:textId="67FB30B6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262</w:t>
            </w: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482</w:t>
            </w: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36BC9E3C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F42BA" w14:textId="4B72714C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1E7F8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765</w:t>
            </w:r>
            <w:r w:rsidR="001E7F8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519</w:t>
            </w:r>
          </w:p>
        </w:tc>
        <w:tc>
          <w:tcPr>
            <w:tcW w:w="178" w:type="dxa"/>
            <w:vAlign w:val="bottom"/>
          </w:tcPr>
          <w:p w14:paraId="4D7FDF1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E6992" w14:textId="1875BC59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822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814</w:t>
            </w:r>
          </w:p>
        </w:tc>
      </w:tr>
      <w:tr w:rsidR="00051299" w:rsidRPr="00833D8A" w14:paraId="7A4561E4" w14:textId="77777777" w:rsidTr="002817FA">
        <w:trPr>
          <w:cantSplit/>
        </w:trPr>
        <w:tc>
          <w:tcPr>
            <w:tcW w:w="2779" w:type="dxa"/>
          </w:tcPr>
          <w:p w14:paraId="48B83EA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5F481EF3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D841D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F63C99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38E3D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B89AE5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F1DD34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48BFE41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9D214B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B12E7C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F538E19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37F1AC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E32A83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86B5B9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A53FAB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2388431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D8367A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52C73B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61267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B0CEF4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2817FA" w:rsidRPr="00833D8A" w14:paraId="090E60C4" w14:textId="77777777" w:rsidTr="002817FA">
        <w:trPr>
          <w:cantSplit/>
        </w:trPr>
        <w:tc>
          <w:tcPr>
            <w:tcW w:w="2779" w:type="dxa"/>
          </w:tcPr>
          <w:p w14:paraId="10FE76A8" w14:textId="70A8FB7C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001" w:type="dxa"/>
            <w:vAlign w:val="bottom"/>
          </w:tcPr>
          <w:p w14:paraId="0D1AB359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5F062B" w14:textId="77777777" w:rsidR="002817FA" w:rsidRPr="00833D8A" w:rsidRDefault="002817FA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C7C793C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43D5EE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B72CAD9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DCDA4B" w14:textId="77777777" w:rsidR="002817FA" w:rsidRPr="00833D8A" w:rsidRDefault="002817FA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CAF6C01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CF267A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603CE10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05416A" w14:textId="77777777" w:rsidR="002817FA" w:rsidRPr="00833D8A" w:rsidRDefault="002817FA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3AB2DE3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90C4803" w14:textId="77777777" w:rsidR="002817FA" w:rsidRPr="00833D8A" w:rsidRDefault="002817FA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733802C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C8CCBB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1B631D58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46972BD" w14:textId="77777777" w:rsidR="002817FA" w:rsidRPr="00833D8A" w:rsidRDefault="002817F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C63983A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D39B33" w14:textId="77777777" w:rsidR="002817FA" w:rsidRPr="00833D8A" w:rsidRDefault="002817FA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7F5BADC" w14:textId="77777777" w:rsidR="002817FA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29" w:right="10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51299" w:rsidRPr="00833D8A" w14:paraId="50837537" w14:textId="77777777" w:rsidTr="00051299">
        <w:trPr>
          <w:cantSplit/>
        </w:trPr>
        <w:tc>
          <w:tcPr>
            <w:tcW w:w="2779" w:type="dxa"/>
          </w:tcPr>
          <w:p w14:paraId="52C970DF" w14:textId="3088E7B4" w:rsidR="00051299" w:rsidRPr="00833D8A" w:rsidRDefault="002817F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051299"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14FBFD65" w14:textId="3D910C56" w:rsidR="00051299" w:rsidRPr="003C56D2" w:rsidRDefault="00E95BD5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129" w:right="-152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32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523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2234D22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5F6DE592" w14:textId="179D944B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12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892</w:t>
            </w:r>
          </w:p>
        </w:tc>
        <w:tc>
          <w:tcPr>
            <w:tcW w:w="178" w:type="dxa"/>
            <w:vAlign w:val="bottom"/>
          </w:tcPr>
          <w:p w14:paraId="160D0AF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0D6AD2BE" w14:textId="492FB613" w:rsidR="00051299" w:rsidRPr="003C56D2" w:rsidRDefault="00E95BD5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29" w:right="-16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29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839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6238628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2BDEA325" w14:textId="08022F28" w:rsidR="00051299" w:rsidRPr="00833D8A" w:rsidRDefault="007A682A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051299" w:rsidRPr="00833D8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/>
              </w:rPr>
              <w:t>382</w:t>
            </w:r>
          </w:p>
        </w:tc>
        <w:tc>
          <w:tcPr>
            <w:tcW w:w="178" w:type="dxa"/>
            <w:vAlign w:val="bottom"/>
          </w:tcPr>
          <w:p w14:paraId="17258A86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1640067B" w14:textId="25E28763" w:rsidR="00051299" w:rsidRPr="003C56D2" w:rsidRDefault="00E95BD5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29" w:right="-134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29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607</w:t>
            </w:r>
            <w:r w:rsidRPr="003C56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145615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4DB348F3" w14:textId="424BAA15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29" w:right="-15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188" w:type="dxa"/>
            <w:vAlign w:val="bottom"/>
          </w:tcPr>
          <w:p w14:paraId="72027B06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43692D5" w14:textId="00AF4DA5" w:rsidR="00051299" w:rsidRPr="00833D8A" w:rsidRDefault="00E95BD5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left="-129"/>
              <w:jc w:val="right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577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CABE6BF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09C00069" w14:textId="1A1135F4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535</w:t>
            </w:r>
            <w:r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25DC798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62E675E" w14:textId="0EE3F395" w:rsidR="00051299" w:rsidRPr="00833D8A" w:rsidRDefault="00E95BD5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101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D402D4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7215FC78" w14:textId="70B5F415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129" w:right="-77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</w:t>
            </w:r>
            <w:r w:rsidR="00051299" w:rsidRPr="00833D8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069</w:t>
            </w:r>
          </w:p>
        </w:tc>
      </w:tr>
      <w:tr w:rsidR="00051299" w:rsidRPr="00833D8A" w14:paraId="3B817631" w14:textId="77777777" w:rsidTr="00051299">
        <w:trPr>
          <w:cantSplit/>
          <w:trHeight w:val="145"/>
        </w:trPr>
        <w:tc>
          <w:tcPr>
            <w:tcW w:w="2779" w:type="dxa"/>
          </w:tcPr>
          <w:p w14:paraId="5E348EE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15C1309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52FA3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3D8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5E54ECE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12836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104927C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878083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265A1A87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866F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252D4D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BD18E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770F7A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3D8F80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5AF761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752128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329D3AB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</w:tcPr>
          <w:p w14:paraId="54E1E2A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8C21E8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1906EA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3D2B26E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51299" w:rsidRPr="00833D8A" w14:paraId="613A5332" w14:textId="77777777" w:rsidTr="00051299">
        <w:trPr>
          <w:cantSplit/>
          <w:trHeight w:val="70"/>
        </w:trPr>
        <w:tc>
          <w:tcPr>
            <w:tcW w:w="2779" w:type="dxa"/>
          </w:tcPr>
          <w:p w14:paraId="465425F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2541103B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18744F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132E279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272BB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1C63EE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67781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0576B3D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DF176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A91966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43819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EB8E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B990B61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956535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C7246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5CCD61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E3F0E0B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40AB15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41F4F4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25EFDC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051299" w:rsidRPr="00833D8A" w14:paraId="684D9CDB" w14:textId="77777777" w:rsidTr="00051299">
        <w:trPr>
          <w:cantSplit/>
        </w:trPr>
        <w:tc>
          <w:tcPr>
            <w:tcW w:w="2779" w:type="dxa"/>
          </w:tcPr>
          <w:p w14:paraId="15967CD5" w14:textId="35B10051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82A" w:rsidRPr="007A682A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มิถุนายน /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7A682A" w:rsidRPr="007A682A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493FBEC9" w14:textId="7BC6617D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049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78" w:type="dxa"/>
            <w:vAlign w:val="center"/>
          </w:tcPr>
          <w:p w14:paraId="2D8702D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F8468BE" w14:textId="78F2FC3E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957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743</w:t>
            </w:r>
          </w:p>
        </w:tc>
        <w:tc>
          <w:tcPr>
            <w:tcW w:w="178" w:type="dxa"/>
            <w:vAlign w:val="center"/>
          </w:tcPr>
          <w:p w14:paraId="05B2FFD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F0CB0A5" w14:textId="2B1ABB68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388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78" w:type="dxa"/>
            <w:vAlign w:val="center"/>
          </w:tcPr>
          <w:p w14:paraId="64E17AD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393350B8" w14:textId="443B7FBD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363</w:t>
            </w:r>
            <w:r w:rsidR="007B650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178" w:type="dxa"/>
            <w:vAlign w:val="center"/>
          </w:tcPr>
          <w:p w14:paraId="00AC73E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72E7C660" w14:textId="7ADE49AF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652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178" w:type="dxa"/>
            <w:vAlign w:val="center"/>
          </w:tcPr>
          <w:p w14:paraId="40B2401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1150C6D6" w14:textId="553F1CDF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739</w:t>
            </w:r>
            <w:r w:rsidR="007B650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188" w:type="dxa"/>
            <w:vAlign w:val="center"/>
          </w:tcPr>
          <w:p w14:paraId="62E8C07A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162D0621" w14:textId="438F49E5" w:rsidR="00051299" w:rsidRPr="00833D8A" w:rsidRDefault="009A377F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377F">
              <w:rPr>
                <w:rFonts w:ascii="Angsana New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/>
                <w:sz w:val="26"/>
                <w:szCs w:val="26"/>
              </w:rPr>
              <w:t>169</w:t>
            </w:r>
            <w:r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/>
                <w:sz w:val="26"/>
                <w:szCs w:val="26"/>
              </w:rPr>
              <w:t>440</w:t>
            </w:r>
            <w:r w:rsidRPr="009A37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5850D27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FA7EF96" w14:textId="5A29A6AA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hAnsi="Angsana New"/>
                <w:sz w:val="26"/>
                <w:szCs w:val="26"/>
              </w:rPr>
              <w:t>97</w:t>
            </w:r>
            <w:r w:rsidR="00E95BD5">
              <w:rPr>
                <w:rFonts w:ascii="Angsana New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hAnsi="Angsana New"/>
                <w:sz w:val="26"/>
                <w:szCs w:val="26"/>
              </w:rPr>
              <w:t>633</w:t>
            </w:r>
            <w:r w:rsidRPr="00833D8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center"/>
          </w:tcPr>
          <w:p w14:paraId="589F0FBA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692B4249" w14:textId="5253D9E0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4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920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78" w:type="dxa"/>
            <w:vAlign w:val="center"/>
          </w:tcPr>
          <w:p w14:paraId="3B9AE40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02BB864" w14:textId="7C4D1123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4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962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794</w:t>
            </w:r>
          </w:p>
        </w:tc>
      </w:tr>
      <w:tr w:rsidR="00051299" w:rsidRPr="00833D8A" w14:paraId="0737C2A0" w14:textId="77777777" w:rsidTr="00051299">
        <w:trPr>
          <w:cantSplit/>
        </w:trPr>
        <w:tc>
          <w:tcPr>
            <w:tcW w:w="2779" w:type="dxa"/>
          </w:tcPr>
          <w:p w14:paraId="0487772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5BF37EE4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57DB9A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090769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21676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98996D8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92A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64283E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CC1FF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1F262A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BE7A8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870642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ABFF88D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1AF09C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16AE85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83209F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2B641D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508DCE0" w14:textId="521A816D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940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78" w:type="dxa"/>
            <w:vAlign w:val="bottom"/>
          </w:tcPr>
          <w:p w14:paraId="200E5C5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1F821DB" w14:textId="11BAEAFB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048</w:t>
            </w:r>
            <w:r w:rsidR="00E95BD5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596</w:t>
            </w:r>
          </w:p>
        </w:tc>
      </w:tr>
      <w:tr w:rsidR="00051299" w:rsidRPr="00833D8A" w14:paraId="446347A8" w14:textId="77777777" w:rsidTr="00051299">
        <w:trPr>
          <w:cantSplit/>
        </w:trPr>
        <w:tc>
          <w:tcPr>
            <w:tcW w:w="2779" w:type="dxa"/>
          </w:tcPr>
          <w:p w14:paraId="01323577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7E39D8B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3ADC91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92C52A9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6BE8C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ACDC36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CF221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F5B78A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2FEC7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08F769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AC60F4C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B459B2B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85EA22D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180855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A894C01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035889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0C52A7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A365A" w14:textId="77E48BA1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A377F" w:rsidRPr="009A37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860</w:t>
            </w:r>
            <w:r w:rsidR="009A377F" w:rsidRPr="009A37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178" w:type="dxa"/>
            <w:vAlign w:val="bottom"/>
          </w:tcPr>
          <w:p w14:paraId="1803D37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55679" w14:textId="51259DB7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051299" w:rsidRPr="00833D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011</w:t>
            </w:r>
            <w:r w:rsidR="00051299" w:rsidRPr="00833D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390</w:t>
            </w:r>
          </w:p>
        </w:tc>
      </w:tr>
      <w:tr w:rsidR="00051299" w:rsidRPr="00833D8A" w14:paraId="1F0ABAC8" w14:textId="77777777" w:rsidTr="00051299">
        <w:trPr>
          <w:cantSplit/>
          <w:trHeight w:val="70"/>
        </w:trPr>
        <w:tc>
          <w:tcPr>
            <w:tcW w:w="2779" w:type="dxa"/>
          </w:tcPr>
          <w:p w14:paraId="2FC0E0DB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157F0FD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8EB219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B53358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38A08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17449D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40B5D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E8D9814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1036CC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E12E99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697B8D1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59A12E7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2D3EDC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754C3A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E3B76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2FFF2E4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B9E2CA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E23257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60D4D8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ED2260E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51299" w:rsidRPr="00833D8A" w14:paraId="588ABFB9" w14:textId="77777777" w:rsidTr="00051299">
        <w:trPr>
          <w:cantSplit/>
          <w:trHeight w:val="70"/>
        </w:trPr>
        <w:tc>
          <w:tcPr>
            <w:tcW w:w="2779" w:type="dxa"/>
          </w:tcPr>
          <w:p w14:paraId="79AC605F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64FA14EB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0177AD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8590EC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9997FB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E683301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79776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4E622DA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D3D1C5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82364D6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E0195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3A0AC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DBB85A1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E021A19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B01C2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C34F3B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6775EE5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C804ABD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BFFC7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0445558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51299" w:rsidRPr="00833D8A" w14:paraId="526EFA8F" w14:textId="77777777" w:rsidTr="00051299">
        <w:trPr>
          <w:cantSplit/>
          <w:trHeight w:val="70"/>
        </w:trPr>
        <w:tc>
          <w:tcPr>
            <w:tcW w:w="2779" w:type="dxa"/>
          </w:tcPr>
          <w:p w14:paraId="5DEA033C" w14:textId="189CB870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82A" w:rsidRPr="007A682A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มิถุนายน /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7A682A" w:rsidRPr="007A682A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758AF3A7" w14:textId="24A55A77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109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941</w:t>
            </w:r>
          </w:p>
        </w:tc>
        <w:tc>
          <w:tcPr>
            <w:tcW w:w="178" w:type="dxa"/>
            <w:vAlign w:val="bottom"/>
          </w:tcPr>
          <w:p w14:paraId="6EB24C38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922F89A" w14:textId="262F88F4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7B650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059</w:t>
            </w:r>
            <w:r w:rsidR="007B650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78" w:type="dxa"/>
            <w:vAlign w:val="bottom"/>
          </w:tcPr>
          <w:p w14:paraId="5DA81A5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5065E42" w14:textId="36F3CCFB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247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178" w:type="dxa"/>
            <w:vAlign w:val="bottom"/>
          </w:tcPr>
          <w:p w14:paraId="305AD2BC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7533816" w14:textId="4EC1199F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172</w:t>
            </w:r>
            <w:r w:rsidR="007B650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78" w:type="dxa"/>
            <w:vAlign w:val="bottom"/>
          </w:tcPr>
          <w:p w14:paraId="3E9B69E7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3A8873" w14:textId="7680F0BE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216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764</w:t>
            </w:r>
          </w:p>
        </w:tc>
        <w:tc>
          <w:tcPr>
            <w:tcW w:w="178" w:type="dxa"/>
            <w:vAlign w:val="bottom"/>
          </w:tcPr>
          <w:p w14:paraId="3F91933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EC8C2E6" w14:textId="56690BA1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224</w:t>
            </w:r>
            <w:r w:rsidR="007B650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88" w:type="dxa"/>
            <w:vAlign w:val="bottom"/>
          </w:tcPr>
          <w:p w14:paraId="06E9D45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382C3F9" w14:textId="0E56E789" w:rsidR="00051299" w:rsidRPr="00833D8A" w:rsidRDefault="009A377F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9A377F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326</w:t>
            </w:r>
            <w:r w:rsidRPr="009A377F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229</w:t>
            </w:r>
            <w:r w:rsidRPr="009A377F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AA5092A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085D64B5" w14:textId="2C09AA05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D8A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257</w:t>
            </w:r>
            <w:r w:rsidR="007B650F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A682A" w:rsidRPr="007A682A">
              <w:rPr>
                <w:rFonts w:ascii="Angsana New" w:eastAsia="MS Mincho" w:hAnsi="Angsana New"/>
                <w:sz w:val="26"/>
                <w:szCs w:val="26"/>
              </w:rPr>
              <w:t>391</w:t>
            </w:r>
            <w:r w:rsidRPr="00833D8A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01ED1C1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05A8761" w14:textId="5B4C5894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247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178" w:type="dxa"/>
            <w:vAlign w:val="bottom"/>
          </w:tcPr>
          <w:p w14:paraId="2C08477E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4AB8089" w14:textId="72AA8385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1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198</w:t>
            </w:r>
            <w:r w:rsidR="00051299" w:rsidRPr="00833D8A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051299" w:rsidRPr="00833D8A" w14:paraId="4B5BE2A2" w14:textId="77777777" w:rsidTr="00051299">
        <w:trPr>
          <w:cantSplit/>
        </w:trPr>
        <w:tc>
          <w:tcPr>
            <w:tcW w:w="2779" w:type="dxa"/>
          </w:tcPr>
          <w:p w14:paraId="068F2448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3C6F99F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71D72C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A5868EF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BE6A46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FFFC3E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0BC299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835324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6F80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0F618C2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C2099C1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9B73B5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56C0AE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CEA8C97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9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D206CCC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FFAB655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29" w:right="9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031CE1F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1BD3CD4" w14:textId="3163E057" w:rsidR="00051299" w:rsidRPr="00833D8A" w:rsidRDefault="007A682A" w:rsidP="00E95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28</w:t>
            </w:r>
            <w:r w:rsidR="009A377F" w:rsidRPr="009A377F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178" w:type="dxa"/>
            <w:vAlign w:val="bottom"/>
          </w:tcPr>
          <w:p w14:paraId="23D34206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A989A14" w14:textId="6270F9B2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682A">
              <w:rPr>
                <w:rFonts w:ascii="Angsana New" w:hAnsi="Angsana New"/>
                <w:sz w:val="26"/>
                <w:szCs w:val="26"/>
              </w:rPr>
              <w:t>81</w:t>
            </w:r>
            <w:r w:rsidR="00E95BD5">
              <w:rPr>
                <w:rFonts w:ascii="Angsana New" w:hAnsi="Angsana New"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sz w:val="26"/>
                <w:szCs w:val="26"/>
              </w:rPr>
              <w:t>706</w:t>
            </w:r>
          </w:p>
        </w:tc>
      </w:tr>
      <w:tr w:rsidR="00051299" w:rsidRPr="00833D8A" w14:paraId="593CA19C" w14:textId="77777777" w:rsidTr="00051299">
        <w:trPr>
          <w:cantSplit/>
        </w:trPr>
        <w:tc>
          <w:tcPr>
            <w:tcW w:w="2779" w:type="dxa"/>
          </w:tcPr>
          <w:p w14:paraId="1F1233F3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3D8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185FB59D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AC714B0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327176CF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E7B8FE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5B0C14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F405A1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5488D1D8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E73BF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4F3325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DE15E3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2FA4B60" w14:textId="77777777" w:rsidR="00051299" w:rsidRPr="00833D8A" w:rsidRDefault="00051299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72A9EA2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9147C59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F357D2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F7CE5F0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58DE913" w14:textId="77777777" w:rsidR="00051299" w:rsidRPr="00833D8A" w:rsidRDefault="00051299" w:rsidP="0005129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36347" w14:textId="5FA48967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9A377F" w:rsidRPr="009A37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276</w:t>
            </w:r>
            <w:r w:rsidR="009A377F" w:rsidRPr="009A37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654</w:t>
            </w:r>
          </w:p>
        </w:tc>
        <w:tc>
          <w:tcPr>
            <w:tcW w:w="178" w:type="dxa"/>
            <w:vAlign w:val="bottom"/>
          </w:tcPr>
          <w:p w14:paraId="7E7491C7" w14:textId="77777777" w:rsidR="00051299" w:rsidRPr="00833D8A" w:rsidRDefault="00051299" w:rsidP="0005129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6A37" w14:textId="541B652B" w:rsidR="00051299" w:rsidRPr="00833D8A" w:rsidRDefault="007A682A" w:rsidP="00051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29" w:right="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51299" w:rsidRPr="00833D8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  <w:r w:rsidR="00E95BD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</w:tr>
    </w:tbl>
    <w:p w14:paraId="7BBFEEC5" w14:textId="77777777" w:rsidR="00833D8A" w:rsidRDefault="00833D8A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45702ECB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853A7" w:rsidRPr="00D17657" w14:paraId="096C42B7" w14:textId="77777777" w:rsidTr="00300E42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0755A1E" w14:textId="77777777" w:rsidR="006853A7" w:rsidRPr="00D17657" w:rsidRDefault="006853A7" w:rsidP="00300E42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110F0CD7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53A7" w:rsidRPr="00D17657" w14:paraId="44C241BC" w14:textId="77777777" w:rsidTr="00F14331">
        <w:trPr>
          <w:trHeight w:val="1172"/>
          <w:tblHeader/>
        </w:trPr>
        <w:tc>
          <w:tcPr>
            <w:tcW w:w="4680" w:type="dxa"/>
            <w:shd w:val="clear" w:color="auto" w:fill="auto"/>
            <w:vAlign w:val="bottom"/>
          </w:tcPr>
          <w:p w14:paraId="68D1036E" w14:textId="77777777" w:rsidR="006853A7" w:rsidRPr="00D17657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56EE37E1" w14:textId="77777777" w:rsidR="00EB55A0" w:rsidRDefault="00EB55A0" w:rsidP="001A23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C28AD5A" w14:textId="77777777" w:rsidR="00EB55A0" w:rsidRDefault="001A2331" w:rsidP="00EB55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ธุรกิจผลิตงานพิมพ์</w:t>
            </w:r>
            <w:r w:rsidR="00EB55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2BF9B5A6" w14:textId="13B9DB8F" w:rsidR="006853A7" w:rsidRPr="00D17657" w:rsidRDefault="001A2331" w:rsidP="00EB55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จำหน่ายหนังสือ </w:t>
            </w:r>
          </w:p>
        </w:tc>
        <w:tc>
          <w:tcPr>
            <w:tcW w:w="267" w:type="dxa"/>
          </w:tcPr>
          <w:p w14:paraId="25BA6FD5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C60FFA3" w14:textId="77777777" w:rsidR="006853A7" w:rsidRPr="00846FE6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303C1870" w14:textId="7EDF7341" w:rsidR="006853A7" w:rsidRPr="00D17657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  <w:r w:rsidR="0043700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สื่อสิ่งพิมพ์และสื่อออนไลน์</w:t>
            </w:r>
          </w:p>
        </w:tc>
        <w:tc>
          <w:tcPr>
            <w:tcW w:w="270" w:type="dxa"/>
          </w:tcPr>
          <w:p w14:paraId="0C823CDC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B6571ED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7DD07F2A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B6804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833D8A" w:rsidRPr="00D17657" w14:paraId="66945557" w14:textId="77777777" w:rsidTr="00300E42">
        <w:tc>
          <w:tcPr>
            <w:tcW w:w="4680" w:type="dxa"/>
            <w:shd w:val="clear" w:color="auto" w:fill="auto"/>
            <w:vAlign w:val="bottom"/>
          </w:tcPr>
          <w:p w14:paraId="6B60B2CB" w14:textId="6B4218F4" w:rsidR="00833D8A" w:rsidRPr="00D17657" w:rsidRDefault="00833D8A" w:rsidP="00833D8A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7A682A" w:rsidRPr="007A6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B80C5B" w14:textId="193D0C20" w:rsidR="00833D8A" w:rsidRPr="00041E15" w:rsidRDefault="007A682A" w:rsidP="00833D8A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6" w:type="dxa"/>
          </w:tcPr>
          <w:p w14:paraId="6ABEED93" w14:textId="77777777" w:rsidR="00833D8A" w:rsidRPr="00041E15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9AD1D9C" w14:textId="70E39BFF" w:rsidR="00833D8A" w:rsidRPr="00041E15" w:rsidRDefault="007A682A" w:rsidP="00833D8A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67" w:type="dxa"/>
          </w:tcPr>
          <w:p w14:paraId="4155B127" w14:textId="77777777" w:rsidR="00833D8A" w:rsidRPr="00041E15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F7A09F3" w14:textId="609FFFA6" w:rsidR="00833D8A" w:rsidRPr="00041E15" w:rsidRDefault="007A682A" w:rsidP="00833D8A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3" w:type="dxa"/>
          </w:tcPr>
          <w:p w14:paraId="57DC6E84" w14:textId="77777777" w:rsidR="00833D8A" w:rsidRPr="00041E15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E88A37B" w14:textId="67E0FB92" w:rsidR="00833D8A" w:rsidRPr="00041E15" w:rsidRDefault="007A682A" w:rsidP="00833D8A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1AF4843F" w14:textId="77777777" w:rsidR="00833D8A" w:rsidRPr="00041E15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822135" w14:textId="52D17D3F" w:rsidR="00833D8A" w:rsidRPr="00041E15" w:rsidRDefault="007A682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6840AA32" w14:textId="77777777" w:rsidR="00833D8A" w:rsidRPr="00041E15" w:rsidRDefault="00833D8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CE25FF" w14:textId="11781392" w:rsidR="00833D8A" w:rsidRPr="00041E15" w:rsidRDefault="007A682A" w:rsidP="008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031956" w:rsidRPr="00D17657" w14:paraId="35348B8E" w14:textId="77777777" w:rsidTr="00300E42">
        <w:tc>
          <w:tcPr>
            <w:tcW w:w="4680" w:type="dxa"/>
            <w:shd w:val="clear" w:color="auto" w:fill="auto"/>
            <w:vAlign w:val="bottom"/>
          </w:tcPr>
          <w:p w14:paraId="639AE32A" w14:textId="77777777" w:rsidR="00031956" w:rsidRPr="00D17657" w:rsidRDefault="00031956" w:rsidP="00031956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4809A610" w14:textId="77777777" w:rsidR="00031956" w:rsidRPr="00041E15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031956" w:rsidRPr="00325E67" w14:paraId="2A26DE88" w14:textId="77777777" w:rsidTr="00300E42">
        <w:tc>
          <w:tcPr>
            <w:tcW w:w="4680" w:type="dxa"/>
          </w:tcPr>
          <w:p w14:paraId="3BDA94F6" w14:textId="77777777" w:rsidR="00031956" w:rsidRPr="000A10C7" w:rsidRDefault="00031956" w:rsidP="00031956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917B0E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272AB230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0296B5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5C6B3A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68A893B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BBF6B55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857FFD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8BB3CC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7D7D5D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43F33F9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B9B377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31956" w:rsidRPr="00325E67" w14:paraId="2CE30685" w14:textId="77777777" w:rsidTr="00300E42">
        <w:tc>
          <w:tcPr>
            <w:tcW w:w="4680" w:type="dxa"/>
          </w:tcPr>
          <w:p w14:paraId="3033DC73" w14:textId="77777777" w:rsidR="00031956" w:rsidRPr="00D17657" w:rsidRDefault="00031956" w:rsidP="0003195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9D07D6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3427156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702CCDB" w14:textId="77777777" w:rsidR="00031956" w:rsidRPr="00F7477C" w:rsidRDefault="00031956" w:rsidP="0003195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179B484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50F0652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C722D82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4348DD7F" w14:textId="77777777" w:rsidR="00031956" w:rsidRPr="00F7477C" w:rsidRDefault="00031956" w:rsidP="00031956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D6621FC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29A03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A4B3A48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07CA27" w14:textId="77777777" w:rsidR="00031956" w:rsidRPr="00F7477C" w:rsidRDefault="00031956" w:rsidP="000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833D8A" w:rsidRPr="00325E67" w14:paraId="736DB97E" w14:textId="77777777" w:rsidTr="00300E42">
        <w:tc>
          <w:tcPr>
            <w:tcW w:w="4680" w:type="dxa"/>
            <w:vAlign w:val="bottom"/>
          </w:tcPr>
          <w:p w14:paraId="1C7DF9AE" w14:textId="77777777" w:rsidR="00833D8A" w:rsidRPr="00D17657" w:rsidRDefault="00833D8A" w:rsidP="00833D8A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E04820" w14:textId="2957A0BD" w:rsidR="00833D8A" w:rsidRPr="00E94351" w:rsidRDefault="007A682A" w:rsidP="00833D8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377</w:t>
            </w:r>
            <w:r w:rsidR="0055570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311</w:t>
            </w:r>
          </w:p>
        </w:tc>
        <w:tc>
          <w:tcPr>
            <w:tcW w:w="246" w:type="dxa"/>
            <w:vAlign w:val="bottom"/>
          </w:tcPr>
          <w:p w14:paraId="623BCB24" w14:textId="77777777" w:rsidR="00833D8A" w:rsidRPr="00F7477C" w:rsidRDefault="00833D8A" w:rsidP="00833D8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2AED03EA" w14:textId="3E264684" w:rsidR="00833D8A" w:rsidRPr="008269D9" w:rsidRDefault="007A682A" w:rsidP="00833D8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403</w:t>
            </w:r>
            <w:r w:rsidR="00833D8A" w:rsidRPr="00016EA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295</w:t>
            </w:r>
          </w:p>
        </w:tc>
        <w:tc>
          <w:tcPr>
            <w:tcW w:w="267" w:type="dxa"/>
            <w:vAlign w:val="bottom"/>
          </w:tcPr>
          <w:p w14:paraId="61BBE7B2" w14:textId="77777777" w:rsidR="00833D8A" w:rsidRPr="008269D9" w:rsidRDefault="00833D8A" w:rsidP="00833D8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B480A5" w14:textId="1381A91F" w:rsidR="00833D8A" w:rsidRPr="008269D9" w:rsidRDefault="007A682A" w:rsidP="00833D8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143</w:t>
            </w:r>
            <w:r w:rsidR="0055570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046</w:t>
            </w:r>
          </w:p>
        </w:tc>
        <w:tc>
          <w:tcPr>
            <w:tcW w:w="273" w:type="dxa"/>
          </w:tcPr>
          <w:p w14:paraId="27B7D96A" w14:textId="77777777" w:rsidR="00833D8A" w:rsidRPr="008269D9" w:rsidRDefault="00833D8A" w:rsidP="00833D8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31C7613" w14:textId="28014BD7" w:rsidR="00833D8A" w:rsidRPr="008269D9" w:rsidRDefault="007A682A" w:rsidP="00833D8A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222</w:t>
            </w:r>
            <w:r w:rsidR="00833D8A" w:rsidRPr="00016EA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670</w:t>
            </w:r>
          </w:p>
        </w:tc>
        <w:tc>
          <w:tcPr>
            <w:tcW w:w="270" w:type="dxa"/>
            <w:vAlign w:val="bottom"/>
          </w:tcPr>
          <w:p w14:paraId="05EA8F95" w14:textId="77777777" w:rsidR="00833D8A" w:rsidRPr="008269D9" w:rsidRDefault="00833D8A" w:rsidP="00833D8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30CAA" w14:textId="78B09CAD" w:rsidR="00833D8A" w:rsidRPr="008269D9" w:rsidRDefault="007A682A" w:rsidP="00833D8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520</w:t>
            </w:r>
            <w:r w:rsidR="0055570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357</w:t>
            </w:r>
          </w:p>
        </w:tc>
        <w:tc>
          <w:tcPr>
            <w:tcW w:w="270" w:type="dxa"/>
            <w:vAlign w:val="bottom"/>
          </w:tcPr>
          <w:p w14:paraId="2E599ED0" w14:textId="77777777" w:rsidR="00833D8A" w:rsidRPr="008269D9" w:rsidRDefault="00833D8A" w:rsidP="00833D8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E6F39" w14:textId="75E1467A" w:rsidR="00833D8A" w:rsidRPr="008269D9" w:rsidRDefault="007A682A" w:rsidP="00833D8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625</w:t>
            </w:r>
            <w:r w:rsidR="00833D8A" w:rsidRPr="00016EA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965</w:t>
            </w:r>
          </w:p>
        </w:tc>
      </w:tr>
      <w:tr w:rsidR="00555703" w:rsidRPr="00325E67" w14:paraId="7B7BA8BA" w14:textId="77777777" w:rsidTr="00300E42">
        <w:tc>
          <w:tcPr>
            <w:tcW w:w="4680" w:type="dxa"/>
            <w:vAlign w:val="bottom"/>
          </w:tcPr>
          <w:p w14:paraId="5372042B" w14:textId="77777777" w:rsidR="00555703" w:rsidRPr="00D17657" w:rsidRDefault="00555703" w:rsidP="0055570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16C6F4" w14:textId="6AFF13AC" w:rsidR="00555703" w:rsidRPr="008F02E3" w:rsidRDefault="00555703" w:rsidP="005557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CDB569A" w14:textId="77777777" w:rsidR="00555703" w:rsidRPr="00F7477C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05965B98" w14:textId="0A66E508" w:rsidR="00555703" w:rsidRPr="008269D9" w:rsidRDefault="00555703" w:rsidP="0055570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4447D41" w14:textId="77777777" w:rsidR="00555703" w:rsidRPr="008269D9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028618CF" w14:textId="47C76A06" w:rsidR="00555703" w:rsidRPr="008269D9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55570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096</w:t>
            </w:r>
          </w:p>
        </w:tc>
        <w:tc>
          <w:tcPr>
            <w:tcW w:w="273" w:type="dxa"/>
          </w:tcPr>
          <w:p w14:paraId="6D7269C7" w14:textId="77777777" w:rsidR="00555703" w:rsidRPr="008269D9" w:rsidRDefault="00555703" w:rsidP="00555703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950FA6B" w14:textId="4F7ACE22" w:rsidR="00555703" w:rsidRPr="008269D9" w:rsidRDefault="007A682A" w:rsidP="00555703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56</w:t>
            </w:r>
            <w:r w:rsidR="00555703" w:rsidRPr="00016EA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/>
                <w:sz w:val="30"/>
                <w:szCs w:val="30"/>
                <w:lang w:eastAsia="en-GB"/>
              </w:rPr>
              <w:t>137</w:t>
            </w:r>
          </w:p>
        </w:tc>
        <w:tc>
          <w:tcPr>
            <w:tcW w:w="270" w:type="dxa"/>
            <w:vAlign w:val="bottom"/>
          </w:tcPr>
          <w:p w14:paraId="12A3C6D9" w14:textId="77777777" w:rsidR="00555703" w:rsidRPr="008269D9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101C7E" w14:textId="23EAB0CB" w:rsidR="00555703" w:rsidRPr="008269D9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55570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096</w:t>
            </w:r>
          </w:p>
        </w:tc>
        <w:tc>
          <w:tcPr>
            <w:tcW w:w="270" w:type="dxa"/>
            <w:vAlign w:val="bottom"/>
          </w:tcPr>
          <w:p w14:paraId="7521E74F" w14:textId="77777777" w:rsidR="00555703" w:rsidRPr="008269D9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B3C43A" w14:textId="5F6B416F" w:rsidR="00555703" w:rsidRPr="008269D9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</w:t>
            </w:r>
            <w:r w:rsidR="00555703" w:rsidRPr="00016EA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7A68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137</w:t>
            </w:r>
          </w:p>
        </w:tc>
      </w:tr>
      <w:tr w:rsidR="00555703" w:rsidRPr="00D17657" w14:paraId="799603B1" w14:textId="77777777" w:rsidTr="00300E42">
        <w:tc>
          <w:tcPr>
            <w:tcW w:w="4680" w:type="dxa"/>
          </w:tcPr>
          <w:p w14:paraId="5204E899" w14:textId="77777777" w:rsidR="00555703" w:rsidRPr="00D17657" w:rsidRDefault="00555703" w:rsidP="00555703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755" w14:textId="4B09AED7" w:rsidR="00555703" w:rsidRPr="008F02E3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377</w:t>
            </w:r>
            <w:r w:rsidR="00555703" w:rsidRPr="0055570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311</w:t>
            </w:r>
          </w:p>
        </w:tc>
        <w:tc>
          <w:tcPr>
            <w:tcW w:w="246" w:type="dxa"/>
          </w:tcPr>
          <w:p w14:paraId="629201DF" w14:textId="77777777" w:rsidR="00555703" w:rsidRPr="00F7477C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EB87B" w14:textId="29CF9563" w:rsidR="00555703" w:rsidRPr="008269D9" w:rsidRDefault="007A682A" w:rsidP="0055570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403</w:t>
            </w:r>
            <w:r w:rsidR="00555703" w:rsidRPr="00016EA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295</w:t>
            </w:r>
          </w:p>
        </w:tc>
        <w:tc>
          <w:tcPr>
            <w:tcW w:w="267" w:type="dxa"/>
          </w:tcPr>
          <w:p w14:paraId="4AD812CF" w14:textId="77777777" w:rsidR="00555703" w:rsidRPr="008269D9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7E04" w14:textId="45C0E95A" w:rsidR="00555703" w:rsidRPr="008269D9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144</w:t>
            </w:r>
            <w:r w:rsidR="0055570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142</w:t>
            </w:r>
          </w:p>
        </w:tc>
        <w:tc>
          <w:tcPr>
            <w:tcW w:w="273" w:type="dxa"/>
          </w:tcPr>
          <w:p w14:paraId="372D5218" w14:textId="77777777" w:rsidR="00555703" w:rsidRPr="008269D9" w:rsidRDefault="00555703" w:rsidP="00555703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391C" w14:textId="4CBBE857" w:rsidR="00555703" w:rsidRPr="008269D9" w:rsidRDefault="007A682A" w:rsidP="00555703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A682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278</w:t>
            </w:r>
            <w:r w:rsidR="00555703" w:rsidRPr="00016EA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807</w:t>
            </w:r>
          </w:p>
        </w:tc>
        <w:tc>
          <w:tcPr>
            <w:tcW w:w="270" w:type="dxa"/>
          </w:tcPr>
          <w:p w14:paraId="56A2D192" w14:textId="77777777" w:rsidR="00555703" w:rsidRPr="008269D9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EA52E" w14:textId="7B839C10" w:rsidR="00555703" w:rsidRPr="008269D9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521</w:t>
            </w:r>
            <w:r w:rsidR="0055570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453</w:t>
            </w:r>
          </w:p>
        </w:tc>
        <w:tc>
          <w:tcPr>
            <w:tcW w:w="270" w:type="dxa"/>
          </w:tcPr>
          <w:p w14:paraId="4723B911" w14:textId="77777777" w:rsidR="00555703" w:rsidRPr="008269D9" w:rsidRDefault="00555703" w:rsidP="0055570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F9578" w14:textId="5D75C12C" w:rsidR="00555703" w:rsidRPr="008269D9" w:rsidRDefault="007A682A" w:rsidP="0055570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682</w:t>
            </w:r>
            <w:r w:rsidR="00555703" w:rsidRPr="00016EA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102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  <w:cs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833D8A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8C74EA" w14:textId="4DE1EFFE" w:rsidR="00833D8A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-4"/>
          <w:sz w:val="30"/>
          <w:szCs w:val="30"/>
        </w:rPr>
        <w:t>30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543E73">
        <w:rPr>
          <w:rFonts w:ascii="Angsana New" w:hAnsi="Angsana New" w:hint="cs"/>
          <w:spacing w:val="-4"/>
          <w:sz w:val="30"/>
          <w:szCs w:val="30"/>
          <w:cs/>
        </w:rPr>
        <w:t>ม</w:t>
      </w:r>
      <w:r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-4"/>
          <w:sz w:val="30"/>
          <w:szCs w:val="30"/>
        </w:rPr>
        <w:t>256</w:t>
      </w:r>
      <w:r w:rsidR="007A682A" w:rsidRPr="007A682A">
        <w:rPr>
          <w:rFonts w:ascii="Angsana New" w:hAnsi="Angsana New" w:hint="cs"/>
          <w:spacing w:val="-4"/>
          <w:sz w:val="30"/>
          <w:szCs w:val="30"/>
        </w:rPr>
        <w:t>8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2"/>
          <w:sz w:val="30"/>
          <w:szCs w:val="30"/>
        </w:rPr>
        <w:t>14</w:t>
      </w:r>
      <w:r w:rsidR="00FB13B4">
        <w:rPr>
          <w:rFonts w:ascii="Angsana New" w:hAnsi="Angsana New"/>
          <w:spacing w:val="2"/>
          <w:sz w:val="30"/>
          <w:szCs w:val="30"/>
        </w:rPr>
        <w:t>.</w:t>
      </w:r>
      <w:r w:rsidR="00C55E3C">
        <w:rPr>
          <w:rFonts w:ascii="Angsana New" w:hAnsi="Angsana New"/>
          <w:spacing w:val="2"/>
          <w:sz w:val="30"/>
          <w:szCs w:val="30"/>
        </w:rPr>
        <w:t>35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และร้อยละ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spacing w:val="2"/>
          <w:sz w:val="30"/>
          <w:szCs w:val="30"/>
        </w:rPr>
        <w:t>9</w:t>
      </w:r>
      <w:r w:rsidR="00FB13B4">
        <w:rPr>
          <w:rFonts w:ascii="Angsana New" w:hAnsi="Angsana New"/>
          <w:spacing w:val="2"/>
          <w:sz w:val="30"/>
          <w:szCs w:val="30"/>
        </w:rPr>
        <w:t>.</w:t>
      </w:r>
      <w:r w:rsidR="007A682A" w:rsidRPr="007A682A">
        <w:rPr>
          <w:rFonts w:ascii="Angsana New" w:hAnsi="Angsana New"/>
          <w:spacing w:val="2"/>
          <w:sz w:val="30"/>
          <w:szCs w:val="30"/>
        </w:rPr>
        <w:t>15</w:t>
      </w:r>
      <w:r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ตามลำดับ 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7A682A" w:rsidRPr="007A682A">
        <w:rPr>
          <w:rFonts w:ascii="Angsana New" w:hAnsi="Angsana New" w:hint="cs"/>
          <w:i/>
          <w:iCs/>
          <w:spacing w:val="2"/>
          <w:sz w:val="30"/>
          <w:szCs w:val="30"/>
        </w:rPr>
        <w:t>7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21</w:t>
      </w:r>
      <w:r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10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และร้อยละ 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5</w:t>
      </w:r>
      <w:r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7A682A" w:rsidRPr="007A682A">
        <w:rPr>
          <w:rFonts w:ascii="Angsana New" w:hAnsi="Angsana New"/>
          <w:i/>
          <w:iCs/>
          <w:spacing w:val="2"/>
          <w:sz w:val="30"/>
          <w:szCs w:val="30"/>
        </w:rPr>
        <w:t>03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ตามลำดับ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) </w:t>
      </w:r>
      <w:r w:rsidRPr="00E36757">
        <w:rPr>
          <w:rFonts w:ascii="Angsana New" w:hAnsi="Angsana New"/>
          <w:spacing w:val="2"/>
          <w:sz w:val="30"/>
          <w:szCs w:val="30"/>
          <w:cs/>
        </w:rPr>
        <w:t>การเปลี่ยนแปลงใน</w:t>
      </w:r>
      <w:r w:rsidRPr="00CE458C">
        <w:rPr>
          <w:rFonts w:ascii="Angsana New" w:hAnsi="Angsana New"/>
          <w:sz w:val="30"/>
          <w:szCs w:val="30"/>
          <w:cs/>
        </w:rPr>
        <w:t>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4A667426" w14:textId="77777777" w:rsidR="00D7393C" w:rsidRPr="00F35157" w:rsidRDefault="00D7393C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5C00CE" w14:textId="77777777" w:rsidR="00D7393C" w:rsidRDefault="00D7393C" w:rsidP="00D7393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2486E958" w14:textId="77777777" w:rsidR="00D7393C" w:rsidRPr="00F35157" w:rsidRDefault="00D7393C" w:rsidP="00DB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D7393C" w:rsidRPr="007A7429" w14:paraId="063681CA" w14:textId="77777777" w:rsidTr="00543CB3">
        <w:tc>
          <w:tcPr>
            <w:tcW w:w="3150" w:type="dxa"/>
            <w:shd w:val="clear" w:color="auto" w:fill="auto"/>
            <w:vAlign w:val="bottom"/>
          </w:tcPr>
          <w:p w14:paraId="08F7E3D5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28EC176E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F4F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44BA185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4801486" w14:textId="66C31E58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20A05523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41EEEE3D" w14:textId="77777777" w:rsidR="00D7393C" w:rsidRPr="00DB6F4F" w:rsidDel="00D43E7A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D7393C" w:rsidRPr="007A7429" w14:paraId="2418D2A1" w14:textId="77777777" w:rsidTr="00543CB3">
        <w:tc>
          <w:tcPr>
            <w:tcW w:w="3150" w:type="dxa"/>
            <w:shd w:val="clear" w:color="auto" w:fill="auto"/>
          </w:tcPr>
          <w:p w14:paraId="741DDDDF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38D5BCC2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AB724FB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5F12AE76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6F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ABBD9AE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439AC8DE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393C" w:rsidRPr="007A7429" w14:paraId="26EAE018" w14:textId="77777777" w:rsidTr="00543CB3">
        <w:tc>
          <w:tcPr>
            <w:tcW w:w="3150" w:type="dxa"/>
            <w:shd w:val="clear" w:color="auto" w:fill="auto"/>
          </w:tcPr>
          <w:p w14:paraId="67552621" w14:textId="3FFE9938" w:rsidR="00D7393C" w:rsidRPr="00DB6F4F" w:rsidRDefault="007A682A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A682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579" w:type="dxa"/>
            <w:shd w:val="clear" w:color="auto" w:fill="auto"/>
          </w:tcPr>
          <w:p w14:paraId="48A4B04E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10C84E3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0852EF88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BBD9A5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71997358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D7393C" w:rsidRPr="0072454F" w14:paraId="5F020C0E" w14:textId="77777777" w:rsidTr="00543CB3">
        <w:tc>
          <w:tcPr>
            <w:tcW w:w="3150" w:type="dxa"/>
            <w:shd w:val="clear" w:color="auto" w:fill="auto"/>
          </w:tcPr>
          <w:p w14:paraId="1BA3CC91" w14:textId="1C3CFCBA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DB6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682A" w:rsidRPr="007A68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9" w:type="dxa"/>
            <w:shd w:val="clear" w:color="auto" w:fill="auto"/>
          </w:tcPr>
          <w:p w14:paraId="75EB93F7" w14:textId="7658FE0D" w:rsidR="00D7393C" w:rsidRPr="00DB6F4F" w:rsidRDefault="007A682A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7A682A">
              <w:rPr>
                <w:rFonts w:ascii="Angsana New" w:hAnsi="Angsana New"/>
                <w:sz w:val="28"/>
                <w:szCs w:val="28"/>
              </w:rPr>
              <w:t>25</w:t>
            </w:r>
            <w:r w:rsidR="00D7393C" w:rsidRPr="00DB6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393C" w:rsidRPr="00DB6F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A682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8" w:type="dxa"/>
            <w:shd w:val="clear" w:color="auto" w:fill="auto"/>
          </w:tcPr>
          <w:p w14:paraId="69985AE5" w14:textId="4A70DC84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7A682A" w:rsidRPr="007A682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14E40040" w14:textId="306CDA41" w:rsidR="00D7393C" w:rsidRPr="00DB6F4F" w:rsidRDefault="007A682A" w:rsidP="00543C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0</w:t>
            </w:r>
            <w:r w:rsidR="00D7393C" w:rsidRPr="00DB6F4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.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09EA50CC" w14:textId="77777777" w:rsidR="00D7393C" w:rsidRPr="00DB6F4F" w:rsidRDefault="00D7393C" w:rsidP="00543C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7D2A68C3" w14:textId="264BEE0E" w:rsidR="00D7393C" w:rsidRPr="00DB6F4F" w:rsidRDefault="007A682A" w:rsidP="00543C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59</w:t>
            </w:r>
            <w:r w:rsidR="0002619F" w:rsidRPr="00DB6F4F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897</w:t>
            </w:r>
          </w:p>
        </w:tc>
      </w:tr>
      <w:tr w:rsidR="00D7393C" w:rsidRPr="007A7429" w14:paraId="29583A0E" w14:textId="77777777" w:rsidTr="00543CB3">
        <w:tc>
          <w:tcPr>
            <w:tcW w:w="3150" w:type="dxa"/>
            <w:shd w:val="clear" w:color="auto" w:fill="auto"/>
          </w:tcPr>
          <w:p w14:paraId="6C9561CE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39D60B2E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377BA8D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033CA112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7FBEDF4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26E48F3F" w14:textId="77777777" w:rsidR="00D7393C" w:rsidRPr="00DB6F4F" w:rsidRDefault="00D7393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93C" w:rsidRPr="007A7429" w14:paraId="42398A6F" w14:textId="77777777" w:rsidTr="00543CB3">
        <w:tc>
          <w:tcPr>
            <w:tcW w:w="3150" w:type="dxa"/>
            <w:shd w:val="clear" w:color="auto" w:fill="auto"/>
          </w:tcPr>
          <w:p w14:paraId="38B80094" w14:textId="33EF1A8A" w:rsidR="00D7393C" w:rsidRPr="00DB6F4F" w:rsidRDefault="007A682A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682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79" w:type="dxa"/>
            <w:shd w:val="clear" w:color="auto" w:fill="auto"/>
          </w:tcPr>
          <w:p w14:paraId="05FB1146" w14:textId="77777777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0BD2664D" w14:textId="77777777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21AB5079" w14:textId="77777777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43AE3C9" w14:textId="77777777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224167D8" w14:textId="77777777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93C" w:rsidRPr="007A7429" w14:paraId="083BB16B" w14:textId="77777777" w:rsidTr="00543CB3">
        <w:tc>
          <w:tcPr>
            <w:tcW w:w="3150" w:type="dxa"/>
            <w:shd w:val="clear" w:color="auto" w:fill="auto"/>
          </w:tcPr>
          <w:p w14:paraId="34808A4F" w14:textId="5474E1A5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DB6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682A" w:rsidRPr="007A682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9" w:type="dxa"/>
            <w:shd w:val="clear" w:color="auto" w:fill="auto"/>
          </w:tcPr>
          <w:p w14:paraId="4246C534" w14:textId="24A22842" w:rsidR="00D7393C" w:rsidRPr="00DB6F4F" w:rsidRDefault="007A682A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7A682A">
              <w:rPr>
                <w:rFonts w:ascii="Angsana New" w:hAnsi="Angsana New"/>
                <w:sz w:val="28"/>
                <w:szCs w:val="28"/>
              </w:rPr>
              <w:t>26</w:t>
            </w:r>
            <w:r w:rsidR="00D7393C" w:rsidRPr="00DB6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393C" w:rsidRPr="00DB6F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A68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8" w:type="dxa"/>
            <w:shd w:val="clear" w:color="auto" w:fill="auto"/>
          </w:tcPr>
          <w:p w14:paraId="300820D3" w14:textId="233F8CA8" w:rsidR="00D7393C" w:rsidRPr="00DB6F4F" w:rsidRDefault="00D7393C" w:rsidP="00D73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B6F4F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7A682A" w:rsidRPr="007A68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42E01CB0" w14:textId="52FB71C6" w:rsidR="00D7393C" w:rsidRPr="00DB6F4F" w:rsidRDefault="007A682A" w:rsidP="00D739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0</w:t>
            </w:r>
            <w:r w:rsidR="00D7393C" w:rsidRPr="00DB6F4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.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AB96434" w14:textId="77777777" w:rsidR="00D7393C" w:rsidRPr="00DB6F4F" w:rsidRDefault="00D7393C" w:rsidP="00D739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2545F7AF" w14:textId="609853BB" w:rsidR="00D7393C" w:rsidRPr="00DB6F4F" w:rsidRDefault="007A682A" w:rsidP="00D7393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179</w:t>
            </w:r>
            <w:r w:rsidR="00D7393C" w:rsidRPr="00DB6F4F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7A682A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690</w:t>
            </w:r>
          </w:p>
        </w:tc>
      </w:tr>
    </w:tbl>
    <w:p w14:paraId="7090D967" w14:textId="77777777" w:rsidR="00DB6F4F" w:rsidRPr="00833D8A" w:rsidRDefault="00DB6F4F" w:rsidP="00AB3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1236E50B" w14:textId="28249BD9" w:rsidR="00B30A4A" w:rsidRPr="00B30A4A" w:rsidRDefault="00B30A4A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833D8A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  <w:highlight w:val="yellow"/>
          <w:cs/>
        </w:rPr>
      </w:pPr>
    </w:p>
    <w:p w14:paraId="485D8FCD" w14:textId="23B0F61D" w:rsidR="00015D63" w:rsidRDefault="00D735D2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60D678" w14:textId="77777777" w:rsidR="001366EB" w:rsidRPr="00F35157" w:rsidRDefault="001366EB" w:rsidP="0028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CAD3DFB" w14:textId="17BDBDEC" w:rsidR="00015D63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2817FA">
        <w:rPr>
          <w:rFonts w:ascii="Angsana New" w:hAnsi="Angsana New" w:hint="cs"/>
          <w:spacing w:val="-6"/>
          <w:sz w:val="30"/>
          <w:szCs w:val="30"/>
          <w:cs/>
        </w:rPr>
        <w:t>หนี้สิน</w:t>
      </w:r>
      <w:r>
        <w:rPr>
          <w:rFonts w:ascii="Angsana New" w:hAnsi="Angsana New" w:hint="cs"/>
          <w:spacing w:val="-6"/>
          <w:sz w:val="30"/>
          <w:szCs w:val="30"/>
          <w:cs/>
        </w:rPr>
        <w:t>ทางการเงิน รวมถึงลำดับชั้นมูลค่ายุติธรรม</w:t>
      </w:r>
      <w:r w:rsidR="00B5371C"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</w:t>
      </w:r>
      <w:r w:rsidR="00B5371C"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6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2CCE3107" w14:textId="77777777" w:rsidR="00DB6F4F" w:rsidRPr="00F35157" w:rsidRDefault="00DB6F4F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70"/>
        <w:gridCol w:w="1980"/>
      </w:tblGrid>
      <w:tr w:rsidR="00283602" w:rsidRPr="00C55E3C" w14:paraId="757FB3E3" w14:textId="77777777" w:rsidTr="00C55E3C">
        <w:trPr>
          <w:tblHeader/>
        </w:trPr>
        <w:tc>
          <w:tcPr>
            <w:tcW w:w="4770" w:type="dxa"/>
            <w:vAlign w:val="bottom"/>
          </w:tcPr>
          <w:p w14:paraId="3F700006" w14:textId="77777777" w:rsidR="00283602" w:rsidRPr="001B1A4A" w:rsidRDefault="00283602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6BDAC16" w14:textId="17238C3F" w:rsidR="00283602" w:rsidRPr="00C55E3C" w:rsidRDefault="00283602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641EBD"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และงบ</w:t>
            </w: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E3E8C" w:rsidRPr="00C55E3C" w14:paraId="29034E15" w14:textId="77777777" w:rsidTr="00C55E3C">
        <w:trPr>
          <w:tblHeader/>
        </w:trPr>
        <w:tc>
          <w:tcPr>
            <w:tcW w:w="4770" w:type="dxa"/>
            <w:vAlign w:val="bottom"/>
          </w:tcPr>
          <w:p w14:paraId="1DFC2902" w14:textId="77777777" w:rsidR="008E3E8C" w:rsidRPr="00C55E3C" w:rsidRDefault="008E3E8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2AE000F" w14:textId="77777777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FEE69D9" w14:textId="1E698F5F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DBDE4E6" w14:textId="7CEBFE3E" w:rsidR="008E3E8C" w:rsidRPr="00C55E3C" w:rsidRDefault="008E3E8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C55E3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5E3C" w:rsidRPr="001B1A4A" w14:paraId="3B7D1AC2" w14:textId="77777777" w:rsidTr="00C55E3C">
        <w:trPr>
          <w:trHeight w:val="1181"/>
          <w:tblHeader/>
        </w:trPr>
        <w:tc>
          <w:tcPr>
            <w:tcW w:w="4770" w:type="dxa"/>
            <w:vAlign w:val="bottom"/>
            <w:hideMark/>
          </w:tcPr>
          <w:p w14:paraId="3F24FAE2" w14:textId="3D97D998" w:rsidR="00C55E3C" w:rsidRPr="00C55E3C" w:rsidRDefault="00C55E3C" w:rsidP="002817F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Cs/>
                <w:sz w:val="28"/>
                <w:szCs w:val="28"/>
                <w:lang w:val="th-TH"/>
              </w:rPr>
            </w:pPr>
          </w:p>
        </w:tc>
        <w:tc>
          <w:tcPr>
            <w:tcW w:w="2160" w:type="dxa"/>
            <w:vAlign w:val="bottom"/>
            <w:hideMark/>
          </w:tcPr>
          <w:p w14:paraId="0D7A7A46" w14:textId="59851BEF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</w:t>
            </w:r>
            <w:r w:rsidR="00B537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1EB47FDA" w14:textId="53003ACD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0D99A2A5" w14:textId="77777777" w:rsidR="00C55E3C" w:rsidRPr="00C55E3C" w:rsidRDefault="00C55E3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2368FD2E" w14:textId="0F758D45" w:rsidR="00C55E3C" w:rsidRPr="00C55E3C" w:rsidRDefault="00C55E3C" w:rsidP="00C5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C55E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83602" w:rsidRPr="006844E6" w14:paraId="7C5D0949" w14:textId="77777777" w:rsidTr="00C55E3C">
        <w:trPr>
          <w:trHeight w:val="326"/>
          <w:tblHeader/>
        </w:trPr>
        <w:tc>
          <w:tcPr>
            <w:tcW w:w="4770" w:type="dxa"/>
            <w:vAlign w:val="bottom"/>
          </w:tcPr>
          <w:p w14:paraId="49784883" w14:textId="77777777" w:rsidR="00283602" w:rsidRPr="00C55E3C" w:rsidRDefault="00283602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682A0BC" w14:textId="77777777" w:rsidR="00283602" w:rsidRPr="00C55E3C" w:rsidRDefault="00283602" w:rsidP="00543CB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55E3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C55E3C" w:rsidRPr="001B1A4A" w14:paraId="015E00BE" w14:textId="77777777" w:rsidTr="00C55E3C">
        <w:tc>
          <w:tcPr>
            <w:tcW w:w="4770" w:type="dxa"/>
            <w:vAlign w:val="bottom"/>
          </w:tcPr>
          <w:p w14:paraId="183A302E" w14:textId="46003474" w:rsidR="00C55E3C" w:rsidRPr="00C55E3C" w:rsidRDefault="00C55E3C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160" w:type="dxa"/>
            <w:vAlign w:val="bottom"/>
          </w:tcPr>
          <w:p w14:paraId="36FB0B1A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E5A8A1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357706E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1B1A4A" w14:paraId="7B01A969" w14:textId="77777777" w:rsidTr="00C55E3C">
        <w:trPr>
          <w:trHeight w:val="74"/>
        </w:trPr>
        <w:tc>
          <w:tcPr>
            <w:tcW w:w="4770" w:type="dxa"/>
            <w:vAlign w:val="bottom"/>
          </w:tcPr>
          <w:p w14:paraId="0E4F199F" w14:textId="628D8DD1" w:rsidR="00C55E3C" w:rsidRPr="00C55E3C" w:rsidRDefault="00C55E3C" w:rsidP="00543CB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C55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</w:t>
            </w:r>
            <w:r w:rsidRPr="00C55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งิน</w:t>
            </w:r>
          </w:p>
        </w:tc>
        <w:tc>
          <w:tcPr>
            <w:tcW w:w="2160" w:type="dxa"/>
            <w:vAlign w:val="bottom"/>
          </w:tcPr>
          <w:p w14:paraId="68976326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C3A06E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2306E71" w14:textId="77777777" w:rsidR="00C55E3C" w:rsidRPr="00C55E3C" w:rsidRDefault="00C55E3C" w:rsidP="00543CB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E3C" w:rsidRPr="00426CBB" w14:paraId="0328DF83" w14:textId="77777777" w:rsidTr="00C55E3C">
        <w:tc>
          <w:tcPr>
            <w:tcW w:w="4770" w:type="dxa"/>
            <w:vAlign w:val="bottom"/>
          </w:tcPr>
          <w:p w14:paraId="09CD0853" w14:textId="3D03273B" w:rsidR="00C55E3C" w:rsidRPr="00C55E3C" w:rsidRDefault="00C55E3C" w:rsidP="00543CB3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124D3082" w14:textId="4265EA34" w:rsidR="00C55E3C" w:rsidRPr="00C55E3C" w:rsidRDefault="00C55E3C" w:rsidP="00877B2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55E3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364AAA51" w14:textId="77777777" w:rsidR="00C55E3C" w:rsidRPr="00C55E3C" w:rsidRDefault="00C55E3C" w:rsidP="00543CB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6F2F848B" w14:textId="7AD68190" w:rsidR="00C55E3C" w:rsidRPr="00C55E3C" w:rsidRDefault="00C55E3C" w:rsidP="00877B20">
            <w:pPr>
              <w:pStyle w:val="acctfourfigures"/>
              <w:tabs>
                <w:tab w:val="clear" w:pos="765"/>
                <w:tab w:val="decimal" w:pos="142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55E3C">
              <w:rPr>
                <w:rFonts w:ascii="Angsana New" w:hAnsi="Angsana New"/>
                <w:b/>
                <w:bCs/>
                <w:sz w:val="28"/>
                <w:szCs w:val="28"/>
              </w:rPr>
              <w:t>203</w:t>
            </w:r>
          </w:p>
        </w:tc>
      </w:tr>
    </w:tbl>
    <w:p w14:paraId="05A53E4C" w14:textId="20B4182A" w:rsidR="00D7393C" w:rsidRPr="00672A2C" w:rsidRDefault="00D7393C" w:rsidP="00D739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10"/>
          <w:sz w:val="30"/>
          <w:szCs w:val="30"/>
          <w:cs/>
        </w:rPr>
      </w:pPr>
      <w:r w:rsidRPr="00672A2C">
        <w:rPr>
          <w:rFonts w:ascii="Angsana New" w:hAnsi="Angsana New" w:hint="cs"/>
          <w:spacing w:val="1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9D7B217" w14:textId="77777777" w:rsidR="00015D63" w:rsidRPr="00C3732D" w:rsidRDefault="00015D63" w:rsidP="0001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660"/>
      </w:tblGrid>
      <w:tr w:rsidR="001B727C" w:rsidRPr="00833D8A" w14:paraId="7736CE7A" w14:textId="77777777" w:rsidTr="00B87F68">
        <w:trPr>
          <w:tblHeader/>
        </w:trPr>
        <w:tc>
          <w:tcPr>
            <w:tcW w:w="1542" w:type="pct"/>
          </w:tcPr>
          <w:p w14:paraId="0F14718A" w14:textId="41F40659" w:rsidR="001B727C" w:rsidRPr="001B727C" w:rsidRDefault="001B727C" w:rsidP="0054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458" w:type="pct"/>
          </w:tcPr>
          <w:p w14:paraId="2788EF54" w14:textId="2E77F2E8" w:rsidR="001B727C" w:rsidRPr="00833D8A" w:rsidRDefault="001B727C" w:rsidP="0028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1B727C" w:rsidRPr="00833D8A" w14:paraId="2F9CCC7D" w14:textId="77777777" w:rsidTr="00B87F68">
        <w:trPr>
          <w:trHeight w:val="767"/>
        </w:trPr>
        <w:tc>
          <w:tcPr>
            <w:tcW w:w="1542" w:type="pct"/>
          </w:tcPr>
          <w:p w14:paraId="1F85FACB" w14:textId="77777777" w:rsidR="001B727C" w:rsidRPr="002817FA" w:rsidRDefault="001B727C" w:rsidP="0054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EA23F10" w14:textId="3F439A5F" w:rsidR="001B727C" w:rsidRPr="001B727C" w:rsidRDefault="001B727C" w:rsidP="001B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3458" w:type="pct"/>
          </w:tcPr>
          <w:p w14:paraId="60F0F335" w14:textId="77777777" w:rsidR="001B727C" w:rsidRPr="002817FA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right="-19" w:hanging="11"/>
              <w:jc w:val="thaiDistribute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2817FA">
              <w:rPr>
                <w:rFonts w:asciiTheme="majorBidi" w:hAnsiTheme="majorBidi" w:cstheme="majorBidi" w:hint="cs"/>
                <w:spacing w:val="5"/>
                <w:sz w:val="30"/>
                <w:szCs w:val="30"/>
                <w:cs/>
              </w:rPr>
              <w:t>การกำหนดราคาสัญญาซื้อขายล่วงหน้า มูลค่ายุติธรรมอ้างอิงราคาซื้อขาย</w:t>
            </w:r>
          </w:p>
          <w:p w14:paraId="5D62CEF2" w14:textId="77777777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1"/>
              </w:tabs>
              <w:spacing w:after="0" w:line="240" w:lineRule="auto"/>
              <w:ind w:left="342" w:right="429" w:hanging="9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สัญญาซื้อขายเงินตราต่างประเทศล่วงหน้า ณ วันที่รายงาน และมูลค่</w:t>
            </w:r>
            <w:r w:rsidR="00672A2C"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า</w:t>
            </w:r>
            <w:r w:rsidRPr="002B4594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ปัจจุบัน</w:t>
            </w:r>
          </w:p>
          <w:p w14:paraId="58DE9F2F" w14:textId="58D12C85" w:rsidR="00672A2C" w:rsidRPr="002B4594" w:rsidRDefault="001B727C" w:rsidP="002B4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left" w:pos="5922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2B459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คำนวณโดยอ้างอิงจากเส้นอัตราผลตอบแทนของหลักทรัพย์ที่มีสินเชื่อ</w:t>
            </w:r>
          </w:p>
          <w:p w14:paraId="615A46C4" w14:textId="36F10F24" w:rsidR="001B727C" w:rsidRPr="00672A2C" w:rsidRDefault="001B727C" w:rsidP="0067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ind w:left="342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คุณภาพดีในสกุลเงินที่เกี่ยวข้อง</w:t>
            </w:r>
          </w:p>
        </w:tc>
      </w:tr>
    </w:tbl>
    <w:p w14:paraId="64ACCC07" w14:textId="77777777" w:rsidR="00015D63" w:rsidRPr="00C3732D" w:rsidRDefault="00015D63" w:rsidP="00DB6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32B09FC" w14:textId="3BBF503F" w:rsidR="00E479D1" w:rsidRDefault="00E479D1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437D9299" w14:textId="77777777" w:rsidR="00833D8A" w:rsidRPr="00C3732D" w:rsidRDefault="00833D8A" w:rsidP="0083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0F7C10" w:rsidRPr="00CE458C" w14:paraId="5D3E3A14" w14:textId="77777777" w:rsidTr="00D20EC9">
        <w:trPr>
          <w:tblHeader/>
        </w:trPr>
        <w:tc>
          <w:tcPr>
            <w:tcW w:w="3367" w:type="pct"/>
          </w:tcPr>
          <w:p w14:paraId="6B9B7AD0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C35ED2" w14:textId="591B21C3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3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82A" w:rsidRPr="007A682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="00833D8A" w:rsidRPr="00833D8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833D8A" w:rsidRPr="00833D8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  <w:r w:rsidR="00833D8A" w:rsidRPr="00833D8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7A682A" w:rsidRPr="007A6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42" w:type="pct"/>
          </w:tcPr>
          <w:p w14:paraId="50197AD3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89D700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4F0A1FD9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274A39E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D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B5D1CB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D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F7C10" w:rsidRPr="00CE458C" w14:paraId="435ABCCE" w14:textId="77777777" w:rsidTr="00D20EC9">
        <w:trPr>
          <w:tblHeader/>
        </w:trPr>
        <w:tc>
          <w:tcPr>
            <w:tcW w:w="3367" w:type="pct"/>
          </w:tcPr>
          <w:p w14:paraId="3746E93B" w14:textId="77777777" w:rsidR="000F7C10" w:rsidRPr="00C3732D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366E5FB7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33D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7C10" w:rsidRPr="00CE458C" w14:paraId="5146E88B" w14:textId="77777777" w:rsidTr="00D20EC9">
        <w:tc>
          <w:tcPr>
            <w:tcW w:w="3367" w:type="pct"/>
          </w:tcPr>
          <w:p w14:paraId="0B0A1610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CFD1485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08E857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</w:tcPr>
          <w:p w14:paraId="54C62A05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BBD" w:rsidRPr="00B952BC" w14:paraId="3E29A385" w14:textId="77777777" w:rsidTr="00D20EC9">
        <w:tc>
          <w:tcPr>
            <w:tcW w:w="3367" w:type="pct"/>
            <w:shd w:val="clear" w:color="auto" w:fill="auto"/>
          </w:tcPr>
          <w:p w14:paraId="2853F776" w14:textId="77777777" w:rsidR="00D12BBD" w:rsidRPr="00833D8A" w:rsidRDefault="00D12BBD" w:rsidP="00D1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742" w:type="pct"/>
          </w:tcPr>
          <w:p w14:paraId="384930FA" w14:textId="6722CA58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12B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63" w:type="pct"/>
          </w:tcPr>
          <w:p w14:paraId="6AE8A8C1" w14:textId="77777777" w:rsidR="00D12BBD" w:rsidRPr="00833D8A" w:rsidRDefault="00D12BBD" w:rsidP="00D1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</w:tcPr>
          <w:p w14:paraId="7A9EEE51" w14:textId="557E7337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12B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D12BBD" w:rsidRPr="00B952BC" w14:paraId="1E7DA1F3" w14:textId="77777777" w:rsidTr="00D20EC9">
        <w:tc>
          <w:tcPr>
            <w:tcW w:w="3367" w:type="pct"/>
            <w:shd w:val="clear" w:color="auto" w:fill="auto"/>
          </w:tcPr>
          <w:p w14:paraId="5E72F62A" w14:textId="77777777" w:rsidR="00D12BBD" w:rsidRPr="00833D8A" w:rsidRDefault="00D12BBD" w:rsidP="00D1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7B5A82B8" w14:textId="565DED99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D12B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921</w:t>
            </w:r>
          </w:p>
        </w:tc>
        <w:tc>
          <w:tcPr>
            <w:tcW w:w="163" w:type="pct"/>
          </w:tcPr>
          <w:p w14:paraId="5A55C866" w14:textId="77777777" w:rsidR="00D12BBD" w:rsidRPr="00833D8A" w:rsidRDefault="00D12BBD" w:rsidP="00D1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</w:tcPr>
          <w:p w14:paraId="27F5DF20" w14:textId="459A1026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D12B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921</w:t>
            </w:r>
          </w:p>
        </w:tc>
      </w:tr>
      <w:tr w:rsidR="00D12BBD" w:rsidRPr="00CE458C" w14:paraId="7C89924F" w14:textId="77777777" w:rsidTr="00D20EC9">
        <w:tc>
          <w:tcPr>
            <w:tcW w:w="3367" w:type="pct"/>
          </w:tcPr>
          <w:p w14:paraId="54BA9A27" w14:textId="77777777" w:rsidR="00D12BBD" w:rsidRPr="00833D8A" w:rsidRDefault="00D12BBD" w:rsidP="00D1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5B8B0D3" w14:textId="29AC8D43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2B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63" w:type="pct"/>
          </w:tcPr>
          <w:p w14:paraId="69643C48" w14:textId="77777777" w:rsidR="00D12BBD" w:rsidRPr="00833D8A" w:rsidRDefault="00D12BBD" w:rsidP="00D1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56987BF" w14:textId="2735065E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2B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D12BBD" w:rsidRPr="00CE458C" w14:paraId="70E3B984" w14:textId="77777777" w:rsidTr="00D20EC9">
        <w:tc>
          <w:tcPr>
            <w:tcW w:w="3367" w:type="pct"/>
          </w:tcPr>
          <w:p w14:paraId="44BEDE6E" w14:textId="77777777" w:rsidR="00D12BBD" w:rsidRPr="00833D8A" w:rsidRDefault="00D12BBD" w:rsidP="00D1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967F401" w14:textId="5C04693C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1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63" w:type="pct"/>
          </w:tcPr>
          <w:p w14:paraId="5408C698" w14:textId="77777777" w:rsidR="00D12BBD" w:rsidRPr="00833D8A" w:rsidRDefault="00D12BBD" w:rsidP="00D1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FB79533" w14:textId="0A4FAFFE" w:rsidR="00D12BBD" w:rsidRPr="00833D8A" w:rsidRDefault="007A682A" w:rsidP="00D12B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1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  <w:tr w:rsidR="000F7C10" w:rsidRPr="00833D8A" w14:paraId="5DFF7778" w14:textId="77777777" w:rsidTr="00D20EC9">
        <w:tc>
          <w:tcPr>
            <w:tcW w:w="3367" w:type="pct"/>
          </w:tcPr>
          <w:p w14:paraId="6B50DDAF" w14:textId="77777777" w:rsidR="00D12BBD" w:rsidRPr="00C3732D" w:rsidRDefault="00D12BBD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556F99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63" w:type="pct"/>
          </w:tcPr>
          <w:p w14:paraId="20A6FF26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28" w:type="pct"/>
          </w:tcPr>
          <w:p w14:paraId="419721FB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F7C10" w:rsidRPr="00CE458C" w14:paraId="6082CC41" w14:textId="77777777" w:rsidTr="00D20EC9">
        <w:tc>
          <w:tcPr>
            <w:tcW w:w="3367" w:type="pct"/>
          </w:tcPr>
          <w:p w14:paraId="2C9715E7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B301A8E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3F77990C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A372491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7C10" w:rsidRPr="00CE458C" w14:paraId="1E559195" w14:textId="77777777" w:rsidTr="00D20EC9">
        <w:tc>
          <w:tcPr>
            <w:tcW w:w="3367" w:type="pct"/>
          </w:tcPr>
          <w:p w14:paraId="14E2C3F1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33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5A839E5C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065F16E7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FE497A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7C10" w:rsidRPr="00CE458C" w14:paraId="6D3C8CE8" w14:textId="77777777" w:rsidTr="00D20EC9">
        <w:tc>
          <w:tcPr>
            <w:tcW w:w="3367" w:type="pct"/>
          </w:tcPr>
          <w:p w14:paraId="53BEC6D0" w14:textId="6D0A9BAF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58DDF08E" w14:textId="1B6FF34E" w:rsidR="000F7C10" w:rsidRPr="00833D8A" w:rsidRDefault="007A682A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/>
                <w:sz w:val="30"/>
                <w:szCs w:val="30"/>
              </w:rPr>
              <w:t>3</w:t>
            </w:r>
            <w:r w:rsidR="00D12BBD" w:rsidRPr="00D12B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sz w:val="30"/>
                <w:szCs w:val="30"/>
              </w:rPr>
              <w:t>527</w:t>
            </w:r>
          </w:p>
        </w:tc>
        <w:tc>
          <w:tcPr>
            <w:tcW w:w="163" w:type="pct"/>
          </w:tcPr>
          <w:p w14:paraId="55624D01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730FBE7" w14:textId="0144ACF7" w:rsidR="000F7C10" w:rsidRPr="00833D8A" w:rsidRDefault="007A682A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0F7C10" w:rsidRPr="00CE458C" w14:paraId="1450F42A" w14:textId="77777777" w:rsidTr="00D20EC9">
        <w:tc>
          <w:tcPr>
            <w:tcW w:w="3367" w:type="pct"/>
          </w:tcPr>
          <w:p w14:paraId="46F67EC4" w14:textId="35AA3556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833D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3D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7A682A" w:rsidRPr="007A68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796A00FD" w14:textId="608EE872" w:rsidR="000F7C10" w:rsidRPr="00833D8A" w:rsidRDefault="007A682A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2A">
              <w:rPr>
                <w:rFonts w:asciiTheme="majorBidi" w:hAnsiTheme="majorBidi"/>
                <w:sz w:val="30"/>
                <w:szCs w:val="30"/>
              </w:rPr>
              <w:t>307</w:t>
            </w:r>
          </w:p>
        </w:tc>
        <w:tc>
          <w:tcPr>
            <w:tcW w:w="163" w:type="pct"/>
          </w:tcPr>
          <w:p w14:paraId="72B4D74D" w14:textId="77777777" w:rsidR="000F7C10" w:rsidRPr="00833D8A" w:rsidRDefault="000F7C10" w:rsidP="00D20E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EB4ACAC" w14:textId="0E3BEE60" w:rsidR="000F7C10" w:rsidRPr="00833D8A" w:rsidRDefault="003A2742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7C10" w:rsidRPr="00CE458C" w14:paraId="7C474840" w14:textId="77777777" w:rsidTr="00D20EC9">
        <w:tc>
          <w:tcPr>
            <w:tcW w:w="3367" w:type="pct"/>
          </w:tcPr>
          <w:p w14:paraId="00B3B326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08EC5BA6" w14:textId="0E014628" w:rsidR="000F7C10" w:rsidRPr="00833D8A" w:rsidRDefault="007A682A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682A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D12BBD" w:rsidRPr="00D1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63" w:type="pct"/>
          </w:tcPr>
          <w:p w14:paraId="6E84B489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40EF12D" w14:textId="53987FFF" w:rsidR="000F7C10" w:rsidRPr="00833D8A" w:rsidRDefault="007A682A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0F7C10" w:rsidRPr="00833D8A" w14:paraId="06081A3B" w14:textId="77777777" w:rsidTr="00D20EC9">
        <w:tc>
          <w:tcPr>
            <w:tcW w:w="3367" w:type="pct"/>
          </w:tcPr>
          <w:p w14:paraId="55ABB7A9" w14:textId="77777777" w:rsidR="000F7C10" w:rsidRPr="00C3732D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7B1A457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63" w:type="pct"/>
          </w:tcPr>
          <w:p w14:paraId="34FA5E32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03FC6DAC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F7C10" w:rsidRPr="00CE458C" w14:paraId="05425875" w14:textId="77777777" w:rsidTr="00D20EC9">
        <w:tc>
          <w:tcPr>
            <w:tcW w:w="3367" w:type="pct"/>
          </w:tcPr>
          <w:p w14:paraId="7FE30C7E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42" w:type="pct"/>
            <w:shd w:val="clear" w:color="auto" w:fill="FFFFFF" w:themeFill="background1"/>
          </w:tcPr>
          <w:p w14:paraId="44632D6B" w14:textId="77777777" w:rsidR="000F7C10" w:rsidRPr="00833D8A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2BD22E39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441E12" w14:textId="77777777" w:rsidR="000F7C10" w:rsidRPr="00833D8A" w:rsidRDefault="000F7C10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0F7C10" w:rsidRPr="00CE458C" w14:paraId="0C96A72E" w14:textId="77777777" w:rsidTr="00D20EC9">
        <w:tc>
          <w:tcPr>
            <w:tcW w:w="3367" w:type="pct"/>
            <w:shd w:val="clear" w:color="auto" w:fill="auto"/>
          </w:tcPr>
          <w:p w14:paraId="5D4831A8" w14:textId="77777777" w:rsidR="000F7C10" w:rsidRPr="00833D8A" w:rsidRDefault="000F7C10" w:rsidP="00D20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D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5A5D9DE" w14:textId="5F27565B" w:rsidR="000F7C10" w:rsidRPr="00833D8A" w:rsidRDefault="00B5371C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371C">
              <w:rPr>
                <w:rFonts w:asciiTheme="majorBidi" w:hAnsiTheme="majorBidi"/>
                <w:b/>
                <w:bCs/>
                <w:sz w:val="30"/>
                <w:szCs w:val="30"/>
              </w:rPr>
              <w:t>28,26</w:t>
            </w:r>
            <w:r w:rsidR="00F10586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3" w:type="pct"/>
            <w:vAlign w:val="bottom"/>
          </w:tcPr>
          <w:p w14:paraId="36A3D957" w14:textId="77777777" w:rsidR="000F7C10" w:rsidRPr="00833D8A" w:rsidRDefault="000F7C10" w:rsidP="00D20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46D5A137" w14:textId="3DF7E0EC" w:rsidR="000F7C10" w:rsidRPr="00833D8A" w:rsidRDefault="007A682A" w:rsidP="00D20E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A27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</w:tr>
    </w:tbl>
    <w:p w14:paraId="6F622F3B" w14:textId="074FD0A8" w:rsidR="00F36CF4" w:rsidRDefault="00F36CF4" w:rsidP="00F3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36CF4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D604" w14:textId="77777777" w:rsidR="00293BB8" w:rsidRDefault="00293BB8">
      <w:r>
        <w:separator/>
      </w:r>
    </w:p>
  </w:endnote>
  <w:endnote w:type="continuationSeparator" w:id="0">
    <w:p w14:paraId="144BAC67" w14:textId="77777777" w:rsidR="00293BB8" w:rsidRDefault="00293BB8">
      <w:r>
        <w:continuationSeparator/>
      </w:r>
    </w:p>
  </w:endnote>
  <w:endnote w:type="continuationNotice" w:id="1">
    <w:p w14:paraId="46857E93" w14:textId="77777777" w:rsidR="00293BB8" w:rsidRDefault="00293B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2FF29AE8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07086E3A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2CD75435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7A682A" w:rsidRPr="007A682A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76FA31EE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1D2824">
      <w:rPr>
        <w:rFonts w:ascii="Angsana New" w:hAnsi="Angsana New"/>
        <w:noProof/>
        <w:sz w:val="30"/>
        <w:szCs w:val="30"/>
      </w:rPr>
      <w:t>1706929_2025 Dec_FSA_Amarin Corporations_TH_Q2_V.2.docx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7A682A" w:rsidRPr="007A682A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66BA" w14:textId="77777777" w:rsidR="00293BB8" w:rsidRDefault="00293BB8">
      <w:r>
        <w:separator/>
      </w:r>
    </w:p>
  </w:footnote>
  <w:footnote w:type="continuationSeparator" w:id="0">
    <w:p w14:paraId="17709CB3" w14:textId="77777777" w:rsidR="00293BB8" w:rsidRDefault="00293BB8">
      <w:r>
        <w:continuationSeparator/>
      </w:r>
    </w:p>
  </w:footnote>
  <w:footnote w:type="continuationNotice" w:id="1">
    <w:p w14:paraId="462CC291" w14:textId="77777777" w:rsidR="00293BB8" w:rsidRDefault="00293B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4DFBF444" w:rsidR="00482137" w:rsidRDefault="00EF74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27D2964" wp14:editId="5AE2E87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891036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D2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0927" w14:textId="4548D0CC" w:rsidR="00E71048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B4655FC" w14:textId="754340CA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B2FCC49" w14:textId="14DA0892" w:rsidR="00EF6895" w:rsidRPr="008D22B2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482137" w:rsidRPr="004A6A7D" w:rsidRDefault="0000000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6AB4A39C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7A682A" w:rsidRPr="007A682A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6046C4A0" w:rsidR="00482137" w:rsidRPr="004A6A7D" w:rsidRDefault="00EF74D5">
    <w:pPr>
      <w:pStyle w:val="Header"/>
      <w:rPr>
        <w:b/>
        <w:sz w:val="30"/>
        <w:szCs w:val="3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F3D7A83" wp14:editId="3D00BC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0644875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D7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E7D4747" wp14:editId="4DC94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268792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D4747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ED9E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E9A7F9A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81E3E28" w14:textId="1D4C2F82" w:rsidR="00EF6895" w:rsidRPr="008D22B2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51A91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บริษัท </w:t>
    </w: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อมรินทร์ คอร์เปอเรชั่นส์ จำกัด (มหาชน) และบริษัทย่อย</w:t>
    </w:r>
  </w:p>
  <w:p w14:paraId="01790F5C" w14:textId="77777777" w:rsidR="00EF6895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C4EF85E" w14:textId="1001E79B" w:rsidR="00EF6895" w:rsidRPr="008D22B2" w:rsidRDefault="00EF6895" w:rsidP="00EF689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7A682A" w:rsidRPr="007A682A">
      <w:rPr>
        <w:rFonts w:ascii="Angsana New" w:hAnsi="Angsana New" w:cs="Angsana New"/>
        <w:sz w:val="32"/>
        <w:szCs w:val="32"/>
        <w:lang w:val="en-US" w:bidi="th-TH"/>
      </w:rPr>
      <w:t>2568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1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4"/>
  </w:num>
  <w:num w:numId="20" w16cid:durableId="850223946">
    <w:abstractNumId w:val="27"/>
  </w:num>
  <w:num w:numId="21" w16cid:durableId="673872552">
    <w:abstractNumId w:val="33"/>
  </w:num>
  <w:num w:numId="22" w16cid:durableId="249243545">
    <w:abstractNumId w:val="28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6"/>
  </w:num>
  <w:num w:numId="26" w16cid:durableId="383413295">
    <w:abstractNumId w:val="29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2"/>
  </w:num>
  <w:num w:numId="34" w16cid:durableId="870337650">
    <w:abstractNumId w:val="35"/>
  </w:num>
  <w:num w:numId="35" w16cid:durableId="1398700902">
    <w:abstractNumId w:val="30"/>
  </w:num>
  <w:num w:numId="36" w16cid:durableId="595213426">
    <w:abstractNumId w:val="17"/>
  </w:num>
  <w:num w:numId="37" w16cid:durableId="197309257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0B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566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D63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EB8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377"/>
    <w:rsid w:val="000246AF"/>
    <w:rsid w:val="00024741"/>
    <w:rsid w:val="00024797"/>
    <w:rsid w:val="00024976"/>
    <w:rsid w:val="00024A64"/>
    <w:rsid w:val="00024CEE"/>
    <w:rsid w:val="00024F50"/>
    <w:rsid w:val="00025352"/>
    <w:rsid w:val="0002543D"/>
    <w:rsid w:val="000254DB"/>
    <w:rsid w:val="000256A5"/>
    <w:rsid w:val="00025941"/>
    <w:rsid w:val="00025CF5"/>
    <w:rsid w:val="0002619F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8E3"/>
    <w:rsid w:val="00030BBF"/>
    <w:rsid w:val="00030ED3"/>
    <w:rsid w:val="000310D3"/>
    <w:rsid w:val="0003114D"/>
    <w:rsid w:val="00031619"/>
    <w:rsid w:val="00031726"/>
    <w:rsid w:val="0003176E"/>
    <w:rsid w:val="0003185C"/>
    <w:rsid w:val="00031956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28C"/>
    <w:rsid w:val="000364B9"/>
    <w:rsid w:val="000364E2"/>
    <w:rsid w:val="000367A2"/>
    <w:rsid w:val="00036BEC"/>
    <w:rsid w:val="0003704C"/>
    <w:rsid w:val="000374FD"/>
    <w:rsid w:val="0003772C"/>
    <w:rsid w:val="00037BBB"/>
    <w:rsid w:val="00037C28"/>
    <w:rsid w:val="00037CDD"/>
    <w:rsid w:val="00037F1A"/>
    <w:rsid w:val="0004002E"/>
    <w:rsid w:val="00040A75"/>
    <w:rsid w:val="0004120F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3FE3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67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299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08"/>
    <w:rsid w:val="00064D98"/>
    <w:rsid w:val="000651A1"/>
    <w:rsid w:val="000654D3"/>
    <w:rsid w:val="000655F1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84C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4F"/>
    <w:rsid w:val="00075292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382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3F3C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204"/>
    <w:rsid w:val="000C5367"/>
    <w:rsid w:val="000C59E1"/>
    <w:rsid w:val="000C6217"/>
    <w:rsid w:val="000C6391"/>
    <w:rsid w:val="000C662B"/>
    <w:rsid w:val="000C6B2E"/>
    <w:rsid w:val="000C7598"/>
    <w:rsid w:val="000C78F4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53E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1B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4C99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0F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C10"/>
    <w:rsid w:val="000F7F3F"/>
    <w:rsid w:val="0010002F"/>
    <w:rsid w:val="001001BD"/>
    <w:rsid w:val="00100ADB"/>
    <w:rsid w:val="00100CED"/>
    <w:rsid w:val="00101020"/>
    <w:rsid w:val="001012DE"/>
    <w:rsid w:val="00101BA7"/>
    <w:rsid w:val="00101FB2"/>
    <w:rsid w:val="001020A3"/>
    <w:rsid w:val="0010227C"/>
    <w:rsid w:val="0010262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4F2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548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2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54E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6EB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57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47CD0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360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D26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4D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87F48"/>
    <w:rsid w:val="00190115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6DE"/>
    <w:rsid w:val="00195857"/>
    <w:rsid w:val="00195876"/>
    <w:rsid w:val="001958E5"/>
    <w:rsid w:val="00195BC3"/>
    <w:rsid w:val="00195C2B"/>
    <w:rsid w:val="00195D17"/>
    <w:rsid w:val="00195FD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C"/>
    <w:rsid w:val="001A196F"/>
    <w:rsid w:val="001A1ADF"/>
    <w:rsid w:val="001A1D26"/>
    <w:rsid w:val="001A1F80"/>
    <w:rsid w:val="001A2025"/>
    <w:rsid w:val="001A2106"/>
    <w:rsid w:val="001A2117"/>
    <w:rsid w:val="001A2206"/>
    <w:rsid w:val="001A2331"/>
    <w:rsid w:val="001A26E4"/>
    <w:rsid w:val="001A2C4A"/>
    <w:rsid w:val="001A33A6"/>
    <w:rsid w:val="001A3F0F"/>
    <w:rsid w:val="001A40E5"/>
    <w:rsid w:val="001A41DF"/>
    <w:rsid w:val="001A47A9"/>
    <w:rsid w:val="001A4817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395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C6E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365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19F"/>
    <w:rsid w:val="001B532D"/>
    <w:rsid w:val="001B5ADD"/>
    <w:rsid w:val="001B5DD8"/>
    <w:rsid w:val="001B5E83"/>
    <w:rsid w:val="001B62D9"/>
    <w:rsid w:val="001B6B19"/>
    <w:rsid w:val="001B6E7B"/>
    <w:rsid w:val="001B71F7"/>
    <w:rsid w:val="001B727C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824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038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92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85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2CE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44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21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01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14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0E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4DBA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7FA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602"/>
    <w:rsid w:val="0028375B"/>
    <w:rsid w:val="00283E27"/>
    <w:rsid w:val="00283EBB"/>
    <w:rsid w:val="0028406D"/>
    <w:rsid w:val="002840C1"/>
    <w:rsid w:val="00284462"/>
    <w:rsid w:val="00284710"/>
    <w:rsid w:val="00284F26"/>
    <w:rsid w:val="00284F9E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B8B"/>
    <w:rsid w:val="00293BB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DB3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D6D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9F2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594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743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6B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1F9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3E6"/>
    <w:rsid w:val="002D7A3F"/>
    <w:rsid w:val="002E023F"/>
    <w:rsid w:val="002E038B"/>
    <w:rsid w:val="002E08F5"/>
    <w:rsid w:val="002E0EE8"/>
    <w:rsid w:val="002E0F15"/>
    <w:rsid w:val="002E13FE"/>
    <w:rsid w:val="002E17FC"/>
    <w:rsid w:val="002E1DC1"/>
    <w:rsid w:val="002E2484"/>
    <w:rsid w:val="002E2978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B4E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B43"/>
    <w:rsid w:val="002F7CF5"/>
    <w:rsid w:val="002F7F2F"/>
    <w:rsid w:val="002F7F39"/>
    <w:rsid w:val="00300872"/>
    <w:rsid w:val="00300C16"/>
    <w:rsid w:val="00300D6F"/>
    <w:rsid w:val="00300E42"/>
    <w:rsid w:val="00301040"/>
    <w:rsid w:val="00301074"/>
    <w:rsid w:val="003012A5"/>
    <w:rsid w:val="003015BE"/>
    <w:rsid w:val="003017EA"/>
    <w:rsid w:val="0030180B"/>
    <w:rsid w:val="0030189F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07B90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9F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4C1"/>
    <w:rsid w:val="003204F0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34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07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7D0"/>
    <w:rsid w:val="00335861"/>
    <w:rsid w:val="00335B9F"/>
    <w:rsid w:val="00335DC5"/>
    <w:rsid w:val="00335F1F"/>
    <w:rsid w:val="0033623F"/>
    <w:rsid w:val="0033698F"/>
    <w:rsid w:val="00336BCD"/>
    <w:rsid w:val="00336C1B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80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7E6"/>
    <w:rsid w:val="00347AD7"/>
    <w:rsid w:val="00347BF8"/>
    <w:rsid w:val="003500A0"/>
    <w:rsid w:val="003500A1"/>
    <w:rsid w:val="0035036D"/>
    <w:rsid w:val="003503C7"/>
    <w:rsid w:val="0035054B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45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A94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6BE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0EB5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10B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C29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C98"/>
    <w:rsid w:val="00386F68"/>
    <w:rsid w:val="00387445"/>
    <w:rsid w:val="00390153"/>
    <w:rsid w:val="003902CE"/>
    <w:rsid w:val="0039053F"/>
    <w:rsid w:val="0039090C"/>
    <w:rsid w:val="00390BCD"/>
    <w:rsid w:val="00390D32"/>
    <w:rsid w:val="00390F23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D9E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742"/>
    <w:rsid w:val="003A2F0E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623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274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5E27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46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495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D2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ADB"/>
    <w:rsid w:val="003D1D12"/>
    <w:rsid w:val="003D221F"/>
    <w:rsid w:val="003D233C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5CA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EA7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D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34C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ECF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40E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3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84B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3F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55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28A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A1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3F7F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43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7A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A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2FC6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28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B8F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1F73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02D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03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2F15"/>
    <w:rsid w:val="00562FF3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15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CF0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034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D6F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52A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19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A2"/>
    <w:rsid w:val="005F43BE"/>
    <w:rsid w:val="005F43CF"/>
    <w:rsid w:val="005F4512"/>
    <w:rsid w:val="005F4784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29A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3D8E"/>
    <w:rsid w:val="00604001"/>
    <w:rsid w:val="006042F1"/>
    <w:rsid w:val="00604E0D"/>
    <w:rsid w:val="00604E44"/>
    <w:rsid w:val="00604ED4"/>
    <w:rsid w:val="0060523C"/>
    <w:rsid w:val="006056D8"/>
    <w:rsid w:val="0060624A"/>
    <w:rsid w:val="0060680C"/>
    <w:rsid w:val="00606868"/>
    <w:rsid w:val="00606B1E"/>
    <w:rsid w:val="006071D5"/>
    <w:rsid w:val="006073B3"/>
    <w:rsid w:val="006074F3"/>
    <w:rsid w:val="00607A77"/>
    <w:rsid w:val="00607DA6"/>
    <w:rsid w:val="00607ECB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232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1EBD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9F1"/>
    <w:rsid w:val="00661A5A"/>
    <w:rsid w:val="00661E55"/>
    <w:rsid w:val="0066211A"/>
    <w:rsid w:val="006629D3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765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5F7"/>
    <w:rsid w:val="00670797"/>
    <w:rsid w:val="00670B30"/>
    <w:rsid w:val="00670C03"/>
    <w:rsid w:val="00670DBA"/>
    <w:rsid w:val="00670F5F"/>
    <w:rsid w:val="00671987"/>
    <w:rsid w:val="00671AC7"/>
    <w:rsid w:val="00671DBC"/>
    <w:rsid w:val="00671DD3"/>
    <w:rsid w:val="00672094"/>
    <w:rsid w:val="006723B6"/>
    <w:rsid w:val="006725EE"/>
    <w:rsid w:val="006727D9"/>
    <w:rsid w:val="006728D2"/>
    <w:rsid w:val="00672A08"/>
    <w:rsid w:val="00672A2C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5F4E"/>
    <w:rsid w:val="0067604D"/>
    <w:rsid w:val="0067615E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BD1"/>
    <w:rsid w:val="00682D5C"/>
    <w:rsid w:val="006832BA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6E28"/>
    <w:rsid w:val="0068704D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2A71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22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D77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8EF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68F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47B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89C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30B"/>
    <w:rsid w:val="00705901"/>
    <w:rsid w:val="00705D39"/>
    <w:rsid w:val="00705EEC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0D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4F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0B1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196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D35"/>
    <w:rsid w:val="00735E7F"/>
    <w:rsid w:val="00735F56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CA6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99D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A6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8DD"/>
    <w:rsid w:val="007679E1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709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B90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1D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145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984"/>
    <w:rsid w:val="00793F1D"/>
    <w:rsid w:val="00793FE8"/>
    <w:rsid w:val="007942A6"/>
    <w:rsid w:val="00794D1F"/>
    <w:rsid w:val="0079515F"/>
    <w:rsid w:val="007955B9"/>
    <w:rsid w:val="00795704"/>
    <w:rsid w:val="00795742"/>
    <w:rsid w:val="00795848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2A2"/>
    <w:rsid w:val="007A335E"/>
    <w:rsid w:val="007A3790"/>
    <w:rsid w:val="007A385E"/>
    <w:rsid w:val="007A3904"/>
    <w:rsid w:val="007A3A76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82A"/>
    <w:rsid w:val="007A6B21"/>
    <w:rsid w:val="007A6F05"/>
    <w:rsid w:val="007A6F6F"/>
    <w:rsid w:val="007A6FB9"/>
    <w:rsid w:val="007A729F"/>
    <w:rsid w:val="007A73DA"/>
    <w:rsid w:val="007A7429"/>
    <w:rsid w:val="007A7568"/>
    <w:rsid w:val="007A757C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0F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7D7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2AB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6BB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61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6CE"/>
    <w:rsid w:val="007D6915"/>
    <w:rsid w:val="007D697C"/>
    <w:rsid w:val="007D6EDB"/>
    <w:rsid w:val="007D78D2"/>
    <w:rsid w:val="007D7A43"/>
    <w:rsid w:val="007D7C37"/>
    <w:rsid w:val="007D7C56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1BE2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A24"/>
    <w:rsid w:val="007F6CCA"/>
    <w:rsid w:val="007F6E61"/>
    <w:rsid w:val="007F6ED9"/>
    <w:rsid w:val="007F6FD1"/>
    <w:rsid w:val="007F6FF8"/>
    <w:rsid w:val="007F7034"/>
    <w:rsid w:val="007F74DB"/>
    <w:rsid w:val="007F7712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3BD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845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220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D8A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F9"/>
    <w:rsid w:val="00846A84"/>
    <w:rsid w:val="0084780F"/>
    <w:rsid w:val="00847935"/>
    <w:rsid w:val="0084797B"/>
    <w:rsid w:val="008479CA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2C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02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8AC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02"/>
    <w:rsid w:val="00867E95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2FDA"/>
    <w:rsid w:val="008734A4"/>
    <w:rsid w:val="008736D7"/>
    <w:rsid w:val="00873744"/>
    <w:rsid w:val="00873936"/>
    <w:rsid w:val="00873CDB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20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CAC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30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26B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53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2AA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99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23E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83F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29F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3E8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744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6F9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19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4BDF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FC8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022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1C7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DE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30D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4C51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471"/>
    <w:rsid w:val="0098177E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8AA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BB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7C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B13"/>
    <w:rsid w:val="00997F8A"/>
    <w:rsid w:val="009A01CF"/>
    <w:rsid w:val="009A07E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777"/>
    <w:rsid w:val="009A2F56"/>
    <w:rsid w:val="009A3003"/>
    <w:rsid w:val="009A369D"/>
    <w:rsid w:val="009A377F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993"/>
    <w:rsid w:val="009B3D7B"/>
    <w:rsid w:val="009B4023"/>
    <w:rsid w:val="009B41B7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5DC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1F54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7E8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3B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6FF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CE4"/>
    <w:rsid w:val="00A22EC6"/>
    <w:rsid w:val="00A2313F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06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9B0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144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1D2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AE2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5D8A"/>
    <w:rsid w:val="00A65F15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2EE9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455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3B5"/>
    <w:rsid w:val="00A95591"/>
    <w:rsid w:val="00A966EC"/>
    <w:rsid w:val="00A967A4"/>
    <w:rsid w:val="00A967DE"/>
    <w:rsid w:val="00A96A78"/>
    <w:rsid w:val="00A96C64"/>
    <w:rsid w:val="00A96EBB"/>
    <w:rsid w:val="00A972A0"/>
    <w:rsid w:val="00A974B6"/>
    <w:rsid w:val="00A979EC"/>
    <w:rsid w:val="00A97AC9"/>
    <w:rsid w:val="00A97B5F"/>
    <w:rsid w:val="00A97EAD"/>
    <w:rsid w:val="00A97FCC"/>
    <w:rsid w:val="00AA00A8"/>
    <w:rsid w:val="00AA01B7"/>
    <w:rsid w:val="00AA0944"/>
    <w:rsid w:val="00AA09C2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52"/>
    <w:rsid w:val="00AB2FDA"/>
    <w:rsid w:val="00AB34FC"/>
    <w:rsid w:val="00AB3790"/>
    <w:rsid w:val="00AB393A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517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1B9"/>
    <w:rsid w:val="00AB7881"/>
    <w:rsid w:val="00AB7D14"/>
    <w:rsid w:val="00AB7E5E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275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396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A1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CA4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83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5A5F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DBE"/>
    <w:rsid w:val="00B37EA1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71C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4DB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A00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87F68"/>
    <w:rsid w:val="00B9012A"/>
    <w:rsid w:val="00B90277"/>
    <w:rsid w:val="00B904B8"/>
    <w:rsid w:val="00B907BB"/>
    <w:rsid w:val="00B90807"/>
    <w:rsid w:val="00B9085B"/>
    <w:rsid w:val="00B908BA"/>
    <w:rsid w:val="00B908C1"/>
    <w:rsid w:val="00B90A50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2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DB7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A96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1C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804"/>
    <w:rsid w:val="00BC4A10"/>
    <w:rsid w:val="00BC4C20"/>
    <w:rsid w:val="00BC4E3E"/>
    <w:rsid w:val="00BC4E95"/>
    <w:rsid w:val="00BC5000"/>
    <w:rsid w:val="00BC5055"/>
    <w:rsid w:val="00BC506D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3AC"/>
    <w:rsid w:val="00BD53C7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6EBA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3F86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6F7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10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32D"/>
    <w:rsid w:val="00C3747A"/>
    <w:rsid w:val="00C37865"/>
    <w:rsid w:val="00C37888"/>
    <w:rsid w:val="00C37895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1B6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5E3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6CA"/>
    <w:rsid w:val="00C64DF1"/>
    <w:rsid w:val="00C6513D"/>
    <w:rsid w:val="00C651EA"/>
    <w:rsid w:val="00C65605"/>
    <w:rsid w:val="00C65711"/>
    <w:rsid w:val="00C65851"/>
    <w:rsid w:val="00C65C2D"/>
    <w:rsid w:val="00C6615E"/>
    <w:rsid w:val="00C66242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2F8"/>
    <w:rsid w:val="00C8131B"/>
    <w:rsid w:val="00C8134B"/>
    <w:rsid w:val="00C81593"/>
    <w:rsid w:val="00C81617"/>
    <w:rsid w:val="00C818FF"/>
    <w:rsid w:val="00C8190B"/>
    <w:rsid w:val="00C81C90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66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E4B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E3E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DAD"/>
    <w:rsid w:val="00CA3EB9"/>
    <w:rsid w:val="00CA3F8B"/>
    <w:rsid w:val="00CA405D"/>
    <w:rsid w:val="00CA43D3"/>
    <w:rsid w:val="00CA4453"/>
    <w:rsid w:val="00CA4910"/>
    <w:rsid w:val="00CA4C91"/>
    <w:rsid w:val="00CA4E2C"/>
    <w:rsid w:val="00CA4E9B"/>
    <w:rsid w:val="00CA524D"/>
    <w:rsid w:val="00CA52EF"/>
    <w:rsid w:val="00CA56D8"/>
    <w:rsid w:val="00CA5808"/>
    <w:rsid w:val="00CA5C13"/>
    <w:rsid w:val="00CA5F3E"/>
    <w:rsid w:val="00CA604F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7A1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1FE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BBD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8E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17F37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5F89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961"/>
    <w:rsid w:val="00D37D6F"/>
    <w:rsid w:val="00D401DD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CEF"/>
    <w:rsid w:val="00D42D06"/>
    <w:rsid w:val="00D43224"/>
    <w:rsid w:val="00D435ED"/>
    <w:rsid w:val="00D439A9"/>
    <w:rsid w:val="00D439C3"/>
    <w:rsid w:val="00D43A3D"/>
    <w:rsid w:val="00D43B8C"/>
    <w:rsid w:val="00D4411D"/>
    <w:rsid w:val="00D4435C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1A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65B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AE6"/>
    <w:rsid w:val="00D57C23"/>
    <w:rsid w:val="00D57DA2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BCC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1CD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93C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A4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14D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21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6C1F"/>
    <w:rsid w:val="00DB6F4F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C26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193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A22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DD1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AF3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CB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C3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BCC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C03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68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32A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3E4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73B"/>
    <w:rsid w:val="00E318AD"/>
    <w:rsid w:val="00E31B42"/>
    <w:rsid w:val="00E31B54"/>
    <w:rsid w:val="00E31C2D"/>
    <w:rsid w:val="00E31D0F"/>
    <w:rsid w:val="00E320E5"/>
    <w:rsid w:val="00E32909"/>
    <w:rsid w:val="00E32913"/>
    <w:rsid w:val="00E32CD0"/>
    <w:rsid w:val="00E32D2E"/>
    <w:rsid w:val="00E330C8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D63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510"/>
    <w:rsid w:val="00E725AC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4E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580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0C7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BD5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507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097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22"/>
    <w:rsid w:val="00EB25EF"/>
    <w:rsid w:val="00EB2745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2C"/>
    <w:rsid w:val="00EB3E36"/>
    <w:rsid w:val="00EB3E93"/>
    <w:rsid w:val="00EB47CC"/>
    <w:rsid w:val="00EB4D54"/>
    <w:rsid w:val="00EB4DFB"/>
    <w:rsid w:val="00EB55A0"/>
    <w:rsid w:val="00EB56A3"/>
    <w:rsid w:val="00EB5867"/>
    <w:rsid w:val="00EB5BF0"/>
    <w:rsid w:val="00EB5D38"/>
    <w:rsid w:val="00EB5E9B"/>
    <w:rsid w:val="00EB5F28"/>
    <w:rsid w:val="00EB616B"/>
    <w:rsid w:val="00EB654D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2B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A3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7C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4FE6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895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4D5"/>
    <w:rsid w:val="00EF7608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86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71C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70A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542"/>
    <w:rsid w:val="00F327C0"/>
    <w:rsid w:val="00F32C49"/>
    <w:rsid w:val="00F32F37"/>
    <w:rsid w:val="00F338DC"/>
    <w:rsid w:val="00F33C94"/>
    <w:rsid w:val="00F33EAC"/>
    <w:rsid w:val="00F33F1C"/>
    <w:rsid w:val="00F33F5F"/>
    <w:rsid w:val="00F33F6F"/>
    <w:rsid w:val="00F341DB"/>
    <w:rsid w:val="00F344C3"/>
    <w:rsid w:val="00F34D1C"/>
    <w:rsid w:val="00F34DF5"/>
    <w:rsid w:val="00F35157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CF4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4BEA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1FC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AC7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C4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84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1FD"/>
    <w:rsid w:val="00FA165C"/>
    <w:rsid w:val="00FA1CF6"/>
    <w:rsid w:val="00FA1D4B"/>
    <w:rsid w:val="00FA2057"/>
    <w:rsid w:val="00FA21B8"/>
    <w:rsid w:val="00FA284C"/>
    <w:rsid w:val="00FA2C74"/>
    <w:rsid w:val="00FA2E13"/>
    <w:rsid w:val="00FA3590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3B4"/>
    <w:rsid w:val="00FB180A"/>
    <w:rsid w:val="00FB1896"/>
    <w:rsid w:val="00FB18F4"/>
    <w:rsid w:val="00FB1947"/>
    <w:rsid w:val="00FB1C81"/>
    <w:rsid w:val="00FB1DB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5A7"/>
    <w:rsid w:val="00FB4691"/>
    <w:rsid w:val="00FB473F"/>
    <w:rsid w:val="00FB48B7"/>
    <w:rsid w:val="00FB506C"/>
    <w:rsid w:val="00FB5247"/>
    <w:rsid w:val="00FB5883"/>
    <w:rsid w:val="00FB5CCA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4E1"/>
    <w:rsid w:val="00FB7777"/>
    <w:rsid w:val="00FB78DD"/>
    <w:rsid w:val="00FB7A01"/>
    <w:rsid w:val="00FB7C8D"/>
    <w:rsid w:val="00FC0317"/>
    <w:rsid w:val="00FC041B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896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AE2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81D"/>
    <w:rsid w:val="00FD49CB"/>
    <w:rsid w:val="00FD4CF8"/>
    <w:rsid w:val="00FD5321"/>
    <w:rsid w:val="00FD57C7"/>
    <w:rsid w:val="00FD5B0B"/>
    <w:rsid w:val="00FD5C71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4DD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823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docId w15:val="{7E219B85-DFE2-46E0-A183-3EF05D15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2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15 pt,Left:  1 cm,Rig...,Normal + Angsana New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4A897-EFA7-4D07-9CB4-42B8D4754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577</TotalTime>
  <Pages>13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Nutthida, Charatvithitthumrong</cp:lastModifiedBy>
  <cp:revision>45</cp:revision>
  <cp:lastPrinted>2025-08-01T15:03:00Z</cp:lastPrinted>
  <dcterms:created xsi:type="dcterms:W3CDTF">2025-07-30T09:16:00Z</dcterms:created>
  <dcterms:modified xsi:type="dcterms:W3CDTF">2025-08-01T15:04:00Z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