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6B7509" w:rsidRPr="0008053A" w14:paraId="25039D8D" w14:textId="77777777" w:rsidTr="00D9661D">
        <w:trPr>
          <w:trHeight w:val="68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A525CCD" w14:textId="6AB50C6B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BEE5BD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7A803F26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</w:tr>
      <w:tr w:rsidR="006B7509" w:rsidRPr="0008053A" w14:paraId="1160FB9A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6BFF0BC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30CD9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2A90D5A6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E3343" w:rsidRPr="0008053A" w14:paraId="660A0A25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6757752" w14:textId="3A3EFB43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36F460D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4EDF4294" w14:textId="2727581D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EE3343" w:rsidRPr="0008053A" w14:paraId="6B252C8E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0A1028F" w14:textId="551EBE7D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BEC09F4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946C5F5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E3343" w:rsidRPr="0008053A" w14:paraId="13618FB4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C2B3AA7" w14:textId="71E55796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175BDE8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D0351AF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C1B96" w:rsidRPr="0008053A" w14:paraId="28046A84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0D299CD" w14:textId="6336969D" w:rsidR="008C1B96" w:rsidRPr="007B3117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A6303CC" w14:textId="77777777" w:rsidR="008C1B96" w:rsidRPr="007B3117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3957709" w14:textId="0194C8BE" w:rsidR="008C1B96" w:rsidRPr="00B9481B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948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8C1B96" w:rsidRPr="0008053A" w14:paraId="109AAE3A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ACDC849" w14:textId="7F386FC0" w:rsidR="008C1B96" w:rsidRPr="007B3117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3895FC7" w14:textId="77777777" w:rsidR="008C1B96" w:rsidRPr="007B3117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82C252B" w14:textId="62D3E725" w:rsidR="008C1B96" w:rsidRPr="00B9481B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948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</w:t>
            </w:r>
            <w:r w:rsidRPr="00B9481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B948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8C1B96" w:rsidRPr="0008053A" w14:paraId="479715D8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4C77000D" w14:textId="0D2B5FCE" w:rsidR="008C1B96" w:rsidRPr="007B3117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C49D21C" w14:textId="77777777" w:rsidR="008C1B96" w:rsidRPr="007B3117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70E386B" w14:textId="130AF9A7" w:rsidR="008C1B96" w:rsidRPr="00B9481B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C1B96" w:rsidRPr="0008053A" w14:paraId="700C8DBC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A2DE96C" w14:textId="2E9891EF" w:rsidR="008C1B96" w:rsidRPr="007B3117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E608192" w14:textId="77777777" w:rsidR="008C1B96" w:rsidRPr="007B3117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7576D64" w14:textId="67A15B6B" w:rsidR="008C1B96" w:rsidRPr="007B3117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8C1B96" w:rsidRPr="0008053A" w14:paraId="1FFF5673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CA6619B" w14:textId="1BD5D2B8" w:rsidR="008C1B96" w:rsidRPr="007B3117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5FB37FA" w14:textId="77777777" w:rsidR="008C1B96" w:rsidRPr="007B3117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19F1BEF" w14:textId="25AC2FC4" w:rsidR="008C1B96" w:rsidRPr="007B3117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8C1B96" w:rsidRPr="0008053A" w14:paraId="58CEA10F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1A43D37" w14:textId="5926FEA8" w:rsidR="008C1B96" w:rsidRPr="007B3117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4CD2CBD" w14:textId="77777777" w:rsidR="008C1B96" w:rsidRPr="007B3117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E3A2C9F" w14:textId="016E974B" w:rsidR="008C1B96" w:rsidRPr="007B3117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C1B96" w:rsidRPr="0008053A" w14:paraId="3161CAC7" w14:textId="77777777" w:rsidTr="0058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F7FD514" w14:textId="6A110125" w:rsidR="008C1B96" w:rsidRPr="007B3117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61E3BAD" w14:textId="77777777" w:rsidR="008C1B96" w:rsidRPr="007B3117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60E44CC3" w14:textId="6EC48A23" w:rsidR="008C1B96" w:rsidRPr="00E27634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9A0486" w:rsidRPr="0008053A" w14:paraId="43E9D35C" w14:textId="77777777" w:rsidTr="007743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0A05995D" w14:textId="19DE2DEE" w:rsidR="009A0486" w:rsidRPr="007B3117" w:rsidRDefault="009A0486" w:rsidP="009A04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D94141" w14:textId="77777777" w:rsidR="009A0486" w:rsidRPr="007B3117" w:rsidRDefault="009A0486" w:rsidP="009A04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10A9247F" w14:textId="4B731AF6" w:rsidR="009A0486" w:rsidRPr="007B3117" w:rsidRDefault="009A0486" w:rsidP="009A04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3960C0" w:rsidRPr="0008053A" w14:paraId="6A4BE931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C5E453D" w14:textId="117EE189" w:rsidR="003960C0" w:rsidRPr="007B3117" w:rsidRDefault="003960C0" w:rsidP="003960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326AD" w14:textId="77777777" w:rsidR="003960C0" w:rsidRPr="007B3117" w:rsidRDefault="003960C0" w:rsidP="003960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733F9BE1" w14:textId="64970A9C" w:rsidR="003960C0" w:rsidRPr="007B3117" w:rsidRDefault="003960C0" w:rsidP="003960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549EAE0F" w14:textId="359B9324" w:rsidR="0009267B" w:rsidRPr="000B07D7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  <w:r w:rsidRPr="0008053A">
        <w:rPr>
          <w:rFonts w:ascii="Angsana New" w:hAnsi="Angsana New" w:hint="cs"/>
          <w:b/>
          <w:bCs/>
          <w:sz w:val="28"/>
          <w:szCs w:val="28"/>
        </w:rPr>
        <w:br w:type="page"/>
      </w:r>
      <w:r w:rsidRPr="000B07D7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6886145" w14:textId="77777777" w:rsidR="0009267B" w:rsidRPr="000F3E45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759DB5BB" w14:textId="1A601A74" w:rsidR="0009267B" w:rsidRPr="000B07D7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/>
          <w:sz w:val="30"/>
          <w:szCs w:val="30"/>
          <w:cs/>
        </w:rPr>
      </w:pPr>
      <w:r w:rsidRPr="000B07D7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0B07D7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9827D2" w:rsidRPr="000B07D7">
        <w:rPr>
          <w:rFonts w:ascii="Angsana New" w:hAnsi="Angsana New"/>
          <w:sz w:val="30"/>
          <w:szCs w:val="30"/>
        </w:rPr>
        <w:t xml:space="preserve"> </w:t>
      </w:r>
      <w:bookmarkStart w:id="0" w:name="_Hlk109051044"/>
      <w:r w:rsidR="000E344C">
        <w:rPr>
          <w:rFonts w:ascii="Angsana New" w:hAnsi="Angsana New"/>
          <w:sz w:val="30"/>
          <w:szCs w:val="30"/>
        </w:rPr>
        <w:t>1</w:t>
      </w:r>
      <w:r w:rsidR="00903BF6">
        <w:rPr>
          <w:rFonts w:ascii="Angsana New" w:hAnsi="Angsana New"/>
          <w:sz w:val="30"/>
          <w:szCs w:val="30"/>
        </w:rPr>
        <w:t>3</w:t>
      </w:r>
      <w:r w:rsidR="000E344C">
        <w:rPr>
          <w:rFonts w:ascii="Angsana New" w:hAnsi="Angsana New"/>
          <w:sz w:val="30"/>
          <w:szCs w:val="30"/>
        </w:rPr>
        <w:t xml:space="preserve"> </w:t>
      </w:r>
      <w:r w:rsidR="00903BF6">
        <w:rPr>
          <w:rFonts w:ascii="Angsana New" w:hAnsi="Angsana New" w:hint="cs"/>
          <w:sz w:val="30"/>
          <w:szCs w:val="30"/>
          <w:cs/>
        </w:rPr>
        <w:t>สิงหาคม</w:t>
      </w:r>
      <w:r w:rsidR="000E344C">
        <w:rPr>
          <w:rFonts w:ascii="Angsana New" w:hAnsi="Angsana New" w:hint="cs"/>
          <w:sz w:val="30"/>
          <w:szCs w:val="30"/>
          <w:cs/>
        </w:rPr>
        <w:t xml:space="preserve"> </w:t>
      </w:r>
      <w:r w:rsidR="00A24206" w:rsidRPr="000B07D7">
        <w:rPr>
          <w:rFonts w:ascii="Angsana New" w:hAnsi="Angsana New"/>
          <w:sz w:val="30"/>
          <w:szCs w:val="30"/>
        </w:rPr>
        <w:t>256</w:t>
      </w:r>
      <w:r w:rsidR="00EB4336">
        <w:rPr>
          <w:rFonts w:ascii="Angsana New" w:hAnsi="Angsana New"/>
          <w:sz w:val="30"/>
          <w:szCs w:val="30"/>
        </w:rPr>
        <w:t>8</w:t>
      </w:r>
    </w:p>
    <w:bookmarkEnd w:id="0"/>
    <w:p w14:paraId="7C750B8A" w14:textId="77777777" w:rsidR="009C729E" w:rsidRPr="000F3E45" w:rsidRDefault="009C729E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6F187341" w14:textId="0269111C" w:rsidR="00D27454" w:rsidRDefault="00D27454" w:rsidP="00D27454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ข้อมูลทั่วไป</w:t>
      </w:r>
    </w:p>
    <w:p w14:paraId="16EAC0A3" w14:textId="77777777" w:rsidR="00D27454" w:rsidRPr="000F3E45" w:rsidRDefault="00D27454" w:rsidP="00D27454">
      <w:pPr>
        <w:rPr>
          <w:sz w:val="26"/>
          <w:szCs w:val="26"/>
          <w:lang w:eastAsia="x-none"/>
        </w:rPr>
      </w:pPr>
    </w:p>
    <w:p w14:paraId="2ED692D0" w14:textId="645CF146" w:rsidR="00EC45AB" w:rsidRDefault="00EC45AB" w:rsidP="00EC4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BD07D4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 </w:t>
      </w:r>
      <w:r w:rsidRPr="00BD07D4">
        <w:rPr>
          <w:rFonts w:asciiTheme="majorBidi" w:hAnsiTheme="majorBidi" w:cstheme="majorBidi"/>
          <w:sz w:val="30"/>
          <w:szCs w:val="30"/>
        </w:rPr>
        <w:t>“</w:t>
      </w:r>
      <w:proofErr w:type="spellStart"/>
      <w:r w:rsidRPr="00BD07D4">
        <w:rPr>
          <w:rFonts w:asciiTheme="majorBidi" w:hAnsiTheme="majorBidi" w:cstheme="majorBidi"/>
          <w:sz w:val="30"/>
          <w:szCs w:val="30"/>
        </w:rPr>
        <w:t>กลุ่มบริษัท</w:t>
      </w:r>
      <w:proofErr w:type="spellEnd"/>
      <w:r w:rsidRPr="00BD07D4">
        <w:rPr>
          <w:rFonts w:asciiTheme="majorBidi" w:hAnsiTheme="majorBidi" w:cstheme="majorBidi"/>
          <w:sz w:val="30"/>
          <w:szCs w:val="30"/>
        </w:rPr>
        <w:t xml:space="preserve">” </w:t>
      </w:r>
      <w:r w:rsidRPr="00BD07D4">
        <w:rPr>
          <w:rFonts w:asciiTheme="majorBidi" w:hAnsiTheme="majorBidi" w:cstheme="majorBidi"/>
          <w:sz w:val="30"/>
          <w:szCs w:val="30"/>
          <w:cs/>
        </w:rPr>
        <w:t>ดำเนินธุรกิจหลักเกี่ยวกับ</w:t>
      </w:r>
      <w:r w:rsidRPr="00BD07D4">
        <w:rPr>
          <w:rFonts w:asciiTheme="majorBidi" w:hAnsiTheme="majorBidi" w:cstheme="majorBidi" w:hint="cs"/>
          <w:sz w:val="30"/>
          <w:szCs w:val="30"/>
          <w:cs/>
        </w:rPr>
        <w:t>การผลิตอาหารทะเล</w:t>
      </w:r>
      <w:r w:rsidR="00BD07D4" w:rsidRPr="00BD07D4">
        <w:rPr>
          <w:rFonts w:asciiTheme="majorBidi" w:hAnsiTheme="majorBidi" w:cstheme="majorBidi" w:hint="cs"/>
          <w:sz w:val="30"/>
          <w:szCs w:val="30"/>
          <w:cs/>
        </w:rPr>
        <w:t>และผลไม้</w:t>
      </w:r>
      <w:r w:rsidRPr="00BD07D4">
        <w:rPr>
          <w:rFonts w:asciiTheme="majorBidi" w:hAnsiTheme="majorBidi" w:cstheme="majorBidi" w:hint="cs"/>
          <w:sz w:val="30"/>
          <w:szCs w:val="30"/>
          <w:cs/>
        </w:rPr>
        <w:t xml:space="preserve">แช่แข็ง </w:t>
      </w:r>
      <w:r w:rsidR="00BD07D4" w:rsidRPr="00BD07D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BD07D4">
        <w:rPr>
          <w:rFonts w:asciiTheme="majorBidi" w:hAnsiTheme="majorBidi" w:cstheme="majorBidi"/>
          <w:sz w:val="30"/>
          <w:szCs w:val="30"/>
          <w:cs/>
        </w:rPr>
        <w:br/>
      </w:r>
      <w:r w:rsidRPr="00BD07D4">
        <w:rPr>
          <w:rFonts w:asciiTheme="majorBidi" w:hAnsiTheme="majorBidi" w:cstheme="majorBidi"/>
          <w:sz w:val="30"/>
          <w:szCs w:val="30"/>
          <w:cs/>
        </w:rPr>
        <w:t>ธุรกิจห้องเย็น</w:t>
      </w:r>
      <w:r w:rsidRPr="00BD07D4">
        <w:rPr>
          <w:rFonts w:asciiTheme="majorBidi" w:hAnsiTheme="majorBidi" w:cstheme="majorBidi"/>
          <w:sz w:val="30"/>
          <w:szCs w:val="30"/>
        </w:rPr>
        <w:t xml:space="preserve"> </w:t>
      </w:r>
      <w:r w:rsidRPr="00BD07D4">
        <w:rPr>
          <w:rFonts w:asciiTheme="majorBidi" w:hAnsiTheme="majorBidi" w:cstheme="majorBidi"/>
          <w:sz w:val="30"/>
          <w:szCs w:val="30"/>
          <w:cs/>
        </w:rPr>
        <w:t>โดยรายละเอียดของบริษัท</w:t>
      </w:r>
      <w:r w:rsidR="00070D33" w:rsidRPr="00BD07D4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BD07D4">
        <w:rPr>
          <w:rFonts w:asciiTheme="majorBidi" w:hAnsiTheme="majorBidi" w:cstheme="majorBidi"/>
          <w:sz w:val="30"/>
          <w:szCs w:val="30"/>
          <w:cs/>
        </w:rPr>
        <w:t xml:space="preserve"> และบริษัท</w:t>
      </w:r>
      <w:r w:rsidR="00070D33" w:rsidRPr="00BD07D4">
        <w:rPr>
          <w:rFonts w:asciiTheme="majorBidi" w:hAnsiTheme="majorBidi" w:cstheme="majorBidi" w:hint="cs"/>
          <w:sz w:val="30"/>
          <w:szCs w:val="30"/>
          <w:cs/>
        </w:rPr>
        <w:t>ร่วม</w:t>
      </w:r>
      <w:r w:rsidRPr="00BD07D4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BD07D4">
        <w:rPr>
          <w:rFonts w:asciiTheme="majorBidi" w:hAnsiTheme="majorBidi" w:cstheme="majorBidi"/>
          <w:sz w:val="30"/>
          <w:szCs w:val="30"/>
        </w:rPr>
        <w:t>3</w:t>
      </w:r>
      <w:r w:rsidR="002C0D51" w:rsidRPr="00BD07D4">
        <w:rPr>
          <w:rFonts w:asciiTheme="majorBidi" w:hAnsiTheme="majorBidi" w:cstheme="majorBidi"/>
          <w:sz w:val="30"/>
          <w:szCs w:val="30"/>
        </w:rPr>
        <w:t>0</w:t>
      </w:r>
      <w:r w:rsidRPr="00BD07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0D51" w:rsidRPr="00BD07D4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BD07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D07D4">
        <w:rPr>
          <w:rFonts w:asciiTheme="majorBidi" w:hAnsiTheme="majorBidi" w:cstheme="majorBidi"/>
          <w:sz w:val="30"/>
          <w:szCs w:val="30"/>
        </w:rPr>
        <w:t>256</w:t>
      </w:r>
      <w:r w:rsidR="00977790" w:rsidRPr="00BD07D4">
        <w:rPr>
          <w:rFonts w:asciiTheme="majorBidi" w:hAnsiTheme="majorBidi" w:cstheme="majorBidi"/>
          <w:sz w:val="30"/>
          <w:szCs w:val="30"/>
        </w:rPr>
        <w:t>8</w:t>
      </w:r>
      <w:r w:rsidRPr="00BD07D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070D33" w:rsidRPr="00BD07D4">
        <w:rPr>
          <w:rFonts w:asciiTheme="majorBidi" w:hAnsiTheme="majorBidi" w:cstheme="majorBidi"/>
          <w:sz w:val="30"/>
          <w:szCs w:val="30"/>
        </w:rPr>
        <w:t>31</w:t>
      </w:r>
      <w:r w:rsidR="00070D33" w:rsidRPr="00BD07D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70D33" w:rsidRPr="00BD07D4">
        <w:rPr>
          <w:rFonts w:asciiTheme="majorBidi" w:hAnsiTheme="majorBidi" w:cstheme="majorBidi"/>
          <w:sz w:val="30"/>
          <w:szCs w:val="30"/>
        </w:rPr>
        <w:t>256</w:t>
      </w:r>
      <w:r w:rsidR="00312A6B" w:rsidRPr="00BD07D4">
        <w:rPr>
          <w:rFonts w:asciiTheme="majorBidi" w:hAnsiTheme="majorBidi" w:cstheme="majorBidi"/>
          <w:sz w:val="30"/>
          <w:szCs w:val="30"/>
        </w:rPr>
        <w:t>7</w:t>
      </w:r>
      <w:r w:rsidRPr="00BD07D4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2C0602">
        <w:rPr>
          <w:rFonts w:asciiTheme="majorBidi" w:hAnsiTheme="majorBidi" w:cstheme="majorBidi"/>
          <w:spacing w:val="6"/>
          <w:sz w:val="30"/>
          <w:szCs w:val="30"/>
        </w:rPr>
        <w:t>ได้เปิดเผยไว้ในหมายเห</w:t>
      </w:r>
      <w:proofErr w:type="spellEnd"/>
      <w:r w:rsidR="005A61BF" w:rsidRPr="002C0602">
        <w:rPr>
          <w:rFonts w:asciiTheme="majorBidi" w:hAnsiTheme="majorBidi" w:cstheme="majorBidi" w:hint="cs"/>
          <w:spacing w:val="6"/>
          <w:sz w:val="30"/>
          <w:szCs w:val="30"/>
          <w:cs/>
        </w:rPr>
        <w:t>ตุ</w:t>
      </w:r>
      <w:proofErr w:type="spellStart"/>
      <w:r w:rsidRPr="002C0602">
        <w:rPr>
          <w:rFonts w:asciiTheme="majorBidi" w:hAnsiTheme="majorBidi" w:cstheme="majorBidi"/>
          <w:spacing w:val="6"/>
          <w:sz w:val="30"/>
          <w:szCs w:val="30"/>
        </w:rPr>
        <w:t>ข้อ</w:t>
      </w:r>
      <w:proofErr w:type="spellEnd"/>
      <w:r w:rsidRPr="002C0602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69559C">
        <w:rPr>
          <w:rFonts w:asciiTheme="majorBidi" w:hAnsiTheme="majorBidi" w:cstheme="majorBidi"/>
          <w:spacing w:val="6"/>
          <w:sz w:val="30"/>
          <w:szCs w:val="30"/>
        </w:rPr>
        <w:t>1</w:t>
      </w:r>
      <w:r w:rsidR="0069559C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 และ </w:t>
      </w:r>
      <w:r w:rsidR="00526EB3">
        <w:rPr>
          <w:rFonts w:asciiTheme="majorBidi" w:hAnsiTheme="majorBidi" w:cstheme="majorBidi"/>
          <w:spacing w:val="6"/>
          <w:sz w:val="30"/>
          <w:szCs w:val="30"/>
        </w:rPr>
        <w:t>4</w:t>
      </w:r>
    </w:p>
    <w:p w14:paraId="476215F9" w14:textId="77777777" w:rsidR="00082382" w:rsidRDefault="00082382" w:rsidP="00EC4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553D99" w14:textId="56021BBC" w:rsidR="00FC4DC6" w:rsidRDefault="004B6F7E" w:rsidP="00EC4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บริษัทมีเงินลงทุนในบริษัทย่อย ได้แก่ </w:t>
      </w:r>
      <w:r w:rsidR="00B86643">
        <w:rPr>
          <w:rFonts w:asciiTheme="majorBidi" w:hAnsiTheme="majorBidi" w:cstheme="majorBidi" w:hint="cs"/>
          <w:sz w:val="30"/>
          <w:szCs w:val="30"/>
          <w:cs/>
        </w:rPr>
        <w:t xml:space="preserve">บริษัท ฟู้ด ฟิวเจอร์ส จำกัด </w:t>
      </w:r>
      <w:r w:rsidR="00C549AA">
        <w:rPr>
          <w:rFonts w:asciiTheme="majorBidi" w:hAnsiTheme="majorBidi" w:cstheme="majorBidi"/>
          <w:sz w:val="30"/>
          <w:szCs w:val="30"/>
        </w:rPr>
        <w:t>(</w:t>
      </w:r>
      <w:r w:rsidR="00B86643">
        <w:rPr>
          <w:rFonts w:asciiTheme="majorBidi" w:hAnsiTheme="majorBidi" w:cstheme="majorBidi" w:hint="cs"/>
          <w:sz w:val="30"/>
          <w:szCs w:val="30"/>
          <w:cs/>
        </w:rPr>
        <w:t xml:space="preserve">ถือหุ้นร้อยละ </w:t>
      </w:r>
      <w:r w:rsidR="00B86643">
        <w:rPr>
          <w:rFonts w:asciiTheme="majorBidi" w:hAnsiTheme="majorBidi" w:cstheme="majorBidi"/>
          <w:sz w:val="30"/>
          <w:szCs w:val="30"/>
        </w:rPr>
        <w:t>99.99</w:t>
      </w:r>
      <w:r w:rsidR="00C549AA">
        <w:rPr>
          <w:rFonts w:asciiTheme="majorBidi" w:hAnsiTheme="majorBidi" w:cstheme="majorBidi"/>
          <w:sz w:val="30"/>
          <w:szCs w:val="30"/>
        </w:rPr>
        <w:t>)</w:t>
      </w:r>
      <w:r w:rsidR="00B8664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51728">
        <w:rPr>
          <w:rFonts w:asciiTheme="majorBidi" w:hAnsiTheme="majorBidi" w:cstheme="majorBidi" w:hint="cs"/>
          <w:sz w:val="30"/>
          <w:szCs w:val="30"/>
          <w:cs/>
        </w:rPr>
        <w:t>เป็นนิติบุคคลที่จัดตั้งในประเทศไทยและดำเนินธุรกิจหลักเกี่ยวกับธุรกิจห้องเย็น</w:t>
      </w:r>
      <w:r w:rsidR="00FC4DC6">
        <w:rPr>
          <w:rFonts w:asciiTheme="majorBidi" w:hAnsiTheme="majorBidi" w:cstheme="majorBidi"/>
          <w:sz w:val="30"/>
          <w:szCs w:val="30"/>
        </w:rPr>
        <w:t xml:space="preserve"> </w:t>
      </w:r>
    </w:p>
    <w:p w14:paraId="2A89F9DA" w14:textId="77777777" w:rsidR="00D27454" w:rsidRPr="000F3E45" w:rsidRDefault="00D27454" w:rsidP="00D27454">
      <w:pPr>
        <w:rPr>
          <w:sz w:val="26"/>
          <w:szCs w:val="26"/>
          <w:lang w:eastAsia="x-none"/>
        </w:rPr>
      </w:pPr>
    </w:p>
    <w:p w14:paraId="3148A219" w14:textId="3B332A61" w:rsidR="0009267B" w:rsidRPr="000B07D7" w:rsidRDefault="005756D0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0B07D7">
        <w:rPr>
          <w:rFonts w:ascii="Angsana New" w:hAnsi="Angsana New" w:hint="cs"/>
          <w:sz w:val="30"/>
          <w:szCs w:val="30"/>
          <w:cs/>
        </w:rPr>
        <w:t>เกณฑ์</w:t>
      </w:r>
      <w:r w:rsidR="00C714EB" w:rsidRPr="000B07D7">
        <w:rPr>
          <w:rFonts w:ascii="Angsana New" w:hAnsi="Angsana New" w:hint="cs"/>
          <w:sz w:val="30"/>
          <w:szCs w:val="30"/>
          <w:cs/>
        </w:rPr>
        <w:t>การจัดทำ</w:t>
      </w:r>
      <w:r w:rsidR="00120E21" w:rsidRPr="000B07D7">
        <w:rPr>
          <w:rFonts w:ascii="Angsana New" w:hAnsi="Angsana New" w:hint="cs"/>
          <w:sz w:val="30"/>
          <w:szCs w:val="30"/>
          <w:cs/>
        </w:rPr>
        <w:t>งบการเงิน</w:t>
      </w:r>
      <w:r w:rsidR="00C714EB" w:rsidRPr="000B07D7">
        <w:rPr>
          <w:rFonts w:ascii="Angsana New" w:hAnsi="Angsana New" w:hint="cs"/>
          <w:sz w:val="30"/>
          <w:szCs w:val="30"/>
          <w:cs/>
          <w:lang w:val="en-US"/>
        </w:rPr>
        <w:t>ระหว่างกาล</w:t>
      </w:r>
    </w:p>
    <w:p w14:paraId="797539C1" w14:textId="77777777" w:rsidR="00C714EB" w:rsidRPr="000F3E45" w:rsidRDefault="00C714E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/>
          <w:sz w:val="26"/>
          <w:szCs w:val="26"/>
        </w:rPr>
      </w:pPr>
    </w:p>
    <w:p w14:paraId="223D9548" w14:textId="7AB4F897" w:rsidR="00844EAD" w:rsidRDefault="00467964" w:rsidP="00082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0B07D7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0B07D7">
        <w:rPr>
          <w:rFonts w:ascii="Angsana New" w:hAnsi="Angsana New" w:hint="cs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</w:t>
      </w:r>
      <w:r w:rsidRPr="000B07D7">
        <w:rPr>
          <w:rFonts w:ascii="Angsana New" w:hAnsi="Angsana New" w:hint="cs"/>
          <w:spacing w:val="-2"/>
          <w:sz w:val="30"/>
          <w:szCs w:val="30"/>
        </w:rPr>
        <w:t>(“</w:t>
      </w:r>
      <w:r w:rsidRPr="000B07D7">
        <w:rPr>
          <w:rFonts w:ascii="Angsana New" w:hAnsi="Angsana New" w:hint="cs"/>
          <w:spacing w:val="-2"/>
          <w:sz w:val="30"/>
          <w:szCs w:val="30"/>
          <w:cs/>
        </w:rPr>
        <w:t>งบการเงินระหว่างกาล</w:t>
      </w:r>
      <w:r w:rsidRPr="000B07D7">
        <w:rPr>
          <w:rFonts w:ascii="Angsana New" w:hAnsi="Angsana New" w:hint="cs"/>
          <w:spacing w:val="-2"/>
          <w:sz w:val="30"/>
          <w:szCs w:val="30"/>
        </w:rPr>
        <w:t xml:space="preserve">”) </w:t>
      </w:r>
      <w:r w:rsidRPr="000B07D7">
        <w:rPr>
          <w:rFonts w:ascii="Angsana New" w:hAnsi="Angsana New" w:hint="cs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Pr="000B07D7">
        <w:rPr>
          <w:rFonts w:ascii="Angsana New" w:hAnsi="Angsana New" w:hint="cs"/>
          <w:spacing w:val="-2"/>
          <w:sz w:val="30"/>
          <w:szCs w:val="30"/>
        </w:rPr>
        <w:t>34</w:t>
      </w:r>
      <w:r w:rsidRPr="000B07D7">
        <w:rPr>
          <w:rFonts w:ascii="Angsana New" w:hAnsi="Angsana New" w:hint="cs"/>
          <w:sz w:val="30"/>
          <w:szCs w:val="30"/>
          <w:cs/>
        </w:rPr>
        <w:t xml:space="preserve"> เรื่อง</w:t>
      </w:r>
      <w:r w:rsidRPr="000B07D7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B07D7">
        <w:rPr>
          <w:rFonts w:ascii="Angsana New" w:hAnsi="Angsana New" w:hint="cs"/>
          <w:sz w:val="30"/>
          <w:szCs w:val="30"/>
          <w:cs/>
        </w:rPr>
        <w:t xml:space="preserve"> </w:t>
      </w:r>
      <w:r w:rsidRPr="000B07D7">
        <w:rPr>
          <w:rFonts w:ascii="Angsana New" w:hAnsi="Angsana New" w:hint="cs"/>
          <w:sz w:val="30"/>
          <w:szCs w:val="30"/>
        </w:rPr>
        <w:t xml:space="preserve"> </w:t>
      </w:r>
      <w:r w:rsidRPr="000B07D7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0B07D7">
        <w:rPr>
          <w:rFonts w:ascii="Angsana New" w:hAnsi="Angsana New" w:hint="cs"/>
          <w:sz w:val="30"/>
          <w:szCs w:val="30"/>
        </w:rPr>
        <w:t xml:space="preserve"> </w:t>
      </w:r>
      <w:r w:rsidRPr="003C4E4D">
        <w:rPr>
          <w:rFonts w:ascii="Angsana New" w:hAnsi="Angsana New" w:hint="cs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</w:t>
      </w:r>
      <w:r w:rsidRPr="003C4E4D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</w:t>
      </w:r>
      <w:r w:rsidRPr="000B07D7">
        <w:rPr>
          <w:rFonts w:ascii="Angsana New" w:hAnsi="Angsana New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0B07D7">
        <w:rPr>
          <w:rFonts w:ascii="Angsana New" w:hAnsi="Angsana New" w:hint="cs"/>
          <w:sz w:val="30"/>
          <w:szCs w:val="30"/>
          <w:cs/>
        </w:rPr>
        <w:t xml:space="preserve"> </w:t>
      </w:r>
      <w:r w:rsidRPr="000B07D7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0B07D7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0B07D7">
        <w:rPr>
          <w:rFonts w:ascii="Angsana New" w:hAnsi="Angsana New"/>
          <w:sz w:val="30"/>
          <w:szCs w:val="30"/>
        </w:rPr>
        <w:t xml:space="preserve"> 31 </w:t>
      </w:r>
      <w:r w:rsidRPr="000B07D7">
        <w:rPr>
          <w:rFonts w:ascii="Angsana New" w:hAnsi="Angsana New"/>
          <w:sz w:val="30"/>
          <w:szCs w:val="30"/>
          <w:cs/>
        </w:rPr>
        <w:t>ธันวาคม</w:t>
      </w:r>
      <w:r w:rsidRPr="000B07D7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7</w:t>
      </w:r>
      <w:r w:rsidRPr="000B07D7">
        <w:rPr>
          <w:rFonts w:ascii="Angsana New" w:hAnsi="Angsana New" w:hint="cs"/>
          <w:sz w:val="30"/>
          <w:szCs w:val="30"/>
          <w:cs/>
        </w:rPr>
        <w:t xml:space="preserve"> </w:t>
      </w:r>
      <w:r w:rsidRPr="000B07D7">
        <w:rPr>
          <w:rFonts w:ascii="Angsana New" w:hAnsi="Angsana New"/>
          <w:sz w:val="30"/>
          <w:szCs w:val="30"/>
        </w:rPr>
        <w:t xml:space="preserve"> </w:t>
      </w:r>
    </w:p>
    <w:p w14:paraId="4F807CF9" w14:textId="77777777" w:rsidR="00082382" w:rsidRPr="00082382" w:rsidRDefault="00082382" w:rsidP="00082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6ED05C2A" w14:textId="370C8215" w:rsidR="00EF43C2" w:rsidRPr="000B07D7" w:rsidRDefault="00EF43C2" w:rsidP="00EF43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0B07D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0B07D7">
        <w:rPr>
          <w:rFonts w:ascii="Angsana New" w:hAnsi="Angsana New"/>
          <w:sz w:val="30"/>
          <w:szCs w:val="30"/>
        </w:rPr>
        <w:t xml:space="preserve"> </w:t>
      </w:r>
      <w:r w:rsidRPr="000B07D7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0B07D7">
        <w:rPr>
          <w:rFonts w:ascii="Angsana New" w:hAnsi="Angsana New" w:hint="cs"/>
          <w:sz w:val="30"/>
          <w:szCs w:val="30"/>
          <w:cs/>
        </w:rPr>
        <w:t>ที่</w:t>
      </w:r>
      <w:r w:rsidRPr="000B07D7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0B07D7">
        <w:rPr>
          <w:rFonts w:ascii="Angsana New" w:hAnsi="Angsana New" w:hint="cs"/>
          <w:sz w:val="30"/>
          <w:szCs w:val="30"/>
          <w:cs/>
        </w:rPr>
        <w:t>ไว้</w:t>
      </w:r>
      <w:r w:rsidRPr="000B07D7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0B07D7">
        <w:rPr>
          <w:rFonts w:ascii="Angsana New" w:hAnsi="Angsana New"/>
          <w:sz w:val="30"/>
          <w:szCs w:val="30"/>
        </w:rPr>
        <w:t xml:space="preserve">31 </w:t>
      </w:r>
      <w:r w:rsidRPr="000B07D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B07D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</w:p>
    <w:p w14:paraId="38D92CDF" w14:textId="2F929822" w:rsidR="00EF43C2" w:rsidRDefault="00EF4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6"/>
          <w:szCs w:val="26"/>
          <w:cs/>
        </w:rPr>
      </w:pPr>
      <w:r>
        <w:rPr>
          <w:rFonts w:ascii="Angsana New" w:hAnsi="Angsana New"/>
          <w:spacing w:val="-6"/>
          <w:sz w:val="26"/>
          <w:szCs w:val="26"/>
        </w:rPr>
        <w:br w:type="page"/>
      </w:r>
    </w:p>
    <w:p w14:paraId="67DE356A" w14:textId="7D498343" w:rsidR="00EC54BB" w:rsidRPr="000B07D7" w:rsidRDefault="009D5893" w:rsidP="000B07D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0B07D7">
        <w:rPr>
          <w:rFonts w:ascii="Angsana New" w:hAnsi="Angsana New" w:hint="cs"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57A9AB5" w14:textId="275A1932" w:rsidR="00EC54BB" w:rsidRPr="003F1057" w:rsidRDefault="00EC54B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E039B4" w:rsidRPr="007B3117" w14:paraId="2EE925B9" w14:textId="77777777" w:rsidTr="008A66C8">
        <w:trPr>
          <w:tblHeader/>
        </w:trPr>
        <w:tc>
          <w:tcPr>
            <w:tcW w:w="4140" w:type="dxa"/>
            <w:shd w:val="clear" w:color="auto" w:fill="auto"/>
          </w:tcPr>
          <w:p w14:paraId="67E2A706" w14:textId="77777777" w:rsidR="00E039B4" w:rsidRPr="006A4CD7" w:rsidRDefault="00E039B4" w:rsidP="008A66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E66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D2E6F10" w14:textId="77777777" w:rsidR="00E039B4" w:rsidRPr="003B5E1F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967A980" w14:textId="77777777" w:rsidR="00E039B4" w:rsidRPr="006A4CD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18DE9AE6" w14:textId="77777777" w:rsidR="00E039B4" w:rsidRPr="006A4CD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4C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27C2" w:rsidRPr="007B3117" w14:paraId="0C1EE8CF" w14:textId="77777777" w:rsidTr="008A66C8">
        <w:trPr>
          <w:tblHeader/>
        </w:trPr>
        <w:tc>
          <w:tcPr>
            <w:tcW w:w="4140" w:type="dxa"/>
            <w:shd w:val="clear" w:color="auto" w:fill="auto"/>
          </w:tcPr>
          <w:p w14:paraId="4158FE94" w14:textId="7A8D302A" w:rsidR="004727C2" w:rsidRPr="00FF32B1" w:rsidRDefault="004727C2" w:rsidP="004727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FF32B1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630B5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FF32B1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อ</w:t>
            </w:r>
            <w:r w:rsidRPr="00FF32B1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นสิ้นสุดวันที่ </w:t>
            </w:r>
            <w:r w:rsidRPr="00FF32B1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</w:t>
            </w:r>
            <w:r w:rsidR="00630B5F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0</w:t>
            </w:r>
            <w:r w:rsidRPr="00FF32B1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630B5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14:paraId="0E2B3B7A" w14:textId="63B3D215" w:rsidR="004727C2" w:rsidRDefault="004727C2" w:rsidP="0047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2B956447" w14:textId="77777777" w:rsidR="004727C2" w:rsidRPr="007B3117" w:rsidRDefault="004727C2" w:rsidP="0047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34D109" w14:textId="0D4F153A" w:rsidR="004727C2" w:rsidRDefault="004727C2" w:rsidP="0047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E440690" w14:textId="77777777" w:rsidR="004727C2" w:rsidRPr="007B3117" w:rsidRDefault="004727C2" w:rsidP="0047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BC6FF1" w14:textId="5CF03827" w:rsidR="004727C2" w:rsidRDefault="004727C2" w:rsidP="0047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721F6224" w14:textId="77777777" w:rsidR="004727C2" w:rsidRPr="007B3117" w:rsidRDefault="004727C2" w:rsidP="0047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04E701" w14:textId="554291D7" w:rsidR="004727C2" w:rsidRDefault="004727C2" w:rsidP="0047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E039B4" w:rsidRPr="007B3117" w14:paraId="1CDA6D21" w14:textId="77777777" w:rsidTr="008A66C8">
        <w:trPr>
          <w:tblHeader/>
        </w:trPr>
        <w:tc>
          <w:tcPr>
            <w:tcW w:w="4140" w:type="dxa"/>
            <w:shd w:val="clear" w:color="auto" w:fill="auto"/>
          </w:tcPr>
          <w:p w14:paraId="18D5FFB4" w14:textId="77777777" w:rsidR="00E039B4" w:rsidRPr="007B3117" w:rsidRDefault="00E039B4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64BF6033" w14:textId="77777777" w:rsidR="00E039B4" w:rsidRPr="007B311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</w:t>
            </w:r>
            <w:r w:rsidRPr="007B311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039B4" w:rsidRPr="007B3117" w14:paraId="20AF6EEA" w14:textId="77777777" w:rsidTr="008A66C8">
        <w:tc>
          <w:tcPr>
            <w:tcW w:w="4140" w:type="dxa"/>
            <w:shd w:val="clear" w:color="auto" w:fill="auto"/>
          </w:tcPr>
          <w:p w14:paraId="02995459" w14:textId="77777777" w:rsidR="00E039B4" w:rsidRPr="007B311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458723" w14:textId="77777777" w:rsidR="00E039B4" w:rsidRPr="007B3117" w:rsidRDefault="00E039B4" w:rsidP="008A66C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5E3B62" w14:textId="77777777" w:rsidR="00E039B4" w:rsidRPr="007B311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18FE22" w14:textId="77777777" w:rsidR="00E039B4" w:rsidRPr="007B3117" w:rsidRDefault="00E039B4" w:rsidP="008A66C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CDA4EE5" w14:textId="77777777" w:rsidR="00E039B4" w:rsidRPr="007B311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117A70" w14:textId="77777777" w:rsidR="00E039B4" w:rsidRPr="007E74E6" w:rsidRDefault="00E039B4" w:rsidP="008A66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92ECF6" w14:textId="77777777" w:rsidR="00E039B4" w:rsidRPr="007B3117" w:rsidRDefault="00E039B4" w:rsidP="008A66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995DC8" w14:textId="77777777" w:rsidR="00E039B4" w:rsidRPr="007B3117" w:rsidRDefault="00E039B4" w:rsidP="008A66C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E1277" w:rsidRPr="007B3117" w14:paraId="250C4AB1" w14:textId="77777777" w:rsidTr="008A66C8">
        <w:tc>
          <w:tcPr>
            <w:tcW w:w="4140" w:type="dxa"/>
            <w:shd w:val="clear" w:color="auto" w:fill="auto"/>
          </w:tcPr>
          <w:p w14:paraId="053ED5C3" w14:textId="3560A4E7" w:rsidR="009E1277" w:rsidRPr="007E74E6" w:rsidRDefault="009E1277" w:rsidP="009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ขายวัสดุ</w:t>
            </w:r>
            <w:r w:rsidR="005B64A8">
              <w:rPr>
                <w:rFonts w:asciiTheme="majorBidi" w:hAnsiTheme="majorBidi" w:hint="cs"/>
                <w:sz w:val="30"/>
                <w:szCs w:val="30"/>
                <w:cs/>
              </w:rPr>
              <w:t>สิ้นเปลือง</w:t>
            </w:r>
          </w:p>
        </w:tc>
        <w:tc>
          <w:tcPr>
            <w:tcW w:w="1080" w:type="dxa"/>
            <w:shd w:val="clear" w:color="auto" w:fill="auto"/>
          </w:tcPr>
          <w:p w14:paraId="569B49A5" w14:textId="77777777" w:rsidR="009E1277" w:rsidRPr="00997B2B" w:rsidRDefault="009E1277" w:rsidP="009E12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651470" w14:textId="77777777" w:rsidR="009E1277" w:rsidRPr="002B3D4B" w:rsidRDefault="009E1277" w:rsidP="009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CDC9D5" w14:textId="77777777" w:rsidR="009E1277" w:rsidRPr="00997B2B" w:rsidRDefault="009E1277" w:rsidP="009E12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C4AC3F" w14:textId="77777777" w:rsidR="009E1277" w:rsidRPr="007B3117" w:rsidRDefault="009E1277" w:rsidP="009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10CBBE" w14:textId="28405907" w:rsidR="009E1277" w:rsidRPr="00892CE1" w:rsidRDefault="00E54662" w:rsidP="001349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2,144</w:t>
            </w:r>
          </w:p>
        </w:tc>
        <w:tc>
          <w:tcPr>
            <w:tcW w:w="270" w:type="dxa"/>
            <w:shd w:val="clear" w:color="auto" w:fill="auto"/>
          </w:tcPr>
          <w:p w14:paraId="5A653693" w14:textId="77777777" w:rsidR="009E1277" w:rsidRPr="007B3117" w:rsidRDefault="009E1277" w:rsidP="009E127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EB9DA9" w14:textId="734C6AFF" w:rsidR="009E1277" w:rsidRPr="00997B2B" w:rsidRDefault="009E1277" w:rsidP="009E12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12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E1277" w:rsidRPr="007B3117" w14:paraId="1ADAD05B" w14:textId="77777777" w:rsidTr="008A66C8">
        <w:tc>
          <w:tcPr>
            <w:tcW w:w="4140" w:type="dxa"/>
            <w:shd w:val="clear" w:color="auto" w:fill="auto"/>
          </w:tcPr>
          <w:p w14:paraId="0E1E00C8" w14:textId="1D0BBEC6" w:rsidR="009E1277" w:rsidRPr="007E74E6" w:rsidRDefault="009E1277" w:rsidP="009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รายได้ค่าบริกา</w:t>
            </w:r>
            <w:r w:rsidR="00F6747C">
              <w:rPr>
                <w:rFonts w:asciiTheme="majorBidi" w:hAnsiTheme="majorBidi" w:hint="cs"/>
                <w:sz w:val="30"/>
                <w:szCs w:val="30"/>
                <w:cs/>
              </w:rPr>
              <w:t>ร</w:t>
            </w:r>
            <w:r w:rsidR="00942EF8">
              <w:rPr>
                <w:rFonts w:asciiTheme="majorBidi" w:hAnsiTheme="majorBidi" w:hint="cs"/>
                <w:sz w:val="30"/>
                <w:szCs w:val="30"/>
                <w:cs/>
              </w:rPr>
              <w:t>ด้านแรงงาน</w:t>
            </w:r>
          </w:p>
        </w:tc>
        <w:tc>
          <w:tcPr>
            <w:tcW w:w="1080" w:type="dxa"/>
            <w:shd w:val="clear" w:color="auto" w:fill="auto"/>
          </w:tcPr>
          <w:p w14:paraId="3010B7AC" w14:textId="6ED64EBA" w:rsidR="009E1277" w:rsidRPr="00997B2B" w:rsidRDefault="009E1277" w:rsidP="009E12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63121C" w14:textId="77777777" w:rsidR="009E1277" w:rsidRPr="002B3D4B" w:rsidRDefault="009E1277" w:rsidP="009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BA80BB" w14:textId="2E971C99" w:rsidR="009E1277" w:rsidRPr="00997B2B" w:rsidRDefault="009E1277" w:rsidP="009E12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E9677E" w14:textId="77777777" w:rsidR="009E1277" w:rsidRPr="007B3117" w:rsidRDefault="009E1277" w:rsidP="009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341348" w14:textId="37B411A4" w:rsidR="009E1277" w:rsidRPr="00892CE1" w:rsidRDefault="00E54662" w:rsidP="001349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3,835</w:t>
            </w:r>
          </w:p>
        </w:tc>
        <w:tc>
          <w:tcPr>
            <w:tcW w:w="270" w:type="dxa"/>
            <w:shd w:val="clear" w:color="auto" w:fill="auto"/>
          </w:tcPr>
          <w:p w14:paraId="49D48813" w14:textId="77777777" w:rsidR="009E1277" w:rsidRPr="007B3117" w:rsidRDefault="009E1277" w:rsidP="009E127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750F59" w14:textId="572E4F13" w:rsidR="009E1277" w:rsidRPr="006F4F45" w:rsidRDefault="009E1277" w:rsidP="009E12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12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E1277" w:rsidRPr="007B3117" w14:paraId="68F64E74" w14:textId="77777777" w:rsidTr="008A66C8">
        <w:tc>
          <w:tcPr>
            <w:tcW w:w="4140" w:type="dxa"/>
            <w:shd w:val="clear" w:color="auto" w:fill="auto"/>
          </w:tcPr>
          <w:p w14:paraId="35D8A785" w14:textId="7D80335D" w:rsidR="009E1277" w:rsidRPr="006354D2" w:rsidRDefault="009E1277" w:rsidP="009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6354D2"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รายได้อื่นจากการให้</w:t>
            </w:r>
            <w:r w:rsidR="00A602EA">
              <w:rPr>
                <w:rFonts w:asciiTheme="majorBidi" w:hAnsiTheme="majorBidi" w:hint="cs"/>
                <w:sz w:val="30"/>
                <w:szCs w:val="30"/>
                <w:cs/>
              </w:rPr>
              <w:t>บริการ</w:t>
            </w:r>
            <w:r w:rsidRPr="006354D2">
              <w:rPr>
                <w:rFonts w:asciiTheme="majorBidi" w:hAnsiTheme="majorBidi" w:hint="cs"/>
                <w:sz w:val="30"/>
                <w:szCs w:val="30"/>
                <w:cs/>
              </w:rPr>
              <w:t>ด้านบริ</w:t>
            </w:r>
            <w:r w:rsidR="004D49AA">
              <w:rPr>
                <w:rFonts w:asciiTheme="majorBidi" w:hAnsiTheme="majorBidi" w:hint="cs"/>
                <w:sz w:val="30"/>
                <w:szCs w:val="30"/>
                <w:cs/>
              </w:rPr>
              <w:t>ห</w:t>
            </w:r>
            <w:r w:rsidRPr="006354D2">
              <w:rPr>
                <w:rFonts w:asciiTheme="majorBidi" w:hAnsiTheme="majorBidi" w:hint="cs"/>
                <w:sz w:val="30"/>
                <w:szCs w:val="30"/>
                <w:cs/>
              </w:rPr>
              <w:t>ารจัดการ</w:t>
            </w:r>
          </w:p>
        </w:tc>
        <w:tc>
          <w:tcPr>
            <w:tcW w:w="1080" w:type="dxa"/>
            <w:shd w:val="clear" w:color="auto" w:fill="auto"/>
          </w:tcPr>
          <w:p w14:paraId="539F6D89" w14:textId="3A3F8141" w:rsidR="009E1277" w:rsidRPr="00997B2B" w:rsidRDefault="009E1277" w:rsidP="009E12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3A00E8" w14:textId="77777777" w:rsidR="009E1277" w:rsidRPr="002B3D4B" w:rsidRDefault="009E1277" w:rsidP="009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41797C" w14:textId="314E67DE" w:rsidR="009E1277" w:rsidRPr="00997B2B" w:rsidRDefault="009E1277" w:rsidP="009E12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DE3C2C" w14:textId="77777777" w:rsidR="009E1277" w:rsidRPr="007B3117" w:rsidRDefault="009E1277" w:rsidP="009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B751AE" w14:textId="27F36D8A" w:rsidR="009E1277" w:rsidRPr="00892CE1" w:rsidRDefault="00E54662" w:rsidP="001349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1,600</w:t>
            </w:r>
          </w:p>
        </w:tc>
        <w:tc>
          <w:tcPr>
            <w:tcW w:w="270" w:type="dxa"/>
            <w:shd w:val="clear" w:color="auto" w:fill="auto"/>
          </w:tcPr>
          <w:p w14:paraId="17C5570E" w14:textId="77777777" w:rsidR="009E1277" w:rsidRPr="007B3117" w:rsidRDefault="009E1277" w:rsidP="009E127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A97B92" w14:textId="40BE2252" w:rsidR="009E1277" w:rsidRPr="006F4F45" w:rsidRDefault="009E1277" w:rsidP="009E12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12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E1277" w:rsidRPr="007B3117" w14:paraId="793CFBD4" w14:textId="77777777" w:rsidTr="008A66C8">
        <w:tc>
          <w:tcPr>
            <w:tcW w:w="4140" w:type="dxa"/>
            <w:shd w:val="clear" w:color="auto" w:fill="auto"/>
          </w:tcPr>
          <w:p w14:paraId="739731C8" w14:textId="6BAA1D5A" w:rsidR="009E1277" w:rsidRDefault="009E1277" w:rsidP="009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รายได้อื่นจากการให้เช่าและบริการ</w:t>
            </w:r>
          </w:p>
        </w:tc>
        <w:tc>
          <w:tcPr>
            <w:tcW w:w="1080" w:type="dxa"/>
            <w:shd w:val="clear" w:color="auto" w:fill="auto"/>
          </w:tcPr>
          <w:p w14:paraId="0A5DB7DA" w14:textId="15731E62" w:rsidR="009E1277" w:rsidRPr="00997B2B" w:rsidRDefault="009E1277" w:rsidP="009E12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62D2C7" w14:textId="77777777" w:rsidR="009E1277" w:rsidRPr="002B3D4B" w:rsidRDefault="009E1277" w:rsidP="009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3CF90F" w14:textId="7C61434E" w:rsidR="009E1277" w:rsidRPr="00997B2B" w:rsidRDefault="009E1277" w:rsidP="009E12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2B62FB" w14:textId="77777777" w:rsidR="009E1277" w:rsidRPr="007B3117" w:rsidRDefault="009E1277" w:rsidP="009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81094E" w14:textId="318DF9AC" w:rsidR="009E1277" w:rsidRPr="00892CE1" w:rsidRDefault="00E54662" w:rsidP="001349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613</w:t>
            </w:r>
          </w:p>
        </w:tc>
        <w:tc>
          <w:tcPr>
            <w:tcW w:w="270" w:type="dxa"/>
            <w:shd w:val="clear" w:color="auto" w:fill="auto"/>
          </w:tcPr>
          <w:p w14:paraId="484ED22C" w14:textId="77777777" w:rsidR="009E1277" w:rsidRPr="007B3117" w:rsidRDefault="009E1277" w:rsidP="009E127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E1BDD9" w14:textId="11B4D4D2" w:rsidR="009E1277" w:rsidRPr="006F4F45" w:rsidRDefault="009E1277" w:rsidP="001349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F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899</w:t>
            </w:r>
          </w:p>
        </w:tc>
      </w:tr>
      <w:tr w:rsidR="009E1277" w:rsidRPr="007B3117" w14:paraId="1F807519" w14:textId="77777777" w:rsidTr="008A66C8">
        <w:tc>
          <w:tcPr>
            <w:tcW w:w="4140" w:type="dxa"/>
            <w:shd w:val="clear" w:color="auto" w:fill="auto"/>
          </w:tcPr>
          <w:p w14:paraId="398A5698" w14:textId="67864FEE" w:rsidR="009E1277" w:rsidRPr="007E74E6" w:rsidRDefault="009E1277" w:rsidP="009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0B28D3E6" w14:textId="3A5FFFE5" w:rsidR="009E1277" w:rsidRPr="00997B2B" w:rsidRDefault="009E1277" w:rsidP="009E12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55C764" w14:textId="77777777" w:rsidR="009E1277" w:rsidRPr="002B3D4B" w:rsidRDefault="009E1277" w:rsidP="009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CF20F1" w14:textId="0FE8D813" w:rsidR="009E1277" w:rsidRPr="00997B2B" w:rsidRDefault="009E1277" w:rsidP="009E12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2FA0AF" w14:textId="77777777" w:rsidR="009E1277" w:rsidRPr="007B3117" w:rsidRDefault="009E1277" w:rsidP="009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3418F7" w14:textId="11B6EE87" w:rsidR="009E1277" w:rsidRPr="00892CE1" w:rsidRDefault="00E92307" w:rsidP="001349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579</w:t>
            </w:r>
          </w:p>
        </w:tc>
        <w:tc>
          <w:tcPr>
            <w:tcW w:w="270" w:type="dxa"/>
            <w:shd w:val="clear" w:color="auto" w:fill="auto"/>
          </w:tcPr>
          <w:p w14:paraId="7DAE88D4" w14:textId="77777777" w:rsidR="009E1277" w:rsidRPr="007B3117" w:rsidRDefault="009E1277" w:rsidP="009E127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C429B3" w14:textId="5C405A72" w:rsidR="009E1277" w:rsidRPr="006F4F45" w:rsidRDefault="009E1277" w:rsidP="001349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F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476</w:t>
            </w:r>
          </w:p>
        </w:tc>
      </w:tr>
      <w:tr w:rsidR="0099429A" w:rsidRPr="007B3117" w14:paraId="16C325D9" w14:textId="77777777" w:rsidTr="008A66C8">
        <w:tc>
          <w:tcPr>
            <w:tcW w:w="4140" w:type="dxa"/>
            <w:shd w:val="clear" w:color="auto" w:fill="auto"/>
          </w:tcPr>
          <w:p w14:paraId="60FE786F" w14:textId="0094C472" w:rsidR="0099429A" w:rsidRDefault="0099429A" w:rsidP="0099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ขายเครื่องจักรและอุปกรณ์</w:t>
            </w:r>
          </w:p>
        </w:tc>
        <w:tc>
          <w:tcPr>
            <w:tcW w:w="1080" w:type="dxa"/>
            <w:shd w:val="clear" w:color="auto" w:fill="auto"/>
          </w:tcPr>
          <w:p w14:paraId="1D5F2CBE" w14:textId="66410787" w:rsidR="0099429A" w:rsidRPr="00997B2B" w:rsidRDefault="0099429A" w:rsidP="0099429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443682" w14:textId="77777777" w:rsidR="0099429A" w:rsidRPr="002B3D4B" w:rsidRDefault="0099429A" w:rsidP="0099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EC0FFD" w14:textId="67CAB622" w:rsidR="0099429A" w:rsidRPr="00997B2B" w:rsidRDefault="0099429A" w:rsidP="0099429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2E32EF" w14:textId="77777777" w:rsidR="0099429A" w:rsidRPr="007B3117" w:rsidRDefault="0099429A" w:rsidP="0099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649C04" w14:textId="66BA37D3" w:rsidR="0099429A" w:rsidRDefault="0099429A" w:rsidP="0099429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02C23135" w14:textId="77777777" w:rsidR="0099429A" w:rsidRPr="007B3117" w:rsidRDefault="0099429A" w:rsidP="0099429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E65E78" w14:textId="10FC9510" w:rsidR="0099429A" w:rsidRPr="006F4F45" w:rsidRDefault="0099429A" w:rsidP="0099429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12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62D31" w:rsidRPr="007B3117" w14:paraId="5687B8EC" w14:textId="77777777" w:rsidTr="008A66C8">
        <w:tc>
          <w:tcPr>
            <w:tcW w:w="4140" w:type="dxa"/>
            <w:shd w:val="clear" w:color="auto" w:fill="auto"/>
          </w:tcPr>
          <w:p w14:paraId="5CC66F2D" w14:textId="612354A5" w:rsidR="00062D31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hint="cs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  <w:shd w:val="clear" w:color="auto" w:fill="auto"/>
          </w:tcPr>
          <w:p w14:paraId="43A3E8CA" w14:textId="3BE3B287" w:rsidR="00062D31" w:rsidRPr="00997B2B" w:rsidRDefault="00062D31" w:rsidP="00062D3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266640" w14:textId="77777777" w:rsidR="00062D31" w:rsidRPr="002B3D4B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2D6910" w14:textId="2944BC30" w:rsidR="00062D31" w:rsidRPr="00997B2B" w:rsidRDefault="00062D31" w:rsidP="00062D3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244D0D" w14:textId="77777777" w:rsidR="00062D31" w:rsidRPr="007B3117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ACCC14" w14:textId="6F671FAB" w:rsidR="00062D31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38,758</w:t>
            </w:r>
          </w:p>
        </w:tc>
        <w:tc>
          <w:tcPr>
            <w:tcW w:w="270" w:type="dxa"/>
            <w:shd w:val="clear" w:color="auto" w:fill="auto"/>
          </w:tcPr>
          <w:p w14:paraId="5E1E0BBB" w14:textId="77777777" w:rsidR="00062D31" w:rsidRPr="007B3117" w:rsidRDefault="00062D31" w:rsidP="00062D3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B4F780" w14:textId="2A85F0C1" w:rsidR="00062D31" w:rsidRPr="009E1277" w:rsidRDefault="00062D31" w:rsidP="00062D3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12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62D31" w:rsidRPr="007B3117" w14:paraId="2F09E5AD" w14:textId="77777777" w:rsidTr="008A66C8">
        <w:tc>
          <w:tcPr>
            <w:tcW w:w="4140" w:type="dxa"/>
            <w:shd w:val="clear" w:color="auto" w:fill="auto"/>
          </w:tcPr>
          <w:p w14:paraId="1738E7C0" w14:textId="0750D4D1" w:rsidR="00062D31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ค่าบริการผลิต</w:t>
            </w:r>
          </w:p>
        </w:tc>
        <w:tc>
          <w:tcPr>
            <w:tcW w:w="1080" w:type="dxa"/>
            <w:shd w:val="clear" w:color="auto" w:fill="auto"/>
          </w:tcPr>
          <w:p w14:paraId="7D1F7036" w14:textId="1AC6DB1A" w:rsidR="00062D31" w:rsidRPr="00997B2B" w:rsidRDefault="00062D31" w:rsidP="00062D3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20C20D" w14:textId="77777777" w:rsidR="00062D31" w:rsidRPr="002B3D4B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C13F12" w14:textId="20C683D9" w:rsidR="00062D31" w:rsidRPr="00997B2B" w:rsidRDefault="00062D31" w:rsidP="00062D3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9D60EB" w14:textId="77777777" w:rsidR="00062D31" w:rsidRPr="007B3117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9BE6DE" w14:textId="3D2F8468" w:rsidR="00062D31" w:rsidRPr="00892CE1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34,393</w:t>
            </w:r>
          </w:p>
        </w:tc>
        <w:tc>
          <w:tcPr>
            <w:tcW w:w="270" w:type="dxa"/>
            <w:shd w:val="clear" w:color="auto" w:fill="auto"/>
          </w:tcPr>
          <w:p w14:paraId="60F4C822" w14:textId="77777777" w:rsidR="00062D31" w:rsidRPr="007B3117" w:rsidRDefault="00062D31" w:rsidP="00062D3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AEB95D" w14:textId="49A40630" w:rsidR="00062D31" w:rsidRPr="006F4F45" w:rsidRDefault="00062D31" w:rsidP="00062D3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12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62D31" w:rsidRPr="007B3117" w14:paraId="7702E383" w14:textId="77777777" w:rsidTr="008A66C8">
        <w:tc>
          <w:tcPr>
            <w:tcW w:w="4140" w:type="dxa"/>
            <w:shd w:val="clear" w:color="auto" w:fill="auto"/>
          </w:tcPr>
          <w:p w14:paraId="63559F06" w14:textId="52294895" w:rsidR="00062D31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ค่าฝากสินค้า</w:t>
            </w:r>
          </w:p>
        </w:tc>
        <w:tc>
          <w:tcPr>
            <w:tcW w:w="1080" w:type="dxa"/>
            <w:shd w:val="clear" w:color="auto" w:fill="auto"/>
          </w:tcPr>
          <w:p w14:paraId="66C291ED" w14:textId="6352E71C" w:rsidR="00062D31" w:rsidRPr="00997B2B" w:rsidRDefault="00062D31" w:rsidP="00062D3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652EC0" w14:textId="77777777" w:rsidR="00062D31" w:rsidRPr="002B3D4B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BF6D0B" w14:textId="0501993A" w:rsidR="00062D31" w:rsidRPr="00997B2B" w:rsidRDefault="00062D31" w:rsidP="00062D3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C70B0D" w14:textId="77777777" w:rsidR="00062D31" w:rsidRPr="007B3117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FFB336" w14:textId="61D2C315" w:rsidR="00062D31" w:rsidRPr="00892CE1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2,836</w:t>
            </w:r>
          </w:p>
        </w:tc>
        <w:tc>
          <w:tcPr>
            <w:tcW w:w="270" w:type="dxa"/>
            <w:shd w:val="clear" w:color="auto" w:fill="auto"/>
          </w:tcPr>
          <w:p w14:paraId="718AEF03" w14:textId="77777777" w:rsidR="00062D31" w:rsidRPr="007B3117" w:rsidRDefault="00062D31" w:rsidP="00062D3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004278" w14:textId="36D2B8E7" w:rsidR="00062D31" w:rsidRPr="006F4F45" w:rsidRDefault="00062D31" w:rsidP="00062D3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12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62D31" w:rsidRPr="003F1057" w14:paraId="65DEA36F" w14:textId="77777777" w:rsidTr="008A66C8">
        <w:tc>
          <w:tcPr>
            <w:tcW w:w="4140" w:type="dxa"/>
            <w:shd w:val="clear" w:color="auto" w:fill="auto"/>
          </w:tcPr>
          <w:p w14:paraId="0064524B" w14:textId="61AC23E4" w:rsidR="00062D31" w:rsidRPr="003F1057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B5BE9F" w14:textId="3852F5CA" w:rsidR="00062D31" w:rsidRPr="003F1057" w:rsidRDefault="00062D31" w:rsidP="00062D3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5E9629" w14:textId="77777777" w:rsidR="00062D31" w:rsidRPr="003F1057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DB34DD4" w14:textId="17AF3A0E" w:rsidR="00062D31" w:rsidRPr="003F1057" w:rsidRDefault="00062D31" w:rsidP="00062D3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BD9AED" w14:textId="77777777" w:rsidR="00062D31" w:rsidRPr="003F1057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EED58ED" w14:textId="139008D3" w:rsidR="00062D31" w:rsidRPr="003F1057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796C56" w14:textId="77777777" w:rsidR="00062D31" w:rsidRPr="003F1057" w:rsidRDefault="00062D31" w:rsidP="00062D3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73E2357" w14:textId="16674A09" w:rsidR="00062D31" w:rsidRPr="003F1057" w:rsidRDefault="00062D31" w:rsidP="00062D3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062D31" w:rsidRPr="007B3117" w14:paraId="4949EB0C" w14:textId="77777777" w:rsidTr="008A66C8">
        <w:tc>
          <w:tcPr>
            <w:tcW w:w="4140" w:type="dxa"/>
            <w:shd w:val="clear" w:color="auto" w:fill="auto"/>
          </w:tcPr>
          <w:p w14:paraId="2930C992" w14:textId="77777777" w:rsidR="00062D31" w:rsidRPr="007B3117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B19D43" w14:textId="77777777" w:rsidR="00062D31" w:rsidRPr="007B3117" w:rsidRDefault="00062D31" w:rsidP="00062D3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EAE828" w14:textId="77777777" w:rsidR="00062D31" w:rsidRPr="007B3117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D9380D" w14:textId="77777777" w:rsidR="00062D31" w:rsidRPr="007B3117" w:rsidRDefault="00062D31" w:rsidP="00062D3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480565" w14:textId="77777777" w:rsidR="00062D31" w:rsidRPr="007B3117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03AFC9" w14:textId="77777777" w:rsidR="00062D31" w:rsidRPr="007B3117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7B7F6B" w14:textId="77777777" w:rsidR="00062D31" w:rsidRPr="007B3117" w:rsidRDefault="00062D31" w:rsidP="00062D3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D42987" w14:textId="77777777" w:rsidR="00062D31" w:rsidRPr="007B3117" w:rsidRDefault="00062D31" w:rsidP="00062D3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62D31" w:rsidRPr="007B3117" w14:paraId="1FD161E6" w14:textId="77777777" w:rsidTr="008A66C8">
        <w:tc>
          <w:tcPr>
            <w:tcW w:w="4140" w:type="dxa"/>
            <w:shd w:val="clear" w:color="auto" w:fill="auto"/>
          </w:tcPr>
          <w:p w14:paraId="33CAFE62" w14:textId="77777777" w:rsidR="00062D31" w:rsidRPr="007B3117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8DB2F9" w14:textId="77777777" w:rsidR="00062D31" w:rsidRPr="007B3117" w:rsidRDefault="00062D31" w:rsidP="00062D31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17A4DF" w14:textId="77777777" w:rsidR="00062D31" w:rsidRPr="007B3117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1CAB24" w14:textId="77777777" w:rsidR="00062D31" w:rsidRPr="007B3117" w:rsidRDefault="00062D31" w:rsidP="00062D31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DE83C2" w14:textId="77777777" w:rsidR="00062D31" w:rsidRPr="007B3117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7170BC" w14:textId="77777777" w:rsidR="00062D31" w:rsidRPr="007B3117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5FEAC2C" w14:textId="77777777" w:rsidR="00062D31" w:rsidRPr="007B3117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1FDF96" w14:textId="77777777" w:rsidR="00062D31" w:rsidRPr="007B3117" w:rsidRDefault="00062D31" w:rsidP="00062D3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62D31" w:rsidRPr="007B3117" w14:paraId="390D531F" w14:textId="77777777" w:rsidTr="008A66C8">
        <w:tc>
          <w:tcPr>
            <w:tcW w:w="4140" w:type="dxa"/>
            <w:shd w:val="clear" w:color="auto" w:fill="auto"/>
          </w:tcPr>
          <w:p w14:paraId="3EA57751" w14:textId="77777777" w:rsidR="00062D31" w:rsidRPr="007B3117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DF3231" w14:textId="77777777" w:rsidR="00062D31" w:rsidRPr="007B3117" w:rsidRDefault="00062D31" w:rsidP="00062D31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9584DA" w14:textId="77777777" w:rsidR="00062D31" w:rsidRPr="007B3117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166D33" w14:textId="77777777" w:rsidR="00062D31" w:rsidRPr="007B3117" w:rsidRDefault="00062D31" w:rsidP="00062D31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67F460" w14:textId="77777777" w:rsidR="00062D31" w:rsidRPr="007B3117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16DF37" w14:textId="77777777" w:rsidR="00062D31" w:rsidRPr="007B3117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7E20BD" w14:textId="77777777" w:rsidR="00062D31" w:rsidRPr="007B3117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BAD1BF" w14:textId="77777777" w:rsidR="00062D31" w:rsidRPr="007B3117" w:rsidRDefault="00062D31" w:rsidP="00062D3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62D31" w:rsidRPr="007B3117" w14:paraId="406901C4" w14:textId="77777777" w:rsidTr="00614854">
        <w:tc>
          <w:tcPr>
            <w:tcW w:w="4140" w:type="dxa"/>
            <w:shd w:val="clear" w:color="auto" w:fill="auto"/>
          </w:tcPr>
          <w:p w14:paraId="4F3A91B8" w14:textId="77777777" w:rsidR="00062D31" w:rsidRPr="007B3117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7B3117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7B31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4F5284C" w14:textId="133C0141" w:rsidR="00062D31" w:rsidRPr="001B0CC8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10,746</w:t>
            </w:r>
          </w:p>
        </w:tc>
        <w:tc>
          <w:tcPr>
            <w:tcW w:w="270" w:type="dxa"/>
            <w:shd w:val="clear" w:color="auto" w:fill="auto"/>
          </w:tcPr>
          <w:p w14:paraId="1C17A708" w14:textId="77777777" w:rsidR="00062D31" w:rsidRPr="001B0CC8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6F92F4" w14:textId="543D3202" w:rsidR="00062D31" w:rsidRPr="001B0CC8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51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15,592</w:t>
            </w:r>
          </w:p>
        </w:tc>
        <w:tc>
          <w:tcPr>
            <w:tcW w:w="270" w:type="dxa"/>
            <w:shd w:val="clear" w:color="auto" w:fill="auto"/>
          </w:tcPr>
          <w:p w14:paraId="1D658B8F" w14:textId="77777777" w:rsidR="00062D31" w:rsidRPr="001B0CC8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A7BC86" w14:textId="41393FC5" w:rsidR="00062D31" w:rsidRPr="001349ED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349ED">
              <w:rPr>
                <w:rFonts w:asciiTheme="majorBidi" w:hAnsiTheme="majorBidi"/>
                <w:sz w:val="30"/>
                <w:szCs w:val="30"/>
              </w:rPr>
              <w:t>10,746</w:t>
            </w:r>
          </w:p>
        </w:tc>
        <w:tc>
          <w:tcPr>
            <w:tcW w:w="270" w:type="dxa"/>
            <w:shd w:val="clear" w:color="auto" w:fill="auto"/>
          </w:tcPr>
          <w:p w14:paraId="4CF836C6" w14:textId="77777777" w:rsidR="00062D31" w:rsidRPr="001B0CC8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5A1874" w14:textId="507F609F" w:rsidR="00062D31" w:rsidRPr="001B0CC8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51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15,592</w:t>
            </w:r>
          </w:p>
        </w:tc>
      </w:tr>
      <w:tr w:rsidR="00062D31" w:rsidRPr="007B3117" w14:paraId="133E75B7" w14:textId="77777777" w:rsidTr="00614854">
        <w:tc>
          <w:tcPr>
            <w:tcW w:w="4140" w:type="dxa"/>
            <w:shd w:val="clear" w:color="auto" w:fill="auto"/>
          </w:tcPr>
          <w:p w14:paraId="17759E10" w14:textId="77777777" w:rsidR="00062D31" w:rsidRPr="007B3117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163D87D5" w14:textId="0008DAE8" w:rsidR="00062D31" w:rsidRPr="001B0CC8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147</w:t>
            </w:r>
          </w:p>
        </w:tc>
        <w:tc>
          <w:tcPr>
            <w:tcW w:w="270" w:type="dxa"/>
            <w:shd w:val="clear" w:color="auto" w:fill="auto"/>
          </w:tcPr>
          <w:p w14:paraId="5190BCD0" w14:textId="77777777" w:rsidR="00062D31" w:rsidRPr="001B0CC8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A84783" w14:textId="4AB45D74" w:rsidR="00062D31" w:rsidRPr="001B0CC8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51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303</w:t>
            </w:r>
          </w:p>
        </w:tc>
        <w:tc>
          <w:tcPr>
            <w:tcW w:w="270" w:type="dxa"/>
            <w:shd w:val="clear" w:color="auto" w:fill="auto"/>
          </w:tcPr>
          <w:p w14:paraId="2ACC3F2A" w14:textId="77777777" w:rsidR="00062D31" w:rsidRPr="001B0CC8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9FE82D" w14:textId="42E98D7F" w:rsidR="00062D31" w:rsidRPr="001349ED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349ED">
              <w:rPr>
                <w:rFonts w:asciiTheme="majorBidi" w:hAnsiTheme="majorBidi"/>
                <w:sz w:val="30"/>
                <w:szCs w:val="30"/>
              </w:rPr>
              <w:t>147</w:t>
            </w:r>
          </w:p>
        </w:tc>
        <w:tc>
          <w:tcPr>
            <w:tcW w:w="270" w:type="dxa"/>
            <w:shd w:val="clear" w:color="auto" w:fill="auto"/>
          </w:tcPr>
          <w:p w14:paraId="299AEFD9" w14:textId="77777777" w:rsidR="00062D31" w:rsidRPr="001B0CC8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F02815" w14:textId="41AA8EE0" w:rsidR="00062D31" w:rsidRPr="001B0CC8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51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303</w:t>
            </w:r>
          </w:p>
        </w:tc>
      </w:tr>
      <w:tr w:rsidR="00062D31" w:rsidRPr="003F1057" w14:paraId="6E27B080" w14:textId="77777777" w:rsidTr="008A66C8">
        <w:tc>
          <w:tcPr>
            <w:tcW w:w="4140" w:type="dxa"/>
            <w:shd w:val="clear" w:color="auto" w:fill="auto"/>
          </w:tcPr>
          <w:p w14:paraId="5E3696EA" w14:textId="77777777" w:rsidR="00062D31" w:rsidRPr="00E916F3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487A01" w14:textId="77777777" w:rsidR="00062D31" w:rsidRPr="003F1057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7D60E3" w14:textId="77777777" w:rsidR="00062D31" w:rsidRPr="003F1057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6FACD4A" w14:textId="77777777" w:rsidR="00062D31" w:rsidRPr="003F1057" w:rsidRDefault="00062D31" w:rsidP="00062D31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EA26E25" w14:textId="77777777" w:rsidR="00062D31" w:rsidRPr="003F1057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68483F" w14:textId="77777777" w:rsidR="00062D31" w:rsidRPr="003F1057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A88BAE" w14:textId="77777777" w:rsidR="00062D31" w:rsidRPr="003F1057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403502D" w14:textId="77777777" w:rsidR="00062D31" w:rsidRPr="003F1057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62D31" w:rsidRPr="007B3117" w14:paraId="6F5DEA36" w14:textId="77777777" w:rsidTr="008A66C8">
        <w:tc>
          <w:tcPr>
            <w:tcW w:w="4140" w:type="dxa"/>
            <w:shd w:val="clear" w:color="auto" w:fill="auto"/>
          </w:tcPr>
          <w:p w14:paraId="03AB1CC2" w14:textId="77777777" w:rsidR="00062D31" w:rsidRPr="007B3117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7AF480" w14:textId="77777777" w:rsidR="00062D31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02AAEA" w14:textId="77777777" w:rsidR="00062D31" w:rsidRPr="001B0CC8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63B9BB" w14:textId="77777777" w:rsidR="00062D31" w:rsidRDefault="00062D31" w:rsidP="00062D31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D93C42" w14:textId="77777777" w:rsidR="00062D31" w:rsidRPr="001B0CC8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E99D99" w14:textId="77777777" w:rsidR="00062D31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C4FC675" w14:textId="77777777" w:rsidR="00062D31" w:rsidRPr="001B0CC8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7D421B" w14:textId="77777777" w:rsidR="00062D31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62D31" w:rsidRPr="007B3117" w14:paraId="214DEE1E" w14:textId="77777777" w:rsidTr="001A7650">
        <w:tc>
          <w:tcPr>
            <w:tcW w:w="4140" w:type="dxa"/>
            <w:shd w:val="clear" w:color="auto" w:fill="auto"/>
          </w:tcPr>
          <w:p w14:paraId="00EF02BF" w14:textId="77777777" w:rsidR="00062D31" w:rsidRPr="007B3117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6C4906DE" w14:textId="31D747EC" w:rsidR="00062D31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2,905</w:t>
            </w:r>
          </w:p>
        </w:tc>
        <w:tc>
          <w:tcPr>
            <w:tcW w:w="270" w:type="dxa"/>
            <w:shd w:val="clear" w:color="auto" w:fill="auto"/>
          </w:tcPr>
          <w:p w14:paraId="4899564E" w14:textId="77777777" w:rsidR="00062D31" w:rsidRPr="001B0CC8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90C3AE" w14:textId="09EEC217" w:rsidR="00062D31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51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78</w:t>
            </w:r>
          </w:p>
        </w:tc>
        <w:tc>
          <w:tcPr>
            <w:tcW w:w="270" w:type="dxa"/>
            <w:shd w:val="clear" w:color="auto" w:fill="auto"/>
          </w:tcPr>
          <w:p w14:paraId="75AFBFC7" w14:textId="77777777" w:rsidR="00062D31" w:rsidRPr="001B0CC8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5D1FC3" w14:textId="5F4EFE89" w:rsidR="00062D31" w:rsidRPr="009B313E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2,905</w:t>
            </w:r>
          </w:p>
        </w:tc>
        <w:tc>
          <w:tcPr>
            <w:tcW w:w="270" w:type="dxa"/>
            <w:shd w:val="clear" w:color="auto" w:fill="auto"/>
          </w:tcPr>
          <w:p w14:paraId="79988063" w14:textId="77777777" w:rsidR="00062D31" w:rsidRPr="001B0CC8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823C3D" w14:textId="0B14F11E" w:rsidR="00062D31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51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78</w:t>
            </w:r>
          </w:p>
        </w:tc>
      </w:tr>
      <w:tr w:rsidR="00062D31" w:rsidRPr="007B3117" w14:paraId="6D48CF43" w14:textId="77777777" w:rsidTr="001A7650">
        <w:tc>
          <w:tcPr>
            <w:tcW w:w="4140" w:type="dxa"/>
            <w:shd w:val="clear" w:color="auto" w:fill="auto"/>
          </w:tcPr>
          <w:p w14:paraId="25D2E04A" w14:textId="3A926E99" w:rsidR="00062D31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รายได้ค่าฝากสินค้า</w:t>
            </w:r>
          </w:p>
        </w:tc>
        <w:tc>
          <w:tcPr>
            <w:tcW w:w="1080" w:type="dxa"/>
            <w:shd w:val="clear" w:color="auto" w:fill="auto"/>
          </w:tcPr>
          <w:p w14:paraId="25F330E1" w14:textId="55098207" w:rsidR="00062D31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6,346</w:t>
            </w:r>
          </w:p>
        </w:tc>
        <w:tc>
          <w:tcPr>
            <w:tcW w:w="270" w:type="dxa"/>
            <w:shd w:val="clear" w:color="auto" w:fill="auto"/>
          </w:tcPr>
          <w:p w14:paraId="7DA6F1D7" w14:textId="77777777" w:rsidR="00062D31" w:rsidRPr="001B0CC8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98B799" w14:textId="1802B3CD" w:rsidR="00062D31" w:rsidRPr="0037516A" w:rsidRDefault="00062D31" w:rsidP="00062D3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C83109" w14:textId="77777777" w:rsidR="00062D31" w:rsidRPr="001B0CC8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0E18E9" w14:textId="3DB589D4" w:rsidR="00062D31" w:rsidRDefault="00062D31" w:rsidP="00062D3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DE7909" w14:textId="77777777" w:rsidR="00062D31" w:rsidRPr="001B0CC8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D638AC" w14:textId="5FCFE183" w:rsidR="00062D31" w:rsidRPr="0037516A" w:rsidRDefault="00062D31" w:rsidP="00062D3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62D31" w:rsidRPr="007B3117" w14:paraId="029ED650" w14:textId="77777777" w:rsidTr="001A7650">
        <w:tc>
          <w:tcPr>
            <w:tcW w:w="4140" w:type="dxa"/>
            <w:shd w:val="clear" w:color="auto" w:fill="auto"/>
          </w:tcPr>
          <w:p w14:paraId="68309C81" w14:textId="429CF800" w:rsidR="00062D31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2BF0FD78" w14:textId="41D02621" w:rsidR="00062D31" w:rsidRPr="00642744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27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5738C10E" w14:textId="77777777" w:rsidR="00062D31" w:rsidRPr="001B0CC8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531578" w14:textId="27195C8E" w:rsidR="00062D31" w:rsidRPr="00997B2B" w:rsidRDefault="00062D31" w:rsidP="00062D3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6B7F34" w14:textId="77777777" w:rsidR="00062D31" w:rsidRPr="001B0CC8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FBA2DD" w14:textId="2DAFF9AC" w:rsidR="00062D31" w:rsidRPr="009B313E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7FA3E23B" w14:textId="77777777" w:rsidR="00062D31" w:rsidRPr="001B0CC8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2AEBA4" w14:textId="28D7456F" w:rsidR="00062D31" w:rsidRPr="00997B2B" w:rsidRDefault="00062D31" w:rsidP="00062D3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62D31" w:rsidRPr="007B3117" w14:paraId="030B7204" w14:textId="77777777" w:rsidTr="001A7650">
        <w:tc>
          <w:tcPr>
            <w:tcW w:w="4140" w:type="dxa"/>
            <w:shd w:val="clear" w:color="auto" w:fill="auto"/>
          </w:tcPr>
          <w:p w14:paraId="3824DB80" w14:textId="33A26421" w:rsidR="00062D31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  <w:shd w:val="clear" w:color="auto" w:fill="auto"/>
          </w:tcPr>
          <w:p w14:paraId="79059E01" w14:textId="3C8F6D8D" w:rsidR="00062D31" w:rsidRPr="00642744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13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84</w:t>
            </w:r>
            <w:r w:rsidRPr="007D13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78B8AC4" w14:textId="77777777" w:rsidR="00062D31" w:rsidRPr="001B0CC8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576B86" w14:textId="1EAF7E7A" w:rsidR="00062D31" w:rsidRPr="00997B2B" w:rsidRDefault="00062D31" w:rsidP="00062D3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C4EA38" w14:textId="77777777" w:rsidR="00062D31" w:rsidRPr="001B0CC8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5A279C" w14:textId="2C71D416" w:rsidR="00062D31" w:rsidRPr="009B313E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13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84</w:t>
            </w:r>
            <w:r w:rsidRPr="007D13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5AE472B" w14:textId="77777777" w:rsidR="00062D31" w:rsidRPr="001B0CC8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ECF8A4" w14:textId="384AC31C" w:rsidR="00062D31" w:rsidRPr="00997B2B" w:rsidRDefault="00062D31" w:rsidP="00062D3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62D31" w:rsidRPr="007B3117" w14:paraId="046AB79E" w14:textId="77777777" w:rsidTr="001A7650">
        <w:tc>
          <w:tcPr>
            <w:tcW w:w="4140" w:type="dxa"/>
            <w:shd w:val="clear" w:color="auto" w:fill="auto"/>
          </w:tcPr>
          <w:p w14:paraId="40ED4919" w14:textId="68EB553C" w:rsidR="00062D31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89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ค่าบริการผลิต</w:t>
            </w:r>
          </w:p>
        </w:tc>
        <w:tc>
          <w:tcPr>
            <w:tcW w:w="1080" w:type="dxa"/>
            <w:shd w:val="clear" w:color="auto" w:fill="auto"/>
          </w:tcPr>
          <w:p w14:paraId="6A1A22F0" w14:textId="2731CBF8" w:rsidR="00062D31" w:rsidRPr="00642744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1,848</w:t>
            </w:r>
          </w:p>
        </w:tc>
        <w:tc>
          <w:tcPr>
            <w:tcW w:w="270" w:type="dxa"/>
            <w:shd w:val="clear" w:color="auto" w:fill="auto"/>
          </w:tcPr>
          <w:p w14:paraId="07BB4FBF" w14:textId="77777777" w:rsidR="00062D31" w:rsidRPr="001B0CC8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EEFDD9" w14:textId="3C6AB585" w:rsidR="00062D31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4,355</w:t>
            </w:r>
          </w:p>
        </w:tc>
        <w:tc>
          <w:tcPr>
            <w:tcW w:w="270" w:type="dxa"/>
            <w:shd w:val="clear" w:color="auto" w:fill="auto"/>
          </w:tcPr>
          <w:p w14:paraId="668D2ECB" w14:textId="77777777" w:rsidR="00062D31" w:rsidRPr="001B0CC8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490E17" w14:textId="64C293A5" w:rsidR="00062D31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1,848</w:t>
            </w:r>
          </w:p>
        </w:tc>
        <w:tc>
          <w:tcPr>
            <w:tcW w:w="270" w:type="dxa"/>
            <w:shd w:val="clear" w:color="auto" w:fill="auto"/>
          </w:tcPr>
          <w:p w14:paraId="7AAE7B38" w14:textId="77777777" w:rsidR="00062D31" w:rsidRPr="001B0CC8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B9FEA5" w14:textId="17A7031A" w:rsidR="00062D31" w:rsidRPr="00997B2B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4,355</w:t>
            </w:r>
          </w:p>
        </w:tc>
      </w:tr>
      <w:tr w:rsidR="00062D31" w:rsidRPr="007B3117" w14:paraId="16448E9F" w14:textId="77777777" w:rsidTr="001A7650">
        <w:tc>
          <w:tcPr>
            <w:tcW w:w="4140" w:type="dxa"/>
            <w:shd w:val="clear" w:color="auto" w:fill="auto"/>
          </w:tcPr>
          <w:p w14:paraId="42A5B297" w14:textId="6B81D11A" w:rsidR="00062D31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080" w:type="dxa"/>
            <w:shd w:val="clear" w:color="auto" w:fill="auto"/>
          </w:tcPr>
          <w:p w14:paraId="69C1176E" w14:textId="6E3FBC64" w:rsidR="00062D31" w:rsidRPr="00642744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27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2FACC93A" w14:textId="77777777" w:rsidR="00062D31" w:rsidRPr="001B0CC8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B08FFD" w14:textId="1E2B428A" w:rsidR="00062D31" w:rsidRDefault="00062D31" w:rsidP="00062D3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908F31" w14:textId="77777777" w:rsidR="00062D31" w:rsidRPr="001B0CC8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D1F9B5" w14:textId="7CA4657F" w:rsidR="00062D31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3065635B" w14:textId="77777777" w:rsidR="00062D31" w:rsidRPr="001B0CC8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A1624A" w14:textId="49D6B046" w:rsidR="00062D31" w:rsidRPr="00997B2B" w:rsidRDefault="00062D31" w:rsidP="00062D3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62D31" w14:paraId="5981CB31" w14:textId="77777777" w:rsidTr="001A7650">
        <w:tc>
          <w:tcPr>
            <w:tcW w:w="4140" w:type="dxa"/>
            <w:shd w:val="clear" w:color="auto" w:fill="auto"/>
          </w:tcPr>
          <w:p w14:paraId="45B4B556" w14:textId="03D17F20" w:rsidR="00062D31" w:rsidRPr="0000389D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9D862C" w14:textId="2E4763EE" w:rsidR="00062D31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312F55" w14:textId="77777777" w:rsidR="00062D31" w:rsidRPr="001B0CC8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F1B88D" w14:textId="3DA99860" w:rsidR="00062D31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41EFFB" w14:textId="77777777" w:rsidR="00062D31" w:rsidRPr="001B0CC8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A06C90" w14:textId="061062C3" w:rsidR="00062D31" w:rsidRPr="009B313E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871BE3B" w14:textId="77777777" w:rsidR="00062D31" w:rsidRPr="001B0CC8" w:rsidRDefault="00062D31" w:rsidP="000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9BC92F" w14:textId="12774EA2" w:rsidR="00062D31" w:rsidRDefault="00062D31" w:rsidP="00062D3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11C25925" w14:textId="77777777" w:rsidR="00E039B4" w:rsidRPr="00FC4649" w:rsidRDefault="00E039B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735CB3" w:rsidRPr="00825E33" w14:paraId="324815F5" w14:textId="77777777" w:rsidTr="008A66C8">
        <w:trPr>
          <w:tblHeader/>
        </w:trPr>
        <w:tc>
          <w:tcPr>
            <w:tcW w:w="4140" w:type="dxa"/>
            <w:shd w:val="clear" w:color="auto" w:fill="auto"/>
          </w:tcPr>
          <w:p w14:paraId="647B2940" w14:textId="68C8B040" w:rsidR="00735CB3" w:rsidRPr="006E7FBE" w:rsidRDefault="00735CB3" w:rsidP="0073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82FDA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ยอดคงเหลือ</w:t>
            </w:r>
            <w:r w:rsidRPr="00EF5E66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63EA6945" w14:textId="77777777" w:rsidR="00735CB3" w:rsidRPr="00825E33" w:rsidRDefault="00735CB3" w:rsidP="00735CB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5E33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2D560EC" w14:textId="77777777" w:rsidR="00735CB3" w:rsidRPr="00825E33" w:rsidRDefault="00735CB3" w:rsidP="0073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3EF403F1" w14:textId="77777777" w:rsidR="00735CB3" w:rsidRPr="00825E33" w:rsidRDefault="00735CB3" w:rsidP="00735CB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5E33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B2F37" w:rsidRPr="00825E33" w14:paraId="56DC6785" w14:textId="77777777" w:rsidTr="008A66C8">
        <w:trPr>
          <w:tblHeader/>
        </w:trPr>
        <w:tc>
          <w:tcPr>
            <w:tcW w:w="4140" w:type="dxa"/>
            <w:shd w:val="clear" w:color="auto" w:fill="auto"/>
          </w:tcPr>
          <w:p w14:paraId="127F36F1" w14:textId="77777777" w:rsidR="00FB2F37" w:rsidRPr="00825E33" w:rsidRDefault="00FB2F37" w:rsidP="00FB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E657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E657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657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080" w:type="dxa"/>
            <w:shd w:val="clear" w:color="auto" w:fill="auto"/>
          </w:tcPr>
          <w:p w14:paraId="356B7459" w14:textId="7F3F64B4" w:rsidR="00FB2F37" w:rsidRPr="00825E33" w:rsidRDefault="00FB2F37" w:rsidP="00FB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765B4808" w14:textId="77777777" w:rsidR="00FB2F37" w:rsidRPr="00825E33" w:rsidRDefault="00FB2F37" w:rsidP="00FB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E7429C" w14:textId="77777777" w:rsidR="00FB2F37" w:rsidRPr="00825E33" w:rsidRDefault="00FB2F37" w:rsidP="00FB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pacing w:val="-10"/>
                <w:sz w:val="30"/>
                <w:szCs w:val="30"/>
              </w:rPr>
              <w:t>31</w:t>
            </w:r>
            <w:r w:rsidRPr="003775C7">
              <w:rPr>
                <w:rFonts w:ascii="Angsana New" w:hAnsi="Angsana New" w:hint="cs"/>
                <w:b/>
                <w:spacing w:val="-10"/>
                <w:sz w:val="30"/>
                <w:szCs w:val="30"/>
              </w:rPr>
              <w:t xml:space="preserve"> </w:t>
            </w:r>
            <w:r w:rsidRPr="003775C7">
              <w:rPr>
                <w:rFonts w:ascii="Angsana New" w:hAnsi="Angsana New" w:hint="cs"/>
                <w:b/>
                <w:spacing w:val="-1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10F31D23" w14:textId="77777777" w:rsidR="00FB2F37" w:rsidRPr="00825E33" w:rsidRDefault="00FB2F37" w:rsidP="00FB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B17F9C" w14:textId="1ADB124F" w:rsidR="00FB2F37" w:rsidRPr="00825E33" w:rsidRDefault="00FB2F37" w:rsidP="00FB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4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097970D9" w14:textId="77777777" w:rsidR="00FB2F37" w:rsidRPr="00825E33" w:rsidRDefault="00FB2F37" w:rsidP="00FB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EADAE6" w14:textId="44F9EEB5" w:rsidR="00FB2F37" w:rsidRPr="003775C7" w:rsidRDefault="00FB2F37" w:rsidP="00FB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10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pacing w:val="-10"/>
                <w:sz w:val="30"/>
                <w:szCs w:val="30"/>
              </w:rPr>
              <w:t>31</w:t>
            </w:r>
            <w:r w:rsidRPr="003775C7">
              <w:rPr>
                <w:rFonts w:ascii="Angsana New" w:hAnsi="Angsana New" w:hint="cs"/>
                <w:b/>
                <w:spacing w:val="-10"/>
                <w:sz w:val="30"/>
                <w:szCs w:val="30"/>
              </w:rPr>
              <w:t xml:space="preserve"> </w:t>
            </w:r>
            <w:r w:rsidRPr="003775C7">
              <w:rPr>
                <w:rFonts w:ascii="Angsana New" w:hAnsi="Angsana New" w:hint="cs"/>
                <w:b/>
                <w:spacing w:val="-10"/>
                <w:sz w:val="30"/>
                <w:szCs w:val="30"/>
                <w:cs/>
              </w:rPr>
              <w:t>ธันวาคม</w:t>
            </w:r>
          </w:p>
        </w:tc>
      </w:tr>
      <w:tr w:rsidR="008E0B65" w:rsidRPr="00825E33" w14:paraId="06C6BE09" w14:textId="77777777" w:rsidTr="008A66C8">
        <w:trPr>
          <w:tblHeader/>
        </w:trPr>
        <w:tc>
          <w:tcPr>
            <w:tcW w:w="4140" w:type="dxa"/>
            <w:shd w:val="clear" w:color="auto" w:fill="auto"/>
          </w:tcPr>
          <w:p w14:paraId="607C3B79" w14:textId="77777777" w:rsidR="008E0B65" w:rsidRPr="00825E33" w:rsidRDefault="008E0B65" w:rsidP="008E0B6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90268DA" w14:textId="1545F311" w:rsidR="008E0B65" w:rsidRPr="00C238F7" w:rsidRDefault="008E0B65" w:rsidP="008E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38F7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C238F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C7D2926" w14:textId="77777777" w:rsidR="008E0B65" w:rsidRPr="00825E33" w:rsidRDefault="008E0B65" w:rsidP="008E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A041E4" w14:textId="5BFA1CB2" w:rsidR="008E0B65" w:rsidRPr="00C238F7" w:rsidRDefault="008E0B65" w:rsidP="00C2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38F7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C238F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70C8C4F" w14:textId="77777777" w:rsidR="008E0B65" w:rsidRPr="00825E33" w:rsidRDefault="008E0B65" w:rsidP="008E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6FB3A7" w14:textId="267CCCCC" w:rsidR="008E0B65" w:rsidRPr="00C238F7" w:rsidRDefault="008E0B65" w:rsidP="00C2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38F7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C238F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34BD85F" w14:textId="77777777" w:rsidR="008E0B65" w:rsidRPr="00C238F7" w:rsidRDefault="008E0B65" w:rsidP="00C2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B89206" w14:textId="78F2F825" w:rsidR="008E0B65" w:rsidRPr="00C238F7" w:rsidRDefault="008E0B65" w:rsidP="00C2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38F7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C238F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E0B65" w:rsidRPr="00825E33" w14:paraId="744FF541" w14:textId="77777777" w:rsidTr="008A66C8">
        <w:trPr>
          <w:tblHeader/>
        </w:trPr>
        <w:tc>
          <w:tcPr>
            <w:tcW w:w="4140" w:type="dxa"/>
            <w:shd w:val="clear" w:color="auto" w:fill="auto"/>
          </w:tcPr>
          <w:p w14:paraId="1175082F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bottom"/>
          </w:tcPr>
          <w:p w14:paraId="51C7AD4B" w14:textId="77777777" w:rsidR="008E0B65" w:rsidRPr="00825E33" w:rsidRDefault="008E0B65" w:rsidP="008A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5E3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E0B65" w:rsidRPr="00825E33" w14:paraId="3D3FEEF5" w14:textId="77777777" w:rsidTr="008A66C8">
        <w:tc>
          <w:tcPr>
            <w:tcW w:w="4140" w:type="dxa"/>
            <w:shd w:val="clear" w:color="auto" w:fill="auto"/>
          </w:tcPr>
          <w:p w14:paraId="3A80A4BE" w14:textId="28F4A0EB" w:rsidR="008E0B65" w:rsidRPr="00D45F9F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5F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BF66B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3CD6AD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0499E4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90A12A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8379DD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E6D034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CE2838" w14:textId="77777777" w:rsidR="008E0B65" w:rsidRPr="00825E33" w:rsidRDefault="008E0B65" w:rsidP="008A66C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E9B134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01907" w:rsidRPr="00825E33" w14:paraId="335FCE45" w14:textId="77777777" w:rsidTr="00404A10">
        <w:tc>
          <w:tcPr>
            <w:tcW w:w="4140" w:type="dxa"/>
            <w:shd w:val="clear" w:color="auto" w:fill="auto"/>
          </w:tcPr>
          <w:p w14:paraId="48206EC1" w14:textId="0564C4D1" w:rsidR="00901907" w:rsidRPr="00B66CBE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276E1D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45BE0D" w14:textId="25EF1EDD" w:rsidR="00901907" w:rsidRPr="00B66CBE" w:rsidRDefault="00901907" w:rsidP="0090190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98CDB1" w14:textId="77777777" w:rsidR="00901907" w:rsidRPr="00B66CBE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17D863" w14:textId="6FACD978" w:rsidR="00901907" w:rsidRPr="00B66CBE" w:rsidRDefault="00901907" w:rsidP="0090190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D54D0C" w14:textId="77777777" w:rsidR="00901907" w:rsidRPr="00B66CBE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F97B3C" w14:textId="0A00AE84" w:rsidR="00901907" w:rsidRPr="00B66CBE" w:rsidRDefault="004B4FCA" w:rsidP="008207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2,807</w:t>
            </w:r>
          </w:p>
        </w:tc>
        <w:tc>
          <w:tcPr>
            <w:tcW w:w="270" w:type="dxa"/>
            <w:shd w:val="clear" w:color="auto" w:fill="auto"/>
          </w:tcPr>
          <w:p w14:paraId="25F97747" w14:textId="77777777" w:rsidR="00901907" w:rsidRPr="00B66CBE" w:rsidRDefault="00901907" w:rsidP="00901907">
            <w:pPr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61A765" w14:textId="73BD8B0E" w:rsidR="00901907" w:rsidRPr="004B4FCA" w:rsidRDefault="004B4FCA" w:rsidP="004B4FC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1907" w:rsidRPr="00825E33" w14:paraId="3E561176" w14:textId="77777777" w:rsidTr="00B66CBE">
        <w:tc>
          <w:tcPr>
            <w:tcW w:w="4140" w:type="dxa"/>
            <w:shd w:val="clear" w:color="auto" w:fill="auto"/>
          </w:tcPr>
          <w:p w14:paraId="1539491A" w14:textId="3DF9235C" w:rsidR="00901907" w:rsidRPr="00B66CBE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62317" w14:textId="5EBE59CE" w:rsidR="00901907" w:rsidRPr="00B66CBE" w:rsidRDefault="00901907" w:rsidP="008207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4,991</w:t>
            </w:r>
          </w:p>
        </w:tc>
        <w:tc>
          <w:tcPr>
            <w:tcW w:w="270" w:type="dxa"/>
            <w:shd w:val="clear" w:color="auto" w:fill="auto"/>
          </w:tcPr>
          <w:p w14:paraId="536D0F7B" w14:textId="77777777" w:rsidR="00901907" w:rsidRPr="00B66CBE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7D1A1" w14:textId="478817DD" w:rsidR="00901907" w:rsidRPr="00B66CBE" w:rsidRDefault="00901907" w:rsidP="0090190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31CF33" w14:textId="77777777" w:rsidR="00901907" w:rsidRPr="00B66CBE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E6BCD5" w14:textId="1A8737DA" w:rsidR="00901907" w:rsidRPr="00B66CBE" w:rsidRDefault="00A01B5E" w:rsidP="00A01B5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E7010A" w14:textId="77777777" w:rsidR="00901907" w:rsidRPr="00B66CBE" w:rsidRDefault="00901907" w:rsidP="00901907">
            <w:pPr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1F7EF3" w14:textId="50766728" w:rsidR="00901907" w:rsidRPr="00B66CBE" w:rsidRDefault="00A01B5E" w:rsidP="00A01B5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901907" w:rsidRPr="00825E33" w14:paraId="3165B744" w14:textId="77777777" w:rsidTr="00B66CBE">
        <w:tc>
          <w:tcPr>
            <w:tcW w:w="4140" w:type="dxa"/>
            <w:shd w:val="clear" w:color="auto" w:fill="auto"/>
          </w:tcPr>
          <w:p w14:paraId="58BF0964" w14:textId="62FFD080" w:rsidR="00901907" w:rsidRPr="00B66CBE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6CB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D819BF" w14:textId="636960E9" w:rsidR="00901907" w:rsidRPr="00274DEC" w:rsidRDefault="00901907" w:rsidP="008207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4,991</w:t>
            </w:r>
          </w:p>
        </w:tc>
        <w:tc>
          <w:tcPr>
            <w:tcW w:w="270" w:type="dxa"/>
            <w:shd w:val="clear" w:color="auto" w:fill="auto"/>
          </w:tcPr>
          <w:p w14:paraId="046074C1" w14:textId="77777777" w:rsidR="00901907" w:rsidRPr="00825E33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6BC4B8" w14:textId="77777777" w:rsidR="00901907" w:rsidRPr="00825E33" w:rsidRDefault="00901907" w:rsidP="0090190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5E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666796" w14:textId="77777777" w:rsidR="00901907" w:rsidRPr="00825E33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A0CDCA" w14:textId="10BB1B14" w:rsidR="00901907" w:rsidRPr="0033477D" w:rsidRDefault="00A01B5E" w:rsidP="008207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2,807</w:t>
            </w:r>
          </w:p>
        </w:tc>
        <w:tc>
          <w:tcPr>
            <w:tcW w:w="270" w:type="dxa"/>
            <w:shd w:val="clear" w:color="auto" w:fill="auto"/>
          </w:tcPr>
          <w:p w14:paraId="1303B898" w14:textId="77777777" w:rsidR="00901907" w:rsidRPr="00825E33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CD5C97" w14:textId="06029034" w:rsidR="00901907" w:rsidRPr="00825E33" w:rsidRDefault="00A01B5E" w:rsidP="00A01B5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01907" w:rsidRPr="000B363F" w14:paraId="37CF60DC" w14:textId="77777777" w:rsidTr="008A66C8">
        <w:tc>
          <w:tcPr>
            <w:tcW w:w="4140" w:type="dxa"/>
            <w:shd w:val="clear" w:color="auto" w:fill="auto"/>
          </w:tcPr>
          <w:p w14:paraId="26347E33" w14:textId="77777777" w:rsidR="00901907" w:rsidRPr="000B363F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6DA43D7" w14:textId="77777777" w:rsidR="00901907" w:rsidRPr="000B363F" w:rsidRDefault="00901907" w:rsidP="0090190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697CBA" w14:textId="77777777" w:rsidR="00901907" w:rsidRPr="000B363F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FE2BB71" w14:textId="77777777" w:rsidR="00901907" w:rsidRPr="000B363F" w:rsidRDefault="00901907" w:rsidP="0090190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3DD004" w14:textId="77777777" w:rsidR="00901907" w:rsidRPr="000B363F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6620DEF" w14:textId="77777777" w:rsidR="00901907" w:rsidRPr="000B363F" w:rsidRDefault="00901907" w:rsidP="0090190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ABD538E" w14:textId="77777777" w:rsidR="00901907" w:rsidRPr="000B363F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3B3E3B" w14:textId="77777777" w:rsidR="00901907" w:rsidRPr="000B363F" w:rsidRDefault="00901907" w:rsidP="00901907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901907" w:rsidRPr="00825E33" w14:paraId="4FDDF94E" w14:textId="77777777" w:rsidTr="008A66C8">
        <w:tc>
          <w:tcPr>
            <w:tcW w:w="4140" w:type="dxa"/>
            <w:shd w:val="clear" w:color="auto" w:fill="auto"/>
          </w:tcPr>
          <w:p w14:paraId="29C3A27A" w14:textId="464342C4" w:rsidR="00901907" w:rsidRPr="003570C6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D45F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  <w:shd w:val="clear" w:color="auto" w:fill="auto"/>
          </w:tcPr>
          <w:p w14:paraId="513CF1E5" w14:textId="77777777" w:rsidR="00901907" w:rsidRPr="00825E33" w:rsidRDefault="00901907" w:rsidP="0090190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18B449" w14:textId="77777777" w:rsidR="00901907" w:rsidRPr="00825E33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C9230C" w14:textId="77777777" w:rsidR="00901907" w:rsidRPr="00825E33" w:rsidRDefault="00901907" w:rsidP="0090190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5244A0" w14:textId="77777777" w:rsidR="00901907" w:rsidRPr="00825E33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1F699E" w14:textId="77777777" w:rsidR="00901907" w:rsidRPr="00274DEC" w:rsidRDefault="00901907" w:rsidP="0090190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23B4C7" w14:textId="77777777" w:rsidR="00901907" w:rsidRPr="00825E33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DB2316" w14:textId="77777777" w:rsidR="00901907" w:rsidRPr="00825E33" w:rsidRDefault="00901907" w:rsidP="00901907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B4FCA" w:rsidRPr="00825E33" w14:paraId="3568868A" w14:textId="77777777" w:rsidTr="008A66C8">
        <w:tc>
          <w:tcPr>
            <w:tcW w:w="4140" w:type="dxa"/>
            <w:shd w:val="clear" w:color="auto" w:fill="auto"/>
          </w:tcPr>
          <w:p w14:paraId="65BC7F30" w14:textId="75EFF1A2" w:rsidR="004B4FCA" w:rsidRPr="003570C6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6E1D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0B6830E7" w14:textId="6ACDB912" w:rsidR="004B4FCA" w:rsidRPr="00610A55" w:rsidRDefault="00610A55" w:rsidP="004B4F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0A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28C6F0" w14:textId="77777777" w:rsidR="004B4FCA" w:rsidRPr="00825E33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64C7CB" w14:textId="108D98E1" w:rsidR="004B4FCA" w:rsidRPr="00610A55" w:rsidRDefault="00AD663E" w:rsidP="00610A5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610A55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519215" w14:textId="77777777" w:rsidR="004B4FCA" w:rsidRPr="00825E33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5E1994" w14:textId="0567C3E5" w:rsidR="004B4FCA" w:rsidRPr="00274DEC" w:rsidRDefault="00AD663E" w:rsidP="008207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2,673</w:t>
            </w:r>
          </w:p>
        </w:tc>
        <w:tc>
          <w:tcPr>
            <w:tcW w:w="270" w:type="dxa"/>
            <w:shd w:val="clear" w:color="auto" w:fill="auto"/>
          </w:tcPr>
          <w:p w14:paraId="50081676" w14:textId="77777777" w:rsidR="004B4FCA" w:rsidRPr="00825E33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528295" w14:textId="17D75DCA" w:rsidR="004B4FCA" w:rsidRPr="004B4FCA" w:rsidRDefault="0025443B" w:rsidP="008207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836</w:t>
            </w:r>
          </w:p>
        </w:tc>
      </w:tr>
      <w:tr w:rsidR="004B4FCA" w:rsidRPr="00825E33" w14:paraId="5CF90F0B" w14:textId="77777777" w:rsidTr="00926346">
        <w:tc>
          <w:tcPr>
            <w:tcW w:w="4140" w:type="dxa"/>
            <w:shd w:val="clear" w:color="auto" w:fill="auto"/>
          </w:tcPr>
          <w:p w14:paraId="461A9AE4" w14:textId="605039E9" w:rsidR="004B4FCA" w:rsidRPr="003570C6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B4E776" w14:textId="1BB5675C" w:rsidR="004B4FCA" w:rsidRPr="00BA6DE5" w:rsidRDefault="00BA6DE5" w:rsidP="008207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08204A0D" w14:textId="77777777" w:rsidR="004B4FCA" w:rsidRPr="00825E33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C58054" w14:textId="232E9C53" w:rsidR="004B4FCA" w:rsidRPr="00610A55" w:rsidRDefault="00AD663E" w:rsidP="00610A5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610A55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D90BC8" w14:textId="77777777" w:rsidR="004B4FCA" w:rsidRPr="00825E33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A5B567" w14:textId="4B47EC0B" w:rsidR="004B4FCA" w:rsidRPr="00274DEC" w:rsidRDefault="00AD663E" w:rsidP="008207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352CD74F" w14:textId="77777777" w:rsidR="004B4FCA" w:rsidRPr="00825E33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CAF98" w14:textId="7A7FB69D" w:rsidR="004B4FCA" w:rsidRPr="002B7694" w:rsidRDefault="00AD663E" w:rsidP="002B769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76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B4FCA" w:rsidRPr="00825E33" w14:paraId="45C83B3A" w14:textId="77777777" w:rsidTr="00926346">
        <w:tc>
          <w:tcPr>
            <w:tcW w:w="4140" w:type="dxa"/>
            <w:shd w:val="clear" w:color="auto" w:fill="auto"/>
          </w:tcPr>
          <w:p w14:paraId="5E9FEBB8" w14:textId="0ADA0CD7" w:rsidR="004B4FCA" w:rsidRPr="003570C6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66CB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22D9EC" w14:textId="2936A36B" w:rsidR="004B4FCA" w:rsidRPr="00825E33" w:rsidRDefault="00BA6DE5" w:rsidP="008207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2C0EF1AD" w14:textId="77777777" w:rsidR="004B4FCA" w:rsidRPr="00825E33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5A4380" w14:textId="1FE9E973" w:rsidR="004B4FCA" w:rsidRPr="00610A55" w:rsidRDefault="00610A55" w:rsidP="00610A5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10A55"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DC748C" w14:textId="77777777" w:rsidR="004B4FCA" w:rsidRPr="00825E33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FD9AE" w14:textId="614FF5E0" w:rsidR="004B4FCA" w:rsidRPr="00AD663E" w:rsidRDefault="00AD663E" w:rsidP="008207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D66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2,684</w:t>
            </w:r>
          </w:p>
        </w:tc>
        <w:tc>
          <w:tcPr>
            <w:tcW w:w="270" w:type="dxa"/>
            <w:shd w:val="clear" w:color="auto" w:fill="auto"/>
          </w:tcPr>
          <w:p w14:paraId="7EFEB23D" w14:textId="77777777" w:rsidR="004B4FCA" w:rsidRPr="00825E33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08B9B0" w14:textId="4129FEED" w:rsidR="004B4FCA" w:rsidRPr="00AD663E" w:rsidRDefault="0025443B" w:rsidP="008207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836</w:t>
            </w:r>
          </w:p>
        </w:tc>
      </w:tr>
      <w:tr w:rsidR="004B4FCA" w:rsidRPr="000B363F" w14:paraId="513583B5" w14:textId="77777777" w:rsidTr="00DE7FE6">
        <w:trPr>
          <w:trHeight w:val="269"/>
        </w:trPr>
        <w:tc>
          <w:tcPr>
            <w:tcW w:w="4140" w:type="dxa"/>
            <w:shd w:val="clear" w:color="auto" w:fill="auto"/>
          </w:tcPr>
          <w:p w14:paraId="5F09D4B0" w14:textId="77777777" w:rsidR="004B4FCA" w:rsidRPr="000B363F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7315096" w14:textId="77777777" w:rsidR="004B4FCA" w:rsidRPr="000B363F" w:rsidRDefault="004B4FCA" w:rsidP="004B4F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ED4C81" w14:textId="77777777" w:rsidR="004B4FCA" w:rsidRPr="000B363F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F9CCBAC" w14:textId="77777777" w:rsidR="004B4FCA" w:rsidRPr="000B363F" w:rsidRDefault="004B4FCA" w:rsidP="004B4FC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3E8B62" w14:textId="77777777" w:rsidR="004B4FCA" w:rsidRPr="000B363F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375F8DC" w14:textId="77777777" w:rsidR="004B4FCA" w:rsidRPr="000B363F" w:rsidRDefault="004B4FCA" w:rsidP="004B4FC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D8C39E" w14:textId="77777777" w:rsidR="004B4FCA" w:rsidRPr="000B363F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D59157" w14:textId="77777777" w:rsidR="004B4FCA" w:rsidRPr="000B363F" w:rsidRDefault="004B4FCA" w:rsidP="004B4FCA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B45D45" w:rsidRPr="00825E33" w14:paraId="2CD149E3" w14:textId="77777777" w:rsidTr="00DE7FE6">
        <w:trPr>
          <w:trHeight w:val="269"/>
        </w:trPr>
        <w:tc>
          <w:tcPr>
            <w:tcW w:w="4140" w:type="dxa"/>
            <w:shd w:val="clear" w:color="auto" w:fill="auto"/>
          </w:tcPr>
          <w:p w14:paraId="3AEF4721" w14:textId="1AE7302E" w:rsidR="00B45D45" w:rsidRPr="00E916F3" w:rsidRDefault="00B45D45" w:rsidP="00B4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70C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ทดรองจ่าย</w:t>
            </w:r>
          </w:p>
        </w:tc>
        <w:tc>
          <w:tcPr>
            <w:tcW w:w="1080" w:type="dxa"/>
            <w:shd w:val="clear" w:color="auto" w:fill="auto"/>
          </w:tcPr>
          <w:p w14:paraId="08889EC6" w14:textId="77777777" w:rsidR="00B45D45" w:rsidRPr="00825E33" w:rsidRDefault="00B45D45" w:rsidP="00B45D4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3FC6FA" w14:textId="77777777" w:rsidR="00B45D45" w:rsidRPr="00825E33" w:rsidRDefault="00B45D45" w:rsidP="00B4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C155BD" w14:textId="77777777" w:rsidR="00B45D45" w:rsidRPr="00825E33" w:rsidRDefault="00B45D45" w:rsidP="00B45D45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503034F" w14:textId="77777777" w:rsidR="00B45D45" w:rsidRPr="00825E33" w:rsidRDefault="00B45D45" w:rsidP="00B4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A2CAC2" w14:textId="77777777" w:rsidR="00B45D45" w:rsidRPr="00274DEC" w:rsidRDefault="00B45D45" w:rsidP="00B45D4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49653E" w14:textId="77777777" w:rsidR="00B45D45" w:rsidRPr="00825E33" w:rsidRDefault="00B45D45" w:rsidP="00B4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BDE399" w14:textId="77777777" w:rsidR="00B45D45" w:rsidRPr="00825E33" w:rsidRDefault="00B45D45" w:rsidP="00B45D45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67201" w:rsidRPr="00825E33" w14:paraId="4D45AB89" w14:textId="77777777" w:rsidTr="00467201">
        <w:trPr>
          <w:trHeight w:val="269"/>
        </w:trPr>
        <w:tc>
          <w:tcPr>
            <w:tcW w:w="4140" w:type="dxa"/>
            <w:shd w:val="clear" w:color="auto" w:fill="auto"/>
          </w:tcPr>
          <w:p w14:paraId="5AE889B2" w14:textId="63481826" w:rsidR="00467201" w:rsidRPr="00E916F3" w:rsidRDefault="00587C22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5F7692D" w14:textId="4ACF50D3" w:rsidR="00467201" w:rsidRPr="00825E33" w:rsidRDefault="008571DE" w:rsidP="008571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46,163</w:t>
            </w:r>
          </w:p>
        </w:tc>
        <w:tc>
          <w:tcPr>
            <w:tcW w:w="270" w:type="dxa"/>
            <w:shd w:val="clear" w:color="auto" w:fill="auto"/>
          </w:tcPr>
          <w:p w14:paraId="1F8AB253" w14:textId="77777777" w:rsidR="00467201" w:rsidRPr="00825E33" w:rsidRDefault="00467201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E7DEDD" w14:textId="0E5C9D1A" w:rsidR="00467201" w:rsidRPr="00825E33" w:rsidRDefault="008571DE" w:rsidP="008571D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5D8D6B" w14:textId="77777777" w:rsidR="00467201" w:rsidRPr="00825E33" w:rsidRDefault="00467201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070023" w14:textId="120397E2" w:rsidR="00467201" w:rsidRPr="008571DE" w:rsidRDefault="008571DE" w:rsidP="008571D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571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9D1662" w14:textId="77777777" w:rsidR="00467201" w:rsidRPr="00825E33" w:rsidRDefault="00467201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707502" w14:textId="2EE67DBD" w:rsidR="00467201" w:rsidRPr="00825E33" w:rsidRDefault="008571DE" w:rsidP="008571D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467201" w:rsidRPr="000B363F" w14:paraId="208A6C7E" w14:textId="77777777" w:rsidTr="001A7A62">
        <w:trPr>
          <w:trHeight w:val="269"/>
        </w:trPr>
        <w:tc>
          <w:tcPr>
            <w:tcW w:w="4140" w:type="dxa"/>
            <w:shd w:val="clear" w:color="auto" w:fill="auto"/>
          </w:tcPr>
          <w:p w14:paraId="0104D367" w14:textId="77777777" w:rsidR="00467201" w:rsidRPr="000B363F" w:rsidRDefault="00467201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12EC147" w14:textId="77777777" w:rsidR="00467201" w:rsidRPr="000B363F" w:rsidRDefault="00467201" w:rsidP="004B4F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B996BC" w14:textId="77777777" w:rsidR="00467201" w:rsidRPr="000B363F" w:rsidRDefault="00467201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FD89CC1" w14:textId="77777777" w:rsidR="00467201" w:rsidRPr="000B363F" w:rsidRDefault="00467201" w:rsidP="004B4FC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40249DF" w14:textId="77777777" w:rsidR="00467201" w:rsidRPr="000B363F" w:rsidRDefault="00467201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6D89480" w14:textId="77777777" w:rsidR="00467201" w:rsidRPr="000B363F" w:rsidRDefault="00467201" w:rsidP="004B4FC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C5DDF3" w14:textId="77777777" w:rsidR="00467201" w:rsidRPr="000B363F" w:rsidRDefault="00467201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E078E3" w14:textId="77777777" w:rsidR="00467201" w:rsidRPr="000B363F" w:rsidRDefault="00467201" w:rsidP="004B4FCA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4B4FCA" w:rsidRPr="00825E33" w14:paraId="109FCD90" w14:textId="77777777" w:rsidTr="008A66C8">
        <w:tc>
          <w:tcPr>
            <w:tcW w:w="4140" w:type="dxa"/>
            <w:shd w:val="clear" w:color="auto" w:fill="auto"/>
          </w:tcPr>
          <w:p w14:paraId="4F8045F6" w14:textId="00DCAED9" w:rsidR="004B4FCA" w:rsidRPr="003570C6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70C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  <w:shd w:val="clear" w:color="auto" w:fill="auto"/>
          </w:tcPr>
          <w:p w14:paraId="0708D699" w14:textId="77777777" w:rsidR="004B4FCA" w:rsidRPr="00825E33" w:rsidRDefault="004B4FCA" w:rsidP="004B4F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1D5218" w14:textId="77777777" w:rsidR="004B4FCA" w:rsidRPr="00825E33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E34A7E" w14:textId="77777777" w:rsidR="004B4FCA" w:rsidRPr="00825E33" w:rsidRDefault="004B4FCA" w:rsidP="004B4FC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ADB3A4" w14:textId="77777777" w:rsidR="004B4FCA" w:rsidRPr="00825E33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D17BC2" w14:textId="77777777" w:rsidR="004B4FCA" w:rsidRPr="00274DEC" w:rsidRDefault="004B4FCA" w:rsidP="004B4FC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85B1DF" w14:textId="77777777" w:rsidR="004B4FCA" w:rsidRPr="00825E33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057D2B" w14:textId="77777777" w:rsidR="004B4FCA" w:rsidRPr="00825E33" w:rsidRDefault="004B4FCA" w:rsidP="004B4FCA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B4FCA" w:rsidRPr="00825E33" w14:paraId="0D7F4E0B" w14:textId="77777777" w:rsidTr="00C23DDF">
        <w:tc>
          <w:tcPr>
            <w:tcW w:w="4140" w:type="dxa"/>
            <w:shd w:val="clear" w:color="auto" w:fill="auto"/>
          </w:tcPr>
          <w:p w14:paraId="11B1F7FC" w14:textId="77777777" w:rsidR="004B4FCA" w:rsidRPr="003570C6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570C6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73833F6F" w14:textId="77777777" w:rsidR="004B4FCA" w:rsidRPr="003570C6" w:rsidRDefault="004B4FCA" w:rsidP="004B4FC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74D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256AB5" w14:textId="77777777" w:rsidR="004B4FCA" w:rsidRPr="003570C6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7B4C16" w14:textId="77777777" w:rsidR="004B4FCA" w:rsidRPr="003570C6" w:rsidRDefault="004B4FCA" w:rsidP="004B4FC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570C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22D9E2" w14:textId="77777777" w:rsidR="004B4FCA" w:rsidRPr="003570C6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0D908A" w14:textId="4A11E3EA" w:rsidR="004B4FCA" w:rsidRPr="00274DEC" w:rsidRDefault="004B4FCA" w:rsidP="008207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60,000</w:t>
            </w:r>
          </w:p>
        </w:tc>
        <w:tc>
          <w:tcPr>
            <w:tcW w:w="270" w:type="dxa"/>
            <w:shd w:val="clear" w:color="auto" w:fill="auto"/>
          </w:tcPr>
          <w:p w14:paraId="4F6EC504" w14:textId="77777777" w:rsidR="004B4FCA" w:rsidRPr="003570C6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88FDD9" w14:textId="66014E07" w:rsidR="004B4FCA" w:rsidRPr="003570C6" w:rsidRDefault="000434EF" w:rsidP="000434E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4B4FCA" w:rsidRPr="000B363F" w14:paraId="647DA845" w14:textId="77777777" w:rsidTr="00A67D05">
        <w:tc>
          <w:tcPr>
            <w:tcW w:w="4140" w:type="dxa"/>
            <w:shd w:val="clear" w:color="auto" w:fill="auto"/>
          </w:tcPr>
          <w:p w14:paraId="67E1B829" w14:textId="77777777" w:rsidR="004B4FCA" w:rsidRPr="000B363F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962F7A0" w14:textId="77777777" w:rsidR="004B4FCA" w:rsidRPr="000B363F" w:rsidRDefault="004B4FCA" w:rsidP="004B4F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C2A332" w14:textId="77777777" w:rsidR="004B4FCA" w:rsidRPr="000B363F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9FB887B" w14:textId="77777777" w:rsidR="004B4FCA" w:rsidRPr="000B363F" w:rsidRDefault="004B4FCA" w:rsidP="004B4FC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AFD649" w14:textId="77777777" w:rsidR="004B4FCA" w:rsidRPr="000B363F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1BC9540" w14:textId="77777777" w:rsidR="004B4FCA" w:rsidRPr="000B363F" w:rsidRDefault="004B4FCA" w:rsidP="004B4FC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AB66CDA" w14:textId="77777777" w:rsidR="004B4FCA" w:rsidRPr="000B363F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7AAE4E" w14:textId="77777777" w:rsidR="004B4FCA" w:rsidRPr="000B363F" w:rsidRDefault="004B4FCA" w:rsidP="004B4FCA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6560C0" w:rsidRPr="00591F17" w14:paraId="159E074F" w14:textId="77777777" w:rsidTr="00A67D05">
        <w:tc>
          <w:tcPr>
            <w:tcW w:w="4140" w:type="dxa"/>
            <w:shd w:val="clear" w:color="auto" w:fill="auto"/>
          </w:tcPr>
          <w:p w14:paraId="4271501B" w14:textId="43E8800A" w:rsidR="006560C0" w:rsidRPr="00591F17" w:rsidRDefault="006560C0" w:rsidP="0065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FE3F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101AE458" w14:textId="77777777" w:rsidR="006560C0" w:rsidRPr="00591F17" w:rsidRDefault="006560C0" w:rsidP="006560C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B6B0D9" w14:textId="77777777" w:rsidR="006560C0" w:rsidRPr="00591F17" w:rsidRDefault="006560C0" w:rsidP="0065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5AB6D77" w14:textId="77777777" w:rsidR="006560C0" w:rsidRPr="00591F17" w:rsidRDefault="006560C0" w:rsidP="006560C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935926" w14:textId="77777777" w:rsidR="006560C0" w:rsidRPr="00591F17" w:rsidRDefault="006560C0" w:rsidP="0065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BD00EBA" w14:textId="77777777" w:rsidR="006560C0" w:rsidRPr="00591F17" w:rsidRDefault="006560C0" w:rsidP="006560C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D1BC3B" w14:textId="77777777" w:rsidR="006560C0" w:rsidRPr="00591F17" w:rsidRDefault="006560C0" w:rsidP="0065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2EE1EE" w14:textId="77777777" w:rsidR="006560C0" w:rsidRPr="00591F17" w:rsidRDefault="006560C0" w:rsidP="006560C0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560C0" w:rsidRPr="00591F17" w14:paraId="3C9CD9A7" w14:textId="77777777" w:rsidTr="0071339E">
        <w:tc>
          <w:tcPr>
            <w:tcW w:w="4140" w:type="dxa"/>
            <w:shd w:val="clear" w:color="auto" w:fill="auto"/>
          </w:tcPr>
          <w:p w14:paraId="3373B0AC" w14:textId="0CF9F7A7" w:rsidR="006560C0" w:rsidRPr="00591F17" w:rsidRDefault="006560C0" w:rsidP="0065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276E1D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784D7678" w14:textId="04EBC376" w:rsidR="006560C0" w:rsidRPr="002414F8" w:rsidRDefault="002B7694" w:rsidP="002B769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14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C6DE71" w14:textId="77777777" w:rsidR="006560C0" w:rsidRPr="002414F8" w:rsidRDefault="006560C0" w:rsidP="0065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  <w:tab w:val="decimal" w:pos="790"/>
              </w:tabs>
              <w:spacing w:line="240" w:lineRule="auto"/>
              <w:ind w:left="-1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5070D7" w14:textId="691926A0" w:rsidR="006560C0" w:rsidRPr="002414F8" w:rsidRDefault="002B7694" w:rsidP="002B769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14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05AF24" w14:textId="77777777" w:rsidR="006560C0" w:rsidRPr="002414F8" w:rsidRDefault="006560C0" w:rsidP="0065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1CB30D" w14:textId="0C45410C" w:rsidR="006560C0" w:rsidRPr="008207C3" w:rsidRDefault="006560C0" w:rsidP="008207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07C3">
              <w:rPr>
                <w:rFonts w:asciiTheme="majorBidi" w:hAnsiTheme="majorBidi" w:cstheme="majorBidi"/>
                <w:sz w:val="30"/>
                <w:szCs w:val="30"/>
              </w:rPr>
              <w:t>2,032</w:t>
            </w:r>
          </w:p>
        </w:tc>
        <w:tc>
          <w:tcPr>
            <w:tcW w:w="270" w:type="dxa"/>
            <w:shd w:val="clear" w:color="auto" w:fill="auto"/>
          </w:tcPr>
          <w:p w14:paraId="500DAB53" w14:textId="77777777" w:rsidR="006560C0" w:rsidRPr="002414F8" w:rsidRDefault="006560C0" w:rsidP="0065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  <w:tab w:val="decimal" w:pos="79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72726F" w14:textId="63B63897" w:rsidR="006560C0" w:rsidRPr="002414F8" w:rsidRDefault="002B7694" w:rsidP="002B769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14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414F8" w:rsidRPr="00591F17" w14:paraId="754B9ECB" w14:textId="77777777" w:rsidTr="0071339E">
        <w:tc>
          <w:tcPr>
            <w:tcW w:w="4140" w:type="dxa"/>
            <w:shd w:val="clear" w:color="auto" w:fill="auto"/>
          </w:tcPr>
          <w:p w14:paraId="21DB316F" w14:textId="19CE4522" w:rsidR="002414F8" w:rsidRPr="00276E1D" w:rsidRDefault="00343033" w:rsidP="00241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บุคคลหรือ</w:t>
            </w:r>
            <w:r w:rsidR="002414F8"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1043681" w14:textId="5038A3A4" w:rsidR="002414F8" w:rsidRPr="002414F8" w:rsidRDefault="00AD7918" w:rsidP="008207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44,090</w:t>
            </w:r>
          </w:p>
        </w:tc>
        <w:tc>
          <w:tcPr>
            <w:tcW w:w="270" w:type="dxa"/>
            <w:shd w:val="clear" w:color="auto" w:fill="auto"/>
          </w:tcPr>
          <w:p w14:paraId="49ABE222" w14:textId="77777777" w:rsidR="002414F8" w:rsidRPr="002414F8" w:rsidRDefault="002414F8" w:rsidP="00241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  <w:tab w:val="decimal" w:pos="790"/>
              </w:tabs>
              <w:spacing w:line="240" w:lineRule="auto"/>
              <w:ind w:left="-1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20F0226" w14:textId="654AFC49" w:rsidR="002414F8" w:rsidRPr="002414F8" w:rsidRDefault="002414F8" w:rsidP="008207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14F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74D256CD" w14:textId="77777777" w:rsidR="002414F8" w:rsidRPr="002414F8" w:rsidRDefault="002414F8" w:rsidP="00241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458DEFF" w14:textId="5F270248" w:rsidR="002414F8" w:rsidRPr="008207C3" w:rsidRDefault="00AD7918" w:rsidP="008207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07C3">
              <w:rPr>
                <w:rFonts w:asciiTheme="majorBidi" w:hAnsiTheme="majorBidi" w:cstheme="majorBidi"/>
                <w:sz w:val="30"/>
                <w:szCs w:val="30"/>
              </w:rPr>
              <w:t>44,090</w:t>
            </w:r>
          </w:p>
        </w:tc>
        <w:tc>
          <w:tcPr>
            <w:tcW w:w="270" w:type="dxa"/>
            <w:shd w:val="clear" w:color="auto" w:fill="auto"/>
          </w:tcPr>
          <w:p w14:paraId="206FC577" w14:textId="77777777" w:rsidR="002414F8" w:rsidRPr="002414F8" w:rsidRDefault="002414F8" w:rsidP="00241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  <w:tab w:val="decimal" w:pos="79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71E20" w14:textId="0457B0FA" w:rsidR="002414F8" w:rsidRPr="002414F8" w:rsidRDefault="002414F8" w:rsidP="008207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14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</w:tr>
      <w:tr w:rsidR="002414F8" w:rsidRPr="00591F17" w14:paraId="36B1B492" w14:textId="77777777" w:rsidTr="0071339E">
        <w:tc>
          <w:tcPr>
            <w:tcW w:w="4140" w:type="dxa"/>
            <w:shd w:val="clear" w:color="auto" w:fill="auto"/>
          </w:tcPr>
          <w:p w14:paraId="410C6604" w14:textId="66594245" w:rsidR="002414F8" w:rsidRPr="00276E1D" w:rsidRDefault="002414F8" w:rsidP="00241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66CB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3B26DE4" w14:textId="56359810" w:rsidR="002414F8" w:rsidRDefault="00AD7918" w:rsidP="008207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44,090</w:t>
            </w:r>
          </w:p>
        </w:tc>
        <w:tc>
          <w:tcPr>
            <w:tcW w:w="270" w:type="dxa"/>
            <w:shd w:val="clear" w:color="auto" w:fill="auto"/>
          </w:tcPr>
          <w:p w14:paraId="3F2E6D6A" w14:textId="77777777" w:rsidR="002414F8" w:rsidRPr="002B7694" w:rsidRDefault="002414F8" w:rsidP="00241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  <w:tab w:val="decimal" w:pos="790"/>
              </w:tabs>
              <w:spacing w:line="240" w:lineRule="auto"/>
              <w:ind w:left="-11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3284E13" w14:textId="7CD366AF" w:rsidR="002414F8" w:rsidRDefault="002414F8" w:rsidP="008207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6C48358C" w14:textId="77777777" w:rsidR="002414F8" w:rsidRPr="002B7694" w:rsidRDefault="002414F8" w:rsidP="00241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93B256F" w14:textId="7E8EC3E8" w:rsidR="002414F8" w:rsidRPr="002B7694" w:rsidRDefault="008207C3" w:rsidP="008207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46,122</w:t>
            </w:r>
          </w:p>
        </w:tc>
        <w:tc>
          <w:tcPr>
            <w:tcW w:w="270" w:type="dxa"/>
            <w:shd w:val="clear" w:color="auto" w:fill="auto"/>
          </w:tcPr>
          <w:p w14:paraId="5D17EA9D" w14:textId="77777777" w:rsidR="002414F8" w:rsidRPr="002B7694" w:rsidRDefault="002414F8" w:rsidP="00241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  <w:tab w:val="decimal" w:pos="79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07A53" w14:textId="6794C051" w:rsidR="002414F8" w:rsidRDefault="002414F8" w:rsidP="008207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</w:tr>
      <w:tr w:rsidR="006560C0" w:rsidRPr="000B363F" w14:paraId="394FDB55" w14:textId="77777777" w:rsidTr="006560C0">
        <w:tc>
          <w:tcPr>
            <w:tcW w:w="4140" w:type="dxa"/>
            <w:shd w:val="clear" w:color="auto" w:fill="auto"/>
          </w:tcPr>
          <w:p w14:paraId="7D247A4F" w14:textId="77777777" w:rsidR="006560C0" w:rsidRPr="000B363F" w:rsidRDefault="006560C0" w:rsidP="0065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B7511BF" w14:textId="77777777" w:rsidR="006560C0" w:rsidRPr="000B363F" w:rsidRDefault="006560C0" w:rsidP="006560C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536BFB3" w14:textId="77777777" w:rsidR="006560C0" w:rsidRPr="000B363F" w:rsidRDefault="006560C0" w:rsidP="0065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06524D9" w14:textId="77777777" w:rsidR="006560C0" w:rsidRPr="000B363F" w:rsidRDefault="006560C0" w:rsidP="006560C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43651C" w14:textId="77777777" w:rsidR="006560C0" w:rsidRPr="000B363F" w:rsidRDefault="006560C0" w:rsidP="0065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B8AB991" w14:textId="77777777" w:rsidR="006560C0" w:rsidRPr="000B363F" w:rsidRDefault="006560C0" w:rsidP="006560C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FDB3B6" w14:textId="77777777" w:rsidR="006560C0" w:rsidRPr="000B363F" w:rsidRDefault="006560C0" w:rsidP="0065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E42442" w14:textId="77777777" w:rsidR="006560C0" w:rsidRPr="000B363F" w:rsidRDefault="006560C0" w:rsidP="006560C0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6560C0" w:rsidRPr="00825E33" w14:paraId="698751DD" w14:textId="77777777" w:rsidTr="00FE3F8A">
        <w:tc>
          <w:tcPr>
            <w:tcW w:w="4140" w:type="dxa"/>
            <w:shd w:val="clear" w:color="auto" w:fill="auto"/>
          </w:tcPr>
          <w:p w14:paraId="2F030910" w14:textId="1CB48103" w:rsidR="006560C0" w:rsidRPr="00276E1D" w:rsidRDefault="006560C0" w:rsidP="0065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E3F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้อื่น</w:t>
            </w:r>
          </w:p>
        </w:tc>
        <w:tc>
          <w:tcPr>
            <w:tcW w:w="1080" w:type="dxa"/>
            <w:shd w:val="clear" w:color="auto" w:fill="auto"/>
          </w:tcPr>
          <w:p w14:paraId="227F82B5" w14:textId="77777777" w:rsidR="006560C0" w:rsidRPr="00825E33" w:rsidRDefault="006560C0" w:rsidP="006560C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C60FB5" w14:textId="77777777" w:rsidR="006560C0" w:rsidRPr="00825E33" w:rsidRDefault="006560C0" w:rsidP="0065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553DD7" w14:textId="77777777" w:rsidR="006560C0" w:rsidRPr="00825E33" w:rsidRDefault="006560C0" w:rsidP="006560C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322596" w14:textId="77777777" w:rsidR="006560C0" w:rsidRPr="00825E33" w:rsidRDefault="006560C0" w:rsidP="0065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D8EC71" w14:textId="77777777" w:rsidR="006560C0" w:rsidRPr="00274DEC" w:rsidRDefault="006560C0" w:rsidP="006560C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F39C1F" w14:textId="77777777" w:rsidR="006560C0" w:rsidRPr="00825E33" w:rsidRDefault="006560C0" w:rsidP="0065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B9087C" w14:textId="77777777" w:rsidR="006560C0" w:rsidRPr="00825E33" w:rsidRDefault="006560C0" w:rsidP="006560C0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560C0" w:rsidRPr="00825E33" w14:paraId="39A37D7D" w14:textId="77777777" w:rsidTr="00FE3F8A">
        <w:tc>
          <w:tcPr>
            <w:tcW w:w="4140" w:type="dxa"/>
            <w:shd w:val="clear" w:color="auto" w:fill="auto"/>
          </w:tcPr>
          <w:p w14:paraId="01BE2AFD" w14:textId="272DCC77" w:rsidR="006560C0" w:rsidRPr="00276E1D" w:rsidRDefault="006560C0" w:rsidP="0065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276E1D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783DF4F" w14:textId="478E24EE" w:rsidR="006560C0" w:rsidRPr="00825E33" w:rsidRDefault="006560C0" w:rsidP="006560C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1AD645" w14:textId="77777777" w:rsidR="006560C0" w:rsidRPr="00825E33" w:rsidRDefault="006560C0" w:rsidP="0065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59AC3E6" w14:textId="1C397188" w:rsidR="006560C0" w:rsidRPr="00825E33" w:rsidRDefault="006560C0" w:rsidP="006560C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5A1631" w14:textId="77777777" w:rsidR="006560C0" w:rsidRPr="00825E33" w:rsidRDefault="006560C0" w:rsidP="0065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411FBCA" w14:textId="003064DA" w:rsidR="006560C0" w:rsidRPr="00274DEC" w:rsidRDefault="006560C0" w:rsidP="008207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</w:t>
            </w:r>
            <w:r w:rsidRPr="006560C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421</w:t>
            </w:r>
          </w:p>
        </w:tc>
        <w:tc>
          <w:tcPr>
            <w:tcW w:w="270" w:type="dxa"/>
            <w:shd w:val="clear" w:color="auto" w:fill="auto"/>
          </w:tcPr>
          <w:p w14:paraId="50F551BE" w14:textId="77777777" w:rsidR="006560C0" w:rsidRPr="00825E33" w:rsidRDefault="006560C0" w:rsidP="0065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4DCC4C" w14:textId="31994B78" w:rsidR="006560C0" w:rsidRPr="00825E33" w:rsidRDefault="006560C0" w:rsidP="006560C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7E2D744" w14:textId="77777777" w:rsidR="005D4A6F" w:rsidRPr="00CC1793" w:rsidRDefault="005D4A6F" w:rsidP="001C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22F8BFE" w14:textId="77777777" w:rsidR="000B363F" w:rsidRPr="000B363F" w:rsidRDefault="000B363F" w:rsidP="000B3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B363F">
        <w:rPr>
          <w:rFonts w:asciiTheme="majorBidi" w:hAnsiTheme="majorBidi" w:cstheme="majorBidi"/>
          <w:i/>
          <w:iCs/>
          <w:sz w:val="30"/>
          <w:szCs w:val="30"/>
          <w:cs/>
        </w:rPr>
        <w:t>เงินทดรองจ่ายแก่บุคคลที่เกี่ยวข้องกัน</w:t>
      </w:r>
    </w:p>
    <w:p w14:paraId="6592BC0F" w14:textId="77777777" w:rsidR="000B363F" w:rsidRPr="00CC1793" w:rsidRDefault="000B363F" w:rsidP="000B3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0B363F">
        <w:rPr>
          <w:rFonts w:asciiTheme="majorBidi" w:hAnsiTheme="majorBidi" w:cstheme="majorBidi"/>
          <w:b/>
          <w:bCs/>
          <w:i/>
          <w:iCs/>
          <w:sz w:val="30"/>
          <w:szCs w:val="30"/>
        </w:rPr>
        <w:t> </w:t>
      </w:r>
    </w:p>
    <w:p w14:paraId="4E84969B" w14:textId="0104F3B8" w:rsidR="008753E3" w:rsidRPr="003A428C" w:rsidRDefault="003D137F" w:rsidP="003A4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</w:rPr>
        <w:t>ณ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>
        <w:rPr>
          <w:rFonts w:asciiTheme="majorBidi" w:hAnsiTheme="majorBidi"/>
          <w:sz w:val="30"/>
          <w:szCs w:val="30"/>
        </w:rPr>
        <w:t>30</w:t>
      </w:r>
      <w:r>
        <w:rPr>
          <w:rFonts w:asciiTheme="majorBidi" w:hAnsiTheme="majorBidi" w:hint="cs"/>
          <w:sz w:val="30"/>
          <w:szCs w:val="30"/>
          <w:cs/>
        </w:rPr>
        <w:t xml:space="preserve"> มิถุนายน</w:t>
      </w:r>
      <w:r w:rsidR="00A17964">
        <w:rPr>
          <w:rFonts w:asciiTheme="majorBidi" w:hAnsiTheme="majorBidi" w:hint="cs"/>
          <w:sz w:val="30"/>
          <w:szCs w:val="30"/>
          <w:cs/>
        </w:rPr>
        <w:t xml:space="preserve"> </w:t>
      </w:r>
      <w:r w:rsidR="00A17964">
        <w:rPr>
          <w:rFonts w:asciiTheme="majorBidi" w:hAnsiTheme="majorBidi"/>
          <w:sz w:val="30"/>
          <w:szCs w:val="30"/>
        </w:rPr>
        <w:t>2568</w:t>
      </w:r>
      <w:r w:rsidR="000B363F" w:rsidRPr="000B363F">
        <w:rPr>
          <w:rFonts w:asciiTheme="majorBidi" w:hAnsiTheme="majorBidi"/>
          <w:sz w:val="30"/>
          <w:szCs w:val="30"/>
          <w:cs/>
        </w:rPr>
        <w:t xml:space="preserve"> </w:t>
      </w:r>
      <w:r w:rsidR="000B363F" w:rsidRPr="000B363F">
        <w:rPr>
          <w:rFonts w:asciiTheme="majorBidi" w:hAnsiTheme="majorBidi" w:hint="cs"/>
          <w:sz w:val="30"/>
          <w:szCs w:val="30"/>
          <w:cs/>
        </w:rPr>
        <w:t>บริษัทมี</w:t>
      </w:r>
      <w:r w:rsidR="00292CFE">
        <w:rPr>
          <w:rFonts w:asciiTheme="majorBidi" w:hAnsiTheme="majorBidi" w:hint="cs"/>
          <w:sz w:val="30"/>
          <w:szCs w:val="30"/>
          <w:cs/>
        </w:rPr>
        <w:t>เงิน</w:t>
      </w:r>
      <w:r w:rsidR="000B363F" w:rsidRPr="000B363F">
        <w:rPr>
          <w:rFonts w:asciiTheme="majorBidi" w:hAnsiTheme="majorBidi" w:hint="cs"/>
          <w:sz w:val="30"/>
          <w:szCs w:val="30"/>
          <w:cs/>
        </w:rPr>
        <w:t>ทดรองจ่ายแก่บุคคลที่เกี่ยวข้องกัน</w:t>
      </w:r>
      <w:r w:rsidR="005A7BB3">
        <w:rPr>
          <w:rFonts w:asciiTheme="majorBidi" w:hAnsiTheme="majorBidi" w:hint="cs"/>
          <w:sz w:val="30"/>
          <w:szCs w:val="30"/>
          <w:cs/>
        </w:rPr>
        <w:t>เป็น</w:t>
      </w:r>
      <w:r w:rsidR="00A17964">
        <w:rPr>
          <w:rFonts w:asciiTheme="majorBidi" w:hAnsiTheme="majorBidi" w:hint="cs"/>
          <w:sz w:val="30"/>
          <w:szCs w:val="30"/>
          <w:cs/>
        </w:rPr>
        <w:t xml:space="preserve">จำนวนเงิน </w:t>
      </w:r>
      <w:r w:rsidR="00A17964">
        <w:rPr>
          <w:rFonts w:asciiTheme="majorBidi" w:hAnsiTheme="majorBidi"/>
          <w:sz w:val="30"/>
          <w:szCs w:val="30"/>
        </w:rPr>
        <w:t>46.16</w:t>
      </w:r>
      <w:r w:rsidR="00A17964">
        <w:rPr>
          <w:rFonts w:asciiTheme="majorBidi" w:hAnsiTheme="majorBidi" w:hint="cs"/>
          <w:sz w:val="30"/>
          <w:szCs w:val="30"/>
          <w:cs/>
        </w:rPr>
        <w:t xml:space="preserve"> ล้านบาท</w:t>
      </w:r>
      <w:r w:rsidR="000B363F" w:rsidRPr="000B363F">
        <w:rPr>
          <w:rFonts w:asciiTheme="majorBidi" w:hAnsiTheme="majorBidi"/>
          <w:sz w:val="30"/>
          <w:szCs w:val="30"/>
          <w:cs/>
        </w:rPr>
        <w:t xml:space="preserve"> </w:t>
      </w:r>
      <w:r w:rsidR="00A17964">
        <w:rPr>
          <w:rFonts w:asciiTheme="majorBidi" w:hAnsiTheme="majorBidi"/>
          <w:sz w:val="30"/>
          <w:szCs w:val="30"/>
          <w:cs/>
        </w:rPr>
        <w:br/>
      </w:r>
      <w:r w:rsidR="000B363F" w:rsidRPr="000B363F">
        <w:rPr>
          <w:rFonts w:asciiTheme="majorBidi" w:hAnsiTheme="majorBidi" w:hint="cs"/>
          <w:sz w:val="30"/>
          <w:szCs w:val="30"/>
          <w:cs/>
        </w:rPr>
        <w:t>เพื่อ</w:t>
      </w:r>
      <w:r w:rsidR="0062331D">
        <w:rPr>
          <w:rFonts w:asciiTheme="majorBidi" w:hAnsiTheme="majorBidi" w:hint="cs"/>
          <w:sz w:val="30"/>
          <w:szCs w:val="30"/>
          <w:cs/>
        </w:rPr>
        <w:t>วัตถุประสงค์ในการ</w:t>
      </w:r>
      <w:r w:rsidR="003F1AD2">
        <w:rPr>
          <w:rFonts w:asciiTheme="majorBidi" w:hAnsiTheme="majorBidi" w:hint="cs"/>
          <w:sz w:val="30"/>
          <w:szCs w:val="30"/>
          <w:cs/>
        </w:rPr>
        <w:t>ซื้อวัตถุดิบ</w:t>
      </w:r>
      <w:r w:rsidR="00E12F17">
        <w:rPr>
          <w:rFonts w:asciiTheme="majorBidi" w:hAnsiTheme="majorBidi" w:hint="cs"/>
          <w:sz w:val="30"/>
          <w:szCs w:val="30"/>
          <w:cs/>
        </w:rPr>
        <w:t>สำหรับ</w:t>
      </w:r>
      <w:r w:rsidR="00FE72D1">
        <w:rPr>
          <w:rFonts w:asciiTheme="majorBidi" w:hAnsiTheme="majorBidi" w:hint="cs"/>
          <w:sz w:val="30"/>
          <w:szCs w:val="30"/>
          <w:cs/>
        </w:rPr>
        <w:t>บริษัท</w:t>
      </w:r>
      <w:r w:rsidR="000B363F" w:rsidRPr="000B363F">
        <w:rPr>
          <w:rFonts w:asciiTheme="majorBidi" w:hAnsiTheme="majorBidi"/>
          <w:sz w:val="30"/>
          <w:szCs w:val="30"/>
          <w:cs/>
        </w:rPr>
        <w:t xml:space="preserve"> </w:t>
      </w:r>
    </w:p>
    <w:p w14:paraId="1A6D1BF6" w14:textId="77777777" w:rsidR="003A428C" w:rsidRDefault="003A4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B2E415E" w14:textId="7B161D40" w:rsidR="001C6B5F" w:rsidRPr="00AD071D" w:rsidRDefault="001C6B5F" w:rsidP="001C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D071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สัญญาสำคัญ</w:t>
      </w:r>
    </w:p>
    <w:p w14:paraId="688E9E38" w14:textId="77777777" w:rsidR="001C6B5F" w:rsidRPr="00E916F3" w:rsidRDefault="001C6B5F" w:rsidP="001C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258B9EA" w14:textId="77777777" w:rsidR="001C6B5F" w:rsidRDefault="001C6B5F" w:rsidP="001C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3B2F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สัญญาเช่าที่ดิน</w:t>
      </w:r>
    </w:p>
    <w:p w14:paraId="60E10B3D" w14:textId="77777777" w:rsidR="001C6B5F" w:rsidRPr="00E916F3" w:rsidRDefault="001C6B5F" w:rsidP="001C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791D12" w14:textId="24CDA7A1" w:rsidR="001C6B5F" w:rsidRDefault="001C6B5F" w:rsidP="001C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E93B2F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1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ตุลาคม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2566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บริษัทได้ทำสัญญาเช่าที่ดินกับบริษัทย่อยแห่งหนึ่ง เพื่อให้เช่าที่ดินสำหรับก่อสร้างอาคารสำนักงาน โรงงาน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ห้องเย็</w:t>
      </w:r>
      <w:r w:rsidRPr="001F4CB0">
        <w:rPr>
          <w:rFonts w:asciiTheme="majorBidi" w:hAnsiTheme="majorBidi" w:hint="cs"/>
          <w:sz w:val="30"/>
          <w:szCs w:val="30"/>
          <w:cs/>
        </w:rPr>
        <w:t>น</w:t>
      </w:r>
      <w:r w:rsidRPr="001F4CB0">
        <w:rPr>
          <w:rFonts w:asciiTheme="majorBidi" w:hAnsiTheme="majorBidi"/>
          <w:sz w:val="30"/>
          <w:szCs w:val="30"/>
          <w:cs/>
        </w:rPr>
        <w:t xml:space="preserve"> </w:t>
      </w:r>
      <w:r w:rsidRPr="001F4CB0">
        <w:rPr>
          <w:rFonts w:asciiTheme="majorBidi" w:hAnsiTheme="majorBidi" w:hint="cs"/>
          <w:sz w:val="30"/>
          <w:szCs w:val="30"/>
          <w:cs/>
        </w:rPr>
        <w:t>และ</w:t>
      </w:r>
      <w:r w:rsidR="00284B76" w:rsidRPr="001F4CB0">
        <w:rPr>
          <w:rFonts w:asciiTheme="majorBidi" w:hAnsiTheme="majorBidi" w:hint="cs"/>
          <w:sz w:val="30"/>
          <w:szCs w:val="30"/>
          <w:cs/>
        </w:rPr>
        <w:t>คลัง</w:t>
      </w:r>
      <w:r w:rsidRPr="001F4CB0">
        <w:rPr>
          <w:rFonts w:asciiTheme="majorBidi" w:hAnsiTheme="majorBidi" w:hint="cs"/>
          <w:sz w:val="30"/>
          <w:szCs w:val="30"/>
          <w:cs/>
        </w:rPr>
        <w:t>สินค้า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โดยมีกำหนดระยะเวลา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30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ปี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นับตั้งแต่วันที่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1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ตุลาคม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2566</w:t>
      </w:r>
      <w:r w:rsidRPr="00E93B2F">
        <w:rPr>
          <w:rFonts w:asciiTheme="majorBidi" w:hAnsiTheme="majorBidi"/>
          <w:sz w:val="30"/>
          <w:szCs w:val="30"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 xml:space="preserve">ถึง </w:t>
      </w:r>
      <w:r w:rsidR="00284B76">
        <w:rPr>
          <w:rFonts w:asciiTheme="majorBidi" w:hAnsiTheme="majorBidi"/>
          <w:sz w:val="30"/>
          <w:szCs w:val="30"/>
          <w:cs/>
        </w:rPr>
        <w:br/>
      </w:r>
      <w:r w:rsidRPr="00E93B2F">
        <w:rPr>
          <w:rFonts w:asciiTheme="majorBidi" w:hAnsiTheme="majorBidi"/>
          <w:sz w:val="30"/>
          <w:szCs w:val="30"/>
        </w:rPr>
        <w:t>30</w:t>
      </w:r>
      <w:r w:rsidRPr="00E93B2F">
        <w:rPr>
          <w:rFonts w:asciiTheme="majorBidi" w:hAnsiTheme="majorBidi" w:hint="cs"/>
          <w:sz w:val="30"/>
          <w:szCs w:val="30"/>
          <w:cs/>
        </w:rPr>
        <w:t xml:space="preserve"> กันยายน </w:t>
      </w:r>
      <w:r w:rsidRPr="00E93B2F">
        <w:rPr>
          <w:rFonts w:asciiTheme="majorBidi" w:hAnsiTheme="majorBidi"/>
          <w:sz w:val="30"/>
          <w:szCs w:val="30"/>
        </w:rPr>
        <w:t xml:space="preserve">2596 </w:t>
      </w:r>
      <w:r w:rsidRPr="00E93B2F">
        <w:rPr>
          <w:rFonts w:asciiTheme="majorBidi" w:hAnsiTheme="majorBidi" w:hint="cs"/>
          <w:sz w:val="30"/>
          <w:szCs w:val="30"/>
          <w:cs/>
        </w:rPr>
        <w:t>และอัตราค่าเช่าตามที่ระบุในสัญญา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</w:p>
    <w:p w14:paraId="7C6103E1" w14:textId="77777777" w:rsidR="000B363F" w:rsidRDefault="000B363F" w:rsidP="00A94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3B91891F" w14:textId="6E70E729" w:rsidR="00A949AE" w:rsidRDefault="00A949AE" w:rsidP="00A94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57123">
        <w:rPr>
          <w:rFonts w:asciiTheme="majorBidi" w:hAnsiTheme="majorBidi" w:hint="cs"/>
          <w:i/>
          <w:iCs/>
          <w:sz w:val="30"/>
          <w:szCs w:val="30"/>
          <w:cs/>
        </w:rPr>
        <w:t>สัญญาว่าจ้างผลิต</w:t>
      </w:r>
    </w:p>
    <w:p w14:paraId="59463351" w14:textId="77777777" w:rsidR="00A949AE" w:rsidRPr="00C15C97" w:rsidRDefault="00A949AE" w:rsidP="00A94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77F440" w14:textId="7E46E2DF" w:rsidR="00595E03" w:rsidRPr="00D63D7E" w:rsidRDefault="00595E03" w:rsidP="00595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D63D7E">
        <w:rPr>
          <w:rFonts w:asciiTheme="majorBidi" w:hAnsiTheme="majorBidi" w:hint="cs"/>
          <w:sz w:val="30"/>
          <w:szCs w:val="30"/>
          <w:cs/>
        </w:rPr>
        <w:t>บริษัทได้ทำสัญญาว่าจ้างผลิตกับ</w:t>
      </w:r>
      <w:r>
        <w:rPr>
          <w:rFonts w:asciiTheme="majorBidi" w:hAnsiTheme="majorBidi" w:hint="cs"/>
          <w:sz w:val="30"/>
          <w:szCs w:val="30"/>
          <w:cs/>
        </w:rPr>
        <w:t>บริษัทย่อย</w:t>
      </w:r>
      <w:r w:rsidR="005B7FCB">
        <w:rPr>
          <w:rFonts w:asciiTheme="majorBidi" w:hAnsiTheme="majorBidi" w:hint="cs"/>
          <w:sz w:val="30"/>
          <w:szCs w:val="30"/>
          <w:cs/>
        </w:rPr>
        <w:t>แห่งหนึ่ง</w:t>
      </w:r>
      <w:r w:rsidR="00283AA4">
        <w:rPr>
          <w:rFonts w:asciiTheme="majorBidi" w:hAnsiTheme="majorBidi" w:hint="cs"/>
          <w:sz w:val="30"/>
          <w:szCs w:val="30"/>
          <w:cs/>
        </w:rPr>
        <w:t xml:space="preserve"> </w:t>
      </w:r>
      <w:r w:rsidRPr="00D63D7E">
        <w:rPr>
          <w:rFonts w:asciiTheme="majorBidi" w:hAnsiTheme="majorBidi" w:hint="cs"/>
          <w:sz w:val="30"/>
          <w:szCs w:val="30"/>
          <w:cs/>
        </w:rPr>
        <w:t>โดยบริษัทตกลงให้</w:t>
      </w:r>
      <w:r w:rsidR="00985387">
        <w:rPr>
          <w:rFonts w:asciiTheme="majorBidi" w:hAnsiTheme="majorBidi" w:hint="cs"/>
          <w:sz w:val="30"/>
          <w:szCs w:val="30"/>
          <w:cs/>
        </w:rPr>
        <w:t>บริษัทย่อย</w:t>
      </w:r>
      <w:r w:rsidRPr="00D63D7E">
        <w:rPr>
          <w:rFonts w:asciiTheme="majorBidi" w:hAnsiTheme="majorBidi" w:hint="cs"/>
          <w:sz w:val="30"/>
          <w:szCs w:val="30"/>
          <w:cs/>
        </w:rPr>
        <w:t>ทำการผลิตสินค้า</w:t>
      </w:r>
      <w:r w:rsidRPr="00D63D7E">
        <w:rPr>
          <w:rFonts w:asciiTheme="majorBidi" w:hAnsiTheme="majorBidi"/>
          <w:sz w:val="30"/>
          <w:szCs w:val="30"/>
          <w:cs/>
        </w:rPr>
        <w:t xml:space="preserve"> </w:t>
      </w:r>
      <w:r w:rsidR="00A37287">
        <w:rPr>
          <w:rFonts w:asciiTheme="majorBidi" w:hAnsiTheme="majorBidi"/>
          <w:sz w:val="30"/>
          <w:szCs w:val="30"/>
        </w:rPr>
        <w:br/>
      </w:r>
      <w:r w:rsidRPr="00D63D7E">
        <w:rPr>
          <w:rFonts w:asciiTheme="majorBidi" w:hAnsiTheme="majorBidi" w:hint="cs"/>
          <w:sz w:val="30"/>
          <w:szCs w:val="30"/>
          <w:cs/>
        </w:rPr>
        <w:t>ควบคุมคุณภาพ</w:t>
      </w:r>
      <w:r w:rsidRPr="00D63D7E">
        <w:rPr>
          <w:rFonts w:asciiTheme="majorBidi" w:hAnsiTheme="majorBidi"/>
          <w:sz w:val="30"/>
          <w:szCs w:val="30"/>
          <w:cs/>
        </w:rPr>
        <w:t xml:space="preserve"> </w:t>
      </w:r>
      <w:r w:rsidRPr="00D63D7E">
        <w:rPr>
          <w:rFonts w:asciiTheme="majorBidi" w:hAnsiTheme="majorBidi" w:hint="cs"/>
          <w:sz w:val="30"/>
          <w:szCs w:val="30"/>
          <w:cs/>
        </w:rPr>
        <w:t>และเก็บรักษาผลิตภัณฑ์ของบริษัท</w:t>
      </w:r>
      <w:r w:rsidRPr="00D63D7E">
        <w:rPr>
          <w:rFonts w:asciiTheme="majorBidi" w:hAnsiTheme="majorBidi"/>
          <w:sz w:val="30"/>
          <w:szCs w:val="30"/>
          <w:cs/>
        </w:rPr>
        <w:t xml:space="preserve"> </w:t>
      </w:r>
      <w:r w:rsidRPr="00D63D7E">
        <w:rPr>
          <w:rFonts w:asciiTheme="majorBidi" w:hAnsiTheme="majorBidi" w:hint="cs"/>
          <w:sz w:val="30"/>
          <w:szCs w:val="30"/>
          <w:cs/>
        </w:rPr>
        <w:t xml:space="preserve">สัญญานี้มีกำหนดระยะเวลา </w:t>
      </w:r>
      <w:r w:rsidR="00876EFE">
        <w:rPr>
          <w:rFonts w:asciiTheme="majorBidi" w:hAnsiTheme="majorBidi"/>
          <w:sz w:val="30"/>
          <w:szCs w:val="30"/>
        </w:rPr>
        <w:t>3</w:t>
      </w:r>
      <w:r w:rsidR="00876EFE">
        <w:rPr>
          <w:rFonts w:asciiTheme="majorBidi" w:hAnsiTheme="majorBidi" w:hint="cs"/>
          <w:sz w:val="30"/>
          <w:szCs w:val="30"/>
          <w:cs/>
        </w:rPr>
        <w:t xml:space="preserve"> เดือน</w:t>
      </w:r>
      <w:r>
        <w:rPr>
          <w:rFonts w:asciiTheme="majorBidi" w:hAnsiTheme="majorBidi" w:hint="cs"/>
          <w:sz w:val="30"/>
          <w:szCs w:val="30"/>
          <w:cs/>
        </w:rPr>
        <w:t xml:space="preserve"> และสิ้นสุด</w:t>
      </w:r>
      <w:r w:rsidR="00177D22">
        <w:rPr>
          <w:rFonts w:asciiTheme="majorBidi" w:hAnsiTheme="majorBidi" w:hint="cs"/>
          <w:sz w:val="30"/>
          <w:szCs w:val="30"/>
          <w:cs/>
        </w:rPr>
        <w:t>แล</w:t>
      </w:r>
      <w:r w:rsidR="00C7580A">
        <w:rPr>
          <w:rFonts w:asciiTheme="majorBidi" w:hAnsiTheme="majorBidi" w:hint="cs"/>
          <w:sz w:val="30"/>
          <w:szCs w:val="30"/>
          <w:cs/>
        </w:rPr>
        <w:t>้ว</w:t>
      </w:r>
      <w:r>
        <w:rPr>
          <w:rFonts w:asciiTheme="majorBidi" w:hAnsiTheme="majorBidi" w:hint="cs"/>
          <w:sz w:val="30"/>
          <w:szCs w:val="30"/>
          <w:cs/>
        </w:rPr>
        <w:t>ใน</w:t>
      </w:r>
      <w:r w:rsidR="0041596B">
        <w:rPr>
          <w:rFonts w:asciiTheme="majorBidi" w:hAnsiTheme="majorBidi"/>
          <w:sz w:val="30"/>
          <w:szCs w:val="30"/>
          <w:cs/>
        </w:rPr>
        <w:br/>
      </w:r>
      <w:r>
        <w:rPr>
          <w:rFonts w:asciiTheme="majorBidi" w:hAnsiTheme="majorBidi" w:hint="cs"/>
          <w:sz w:val="30"/>
          <w:szCs w:val="30"/>
          <w:cs/>
        </w:rPr>
        <w:t>เดือน</w:t>
      </w:r>
      <w:r w:rsidR="00876EFE">
        <w:rPr>
          <w:rFonts w:asciiTheme="majorBidi" w:hAnsiTheme="majorBidi" w:hint="cs"/>
          <w:sz w:val="30"/>
          <w:szCs w:val="30"/>
          <w:cs/>
        </w:rPr>
        <w:t>มิถุนายน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</w:t>
      </w:r>
      <w:r w:rsidR="00876EFE">
        <w:rPr>
          <w:rFonts w:asciiTheme="majorBidi" w:hAnsiTheme="majorBidi"/>
          <w:sz w:val="30"/>
          <w:szCs w:val="30"/>
        </w:rPr>
        <w:t>8</w:t>
      </w:r>
      <w:r w:rsidR="00AE6203">
        <w:rPr>
          <w:rFonts w:asciiTheme="majorBidi" w:hAnsiTheme="majorBidi"/>
          <w:sz w:val="30"/>
          <w:szCs w:val="30"/>
        </w:rPr>
        <w:t xml:space="preserve"> </w:t>
      </w:r>
      <w:r w:rsidR="00AE6203">
        <w:rPr>
          <w:rFonts w:asciiTheme="majorBidi" w:hAnsiTheme="majorBidi" w:hint="cs"/>
          <w:sz w:val="30"/>
          <w:szCs w:val="30"/>
          <w:cs/>
        </w:rPr>
        <w:t>ต่อมา</w:t>
      </w:r>
      <w:r w:rsidR="00D27A23">
        <w:rPr>
          <w:rFonts w:asciiTheme="majorBidi" w:hAnsiTheme="majorBidi" w:hint="cs"/>
          <w:sz w:val="30"/>
          <w:szCs w:val="30"/>
          <w:cs/>
        </w:rPr>
        <w:t xml:space="preserve">ในเดือนกรกฎาคม </w:t>
      </w:r>
      <w:r w:rsidR="00D27A23">
        <w:rPr>
          <w:rFonts w:asciiTheme="majorBidi" w:hAnsiTheme="majorBidi"/>
          <w:sz w:val="30"/>
          <w:szCs w:val="30"/>
        </w:rPr>
        <w:t>2568</w:t>
      </w:r>
      <w:r w:rsidR="00D27A23">
        <w:rPr>
          <w:rFonts w:asciiTheme="majorBidi" w:hAnsiTheme="majorBidi" w:hint="cs"/>
          <w:sz w:val="30"/>
          <w:szCs w:val="30"/>
          <w:cs/>
        </w:rPr>
        <w:t xml:space="preserve"> บริษัท</w:t>
      </w:r>
      <w:r w:rsidR="009A6AFB">
        <w:rPr>
          <w:rFonts w:asciiTheme="majorBidi" w:hAnsiTheme="majorBidi" w:hint="cs"/>
          <w:sz w:val="30"/>
          <w:szCs w:val="30"/>
          <w:cs/>
        </w:rPr>
        <w:t>ได้ทำ</w:t>
      </w:r>
      <w:r w:rsidR="008831B8">
        <w:rPr>
          <w:rFonts w:asciiTheme="majorBidi" w:hAnsiTheme="majorBidi" w:hint="cs"/>
          <w:sz w:val="30"/>
          <w:szCs w:val="30"/>
          <w:cs/>
        </w:rPr>
        <w:t>การต่อ</w:t>
      </w:r>
      <w:r w:rsidR="009A6AFB">
        <w:rPr>
          <w:rFonts w:asciiTheme="majorBidi" w:hAnsiTheme="majorBidi" w:hint="cs"/>
          <w:sz w:val="30"/>
          <w:szCs w:val="30"/>
          <w:cs/>
        </w:rPr>
        <w:t>สัญญาว่าจ้างผลิต</w:t>
      </w:r>
      <w:r w:rsidR="005D5DB9">
        <w:rPr>
          <w:rFonts w:asciiTheme="majorBidi" w:hAnsiTheme="majorBidi" w:hint="cs"/>
          <w:sz w:val="30"/>
          <w:szCs w:val="30"/>
          <w:cs/>
        </w:rPr>
        <w:t xml:space="preserve"> สัญญานี้มีกำหนดระยะเวลา </w:t>
      </w:r>
      <w:r w:rsidR="005D5DB9">
        <w:rPr>
          <w:rFonts w:asciiTheme="majorBidi" w:hAnsiTheme="majorBidi"/>
          <w:sz w:val="30"/>
          <w:szCs w:val="30"/>
        </w:rPr>
        <w:t>6</w:t>
      </w:r>
      <w:r w:rsidR="005D5DB9">
        <w:rPr>
          <w:rFonts w:asciiTheme="majorBidi" w:hAnsiTheme="majorBidi" w:hint="cs"/>
          <w:sz w:val="30"/>
          <w:szCs w:val="30"/>
          <w:cs/>
        </w:rPr>
        <w:t xml:space="preserve"> เดือน และจะสิ้นสุดภายในเดือน</w:t>
      </w:r>
      <w:r w:rsidR="00DA3131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DA3131">
        <w:rPr>
          <w:rFonts w:asciiTheme="majorBidi" w:hAnsiTheme="majorBidi"/>
          <w:sz w:val="30"/>
          <w:szCs w:val="30"/>
        </w:rPr>
        <w:t>2568</w:t>
      </w:r>
    </w:p>
    <w:p w14:paraId="0B7114EC" w14:textId="77777777" w:rsidR="00595E03" w:rsidRPr="00C15C97" w:rsidRDefault="00595E03" w:rsidP="00A94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434273" w14:textId="445C6F92" w:rsidR="009A214E" w:rsidRPr="00D63D7E" w:rsidRDefault="009A214E" w:rsidP="009A2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9B2EE8">
        <w:rPr>
          <w:rFonts w:asciiTheme="majorBidi" w:hAnsiTheme="majorBidi" w:hint="cs"/>
          <w:sz w:val="30"/>
          <w:szCs w:val="30"/>
          <w:cs/>
        </w:rPr>
        <w:t>บริษัทได้ทำสัญญาว่าจ้างผลิตกับกิจการที่เกี่ยวข้องกันแห่งหนึ่ง</w:t>
      </w:r>
      <w:r w:rsidRPr="009B2EE8">
        <w:rPr>
          <w:rFonts w:asciiTheme="majorBidi" w:hAnsiTheme="majorBidi"/>
          <w:sz w:val="30"/>
          <w:szCs w:val="30"/>
          <w:cs/>
        </w:rPr>
        <w:t xml:space="preserve"> </w:t>
      </w:r>
      <w:r w:rsidRPr="009B2EE8">
        <w:rPr>
          <w:rFonts w:asciiTheme="majorBidi" w:hAnsiTheme="majorBidi" w:hint="cs"/>
          <w:sz w:val="30"/>
          <w:szCs w:val="30"/>
          <w:cs/>
        </w:rPr>
        <w:t>โดยบริษัทตกลงให้กิจการที่เกี่ยวข้องกัน</w:t>
      </w:r>
      <w:r w:rsidRPr="009B2EE8">
        <w:rPr>
          <w:rFonts w:asciiTheme="majorBidi" w:hAnsiTheme="majorBidi"/>
          <w:sz w:val="30"/>
          <w:szCs w:val="30"/>
          <w:cs/>
        </w:rPr>
        <w:t xml:space="preserve"> </w:t>
      </w:r>
      <w:r w:rsidR="0041596B">
        <w:rPr>
          <w:rFonts w:asciiTheme="majorBidi" w:hAnsiTheme="majorBidi"/>
          <w:sz w:val="30"/>
          <w:szCs w:val="30"/>
          <w:cs/>
        </w:rPr>
        <w:br/>
      </w:r>
      <w:r w:rsidRPr="009B2EE8">
        <w:rPr>
          <w:rFonts w:asciiTheme="majorBidi" w:hAnsiTheme="majorBidi" w:hint="cs"/>
          <w:sz w:val="30"/>
          <w:szCs w:val="30"/>
          <w:cs/>
        </w:rPr>
        <w:t>ทำการผลิตสินค้า</w:t>
      </w:r>
      <w:r w:rsidRPr="009B2EE8">
        <w:rPr>
          <w:rFonts w:asciiTheme="majorBidi" w:hAnsiTheme="majorBidi"/>
          <w:sz w:val="30"/>
          <w:szCs w:val="30"/>
          <w:cs/>
        </w:rPr>
        <w:t xml:space="preserve"> </w:t>
      </w:r>
      <w:r w:rsidRPr="009B2EE8">
        <w:rPr>
          <w:rFonts w:asciiTheme="majorBidi" w:hAnsiTheme="majorBidi" w:hint="cs"/>
          <w:sz w:val="30"/>
          <w:szCs w:val="30"/>
          <w:cs/>
        </w:rPr>
        <w:t>ควบคุมคุณภาพ</w:t>
      </w:r>
      <w:r w:rsidRPr="009B2EE8">
        <w:rPr>
          <w:rFonts w:asciiTheme="majorBidi" w:hAnsiTheme="majorBidi"/>
          <w:sz w:val="30"/>
          <w:szCs w:val="30"/>
          <w:cs/>
        </w:rPr>
        <w:t xml:space="preserve"> </w:t>
      </w:r>
      <w:r w:rsidRPr="009B2EE8">
        <w:rPr>
          <w:rFonts w:asciiTheme="majorBidi" w:hAnsiTheme="majorBidi" w:hint="cs"/>
          <w:sz w:val="30"/>
          <w:szCs w:val="30"/>
          <w:cs/>
        </w:rPr>
        <w:t>และเก็บรักษาผลิตภัณฑ์ของบริษัท</w:t>
      </w:r>
      <w:r w:rsidRPr="009B2EE8">
        <w:rPr>
          <w:rFonts w:asciiTheme="majorBidi" w:hAnsiTheme="majorBidi"/>
          <w:sz w:val="30"/>
          <w:szCs w:val="30"/>
          <w:cs/>
        </w:rPr>
        <w:t xml:space="preserve"> </w:t>
      </w:r>
      <w:r w:rsidRPr="009B2EE8">
        <w:rPr>
          <w:rFonts w:asciiTheme="majorBidi" w:hAnsiTheme="majorBidi" w:hint="cs"/>
          <w:sz w:val="30"/>
          <w:szCs w:val="30"/>
          <w:cs/>
        </w:rPr>
        <w:t xml:space="preserve">สัญญานี้มีกำหนดระยะเวลา </w:t>
      </w:r>
      <w:r w:rsidRPr="009B2EE8">
        <w:rPr>
          <w:rFonts w:asciiTheme="majorBidi" w:hAnsiTheme="majorBidi"/>
          <w:sz w:val="30"/>
          <w:szCs w:val="30"/>
        </w:rPr>
        <w:t>1</w:t>
      </w:r>
      <w:r w:rsidRPr="009B2EE8">
        <w:rPr>
          <w:rFonts w:asciiTheme="majorBidi" w:hAnsiTheme="majorBidi" w:hint="cs"/>
          <w:sz w:val="30"/>
          <w:szCs w:val="30"/>
          <w:cs/>
        </w:rPr>
        <w:t xml:space="preserve"> ปี </w:t>
      </w:r>
      <w:r w:rsidRPr="009B2EE8">
        <w:rPr>
          <w:rFonts w:asciiTheme="majorBidi" w:hAnsiTheme="majorBidi"/>
          <w:sz w:val="30"/>
          <w:szCs w:val="30"/>
          <w:cs/>
        </w:rPr>
        <w:br/>
      </w:r>
      <w:r w:rsidRPr="009B2EE8">
        <w:rPr>
          <w:rFonts w:asciiTheme="majorBidi" w:hAnsiTheme="majorBidi" w:hint="cs"/>
          <w:sz w:val="30"/>
          <w:szCs w:val="30"/>
          <w:cs/>
        </w:rPr>
        <w:t xml:space="preserve">และจะสิ้นสุดภายในเดือนมีนาคม </w:t>
      </w:r>
      <w:r w:rsidRPr="009B2EE8">
        <w:rPr>
          <w:rFonts w:asciiTheme="majorBidi" w:hAnsiTheme="majorBidi"/>
          <w:sz w:val="30"/>
          <w:szCs w:val="30"/>
        </w:rPr>
        <w:t>2569</w:t>
      </w:r>
    </w:p>
    <w:p w14:paraId="5C69B2FD" w14:textId="77777777" w:rsidR="00D030E4" w:rsidRPr="00C15C97" w:rsidRDefault="00D030E4" w:rsidP="00D03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047504" w14:textId="3154244B" w:rsidR="00D030E4" w:rsidRDefault="00D030E4" w:rsidP="00D03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93B2F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า</w:t>
      </w:r>
      <w:r w:rsidR="00283AA4">
        <w:rPr>
          <w:rFonts w:asciiTheme="majorBidi" w:hAnsiTheme="majorBidi" w:cstheme="majorBidi" w:hint="cs"/>
          <w:i/>
          <w:iCs/>
          <w:sz w:val="30"/>
          <w:szCs w:val="30"/>
          <w:cs/>
        </w:rPr>
        <w:t>รับ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บริการ</w:t>
      </w:r>
      <w:r w:rsidR="00283AA4">
        <w:rPr>
          <w:rFonts w:asciiTheme="majorBidi" w:hAnsiTheme="majorBidi" w:cstheme="majorBidi" w:hint="cs"/>
          <w:i/>
          <w:iCs/>
          <w:sz w:val="30"/>
          <w:szCs w:val="30"/>
          <w:cs/>
        </w:rPr>
        <w:t>ฝากสินค้า</w:t>
      </w:r>
    </w:p>
    <w:p w14:paraId="7417B1CD" w14:textId="77777777" w:rsidR="00E916F3" w:rsidRPr="00C15C97" w:rsidRDefault="00E916F3" w:rsidP="00E91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C0CF15E" w14:textId="3A1B7F1D" w:rsidR="00E916F3" w:rsidRDefault="00E916F3" w:rsidP="00E91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E0F6A">
        <w:rPr>
          <w:rFonts w:asciiTheme="majorBidi" w:hAnsiTheme="majorBidi" w:hint="cs"/>
          <w:sz w:val="30"/>
          <w:szCs w:val="30"/>
          <w:cs/>
        </w:rPr>
        <w:t>บริษัท</w:t>
      </w:r>
      <w:r>
        <w:rPr>
          <w:rFonts w:asciiTheme="majorBidi" w:hAnsiTheme="majorBidi" w:hint="cs"/>
          <w:sz w:val="30"/>
          <w:szCs w:val="30"/>
          <w:cs/>
        </w:rPr>
        <w:t>ได้ทำสัญญากับบริษัทย่อย</w:t>
      </w:r>
      <w:r w:rsidR="00E56EEB">
        <w:rPr>
          <w:rFonts w:asciiTheme="majorBidi" w:hAnsiTheme="majorBidi" w:hint="cs"/>
          <w:sz w:val="30"/>
          <w:szCs w:val="30"/>
          <w:cs/>
        </w:rPr>
        <w:t>แห่งหนึ่ง</w:t>
      </w:r>
      <w:r>
        <w:rPr>
          <w:rFonts w:asciiTheme="majorBidi" w:hAnsiTheme="majorBidi" w:hint="cs"/>
          <w:sz w:val="30"/>
          <w:szCs w:val="30"/>
          <w:cs/>
        </w:rPr>
        <w:t xml:space="preserve"> โดยบริษัทตกลงรับบริการ</w:t>
      </w:r>
      <w:r w:rsidRPr="00D41166">
        <w:rPr>
          <w:rFonts w:asciiTheme="majorBidi" w:hAnsiTheme="majorBidi" w:hint="cs"/>
          <w:sz w:val="30"/>
          <w:szCs w:val="30"/>
          <w:cs/>
        </w:rPr>
        <w:t>ฝากสินค้า</w:t>
      </w:r>
      <w:r w:rsidR="00BE44B5">
        <w:rPr>
          <w:rFonts w:asciiTheme="majorBidi" w:hAnsiTheme="majorBidi" w:hint="cs"/>
          <w:sz w:val="30"/>
          <w:szCs w:val="30"/>
          <w:cs/>
        </w:rPr>
        <w:t>แช่แข็ง</w:t>
      </w:r>
      <w:r>
        <w:rPr>
          <w:rFonts w:asciiTheme="majorBidi" w:hAnsiTheme="majorBidi" w:hint="cs"/>
          <w:sz w:val="30"/>
          <w:szCs w:val="30"/>
          <w:cs/>
        </w:rPr>
        <w:t>จากบริษัทย่อยดังกล่าว สัญญานี้มีผลบังคับใช้จนกว่า</w:t>
      </w:r>
      <w:r w:rsidR="00E9417E">
        <w:rPr>
          <w:rFonts w:asciiTheme="majorBidi" w:hAnsiTheme="majorBidi" w:hint="cs"/>
          <w:sz w:val="30"/>
          <w:szCs w:val="30"/>
          <w:cs/>
        </w:rPr>
        <w:t>คู่สัญญา</w:t>
      </w:r>
      <w:r w:rsidRPr="00FD68FC">
        <w:rPr>
          <w:rFonts w:asciiTheme="majorBidi" w:hAnsiTheme="majorBidi" w:hint="cs"/>
          <w:sz w:val="30"/>
          <w:szCs w:val="30"/>
          <w:cs/>
        </w:rPr>
        <w:t>ฝ่ายใดฝ่ายหนึ่ง</w:t>
      </w:r>
      <w:r w:rsidR="00E9417E">
        <w:rPr>
          <w:rFonts w:asciiTheme="majorBidi" w:hAnsiTheme="majorBidi" w:hint="cs"/>
          <w:sz w:val="30"/>
          <w:szCs w:val="30"/>
          <w:cs/>
        </w:rPr>
        <w:t>บอก</w:t>
      </w:r>
      <w:r>
        <w:rPr>
          <w:rFonts w:asciiTheme="majorBidi" w:hAnsiTheme="majorBidi" w:hint="cs"/>
          <w:sz w:val="30"/>
          <w:szCs w:val="30"/>
          <w:cs/>
        </w:rPr>
        <w:t>เลิก</w:t>
      </w:r>
      <w:r w:rsidRPr="00FD68FC">
        <w:rPr>
          <w:rFonts w:asciiTheme="majorBidi" w:hAnsiTheme="majorBidi" w:hint="cs"/>
          <w:sz w:val="30"/>
          <w:szCs w:val="30"/>
          <w:cs/>
        </w:rPr>
        <w:t xml:space="preserve">เป็นลายลักษณ์อักษรล่วงหน้า </w:t>
      </w:r>
      <w:r w:rsidRPr="00FD68FC">
        <w:rPr>
          <w:rFonts w:asciiTheme="majorBidi" w:hAnsiTheme="majorBidi"/>
          <w:sz w:val="30"/>
          <w:szCs w:val="30"/>
        </w:rPr>
        <w:t>30</w:t>
      </w:r>
      <w:r w:rsidRPr="00FD68FC">
        <w:rPr>
          <w:rFonts w:asciiTheme="majorBidi" w:hAnsiTheme="majorBidi" w:hint="cs"/>
          <w:sz w:val="30"/>
          <w:szCs w:val="30"/>
          <w:cs/>
        </w:rPr>
        <w:t xml:space="preserve"> วัน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B77958">
        <w:rPr>
          <w:rFonts w:asciiTheme="majorBidi" w:hAnsiTheme="majorBidi" w:hint="cs"/>
          <w:sz w:val="30"/>
          <w:szCs w:val="30"/>
          <w:cs/>
        </w:rPr>
        <w:t>ทั้งนี้</w:t>
      </w:r>
      <w:r w:rsidR="00E9417E">
        <w:rPr>
          <w:rFonts w:asciiTheme="majorBidi" w:hAnsiTheme="majorBidi" w:hint="cs"/>
          <w:sz w:val="30"/>
          <w:szCs w:val="30"/>
          <w:cs/>
        </w:rPr>
        <w:t>บ</w:t>
      </w:r>
      <w:r>
        <w:rPr>
          <w:rFonts w:asciiTheme="majorBidi" w:hAnsiTheme="majorBidi" w:hint="cs"/>
          <w:sz w:val="30"/>
          <w:szCs w:val="30"/>
          <w:cs/>
        </w:rPr>
        <w:t>ริษัทต</w:t>
      </w:r>
      <w:r w:rsidR="00E9417E">
        <w:rPr>
          <w:rFonts w:asciiTheme="majorBidi" w:hAnsiTheme="majorBidi" w:hint="cs"/>
          <w:sz w:val="30"/>
          <w:szCs w:val="30"/>
          <w:cs/>
        </w:rPr>
        <w:t>กลง</w:t>
      </w:r>
      <w:r w:rsidR="00B77958">
        <w:rPr>
          <w:rFonts w:asciiTheme="majorBidi" w:hAnsiTheme="majorBidi" w:hint="cs"/>
          <w:sz w:val="30"/>
          <w:szCs w:val="30"/>
          <w:cs/>
        </w:rPr>
        <w:t>จ่าย</w:t>
      </w:r>
      <w:r>
        <w:rPr>
          <w:rFonts w:asciiTheme="majorBidi" w:hAnsiTheme="majorBidi" w:hint="cs"/>
          <w:sz w:val="30"/>
          <w:szCs w:val="30"/>
          <w:cs/>
        </w:rPr>
        <w:t>ค่าบริการฝากสินค้าตามที่</w:t>
      </w:r>
      <w:r w:rsidR="00E9417E">
        <w:rPr>
          <w:rFonts w:asciiTheme="majorBidi" w:hAnsiTheme="majorBidi" w:hint="cs"/>
          <w:sz w:val="30"/>
          <w:szCs w:val="30"/>
          <w:cs/>
        </w:rPr>
        <w:t>ระบุ</w:t>
      </w:r>
      <w:r>
        <w:rPr>
          <w:rFonts w:asciiTheme="majorBidi" w:hAnsiTheme="majorBidi" w:hint="cs"/>
          <w:sz w:val="30"/>
          <w:szCs w:val="30"/>
          <w:cs/>
        </w:rPr>
        <w:t xml:space="preserve">ในสัญญา </w:t>
      </w:r>
    </w:p>
    <w:p w14:paraId="0E3DBE09" w14:textId="77777777" w:rsidR="00D82418" w:rsidRPr="00C15C97" w:rsidRDefault="00D82418" w:rsidP="00D82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B016CA" w14:textId="4F669526" w:rsidR="00D82418" w:rsidRDefault="00D82418" w:rsidP="00D82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93B2F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าบริการด้านแรงงาน</w:t>
      </w:r>
    </w:p>
    <w:p w14:paraId="0F9E055D" w14:textId="77777777" w:rsidR="00D65BB4" w:rsidRDefault="00D65BB4" w:rsidP="00D65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C406C78" w14:textId="679CD41D" w:rsidR="00D65BB4" w:rsidRDefault="00D65BB4" w:rsidP="00D65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E0F6A">
        <w:rPr>
          <w:rFonts w:asciiTheme="majorBidi" w:hAnsiTheme="majorBidi" w:hint="cs"/>
          <w:sz w:val="30"/>
          <w:szCs w:val="30"/>
          <w:cs/>
        </w:rPr>
        <w:t>บริษัท</w:t>
      </w:r>
      <w:r>
        <w:rPr>
          <w:rFonts w:asciiTheme="majorBidi" w:hAnsiTheme="majorBidi" w:hint="cs"/>
          <w:sz w:val="30"/>
          <w:szCs w:val="30"/>
          <w:cs/>
        </w:rPr>
        <w:t>ได้ทำสัญญากับบริษัทย่อย</w:t>
      </w:r>
      <w:r w:rsidR="004A3DE4">
        <w:rPr>
          <w:rFonts w:asciiTheme="majorBidi" w:hAnsiTheme="majorBidi" w:hint="cs"/>
          <w:sz w:val="30"/>
          <w:szCs w:val="30"/>
          <w:cs/>
        </w:rPr>
        <w:t>แห่งหนึ่ง</w:t>
      </w:r>
      <w:r>
        <w:rPr>
          <w:rFonts w:asciiTheme="majorBidi" w:hAnsiTheme="majorBidi" w:hint="cs"/>
          <w:sz w:val="30"/>
          <w:szCs w:val="30"/>
          <w:cs/>
        </w:rPr>
        <w:t xml:space="preserve"> โดยบริษัทตกลงให้บริการด้านแรงงานเพื่อสนับสนุนกระบวนการผลิตสินค้าแก่บริษัทย่อยดังกล่าว สัญญานี้มีกำหนดระยะเวลา </w:t>
      </w:r>
      <w:r>
        <w:rPr>
          <w:rFonts w:asciiTheme="majorBidi" w:hAnsiTheme="majorBidi"/>
          <w:sz w:val="30"/>
          <w:szCs w:val="30"/>
        </w:rPr>
        <w:t>3</w:t>
      </w:r>
      <w:r>
        <w:rPr>
          <w:rFonts w:asciiTheme="majorBidi" w:hAnsiTheme="majorBidi" w:hint="cs"/>
          <w:sz w:val="30"/>
          <w:szCs w:val="30"/>
          <w:cs/>
        </w:rPr>
        <w:t xml:space="preserve"> ปี และจะสิ้นสุดภายในเดือนมีนาคม </w:t>
      </w:r>
      <w:r>
        <w:rPr>
          <w:rFonts w:asciiTheme="majorBidi" w:hAnsiTheme="majorBidi"/>
          <w:sz w:val="30"/>
          <w:szCs w:val="30"/>
        </w:rPr>
        <w:t xml:space="preserve">2571 </w:t>
      </w:r>
      <w:r w:rsidR="006F6B90">
        <w:rPr>
          <w:rFonts w:asciiTheme="majorBidi" w:hAnsiTheme="majorBidi" w:hint="cs"/>
          <w:sz w:val="30"/>
          <w:szCs w:val="30"/>
          <w:cs/>
        </w:rPr>
        <w:t>ซึ่งคู่สัญญาฝ่ายใดฝ่ายหนึ่งสามารถบอกเลิกสัญญาโดย</w:t>
      </w:r>
      <w:r>
        <w:rPr>
          <w:rFonts w:asciiTheme="majorBidi" w:hAnsiTheme="majorBidi" w:hint="cs"/>
          <w:sz w:val="30"/>
          <w:szCs w:val="30"/>
          <w:cs/>
        </w:rPr>
        <w:t xml:space="preserve">แจ้งเป็นลายลักษณ์อักษรล่วงหน้า </w:t>
      </w:r>
      <w:r>
        <w:rPr>
          <w:rFonts w:asciiTheme="majorBidi" w:hAnsiTheme="majorBidi"/>
          <w:sz w:val="30"/>
          <w:szCs w:val="30"/>
        </w:rPr>
        <w:t>30</w:t>
      </w:r>
      <w:r>
        <w:rPr>
          <w:rFonts w:asciiTheme="majorBidi" w:hAnsiTheme="majorBidi" w:hint="cs"/>
          <w:sz w:val="30"/>
          <w:szCs w:val="30"/>
          <w:cs/>
        </w:rPr>
        <w:t xml:space="preserve"> วัน </w:t>
      </w:r>
      <w:r w:rsidR="00126FD0">
        <w:rPr>
          <w:rFonts w:asciiTheme="majorBidi" w:hAnsiTheme="majorBidi" w:hint="cs"/>
          <w:sz w:val="30"/>
          <w:szCs w:val="30"/>
          <w:cs/>
        </w:rPr>
        <w:t>ทั้งนี้</w:t>
      </w:r>
      <w:r>
        <w:rPr>
          <w:rFonts w:asciiTheme="majorBidi" w:hAnsiTheme="majorBidi" w:hint="cs"/>
          <w:sz w:val="30"/>
          <w:szCs w:val="30"/>
          <w:cs/>
        </w:rPr>
        <w:t>บริษัทย่อยดังกล่าวต</w:t>
      </w:r>
      <w:r w:rsidR="00751C0D">
        <w:rPr>
          <w:rFonts w:asciiTheme="majorBidi" w:hAnsiTheme="majorBidi" w:hint="cs"/>
          <w:sz w:val="30"/>
          <w:szCs w:val="30"/>
          <w:cs/>
        </w:rPr>
        <w:t>กลง</w:t>
      </w:r>
      <w:r w:rsidR="00126FD0">
        <w:rPr>
          <w:rFonts w:asciiTheme="majorBidi" w:hAnsiTheme="majorBidi" w:hint="cs"/>
          <w:sz w:val="30"/>
          <w:szCs w:val="30"/>
          <w:cs/>
        </w:rPr>
        <w:t>จ่าย</w:t>
      </w:r>
      <w:r>
        <w:rPr>
          <w:rFonts w:asciiTheme="majorBidi" w:hAnsiTheme="majorBidi" w:hint="cs"/>
          <w:sz w:val="30"/>
          <w:szCs w:val="30"/>
          <w:cs/>
        </w:rPr>
        <w:t>ค่าบริการตามที่</w:t>
      </w:r>
      <w:r w:rsidR="00751C0D">
        <w:rPr>
          <w:rFonts w:asciiTheme="majorBidi" w:hAnsiTheme="majorBidi" w:hint="cs"/>
          <w:sz w:val="30"/>
          <w:szCs w:val="30"/>
          <w:cs/>
        </w:rPr>
        <w:t>ระบุ</w:t>
      </w:r>
      <w:r>
        <w:rPr>
          <w:rFonts w:asciiTheme="majorBidi" w:hAnsiTheme="majorBidi" w:hint="cs"/>
          <w:sz w:val="30"/>
          <w:szCs w:val="30"/>
          <w:cs/>
        </w:rPr>
        <w:t xml:space="preserve">ในสัญญา </w:t>
      </w:r>
    </w:p>
    <w:p w14:paraId="3F718EB4" w14:textId="77777777" w:rsidR="007F55B5" w:rsidRPr="00C15C97" w:rsidRDefault="007F55B5" w:rsidP="007F5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7C53E1" w14:textId="0D0F5BED" w:rsidR="007F55B5" w:rsidRDefault="007F55B5" w:rsidP="007F5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93B2F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สัญญ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าบริการด้าน</w:t>
      </w:r>
      <w:r w:rsidR="00950984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การบริหารจัดการ</w:t>
      </w:r>
    </w:p>
    <w:p w14:paraId="6C0A03E0" w14:textId="77777777" w:rsidR="00D030E4" w:rsidRPr="00C15C97" w:rsidRDefault="00D030E4" w:rsidP="00D03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439804" w14:textId="53FF5ACB" w:rsidR="00D030E4" w:rsidRDefault="00D030E4" w:rsidP="00D03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E0F6A">
        <w:rPr>
          <w:rFonts w:asciiTheme="majorBidi" w:hAnsiTheme="majorBidi" w:hint="cs"/>
          <w:sz w:val="30"/>
          <w:szCs w:val="30"/>
          <w:cs/>
        </w:rPr>
        <w:t>บริษัท</w:t>
      </w:r>
      <w:r>
        <w:rPr>
          <w:rFonts w:asciiTheme="majorBidi" w:hAnsiTheme="majorBidi" w:hint="cs"/>
          <w:sz w:val="30"/>
          <w:szCs w:val="30"/>
          <w:cs/>
        </w:rPr>
        <w:t>ได้ทำสัญญากับบริษัทย่อย โดยบริษัทตกลงที่</w:t>
      </w:r>
      <w:r w:rsidR="00300C4D">
        <w:rPr>
          <w:rFonts w:asciiTheme="majorBidi" w:hAnsiTheme="majorBidi" w:hint="cs"/>
          <w:sz w:val="30"/>
          <w:szCs w:val="30"/>
          <w:cs/>
        </w:rPr>
        <w:t>ให้บริการด้านการบริหารจัดการ</w:t>
      </w:r>
      <w:r w:rsidR="00B00CF5">
        <w:rPr>
          <w:rFonts w:asciiTheme="majorBidi" w:hAnsiTheme="majorBidi" w:hint="cs"/>
          <w:sz w:val="30"/>
          <w:szCs w:val="30"/>
          <w:cs/>
        </w:rPr>
        <w:t>ใน</w:t>
      </w:r>
      <w:r w:rsidR="0072741F">
        <w:rPr>
          <w:rFonts w:asciiTheme="majorBidi" w:hAnsiTheme="majorBidi" w:hint="cs"/>
          <w:sz w:val="30"/>
          <w:szCs w:val="30"/>
          <w:cs/>
        </w:rPr>
        <w:t>การ</w:t>
      </w:r>
      <w:r w:rsidR="00E3356D">
        <w:rPr>
          <w:rFonts w:asciiTheme="majorBidi" w:hAnsiTheme="majorBidi" w:hint="cs"/>
          <w:sz w:val="30"/>
          <w:szCs w:val="30"/>
          <w:cs/>
        </w:rPr>
        <w:t>สรรหา</w:t>
      </w:r>
      <w:r w:rsidR="00CC7464">
        <w:rPr>
          <w:rFonts w:asciiTheme="majorBidi" w:hAnsiTheme="majorBidi" w:hint="cs"/>
          <w:sz w:val="30"/>
          <w:szCs w:val="30"/>
          <w:cs/>
        </w:rPr>
        <w:t>บุคลากร</w:t>
      </w:r>
      <w:r w:rsidR="00300C4D">
        <w:rPr>
          <w:rFonts w:asciiTheme="majorBidi" w:hAnsiTheme="majorBidi" w:hint="cs"/>
          <w:sz w:val="30"/>
          <w:szCs w:val="30"/>
          <w:cs/>
        </w:rPr>
        <w:t xml:space="preserve"> </w:t>
      </w:r>
      <w:r w:rsidR="0072741F">
        <w:rPr>
          <w:rFonts w:asciiTheme="majorBidi" w:hAnsiTheme="majorBidi"/>
          <w:sz w:val="30"/>
          <w:szCs w:val="30"/>
          <w:cs/>
        </w:rPr>
        <w:br/>
      </w:r>
      <w:r w:rsidR="00300C4D">
        <w:rPr>
          <w:rFonts w:asciiTheme="majorBidi" w:hAnsiTheme="majorBidi" w:hint="cs"/>
          <w:sz w:val="30"/>
          <w:szCs w:val="30"/>
          <w:cs/>
        </w:rPr>
        <w:t xml:space="preserve">การจัดซื้อวัตถุดิบ </w:t>
      </w:r>
      <w:r w:rsidR="006F7364">
        <w:rPr>
          <w:rFonts w:asciiTheme="majorBidi" w:hAnsiTheme="majorBidi" w:hint="cs"/>
          <w:sz w:val="30"/>
          <w:szCs w:val="30"/>
          <w:cs/>
        </w:rPr>
        <w:t>ด้าน</w:t>
      </w:r>
      <w:r w:rsidR="00300C4D">
        <w:rPr>
          <w:rFonts w:asciiTheme="majorBidi" w:hAnsiTheme="majorBidi" w:hint="cs"/>
          <w:sz w:val="30"/>
          <w:szCs w:val="30"/>
          <w:cs/>
        </w:rPr>
        <w:t>บัญช</w:t>
      </w:r>
      <w:r w:rsidR="00393372">
        <w:rPr>
          <w:rFonts w:asciiTheme="majorBidi" w:hAnsiTheme="majorBidi" w:hint="cs"/>
          <w:sz w:val="30"/>
          <w:szCs w:val="30"/>
          <w:cs/>
        </w:rPr>
        <w:t>ีและ</w:t>
      </w:r>
      <w:r w:rsidR="00012A2D">
        <w:rPr>
          <w:rFonts w:asciiTheme="majorBidi" w:hAnsiTheme="majorBidi" w:hint="cs"/>
          <w:sz w:val="30"/>
          <w:szCs w:val="30"/>
          <w:cs/>
        </w:rPr>
        <w:t>การเงิน ระบบคอมพิวเตอร์ และงานบริการด้านอื่นๆ ที่ตกลงร่วมกัน</w:t>
      </w:r>
      <w:r>
        <w:rPr>
          <w:rFonts w:asciiTheme="majorBidi" w:hAnsiTheme="majorBidi" w:hint="cs"/>
          <w:sz w:val="30"/>
          <w:szCs w:val="30"/>
          <w:cs/>
        </w:rPr>
        <w:t xml:space="preserve">แก่บริษัทย่อยดังกล่าว สัญญานี้มีกำหนดระยะเวลา </w:t>
      </w:r>
      <w:r>
        <w:rPr>
          <w:rFonts w:asciiTheme="majorBidi" w:hAnsiTheme="majorBidi"/>
          <w:sz w:val="30"/>
          <w:szCs w:val="30"/>
        </w:rPr>
        <w:t>3</w:t>
      </w:r>
      <w:r>
        <w:rPr>
          <w:rFonts w:asciiTheme="majorBidi" w:hAnsiTheme="majorBidi" w:hint="cs"/>
          <w:sz w:val="30"/>
          <w:szCs w:val="30"/>
          <w:cs/>
        </w:rPr>
        <w:t xml:space="preserve"> ปี และจะสิ้นสุดภายในเดือนเมษายน </w:t>
      </w:r>
      <w:r>
        <w:rPr>
          <w:rFonts w:asciiTheme="majorBidi" w:hAnsiTheme="majorBidi"/>
          <w:sz w:val="30"/>
          <w:szCs w:val="30"/>
        </w:rPr>
        <w:t xml:space="preserve">2571 </w:t>
      </w:r>
      <w:r w:rsidR="001E1FD7">
        <w:rPr>
          <w:rFonts w:asciiTheme="majorBidi" w:hAnsiTheme="majorBidi" w:hint="cs"/>
          <w:sz w:val="30"/>
          <w:szCs w:val="30"/>
          <w:cs/>
        </w:rPr>
        <w:t>ซึ่งคู่สัญญาฝ่ายใดฝ่ายหนึ่งสามารถบอกเลิกสัญญาโดยแจ้ง</w:t>
      </w:r>
      <w:r>
        <w:rPr>
          <w:rFonts w:asciiTheme="majorBidi" w:hAnsiTheme="majorBidi" w:hint="cs"/>
          <w:sz w:val="30"/>
          <w:szCs w:val="30"/>
          <w:cs/>
        </w:rPr>
        <w:t xml:space="preserve">เป็นลายลักษณ์อักษรล่วงหน้า </w:t>
      </w:r>
      <w:r>
        <w:rPr>
          <w:rFonts w:asciiTheme="majorBidi" w:hAnsiTheme="majorBidi"/>
          <w:sz w:val="30"/>
          <w:szCs w:val="30"/>
        </w:rPr>
        <w:t>30</w:t>
      </w:r>
      <w:r>
        <w:rPr>
          <w:rFonts w:asciiTheme="majorBidi" w:hAnsiTheme="majorBidi" w:hint="cs"/>
          <w:sz w:val="30"/>
          <w:szCs w:val="30"/>
          <w:cs/>
        </w:rPr>
        <w:t xml:space="preserve"> วัน </w:t>
      </w:r>
      <w:r w:rsidR="003431CC">
        <w:rPr>
          <w:rFonts w:asciiTheme="majorBidi" w:hAnsiTheme="majorBidi" w:hint="cs"/>
          <w:sz w:val="30"/>
          <w:szCs w:val="30"/>
          <w:cs/>
        </w:rPr>
        <w:t>ทั้งนี้</w:t>
      </w:r>
      <w:r>
        <w:rPr>
          <w:rFonts w:asciiTheme="majorBidi" w:hAnsiTheme="majorBidi" w:hint="cs"/>
          <w:sz w:val="30"/>
          <w:szCs w:val="30"/>
          <w:cs/>
        </w:rPr>
        <w:t>บริษัทย่อยดังกล่าวต</w:t>
      </w:r>
      <w:r w:rsidR="00A92C16">
        <w:rPr>
          <w:rFonts w:asciiTheme="majorBidi" w:hAnsiTheme="majorBidi" w:hint="cs"/>
          <w:sz w:val="30"/>
          <w:szCs w:val="30"/>
          <w:cs/>
        </w:rPr>
        <w:t>กลง</w:t>
      </w:r>
      <w:r w:rsidR="0080066A">
        <w:rPr>
          <w:rFonts w:asciiTheme="majorBidi" w:hAnsiTheme="majorBidi" w:hint="cs"/>
          <w:sz w:val="30"/>
          <w:szCs w:val="30"/>
          <w:cs/>
        </w:rPr>
        <w:t>จ่าย</w:t>
      </w:r>
      <w:r>
        <w:rPr>
          <w:rFonts w:asciiTheme="majorBidi" w:hAnsiTheme="majorBidi" w:hint="cs"/>
          <w:sz w:val="30"/>
          <w:szCs w:val="30"/>
          <w:cs/>
        </w:rPr>
        <w:t>ค่าบริการตามที่</w:t>
      </w:r>
      <w:r w:rsidR="00A92C16">
        <w:rPr>
          <w:rFonts w:asciiTheme="majorBidi" w:hAnsiTheme="majorBidi" w:hint="cs"/>
          <w:sz w:val="30"/>
          <w:szCs w:val="30"/>
          <w:cs/>
        </w:rPr>
        <w:t>ระบุ</w:t>
      </w:r>
      <w:r>
        <w:rPr>
          <w:rFonts w:asciiTheme="majorBidi" w:hAnsiTheme="majorBidi" w:hint="cs"/>
          <w:sz w:val="30"/>
          <w:szCs w:val="30"/>
          <w:cs/>
        </w:rPr>
        <w:t xml:space="preserve">ในสัญญา </w:t>
      </w:r>
    </w:p>
    <w:p w14:paraId="1A66267C" w14:textId="1FF4683E" w:rsidR="00A92C16" w:rsidRPr="00A138FA" w:rsidRDefault="00A92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068B2C3" w14:textId="1A6E7408" w:rsidR="00A949AE" w:rsidRDefault="00A949AE" w:rsidP="00A94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3B2F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าเงินให้กู้ยืมระยะสั้น</w:t>
      </w:r>
    </w:p>
    <w:p w14:paraId="7B9ECB23" w14:textId="77777777" w:rsidR="00A949AE" w:rsidRPr="00C15C97" w:rsidRDefault="00A949AE" w:rsidP="00A94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E3F7ED" w14:textId="7D2F6474" w:rsidR="00A949AE" w:rsidRPr="00070361" w:rsidRDefault="00A949AE" w:rsidP="00A94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E0F6A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Pr="00CE0F6A">
        <w:rPr>
          <w:rFonts w:asciiTheme="majorBidi" w:hAnsiTheme="majorBidi"/>
          <w:sz w:val="30"/>
          <w:szCs w:val="30"/>
        </w:rPr>
        <w:t>3</w:t>
      </w:r>
      <w:r w:rsidR="00AA79B7">
        <w:rPr>
          <w:rFonts w:asciiTheme="majorBidi" w:hAnsiTheme="majorBidi"/>
          <w:sz w:val="30"/>
          <w:szCs w:val="30"/>
        </w:rPr>
        <w:t>0</w:t>
      </w:r>
      <w:r w:rsidR="00BD0B15">
        <w:rPr>
          <w:rFonts w:asciiTheme="majorBidi" w:hAnsiTheme="majorBidi"/>
          <w:sz w:val="30"/>
          <w:szCs w:val="30"/>
        </w:rPr>
        <w:t xml:space="preserve"> </w:t>
      </w:r>
      <w:r w:rsidR="00BD0B15">
        <w:rPr>
          <w:rFonts w:asciiTheme="majorBidi" w:hAnsiTheme="majorBidi" w:hint="cs"/>
          <w:sz w:val="30"/>
          <w:szCs w:val="30"/>
          <w:cs/>
        </w:rPr>
        <w:t>มิถุนายน</w:t>
      </w:r>
      <w:r w:rsidRPr="00CE0F6A">
        <w:rPr>
          <w:rFonts w:asciiTheme="majorBidi" w:hAnsiTheme="majorBidi" w:hint="cs"/>
          <w:sz w:val="30"/>
          <w:szCs w:val="30"/>
          <w:cs/>
        </w:rPr>
        <w:t xml:space="preserve"> </w:t>
      </w:r>
      <w:r w:rsidRPr="00CE0F6A">
        <w:rPr>
          <w:rFonts w:asciiTheme="majorBidi" w:hAnsiTheme="majorBidi"/>
          <w:sz w:val="30"/>
          <w:szCs w:val="30"/>
        </w:rPr>
        <w:t>256</w:t>
      </w:r>
      <w:r w:rsidR="00256A4F" w:rsidRPr="00CE0F6A">
        <w:rPr>
          <w:rFonts w:asciiTheme="majorBidi" w:hAnsiTheme="majorBidi"/>
          <w:sz w:val="30"/>
          <w:szCs w:val="30"/>
        </w:rPr>
        <w:t>8</w:t>
      </w:r>
      <w:r w:rsidRPr="00CE0F6A">
        <w:rPr>
          <w:rFonts w:asciiTheme="majorBidi" w:hAnsiTheme="majorBidi" w:hint="cs"/>
          <w:sz w:val="30"/>
          <w:szCs w:val="30"/>
          <w:cs/>
        </w:rPr>
        <w:t xml:space="preserve"> บริษัทมี</w:t>
      </w:r>
      <w:r w:rsidR="004F489F">
        <w:rPr>
          <w:rFonts w:asciiTheme="majorBidi" w:hAnsiTheme="majorBidi" w:hint="cs"/>
          <w:sz w:val="30"/>
          <w:szCs w:val="30"/>
          <w:cs/>
        </w:rPr>
        <w:t>สัญญา</w:t>
      </w:r>
      <w:r w:rsidRPr="00CE0F6A">
        <w:rPr>
          <w:rFonts w:asciiTheme="majorBidi" w:hAnsiTheme="majorBidi" w:hint="cs"/>
          <w:sz w:val="30"/>
          <w:szCs w:val="30"/>
          <w:cs/>
        </w:rPr>
        <w:t>เงินให้กู้ยืมระยะสั้นแก่บริษัทย่อย</w:t>
      </w:r>
      <w:r w:rsidR="009442B8">
        <w:rPr>
          <w:rFonts w:asciiTheme="majorBidi" w:hAnsiTheme="majorBidi" w:hint="cs"/>
          <w:sz w:val="30"/>
          <w:szCs w:val="30"/>
          <w:cs/>
        </w:rPr>
        <w:t>เป็น</w:t>
      </w:r>
      <w:r w:rsidRPr="00CE0F6A">
        <w:rPr>
          <w:rFonts w:asciiTheme="majorBidi" w:hAnsiTheme="majorBidi" w:hint="cs"/>
          <w:sz w:val="30"/>
          <w:szCs w:val="30"/>
          <w:cs/>
        </w:rPr>
        <w:t>จำนวนเงิน</w:t>
      </w:r>
      <w:r w:rsidR="00BD0B15">
        <w:rPr>
          <w:rFonts w:asciiTheme="majorBidi" w:hAnsiTheme="majorBidi"/>
          <w:sz w:val="30"/>
          <w:szCs w:val="30"/>
        </w:rPr>
        <w:t xml:space="preserve"> 6</w:t>
      </w:r>
      <w:r w:rsidR="00D13AA9" w:rsidRPr="00CE0F6A">
        <w:rPr>
          <w:rFonts w:asciiTheme="majorBidi" w:hAnsiTheme="majorBidi"/>
          <w:sz w:val="30"/>
          <w:szCs w:val="30"/>
        </w:rPr>
        <w:t>0</w:t>
      </w:r>
      <w:r w:rsidRPr="00CE0F6A">
        <w:rPr>
          <w:rFonts w:asciiTheme="majorBidi" w:hAnsiTheme="majorBidi" w:hint="cs"/>
          <w:sz w:val="30"/>
          <w:szCs w:val="30"/>
          <w:cs/>
        </w:rPr>
        <w:t xml:space="preserve"> ล้านบาท โดยมีอัตราดอกเบี้ย</w:t>
      </w:r>
      <w:r w:rsidR="009442B8">
        <w:rPr>
          <w:rFonts w:asciiTheme="majorBidi" w:hAnsiTheme="majorBidi" w:hint="cs"/>
          <w:sz w:val="30"/>
          <w:szCs w:val="30"/>
          <w:cs/>
        </w:rPr>
        <w:t>ร้อยละ</w:t>
      </w:r>
      <w:r w:rsidR="009442B8">
        <w:rPr>
          <w:rFonts w:asciiTheme="majorBidi" w:hAnsiTheme="majorBidi"/>
          <w:sz w:val="30"/>
          <w:szCs w:val="30"/>
        </w:rPr>
        <w:t xml:space="preserve"> 3.</w:t>
      </w:r>
      <w:r w:rsidR="00DA0468">
        <w:rPr>
          <w:rFonts w:asciiTheme="majorBidi" w:hAnsiTheme="majorBidi"/>
          <w:sz w:val="30"/>
          <w:szCs w:val="30"/>
        </w:rPr>
        <w:t>10</w:t>
      </w:r>
      <w:r w:rsidR="009442B8">
        <w:rPr>
          <w:rFonts w:asciiTheme="majorBidi" w:hAnsiTheme="majorBidi" w:hint="cs"/>
          <w:sz w:val="30"/>
          <w:szCs w:val="30"/>
          <w:cs/>
        </w:rPr>
        <w:t xml:space="preserve"> ต่อปี</w:t>
      </w:r>
      <w:r w:rsidRPr="00CE0F6A">
        <w:rPr>
          <w:rFonts w:asciiTheme="majorBidi" w:hAnsiTheme="majorBidi" w:hint="cs"/>
          <w:sz w:val="30"/>
          <w:szCs w:val="30"/>
          <w:cs/>
        </w:rPr>
        <w:t xml:space="preserve"> และมีกำหนด</w:t>
      </w:r>
      <w:r w:rsidR="000E032B">
        <w:rPr>
          <w:rFonts w:asciiTheme="majorBidi" w:hAnsiTheme="majorBidi" w:hint="cs"/>
          <w:sz w:val="30"/>
          <w:szCs w:val="30"/>
          <w:cs/>
        </w:rPr>
        <w:t>รับ</w:t>
      </w:r>
      <w:r w:rsidRPr="00CE0F6A">
        <w:rPr>
          <w:rFonts w:asciiTheme="majorBidi" w:hAnsiTheme="majorBidi" w:hint="cs"/>
          <w:sz w:val="30"/>
          <w:szCs w:val="30"/>
          <w:cs/>
        </w:rPr>
        <w:t>ชำระคืนภายในเดือน</w:t>
      </w:r>
      <w:r w:rsidR="00A831AB">
        <w:rPr>
          <w:rFonts w:asciiTheme="majorBidi" w:hAnsiTheme="majorBidi" w:hint="cs"/>
          <w:sz w:val="30"/>
          <w:szCs w:val="30"/>
          <w:cs/>
        </w:rPr>
        <w:t>สิงห</w:t>
      </w:r>
      <w:r w:rsidR="00CE0F6A" w:rsidRPr="00CE0F6A">
        <w:rPr>
          <w:rFonts w:asciiTheme="majorBidi" w:hAnsiTheme="majorBidi" w:hint="cs"/>
          <w:sz w:val="30"/>
          <w:szCs w:val="30"/>
          <w:cs/>
        </w:rPr>
        <w:t>า</w:t>
      </w:r>
      <w:r w:rsidRPr="00CE0F6A">
        <w:rPr>
          <w:rFonts w:asciiTheme="majorBidi" w:hAnsiTheme="majorBidi" w:hint="cs"/>
          <w:sz w:val="30"/>
          <w:szCs w:val="30"/>
          <w:cs/>
        </w:rPr>
        <w:t xml:space="preserve">คม </w:t>
      </w:r>
      <w:r w:rsidRPr="00CE0F6A">
        <w:rPr>
          <w:rFonts w:asciiTheme="majorBidi" w:hAnsiTheme="majorBidi"/>
          <w:sz w:val="30"/>
          <w:szCs w:val="30"/>
        </w:rPr>
        <w:t>256</w:t>
      </w:r>
      <w:r w:rsidR="00CE0F6A" w:rsidRPr="00CE0F6A">
        <w:rPr>
          <w:rFonts w:asciiTheme="majorBidi" w:hAnsiTheme="majorBidi"/>
          <w:sz w:val="30"/>
          <w:szCs w:val="30"/>
        </w:rPr>
        <w:t>8</w:t>
      </w:r>
    </w:p>
    <w:p w14:paraId="4FDA3213" w14:textId="29F28C3D" w:rsidR="00752414" w:rsidRDefault="00752414" w:rsidP="00B63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BA43200" w14:textId="1E3D9C3D" w:rsidR="00A949AE" w:rsidRPr="00C34D91" w:rsidRDefault="00A949AE" w:rsidP="00A94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x-none" w:eastAsia="x-none"/>
        </w:rPr>
      </w:pPr>
      <w:r w:rsidRPr="00C34D91">
        <w:rPr>
          <w:rFonts w:asciiTheme="majorBidi" w:hAnsiTheme="majorBidi" w:cstheme="majorBidi" w:hint="cs"/>
          <w:i/>
          <w:iCs/>
          <w:sz w:val="30"/>
          <w:szCs w:val="30"/>
          <w:cs/>
          <w:lang w:val="x-none" w:eastAsia="x-none"/>
        </w:rPr>
        <w:t>หนังสือค้ำประกัน</w:t>
      </w:r>
    </w:p>
    <w:p w14:paraId="151F22DD" w14:textId="77777777" w:rsidR="00A949AE" w:rsidRPr="00660E0C" w:rsidRDefault="00A949AE" w:rsidP="00A94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6892B4F" w14:textId="0320B4A1" w:rsidR="00A949AE" w:rsidRDefault="007A0729" w:rsidP="00A949AE">
      <w:pPr>
        <w:pStyle w:val="a3"/>
        <w:tabs>
          <w:tab w:val="clear" w:pos="1080"/>
          <w:tab w:val="left" w:pos="540"/>
        </w:tabs>
        <w:ind w:left="540" w:right="18"/>
        <w:jc w:val="thaiDistribute"/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</w:pPr>
      <w:r w:rsidRPr="00660E0C">
        <w:rPr>
          <w:rFonts w:asciiTheme="majorBidi" w:eastAsia="SimSun" w:hAnsiTheme="majorBidi" w:cs="Angsana New" w:hint="cs"/>
          <w:snapToGrid/>
          <w:cs/>
          <w:lang w:val="en-US" w:eastAsia="en-US"/>
        </w:rPr>
        <w:t xml:space="preserve">ณ วันที่ </w:t>
      </w:r>
      <w:r w:rsidRPr="00CE0F6A">
        <w:rPr>
          <w:rFonts w:asciiTheme="majorBidi" w:hAnsiTheme="majorBidi"/>
        </w:rPr>
        <w:t>3</w:t>
      </w:r>
      <w:r w:rsidR="00AB3FFC">
        <w:rPr>
          <w:rFonts w:asciiTheme="majorBidi" w:hAnsiTheme="majorBidi"/>
        </w:rPr>
        <w:t xml:space="preserve">0 </w:t>
      </w:r>
      <w:r w:rsidR="00AB3FFC">
        <w:rPr>
          <w:rFonts w:asciiTheme="majorBidi" w:hAnsiTheme="majorBidi" w:cs="Angsana New" w:hint="cs"/>
          <w:cs/>
        </w:rPr>
        <w:t>มิถุนายน</w:t>
      </w:r>
      <w:r w:rsidR="00AB3FFC" w:rsidRPr="00CE0F6A">
        <w:rPr>
          <w:rFonts w:asciiTheme="majorBidi" w:hAnsiTheme="majorBidi" w:hint="cs"/>
          <w:cs/>
        </w:rPr>
        <w:t xml:space="preserve"> </w:t>
      </w:r>
      <w:r w:rsidR="00AB3FFC" w:rsidRPr="00CE0F6A">
        <w:rPr>
          <w:rFonts w:asciiTheme="majorBidi" w:hAnsiTheme="majorBidi"/>
        </w:rPr>
        <w:t>2568</w:t>
      </w:r>
      <w:r>
        <w:rPr>
          <w:rFonts w:asciiTheme="majorBidi" w:hAnsiTheme="majorBidi"/>
          <w:lang w:val="en-US"/>
        </w:rPr>
        <w:t xml:space="preserve"> </w:t>
      </w:r>
      <w:r w:rsidR="00A949AE" w:rsidRPr="00C264DD">
        <w:rPr>
          <w:rFonts w:asciiTheme="majorBidi" w:eastAsia="Times New Roman" w:hAnsiTheme="majorBidi" w:cstheme="majorBidi"/>
          <w:snapToGrid/>
          <w:cs/>
          <w:lang w:val="en-US" w:eastAsia="en-US"/>
        </w:rPr>
        <w:t>บริษัทมีหนี้สินที่อาจเกิดขึ้นต่อสถาบันการเงินในประเทศแห่งหนึ่งสำหรับการค้ำประกัน</w:t>
      </w:r>
      <w:r w:rsidR="00A949AE" w:rsidRPr="00C264DD">
        <w:rPr>
          <w:rFonts w:asciiTheme="majorBidi" w:eastAsia="Times New Roman" w:hAnsiTheme="majorBidi" w:cs="Angsana New" w:hint="cs"/>
          <w:snapToGrid/>
          <w:cs/>
          <w:lang w:val="en-US" w:eastAsia="en-US"/>
        </w:rPr>
        <w:t xml:space="preserve">วงเงินสินเชื่อของบริษัทย่อยเป็นจำนวนเงิน </w:t>
      </w:r>
      <w:r w:rsidR="00A949AE" w:rsidRPr="00C264DD">
        <w:rPr>
          <w:rFonts w:asciiTheme="majorBidi" w:eastAsia="Times New Roman" w:hAnsiTheme="majorBidi" w:cs="Angsana New"/>
          <w:snapToGrid/>
          <w:lang w:val="en-US" w:eastAsia="en-US"/>
        </w:rPr>
        <w:t>620</w:t>
      </w:r>
      <w:r w:rsidR="00A949AE" w:rsidRPr="00C264DD">
        <w:rPr>
          <w:rFonts w:asciiTheme="majorBidi" w:eastAsia="Times New Roman" w:hAnsiTheme="majorBidi" w:cs="Angsana New"/>
          <w:snapToGrid/>
          <w:cs/>
          <w:lang w:val="en-US" w:eastAsia="en-US"/>
        </w:rPr>
        <w:t xml:space="preserve"> </w:t>
      </w:r>
      <w:r w:rsidR="00A949AE" w:rsidRPr="00C264DD">
        <w:rPr>
          <w:rFonts w:asciiTheme="majorBidi" w:eastAsia="Times New Roman" w:hAnsiTheme="majorBidi" w:cs="Angsana New" w:hint="cs"/>
          <w:snapToGrid/>
          <w:cs/>
          <w:lang w:val="en-US" w:eastAsia="en-US"/>
        </w:rPr>
        <w:t>ล้านบาท</w:t>
      </w:r>
      <w:r w:rsidR="005E226D" w:rsidRPr="00C264DD">
        <w:rPr>
          <w:rFonts w:asciiTheme="majorBidi" w:eastAsia="Times New Roman" w:hAnsiTheme="majorBidi" w:cstheme="majorBidi"/>
          <w:snapToGrid/>
          <w:spacing w:val="-4"/>
          <w:cs/>
          <w:lang w:val="en-US" w:eastAsia="en-US"/>
        </w:rPr>
        <w:t xml:space="preserve"> </w:t>
      </w:r>
      <w:r w:rsidR="005E226D" w:rsidRPr="00C264DD">
        <w:rPr>
          <w:rFonts w:asciiTheme="majorBidi" w:eastAsia="Times New Roman" w:hAnsiTheme="majorBidi" w:cstheme="majorBidi"/>
          <w:i/>
          <w:iCs/>
          <w:snapToGrid/>
          <w:spacing w:val="-4"/>
          <w:cs/>
          <w:lang w:val="en-US" w:eastAsia="en-US"/>
        </w:rPr>
        <w:t>(</w:t>
      </w:r>
      <w:r w:rsidR="005E226D" w:rsidRPr="00C264DD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>31</w:t>
      </w:r>
      <w:r w:rsidR="005E226D" w:rsidRPr="00C264DD">
        <w:rPr>
          <w:rFonts w:asciiTheme="majorBidi" w:eastAsia="Times New Roman" w:hAnsiTheme="majorBidi" w:cstheme="majorBidi"/>
          <w:i/>
          <w:iCs/>
          <w:snapToGrid/>
          <w:spacing w:val="-4"/>
          <w:cs/>
          <w:lang w:val="en-US" w:eastAsia="en-US"/>
        </w:rPr>
        <w:t xml:space="preserve"> ธันวาคม </w:t>
      </w:r>
      <w:r w:rsidR="005E226D" w:rsidRPr="00C264DD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>256</w:t>
      </w:r>
      <w:r w:rsidR="005E226D" w:rsidRPr="00C264DD">
        <w:rPr>
          <w:rFonts w:asciiTheme="majorBidi" w:eastAsia="Times New Roman" w:hAnsiTheme="majorBidi" w:cstheme="majorBidi" w:hint="cs"/>
          <w:i/>
          <w:iCs/>
          <w:snapToGrid/>
          <w:spacing w:val="-4"/>
          <w:cs/>
          <w:lang w:val="en-US" w:eastAsia="en-US"/>
        </w:rPr>
        <w:t>7</w:t>
      </w:r>
      <w:r w:rsidR="005E226D" w:rsidRPr="00C264DD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 xml:space="preserve">: </w:t>
      </w:r>
      <w:r w:rsidR="005E226D" w:rsidRPr="00C264DD">
        <w:rPr>
          <w:rFonts w:asciiTheme="majorBidi" w:eastAsia="Times New Roman" w:hAnsiTheme="majorBidi" w:cstheme="majorBidi" w:hint="cs"/>
          <w:i/>
          <w:iCs/>
          <w:snapToGrid/>
          <w:spacing w:val="-4"/>
          <w:cs/>
          <w:lang w:val="en-US" w:eastAsia="en-US"/>
        </w:rPr>
        <w:t>620</w:t>
      </w:r>
      <w:r w:rsidR="005E226D" w:rsidRPr="00C264DD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 xml:space="preserve"> </w:t>
      </w:r>
      <w:r w:rsidR="005E226D" w:rsidRPr="00C264DD">
        <w:rPr>
          <w:rFonts w:asciiTheme="majorBidi" w:eastAsia="Times New Roman" w:hAnsiTheme="majorBidi" w:cstheme="majorBidi"/>
          <w:i/>
          <w:iCs/>
          <w:snapToGrid/>
          <w:spacing w:val="-4"/>
          <w:cs/>
          <w:lang w:val="en-US" w:eastAsia="en-US"/>
        </w:rPr>
        <w:t>ล้านบาท)</w:t>
      </w:r>
    </w:p>
    <w:p w14:paraId="6078A816" w14:textId="77777777" w:rsidR="008C1B96" w:rsidRPr="005E226D" w:rsidRDefault="008C1B96" w:rsidP="00A949AE">
      <w:pPr>
        <w:pStyle w:val="a3"/>
        <w:tabs>
          <w:tab w:val="clear" w:pos="1080"/>
          <w:tab w:val="left" w:pos="540"/>
        </w:tabs>
        <w:ind w:left="540" w:right="18"/>
        <w:jc w:val="thaiDistribute"/>
        <w:rPr>
          <w:rFonts w:asciiTheme="majorBidi" w:eastAsia="Times New Roman" w:hAnsiTheme="majorBidi" w:cstheme="majorBidi"/>
          <w:i/>
          <w:iCs/>
          <w:snapToGrid/>
          <w:cs/>
          <w:lang w:val="en-US" w:eastAsia="en-US"/>
        </w:rPr>
      </w:pPr>
    </w:p>
    <w:p w14:paraId="58A79B03" w14:textId="08174128" w:rsidR="00B74353" w:rsidRPr="0002168F" w:rsidRDefault="00B74353" w:rsidP="00B74353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3117">
        <w:rPr>
          <w:rFonts w:ascii="Angsana New" w:hAnsi="Angsana New" w:hint="cs"/>
          <w:sz w:val="30"/>
          <w:szCs w:val="30"/>
          <w:cs/>
        </w:rPr>
        <w:t>เงินล</w:t>
      </w:r>
      <w:r w:rsidRPr="0002168F">
        <w:rPr>
          <w:rFonts w:ascii="Angsana New" w:hAnsi="Angsana New" w:hint="cs"/>
          <w:sz w:val="30"/>
          <w:szCs w:val="30"/>
          <w:cs/>
        </w:rPr>
        <w:t>งทุนใน</w:t>
      </w:r>
      <w:r w:rsidRPr="0002168F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02168F">
        <w:rPr>
          <w:rFonts w:ascii="Angsana New" w:hAnsi="Angsana New" w:hint="cs"/>
          <w:sz w:val="30"/>
          <w:szCs w:val="30"/>
          <w:cs/>
        </w:rPr>
        <w:t>ร่วม</w:t>
      </w:r>
    </w:p>
    <w:p w14:paraId="562EFEE4" w14:textId="565CEAF0" w:rsidR="008349B0" w:rsidRPr="00644BE6" w:rsidRDefault="008349B0" w:rsidP="003B2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bookmarkStart w:id="1" w:name="_Hlk150286598"/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350"/>
        <w:gridCol w:w="270"/>
        <w:gridCol w:w="1350"/>
        <w:gridCol w:w="270"/>
        <w:gridCol w:w="990"/>
        <w:gridCol w:w="270"/>
        <w:gridCol w:w="990"/>
      </w:tblGrid>
      <w:tr w:rsidR="005C792D" w:rsidRPr="007B3117" w14:paraId="14A0F9AD" w14:textId="77777777" w:rsidTr="008A66C8">
        <w:tc>
          <w:tcPr>
            <w:tcW w:w="3600" w:type="dxa"/>
            <w:shd w:val="clear" w:color="auto" w:fill="auto"/>
          </w:tcPr>
          <w:p w14:paraId="50CCA23A" w14:textId="77777777" w:rsidR="005C792D" w:rsidRPr="001F6114" w:rsidRDefault="005C792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5785A45" w14:textId="77777777" w:rsidR="005C792D" w:rsidRPr="001F6114" w:rsidRDefault="005C792D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052BE2AF" w14:textId="77777777" w:rsidR="005C792D" w:rsidRPr="00653966" w:rsidRDefault="005C792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</w:pPr>
            <w:r w:rsidRPr="00DF53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 w:rsidRPr="00DF53AE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</w:t>
            </w:r>
            <w:r w:rsidRPr="00DF53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FA41056" w14:textId="77777777" w:rsidR="005C792D" w:rsidRPr="001F6114" w:rsidRDefault="005C792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5413BF5B" w14:textId="77777777" w:rsidR="005C792D" w:rsidRPr="001F6114" w:rsidRDefault="005C792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61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792D" w:rsidRPr="007B3117" w14:paraId="59C5B935" w14:textId="77777777" w:rsidTr="008A66C8">
        <w:tc>
          <w:tcPr>
            <w:tcW w:w="3600" w:type="dxa"/>
            <w:shd w:val="clear" w:color="auto" w:fill="auto"/>
          </w:tcPr>
          <w:p w14:paraId="7E971FBC" w14:textId="31EB902A" w:rsidR="005C792D" w:rsidRPr="005029D6" w:rsidRDefault="005C792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5C792D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</w:t>
            </w:r>
            <w:r w:rsidR="001B5614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หก</w:t>
            </w:r>
            <w:r w:rsidRPr="005C792D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เดือนสิ้นสุดวันที่</w:t>
            </w:r>
            <w:r w:rsidRPr="005C792D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="001B5614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 xml:space="preserve">30 </w:t>
            </w:r>
            <w:r w:rsidR="001B5614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6A970DA" w14:textId="77777777" w:rsidR="005C792D" w:rsidRPr="007B3117" w:rsidRDefault="005C792D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D5B10EC" w14:textId="78503551" w:rsidR="005C792D" w:rsidRDefault="005C792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</w:t>
            </w:r>
            <w:r w:rsidR="00633EC3">
              <w:rPr>
                <w:rFonts w:ascii="Angsana New" w:hAnsi="Angsana New"/>
                <w:bCs/>
                <w:spacing w:val="-4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9A4EA47" w14:textId="77777777" w:rsidR="005C792D" w:rsidRPr="007B3117" w:rsidRDefault="005C792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6BC76A3" w14:textId="0056D9AE" w:rsidR="005C792D" w:rsidRDefault="005C792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</w:t>
            </w:r>
            <w:r w:rsidR="00633EC3">
              <w:rPr>
                <w:rFonts w:ascii="Angsana New" w:hAnsi="Angsana New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7204B0A" w14:textId="77777777" w:rsidR="005C792D" w:rsidRPr="007B3117" w:rsidRDefault="005C792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EBBA30" w14:textId="7FED244D" w:rsidR="005C792D" w:rsidRDefault="005C792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</w:t>
            </w:r>
            <w:r w:rsidR="00633EC3">
              <w:rPr>
                <w:rFonts w:ascii="Angsana New" w:hAnsi="Angsana New"/>
                <w:bCs/>
                <w:spacing w:val="-4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A52B16E" w14:textId="77777777" w:rsidR="005C792D" w:rsidRPr="007B3117" w:rsidRDefault="005C792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16DBBAD" w14:textId="64D8C596" w:rsidR="005C792D" w:rsidRDefault="005C792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</w:t>
            </w:r>
            <w:r w:rsidR="00633EC3">
              <w:rPr>
                <w:rFonts w:ascii="Angsana New" w:hAnsi="Angsana New"/>
                <w:bCs/>
                <w:spacing w:val="-4"/>
                <w:sz w:val="30"/>
                <w:szCs w:val="30"/>
              </w:rPr>
              <w:t>7</w:t>
            </w:r>
          </w:p>
        </w:tc>
      </w:tr>
      <w:tr w:rsidR="005C792D" w:rsidRPr="007B3117" w14:paraId="3C5EFDBB" w14:textId="77777777" w:rsidTr="008A66C8">
        <w:tc>
          <w:tcPr>
            <w:tcW w:w="3600" w:type="dxa"/>
            <w:shd w:val="clear" w:color="auto" w:fill="auto"/>
          </w:tcPr>
          <w:p w14:paraId="115F0C89" w14:textId="77777777" w:rsidR="005C792D" w:rsidRPr="007B3117" w:rsidRDefault="005C792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67094ED" w14:textId="77777777" w:rsidR="005C792D" w:rsidRPr="007B3117" w:rsidRDefault="005C792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280E0192" w14:textId="77777777" w:rsidR="005C792D" w:rsidRPr="007B3117" w:rsidRDefault="005C792D" w:rsidP="008A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311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C792D" w:rsidRPr="007B3117" w14:paraId="76E6520D" w14:textId="77777777" w:rsidTr="008A66C8">
        <w:tc>
          <w:tcPr>
            <w:tcW w:w="3600" w:type="dxa"/>
            <w:shd w:val="clear" w:color="auto" w:fill="auto"/>
          </w:tcPr>
          <w:p w14:paraId="2338B18C" w14:textId="77777777" w:rsidR="005C792D" w:rsidRPr="007B3117" w:rsidRDefault="005C792D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30"/>
                <w:szCs w:val="30"/>
              </w:rPr>
            </w:pPr>
            <w:r w:rsidRPr="007B31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B311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B311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1000DB1" w14:textId="77777777" w:rsidR="005C792D" w:rsidRPr="007B3117" w:rsidRDefault="005C792D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A1A243C" w14:textId="72F5B00F" w:rsidR="005C792D" w:rsidRPr="007B3117" w:rsidRDefault="006C5429" w:rsidP="00DF375B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123,10</w:t>
            </w:r>
            <w:r w:rsidR="00A62C4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7ECB89D" w14:textId="77777777" w:rsidR="005C792D" w:rsidRPr="007B3117" w:rsidRDefault="005C792D" w:rsidP="008A66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F7315F5" w14:textId="7F612224" w:rsidR="005C792D" w:rsidRPr="007B3117" w:rsidRDefault="006061C3" w:rsidP="008A66C8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120,807</w:t>
            </w:r>
          </w:p>
        </w:tc>
        <w:tc>
          <w:tcPr>
            <w:tcW w:w="270" w:type="dxa"/>
            <w:shd w:val="clear" w:color="auto" w:fill="auto"/>
          </w:tcPr>
          <w:p w14:paraId="3D1E3750" w14:textId="77777777" w:rsidR="005C792D" w:rsidRPr="007B3117" w:rsidRDefault="005C792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3CD3B3" w14:textId="77777777" w:rsidR="005C792D" w:rsidRPr="007B3117" w:rsidRDefault="005C792D" w:rsidP="008A66C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42,177</w:t>
            </w:r>
          </w:p>
        </w:tc>
        <w:tc>
          <w:tcPr>
            <w:tcW w:w="270" w:type="dxa"/>
            <w:shd w:val="clear" w:color="auto" w:fill="auto"/>
          </w:tcPr>
          <w:p w14:paraId="7792597C" w14:textId="77777777" w:rsidR="005C792D" w:rsidRPr="007B3117" w:rsidRDefault="005C792D" w:rsidP="008A66C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7FD39F" w14:textId="77777777" w:rsidR="005C792D" w:rsidRPr="007B3117" w:rsidRDefault="005C792D" w:rsidP="008A66C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42,177</w:t>
            </w:r>
          </w:p>
        </w:tc>
      </w:tr>
      <w:tr w:rsidR="005A5A34" w:rsidRPr="007B3117" w14:paraId="69890325" w14:textId="77777777" w:rsidTr="008A66C8">
        <w:tc>
          <w:tcPr>
            <w:tcW w:w="3600" w:type="dxa"/>
            <w:shd w:val="clear" w:color="auto" w:fill="auto"/>
          </w:tcPr>
          <w:p w14:paraId="7CE6AE03" w14:textId="3E2C606F" w:rsidR="005A5A34" w:rsidRPr="007B3117" w:rsidRDefault="005A5A34" w:rsidP="005A5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งขาดทุน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8AE9B82" w14:textId="77777777" w:rsidR="005A5A34" w:rsidRPr="007B3117" w:rsidRDefault="005A5A34" w:rsidP="005A5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D908BCB" w14:textId="102D07EE" w:rsidR="005A5A34" w:rsidRPr="007B3117" w:rsidRDefault="001A6E0F" w:rsidP="00DF375B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(2,149)</w:t>
            </w:r>
          </w:p>
        </w:tc>
        <w:tc>
          <w:tcPr>
            <w:tcW w:w="270" w:type="dxa"/>
            <w:shd w:val="clear" w:color="auto" w:fill="auto"/>
          </w:tcPr>
          <w:p w14:paraId="4D4F9BC0" w14:textId="77777777" w:rsidR="005A5A34" w:rsidRPr="007B3117" w:rsidRDefault="005A5A34" w:rsidP="005A5A3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216E6A7" w14:textId="059E5722" w:rsidR="005A5A34" w:rsidRPr="007B3117" w:rsidRDefault="005A5A34" w:rsidP="005A5A3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(1,466)</w:t>
            </w:r>
          </w:p>
        </w:tc>
        <w:tc>
          <w:tcPr>
            <w:tcW w:w="270" w:type="dxa"/>
            <w:shd w:val="clear" w:color="auto" w:fill="auto"/>
          </w:tcPr>
          <w:p w14:paraId="439B363C" w14:textId="77777777" w:rsidR="005A5A34" w:rsidRPr="007B3117" w:rsidRDefault="005A5A34" w:rsidP="005A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47C8407" w14:textId="77777777" w:rsidR="005A5A34" w:rsidRPr="004655D9" w:rsidRDefault="005A5A34" w:rsidP="005A5A3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655D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E1BE10" w14:textId="77777777" w:rsidR="005A5A34" w:rsidRPr="004655D9" w:rsidRDefault="005A5A34" w:rsidP="005A5A34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452429" w14:textId="77777777" w:rsidR="005A5A34" w:rsidRPr="004655D9" w:rsidRDefault="005A5A34" w:rsidP="005A5A3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655D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A5A34" w:rsidRPr="007B3117" w14:paraId="2B9C484B" w14:textId="77777777" w:rsidTr="008A66C8">
        <w:tc>
          <w:tcPr>
            <w:tcW w:w="3600" w:type="dxa"/>
            <w:shd w:val="clear" w:color="auto" w:fill="auto"/>
          </w:tcPr>
          <w:p w14:paraId="484AA2DE" w14:textId="77777777" w:rsidR="005A5A34" w:rsidRPr="007B3117" w:rsidRDefault="005A5A34" w:rsidP="005A5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</w:t>
            </w:r>
          </w:p>
          <w:p w14:paraId="72570539" w14:textId="77777777" w:rsidR="005A5A34" w:rsidRPr="007B3117" w:rsidRDefault="005A5A34" w:rsidP="005A5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การแปลงค่างบการเงิน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F704F1A" w14:textId="77777777" w:rsidR="005A5A34" w:rsidRPr="007B3117" w:rsidRDefault="005A5A34" w:rsidP="005A5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5EA9BC7" w14:textId="77777777" w:rsidR="005A5A34" w:rsidRDefault="005A5A34" w:rsidP="00DF375B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FB60083" w14:textId="177FB93F" w:rsidR="001A6E0F" w:rsidRPr="007B3117" w:rsidRDefault="00B8455D" w:rsidP="00DF375B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1,413</w:t>
            </w:r>
          </w:p>
        </w:tc>
        <w:tc>
          <w:tcPr>
            <w:tcW w:w="270" w:type="dxa"/>
            <w:shd w:val="clear" w:color="auto" w:fill="auto"/>
          </w:tcPr>
          <w:p w14:paraId="643E7C7A" w14:textId="77777777" w:rsidR="005A5A34" w:rsidRPr="007B3117" w:rsidRDefault="005A5A34" w:rsidP="005A5A3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C3A3AD2" w14:textId="4A8CA4A1" w:rsidR="005A5A34" w:rsidRPr="00465A43" w:rsidRDefault="005A5A34" w:rsidP="005A5A3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6,236</w:t>
            </w:r>
          </w:p>
        </w:tc>
        <w:tc>
          <w:tcPr>
            <w:tcW w:w="270" w:type="dxa"/>
            <w:shd w:val="clear" w:color="auto" w:fill="auto"/>
          </w:tcPr>
          <w:p w14:paraId="70EF76B5" w14:textId="77777777" w:rsidR="005A5A34" w:rsidRPr="007B3117" w:rsidRDefault="005A5A34" w:rsidP="005A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A9F797" w14:textId="77777777" w:rsidR="005A5A34" w:rsidRPr="004655D9" w:rsidRDefault="005A5A34" w:rsidP="005A5A3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C8C1CD1" w14:textId="77777777" w:rsidR="005A5A34" w:rsidRPr="004655D9" w:rsidRDefault="005A5A34" w:rsidP="005A5A3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655D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3A6A45" w14:textId="77777777" w:rsidR="005A5A34" w:rsidRPr="004655D9" w:rsidRDefault="005A5A34" w:rsidP="005A5A34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0BCC15" w14:textId="77777777" w:rsidR="005A5A34" w:rsidRPr="004655D9" w:rsidRDefault="005A5A34" w:rsidP="005A5A3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1A11480" w14:textId="77777777" w:rsidR="005A5A34" w:rsidRPr="004655D9" w:rsidRDefault="005A5A34" w:rsidP="005A5A3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655D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A5A34" w:rsidRPr="007B3117" w14:paraId="38981CD7" w14:textId="77777777" w:rsidTr="008A66C8">
        <w:tc>
          <w:tcPr>
            <w:tcW w:w="3600" w:type="dxa"/>
            <w:shd w:val="clear" w:color="auto" w:fill="auto"/>
          </w:tcPr>
          <w:p w14:paraId="258E3E43" w14:textId="51A159FE" w:rsidR="005A5A34" w:rsidRPr="007B3117" w:rsidRDefault="005A5A34" w:rsidP="005A5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311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A2BE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7A2B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CF76216" w14:textId="77777777" w:rsidR="005A5A34" w:rsidRPr="007B3117" w:rsidRDefault="005A5A34" w:rsidP="005A5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7AC65A" w14:textId="76BB2318" w:rsidR="005A5A34" w:rsidRPr="00465A43" w:rsidRDefault="00B8455D" w:rsidP="00DF375B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122,365</w:t>
            </w:r>
          </w:p>
        </w:tc>
        <w:tc>
          <w:tcPr>
            <w:tcW w:w="270" w:type="dxa"/>
            <w:shd w:val="clear" w:color="auto" w:fill="auto"/>
          </w:tcPr>
          <w:p w14:paraId="161834CD" w14:textId="77777777" w:rsidR="005A5A34" w:rsidRPr="007B3117" w:rsidRDefault="005A5A34" w:rsidP="005A5A3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AE689A" w14:textId="31247BA9" w:rsidR="005A5A34" w:rsidRPr="00465A43" w:rsidRDefault="005A5A34" w:rsidP="005A5A3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65A4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125,577</w:t>
            </w:r>
          </w:p>
        </w:tc>
        <w:tc>
          <w:tcPr>
            <w:tcW w:w="270" w:type="dxa"/>
            <w:shd w:val="clear" w:color="auto" w:fill="auto"/>
          </w:tcPr>
          <w:p w14:paraId="72EFA466" w14:textId="77777777" w:rsidR="005A5A34" w:rsidRPr="007B3117" w:rsidRDefault="005A5A34" w:rsidP="005A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82CFB1" w14:textId="77777777" w:rsidR="005A5A34" w:rsidRPr="007B3117" w:rsidRDefault="005A5A34" w:rsidP="005A5A3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42,177</w:t>
            </w:r>
          </w:p>
        </w:tc>
        <w:tc>
          <w:tcPr>
            <w:tcW w:w="270" w:type="dxa"/>
            <w:shd w:val="clear" w:color="auto" w:fill="auto"/>
          </w:tcPr>
          <w:p w14:paraId="2B66B635" w14:textId="77777777" w:rsidR="005A5A34" w:rsidRPr="007B3117" w:rsidRDefault="005A5A34" w:rsidP="005A5A34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68E14E" w14:textId="77777777" w:rsidR="005A5A34" w:rsidRPr="007B3117" w:rsidRDefault="005A5A34" w:rsidP="005A5A3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42,177</w:t>
            </w:r>
          </w:p>
        </w:tc>
      </w:tr>
    </w:tbl>
    <w:p w14:paraId="30232EF1" w14:textId="77777777" w:rsidR="005C792D" w:rsidRPr="00644BE6" w:rsidRDefault="005C792D" w:rsidP="003B2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bookmarkEnd w:id="1"/>
    <w:p w14:paraId="0387F0CF" w14:textId="77777777" w:rsidR="008C1B96" w:rsidRDefault="008C1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05D7BB8" w14:textId="0FD5436A" w:rsidR="00236101" w:rsidRPr="00013E57" w:rsidRDefault="00236101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30"/>
          <w:szCs w:val="30"/>
          <w:lang w:val="en-US"/>
        </w:rPr>
      </w:pPr>
      <w:r w:rsidRPr="00013E57">
        <w:rPr>
          <w:rFonts w:ascii="Angsana New" w:hAnsi="Angsana New" w:hint="cs"/>
          <w:sz w:val="30"/>
          <w:szCs w:val="30"/>
          <w:cs/>
        </w:rPr>
        <w:lastRenderedPageBreak/>
        <w:t>ที่ดิน</w:t>
      </w:r>
      <w:r w:rsidRPr="00013E57">
        <w:rPr>
          <w:rFonts w:ascii="Angsana New" w:eastAsia="MS Mincho" w:hAnsi="Angsana New"/>
          <w:sz w:val="30"/>
          <w:szCs w:val="30"/>
          <w:cs/>
          <w:lang w:val="en-US"/>
        </w:rPr>
        <w:t xml:space="preserve"> </w:t>
      </w:r>
      <w:r w:rsidRPr="00013E57">
        <w:rPr>
          <w:rFonts w:ascii="Angsana New" w:eastAsia="MS Mincho" w:hAnsi="Angsana New" w:hint="cs"/>
          <w:sz w:val="30"/>
          <w:szCs w:val="30"/>
          <w:cs/>
          <w:lang w:val="en-US"/>
        </w:rPr>
        <w:t>อาคารและอุปกรณ์</w:t>
      </w:r>
      <w:r w:rsidRPr="00013E57">
        <w:rPr>
          <w:rFonts w:ascii="Angsana New" w:eastAsia="MS Mincho" w:hAnsi="Angsana New"/>
          <w:sz w:val="30"/>
          <w:szCs w:val="30"/>
          <w:cs/>
          <w:lang w:val="en-US"/>
        </w:rPr>
        <w:t xml:space="preserve">  </w:t>
      </w:r>
    </w:p>
    <w:p w14:paraId="3BC6E63B" w14:textId="67C95941" w:rsidR="00B74353" w:rsidRPr="00120896" w:rsidRDefault="00B74353" w:rsidP="00B74353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350"/>
        <w:gridCol w:w="270"/>
        <w:gridCol w:w="1350"/>
        <w:gridCol w:w="270"/>
        <w:gridCol w:w="990"/>
        <w:gridCol w:w="270"/>
        <w:gridCol w:w="990"/>
      </w:tblGrid>
      <w:tr w:rsidR="00120896" w:rsidRPr="007B3117" w14:paraId="79197A0E" w14:textId="77777777" w:rsidTr="008A66C8">
        <w:tc>
          <w:tcPr>
            <w:tcW w:w="3600" w:type="dxa"/>
            <w:shd w:val="clear" w:color="auto" w:fill="auto"/>
          </w:tcPr>
          <w:p w14:paraId="7F4204D9" w14:textId="77777777" w:rsidR="00120896" w:rsidRPr="001F6114" w:rsidRDefault="00120896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2C0FB6F" w14:textId="77777777" w:rsidR="00120896" w:rsidRPr="001F6114" w:rsidRDefault="00120896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607A9BE0" w14:textId="77777777" w:rsidR="00120896" w:rsidRPr="00653966" w:rsidRDefault="00120896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</w:pPr>
            <w:r w:rsidRPr="00DF53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 w:rsidRPr="00DF53AE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</w:t>
            </w:r>
            <w:r w:rsidRPr="00DF53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5ABAD650" w14:textId="77777777" w:rsidR="00120896" w:rsidRPr="001F6114" w:rsidRDefault="00120896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CBC9128" w14:textId="77777777" w:rsidR="00120896" w:rsidRPr="001F6114" w:rsidRDefault="00120896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61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5614" w:rsidRPr="007B3117" w14:paraId="542F91AC" w14:textId="77777777" w:rsidTr="008A66C8">
        <w:tc>
          <w:tcPr>
            <w:tcW w:w="3600" w:type="dxa"/>
            <w:shd w:val="clear" w:color="auto" w:fill="auto"/>
          </w:tcPr>
          <w:p w14:paraId="616C52B6" w14:textId="6661C603" w:rsidR="001B5614" w:rsidRPr="005029D6" w:rsidRDefault="001B5614" w:rsidP="001B5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5C792D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หก</w:t>
            </w:r>
            <w:r w:rsidRPr="005C792D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เดือนสิ้นสุดวันที่</w:t>
            </w:r>
            <w:r w:rsidRPr="005C792D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3ADF20D" w14:textId="77777777" w:rsidR="001B5614" w:rsidRPr="007B3117" w:rsidRDefault="001B5614" w:rsidP="001B5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32B9FB6" w14:textId="14247909" w:rsidR="001B5614" w:rsidRDefault="001B5614" w:rsidP="001B5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0B9ACB6F" w14:textId="77777777" w:rsidR="001B5614" w:rsidRPr="007B3117" w:rsidRDefault="001B5614" w:rsidP="001B5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C7B0B49" w14:textId="0B909338" w:rsidR="001B5614" w:rsidRDefault="001B5614" w:rsidP="001B5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76CBE92" w14:textId="77777777" w:rsidR="001B5614" w:rsidRPr="007B3117" w:rsidRDefault="001B5614" w:rsidP="001B5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D7B2B8" w14:textId="10DFB4C0" w:rsidR="001B5614" w:rsidRDefault="001B5614" w:rsidP="001B5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1AF001DB" w14:textId="77777777" w:rsidR="001B5614" w:rsidRPr="007B3117" w:rsidRDefault="001B5614" w:rsidP="001B5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83ED34" w14:textId="546E2E33" w:rsidR="001B5614" w:rsidRDefault="001B5614" w:rsidP="001B5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2567</w:t>
            </w:r>
          </w:p>
        </w:tc>
      </w:tr>
      <w:tr w:rsidR="00120896" w:rsidRPr="007B3117" w14:paraId="7415C465" w14:textId="77777777" w:rsidTr="008A66C8">
        <w:tc>
          <w:tcPr>
            <w:tcW w:w="3600" w:type="dxa"/>
            <w:shd w:val="clear" w:color="auto" w:fill="auto"/>
          </w:tcPr>
          <w:p w14:paraId="3FF44CA6" w14:textId="77777777" w:rsidR="00120896" w:rsidRPr="007B3117" w:rsidRDefault="00120896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A2D5BFE" w14:textId="77777777" w:rsidR="00120896" w:rsidRPr="007B3117" w:rsidRDefault="00120896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592ED106" w14:textId="77777777" w:rsidR="00120896" w:rsidRPr="003B1250" w:rsidRDefault="00120896" w:rsidP="008A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56EF5" w:rsidRPr="007B3117" w14:paraId="6BEBB5D1" w14:textId="77777777" w:rsidTr="008A66C8">
        <w:tc>
          <w:tcPr>
            <w:tcW w:w="3600" w:type="dxa"/>
            <w:shd w:val="clear" w:color="auto" w:fill="auto"/>
          </w:tcPr>
          <w:p w14:paraId="021C4225" w14:textId="77777777" w:rsidR="00C56EF5" w:rsidRPr="007B3117" w:rsidRDefault="00C56EF5" w:rsidP="00C56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30"/>
                <w:szCs w:val="30"/>
              </w:rPr>
            </w:pPr>
            <w:r w:rsidRPr="00EE412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12224D7" w14:textId="77777777" w:rsidR="00C56EF5" w:rsidRPr="007B3117" w:rsidRDefault="00C56EF5" w:rsidP="00C56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5EC03B4" w14:textId="5AD9E01E" w:rsidR="00C56EF5" w:rsidRPr="007B3117" w:rsidRDefault="001F7F9F" w:rsidP="001F7F9F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18,351</w:t>
            </w:r>
          </w:p>
        </w:tc>
        <w:tc>
          <w:tcPr>
            <w:tcW w:w="270" w:type="dxa"/>
            <w:shd w:val="clear" w:color="auto" w:fill="auto"/>
          </w:tcPr>
          <w:p w14:paraId="2A56F8B1" w14:textId="77777777" w:rsidR="00C56EF5" w:rsidRPr="007B3117" w:rsidRDefault="00C56EF5" w:rsidP="00C56E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58F7225" w14:textId="2CAB7FE4" w:rsidR="00C56EF5" w:rsidRPr="007B3117" w:rsidRDefault="00C56EF5" w:rsidP="00C56EF5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1,961</w:t>
            </w:r>
          </w:p>
        </w:tc>
        <w:tc>
          <w:tcPr>
            <w:tcW w:w="270" w:type="dxa"/>
            <w:shd w:val="clear" w:color="auto" w:fill="auto"/>
          </w:tcPr>
          <w:p w14:paraId="4B1AD918" w14:textId="77777777" w:rsidR="00C56EF5" w:rsidRPr="007B3117" w:rsidRDefault="00C56EF5" w:rsidP="00C56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075DE3" w14:textId="67280747" w:rsidR="00C56EF5" w:rsidRPr="007B3117" w:rsidRDefault="001F7F9F" w:rsidP="00C56EF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3,923</w:t>
            </w:r>
          </w:p>
        </w:tc>
        <w:tc>
          <w:tcPr>
            <w:tcW w:w="270" w:type="dxa"/>
            <w:shd w:val="clear" w:color="auto" w:fill="auto"/>
          </w:tcPr>
          <w:p w14:paraId="15A9A416" w14:textId="77777777" w:rsidR="00C56EF5" w:rsidRPr="007B3117" w:rsidRDefault="00C56EF5" w:rsidP="00C56EF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089292" w14:textId="3D016049" w:rsidR="00C56EF5" w:rsidRPr="007B3117" w:rsidRDefault="00C56EF5" w:rsidP="00C56EF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1,961</w:t>
            </w:r>
          </w:p>
        </w:tc>
      </w:tr>
      <w:tr w:rsidR="00C56EF5" w:rsidRPr="007B3117" w14:paraId="071E506D" w14:textId="77777777" w:rsidTr="008A66C8">
        <w:tc>
          <w:tcPr>
            <w:tcW w:w="3600" w:type="dxa"/>
            <w:shd w:val="clear" w:color="auto" w:fill="auto"/>
          </w:tcPr>
          <w:p w14:paraId="4CAAF767" w14:textId="77777777" w:rsidR="00C56EF5" w:rsidRPr="007B3117" w:rsidRDefault="00C56EF5" w:rsidP="00C56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412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5E21A96" w14:textId="77777777" w:rsidR="00C56EF5" w:rsidRPr="007B3117" w:rsidRDefault="00C56EF5" w:rsidP="00C56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E22C31C" w14:textId="3C84AECC" w:rsidR="00C56EF5" w:rsidRPr="007B3117" w:rsidRDefault="001F7F9F" w:rsidP="001F7F9F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(1,044)</w:t>
            </w:r>
          </w:p>
        </w:tc>
        <w:tc>
          <w:tcPr>
            <w:tcW w:w="270" w:type="dxa"/>
            <w:shd w:val="clear" w:color="auto" w:fill="auto"/>
          </w:tcPr>
          <w:p w14:paraId="76A3E21C" w14:textId="77777777" w:rsidR="00C56EF5" w:rsidRPr="007B3117" w:rsidRDefault="00C56EF5" w:rsidP="00C56E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8263D51" w14:textId="659BA409" w:rsidR="00C56EF5" w:rsidRPr="007B3117" w:rsidRDefault="00C56EF5" w:rsidP="00C56EF5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(24,418)</w:t>
            </w:r>
          </w:p>
        </w:tc>
        <w:tc>
          <w:tcPr>
            <w:tcW w:w="270" w:type="dxa"/>
            <w:shd w:val="clear" w:color="auto" w:fill="auto"/>
          </w:tcPr>
          <w:p w14:paraId="3E0B0AB1" w14:textId="77777777" w:rsidR="00C56EF5" w:rsidRPr="007B3117" w:rsidRDefault="00C56EF5" w:rsidP="00C56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A5FFF7" w14:textId="11637873" w:rsidR="00C56EF5" w:rsidRPr="007B3117" w:rsidRDefault="001F7F9F" w:rsidP="001F7F9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(1,054)</w:t>
            </w:r>
          </w:p>
        </w:tc>
        <w:tc>
          <w:tcPr>
            <w:tcW w:w="270" w:type="dxa"/>
            <w:shd w:val="clear" w:color="auto" w:fill="auto"/>
          </w:tcPr>
          <w:p w14:paraId="23599481" w14:textId="77777777" w:rsidR="00C56EF5" w:rsidRPr="007B3117" w:rsidRDefault="00C56EF5" w:rsidP="00C56EF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A2D050" w14:textId="044501E2" w:rsidR="00C56EF5" w:rsidRPr="007B3117" w:rsidRDefault="00C56EF5" w:rsidP="00C56EF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(24,418)</w:t>
            </w:r>
          </w:p>
        </w:tc>
      </w:tr>
      <w:tr w:rsidR="00C56EF5" w:rsidRPr="007B3117" w14:paraId="63E52E32" w14:textId="77777777" w:rsidTr="008A66C8">
        <w:tc>
          <w:tcPr>
            <w:tcW w:w="3600" w:type="dxa"/>
            <w:shd w:val="clear" w:color="auto" w:fill="auto"/>
          </w:tcPr>
          <w:p w14:paraId="31002464" w14:textId="77777777" w:rsidR="00C56EF5" w:rsidRPr="007B3117" w:rsidRDefault="00C56EF5" w:rsidP="00C56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412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D80CC0B" w14:textId="77777777" w:rsidR="00C56EF5" w:rsidRPr="007B3117" w:rsidRDefault="00C56EF5" w:rsidP="00C56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120B949" w14:textId="707E6783" w:rsidR="00C56EF5" w:rsidRPr="007B3117" w:rsidRDefault="00A23C84" w:rsidP="00D554A9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135,306</w:t>
            </w:r>
          </w:p>
        </w:tc>
        <w:tc>
          <w:tcPr>
            <w:tcW w:w="270" w:type="dxa"/>
            <w:shd w:val="clear" w:color="auto" w:fill="auto"/>
          </w:tcPr>
          <w:p w14:paraId="5F70DF96" w14:textId="77777777" w:rsidR="00C56EF5" w:rsidRPr="007B3117" w:rsidRDefault="00C56EF5" w:rsidP="00C56E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83E74EF" w14:textId="16190E97" w:rsidR="00C56EF5" w:rsidRPr="007B3117" w:rsidRDefault="00C56EF5" w:rsidP="00C56EF5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260,917</w:t>
            </w:r>
          </w:p>
        </w:tc>
        <w:tc>
          <w:tcPr>
            <w:tcW w:w="270" w:type="dxa"/>
            <w:shd w:val="clear" w:color="auto" w:fill="auto"/>
          </w:tcPr>
          <w:p w14:paraId="5F18A1EE" w14:textId="77777777" w:rsidR="00C56EF5" w:rsidRPr="007B3117" w:rsidRDefault="00C56EF5" w:rsidP="00C56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090EA3" w14:textId="092FC275" w:rsidR="00C56EF5" w:rsidRPr="007B3117" w:rsidRDefault="001F7F9F" w:rsidP="00C56EF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24,254</w:t>
            </w:r>
          </w:p>
        </w:tc>
        <w:tc>
          <w:tcPr>
            <w:tcW w:w="270" w:type="dxa"/>
            <w:shd w:val="clear" w:color="auto" w:fill="auto"/>
          </w:tcPr>
          <w:p w14:paraId="298361A0" w14:textId="77777777" w:rsidR="00C56EF5" w:rsidRPr="007B3117" w:rsidRDefault="00C56EF5" w:rsidP="00C56EF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0450BDF" w14:textId="6F4AB7C3" w:rsidR="00C56EF5" w:rsidRPr="007B3117" w:rsidRDefault="00C56EF5" w:rsidP="00C56EF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11,654</w:t>
            </w:r>
          </w:p>
        </w:tc>
      </w:tr>
    </w:tbl>
    <w:p w14:paraId="62BDEEFB" w14:textId="49A8408C" w:rsidR="003D02C8" w:rsidRDefault="003D02C8" w:rsidP="00B74353">
      <w:pPr>
        <w:rPr>
          <w:rFonts w:asciiTheme="majorBidi" w:hAnsiTheme="majorBidi" w:cstheme="majorBidi"/>
          <w:sz w:val="26"/>
          <w:szCs w:val="26"/>
          <w:lang w:eastAsia="x-none"/>
        </w:rPr>
      </w:pPr>
    </w:p>
    <w:p w14:paraId="3D7479A6" w14:textId="5ABE30CE" w:rsidR="00172489" w:rsidRPr="007B3117" w:rsidRDefault="00172489" w:rsidP="00013E5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b w:val="0"/>
          <w:bCs w:val="0"/>
          <w:sz w:val="30"/>
          <w:szCs w:val="30"/>
          <w:cs/>
        </w:rPr>
      </w:pPr>
      <w:r w:rsidRPr="007B3117">
        <w:rPr>
          <w:rFonts w:ascii="Angsana New" w:hAnsi="Angsana New" w:hint="cs"/>
          <w:sz w:val="30"/>
          <w:szCs w:val="30"/>
          <w:cs/>
        </w:rPr>
        <w:t>หนี้สินที่มีภาระดอกเบี้ย</w:t>
      </w:r>
    </w:p>
    <w:p w14:paraId="386BA9D3" w14:textId="1BEBD5E3" w:rsidR="0010263C" w:rsidRPr="00644BE6" w:rsidRDefault="0010263C" w:rsidP="003643C1">
      <w:pPr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pPr w:leftFromText="180" w:rightFromText="180" w:vertAnchor="text" w:horzAnchor="page" w:tblpX="1563" w:tblpY="56"/>
        <w:tblW w:w="9486" w:type="dxa"/>
        <w:tblLayout w:type="fixed"/>
        <w:tblLook w:val="01E0" w:firstRow="1" w:lastRow="1" w:firstColumn="1" w:lastColumn="1" w:noHBand="0" w:noVBand="0"/>
      </w:tblPr>
      <w:tblGrid>
        <w:gridCol w:w="3735"/>
        <w:gridCol w:w="1260"/>
        <w:gridCol w:w="270"/>
        <w:gridCol w:w="1251"/>
        <w:gridCol w:w="270"/>
        <w:gridCol w:w="1170"/>
        <w:gridCol w:w="262"/>
        <w:gridCol w:w="1268"/>
      </w:tblGrid>
      <w:tr w:rsidR="00F40A50" w:rsidRPr="005D6F1A" w14:paraId="071C6991" w14:textId="77777777" w:rsidTr="008A66C8">
        <w:trPr>
          <w:tblHeader/>
        </w:trPr>
        <w:tc>
          <w:tcPr>
            <w:tcW w:w="3735" w:type="dxa"/>
            <w:shd w:val="clear" w:color="auto" w:fill="auto"/>
          </w:tcPr>
          <w:p w14:paraId="06E1500A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ind w:left="1780"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0CC836AD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7E6304F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4D84002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5922" w:rsidRPr="005D6F1A" w14:paraId="30B9AE48" w14:textId="77777777" w:rsidTr="009E4D04">
        <w:trPr>
          <w:tblHeader/>
        </w:trPr>
        <w:tc>
          <w:tcPr>
            <w:tcW w:w="3735" w:type="dxa"/>
          </w:tcPr>
          <w:p w14:paraId="680A952C" w14:textId="77777777" w:rsidR="00375922" w:rsidRPr="004B4F84" w:rsidRDefault="00375922" w:rsidP="0037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909AD58" w14:textId="1FA8424F" w:rsidR="00375922" w:rsidRPr="004B4F84" w:rsidRDefault="00375922" w:rsidP="0037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 xml:space="preserve">30 </w:t>
            </w:r>
            <w:r w:rsidRPr="008965E7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034C0C8C" w14:textId="77777777" w:rsidR="00375922" w:rsidRPr="004B4F84" w:rsidRDefault="00375922" w:rsidP="0037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178A08D7" w14:textId="4DEA7B6A" w:rsidR="00375922" w:rsidRPr="004B4F84" w:rsidRDefault="00375922" w:rsidP="0037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10"/>
                <w:sz w:val="30"/>
                <w:szCs w:val="30"/>
              </w:rPr>
              <w:t>31</w:t>
            </w:r>
            <w:r w:rsidRPr="003775C7">
              <w:rPr>
                <w:rFonts w:ascii="Angsana New" w:hAnsi="Angsana New" w:hint="cs"/>
                <w:b/>
                <w:spacing w:val="-10"/>
                <w:sz w:val="30"/>
                <w:szCs w:val="30"/>
              </w:rPr>
              <w:t xml:space="preserve"> </w:t>
            </w:r>
            <w:r w:rsidRPr="003775C7">
              <w:rPr>
                <w:rFonts w:ascii="Angsana New" w:hAnsi="Angsana New" w:hint="cs"/>
                <w:b/>
                <w:spacing w:val="-1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2581D981" w14:textId="77777777" w:rsidR="00375922" w:rsidRPr="004B4F84" w:rsidRDefault="00375922" w:rsidP="0037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81F997" w14:textId="5EC237F8" w:rsidR="00375922" w:rsidRPr="004B4F84" w:rsidRDefault="00375922" w:rsidP="0037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 xml:space="preserve">30 </w:t>
            </w:r>
            <w:r w:rsidRPr="008965E7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2" w:type="dxa"/>
            <w:shd w:val="clear" w:color="auto" w:fill="auto"/>
          </w:tcPr>
          <w:p w14:paraId="7250D385" w14:textId="77777777" w:rsidR="00375922" w:rsidRPr="004B4F84" w:rsidRDefault="00375922" w:rsidP="0037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1CF81F7" w14:textId="1FBBA482" w:rsidR="00375922" w:rsidRPr="004B4F84" w:rsidRDefault="00375922" w:rsidP="0037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10"/>
                <w:sz w:val="30"/>
                <w:szCs w:val="30"/>
              </w:rPr>
              <w:t>31</w:t>
            </w:r>
            <w:r w:rsidRPr="003775C7">
              <w:rPr>
                <w:rFonts w:ascii="Angsana New" w:hAnsi="Angsana New" w:hint="cs"/>
                <w:b/>
                <w:spacing w:val="-10"/>
                <w:sz w:val="30"/>
                <w:szCs w:val="30"/>
              </w:rPr>
              <w:t xml:space="preserve"> </w:t>
            </w:r>
            <w:r w:rsidRPr="003775C7">
              <w:rPr>
                <w:rFonts w:ascii="Angsana New" w:hAnsi="Angsana New" w:hint="cs"/>
                <w:b/>
                <w:spacing w:val="-10"/>
                <w:sz w:val="30"/>
                <w:szCs w:val="30"/>
                <w:cs/>
              </w:rPr>
              <w:t>ธันวาคม</w:t>
            </w:r>
          </w:p>
        </w:tc>
      </w:tr>
      <w:tr w:rsidR="00F40A50" w:rsidRPr="005D6F1A" w14:paraId="3A8C2000" w14:textId="77777777" w:rsidTr="009E4D04">
        <w:trPr>
          <w:tblHeader/>
        </w:trPr>
        <w:tc>
          <w:tcPr>
            <w:tcW w:w="3735" w:type="dxa"/>
          </w:tcPr>
          <w:p w14:paraId="5E5FD9EB" w14:textId="77777777" w:rsidR="00F40A50" w:rsidRPr="004B4F84" w:rsidRDefault="00F40A50" w:rsidP="00F4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37FD71" w14:textId="0C422E7D" w:rsidR="00F40A50" w:rsidRPr="004B4F84" w:rsidRDefault="00F40A50" w:rsidP="00F4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5028F32" w14:textId="77777777" w:rsidR="00F40A50" w:rsidRPr="004B4F84" w:rsidRDefault="00F40A50" w:rsidP="00F4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2E3C6561" w14:textId="70974A94" w:rsidR="00F40A50" w:rsidRPr="003D16A4" w:rsidRDefault="00F40A50" w:rsidP="003D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 w:rsidRPr="003D16A4">
              <w:rPr>
                <w:rFonts w:ascii="Angsana New" w:hAnsi="Angsana New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E0A0983" w14:textId="77777777" w:rsidR="00F40A50" w:rsidRPr="003D16A4" w:rsidRDefault="00F40A50" w:rsidP="003D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1BC72C" w14:textId="7CCABD95" w:rsidR="00F40A50" w:rsidRPr="003D16A4" w:rsidRDefault="00F40A50" w:rsidP="003D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3EB4C1FE" w14:textId="77777777" w:rsidR="00F40A50" w:rsidRPr="003D16A4" w:rsidRDefault="00F40A50" w:rsidP="003D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37831367" w14:textId="5DC5DE2A" w:rsidR="00F40A50" w:rsidRPr="003D16A4" w:rsidRDefault="00F40A50" w:rsidP="003D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 w:rsidRPr="003D16A4">
              <w:rPr>
                <w:rFonts w:ascii="Angsana New" w:hAnsi="Angsana New"/>
                <w:bCs/>
                <w:spacing w:val="-4"/>
                <w:sz w:val="30"/>
                <w:szCs w:val="30"/>
              </w:rPr>
              <w:t>7</w:t>
            </w:r>
          </w:p>
        </w:tc>
      </w:tr>
      <w:tr w:rsidR="00F40A50" w:rsidRPr="005D6F1A" w14:paraId="1353C0E4" w14:textId="77777777" w:rsidTr="008A66C8">
        <w:trPr>
          <w:tblHeader/>
        </w:trPr>
        <w:tc>
          <w:tcPr>
            <w:tcW w:w="3735" w:type="dxa"/>
          </w:tcPr>
          <w:p w14:paraId="2CB461B7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1" w:type="dxa"/>
            <w:gridSpan w:val="7"/>
          </w:tcPr>
          <w:p w14:paraId="1F15686C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0A50" w:rsidRPr="005D6F1A" w14:paraId="2C63CCAC" w14:textId="77777777" w:rsidTr="00E33A2E">
        <w:trPr>
          <w:trHeight w:val="180"/>
        </w:trPr>
        <w:tc>
          <w:tcPr>
            <w:tcW w:w="3735" w:type="dxa"/>
          </w:tcPr>
          <w:p w14:paraId="0F1BB383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9F14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260" w:type="dxa"/>
          </w:tcPr>
          <w:p w14:paraId="34C26369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6C7D2D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7D0AEC81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2003CE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3EC1E4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CA10952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18EF38D4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0DF4" w:rsidRPr="005D6F1A" w14:paraId="66A67E26" w14:textId="77777777" w:rsidTr="00E33A2E">
        <w:trPr>
          <w:trHeight w:val="180"/>
        </w:trPr>
        <w:tc>
          <w:tcPr>
            <w:tcW w:w="3735" w:type="dxa"/>
          </w:tcPr>
          <w:p w14:paraId="3FEC5E02" w14:textId="45C88C30" w:rsidR="00230DF4" w:rsidRPr="009F1417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69DF5A5A" w14:textId="422E1767" w:rsidR="00230DF4" w:rsidRPr="004B4F84" w:rsidRDefault="00CB036A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70,600</w:t>
            </w:r>
          </w:p>
        </w:tc>
        <w:tc>
          <w:tcPr>
            <w:tcW w:w="270" w:type="dxa"/>
          </w:tcPr>
          <w:p w14:paraId="389A108D" w14:textId="77777777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0979D39B" w14:textId="7D4491F9" w:rsidR="00230DF4" w:rsidRPr="004B4F84" w:rsidRDefault="00CB036A" w:rsidP="00CB0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B7A7BE" w14:textId="77777777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AAF3F9" w14:textId="1A9E606D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1A1C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425E6A07" w14:textId="77777777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3B166ED4" w14:textId="48E5FCEE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1A1C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0DF4" w:rsidRPr="005D6F1A" w14:paraId="242C78DD" w14:textId="77777777" w:rsidTr="00E33A2E">
        <w:trPr>
          <w:trHeight w:val="180"/>
        </w:trPr>
        <w:tc>
          <w:tcPr>
            <w:tcW w:w="3735" w:type="dxa"/>
          </w:tcPr>
          <w:p w14:paraId="0BAFAA0B" w14:textId="77777777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4B4F84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6D1B2D61" w14:textId="6175304F" w:rsidR="00230DF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364,896</w:t>
            </w:r>
          </w:p>
        </w:tc>
        <w:tc>
          <w:tcPr>
            <w:tcW w:w="270" w:type="dxa"/>
          </w:tcPr>
          <w:p w14:paraId="46A8C3B8" w14:textId="77777777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53694FD2" w14:textId="150AEA48" w:rsidR="00230DF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300,910</w:t>
            </w:r>
          </w:p>
        </w:tc>
        <w:tc>
          <w:tcPr>
            <w:tcW w:w="270" w:type="dxa"/>
          </w:tcPr>
          <w:p w14:paraId="0A280D4D" w14:textId="77777777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92E690" w14:textId="77777777" w:rsidR="00230DF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1A1C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47A406DE" w14:textId="77777777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7AA84358" w14:textId="77777777" w:rsidR="00230DF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1A1C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0DF4" w:rsidRPr="00B32CE0" w14:paraId="0304E65C" w14:textId="77777777" w:rsidTr="00E33A2E">
        <w:trPr>
          <w:trHeight w:val="180"/>
        </w:trPr>
        <w:tc>
          <w:tcPr>
            <w:tcW w:w="3735" w:type="dxa"/>
          </w:tcPr>
          <w:p w14:paraId="59256D5B" w14:textId="77777777" w:rsidR="00230DF4" w:rsidRPr="00B32CE0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BE1294F" w14:textId="77777777" w:rsidR="00230DF4" w:rsidRPr="00B32CE0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A68BB" w14:textId="77777777" w:rsidR="00230DF4" w:rsidRPr="00B32CE0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3C90AE24" w14:textId="77777777" w:rsidR="00230DF4" w:rsidRPr="00B32CE0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757D9D" w14:textId="77777777" w:rsidR="00230DF4" w:rsidRPr="00B32CE0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609E0A" w14:textId="77777777" w:rsidR="00230DF4" w:rsidRPr="00B32CE0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309BD3B4" w14:textId="77777777" w:rsidR="00230DF4" w:rsidRPr="00B32CE0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651573B5" w14:textId="77777777" w:rsidR="00230DF4" w:rsidRPr="00B32CE0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0DF4" w:rsidRPr="005D6F1A" w14:paraId="68838BF9" w14:textId="77777777" w:rsidTr="008A66C8">
        <w:trPr>
          <w:trHeight w:val="180"/>
        </w:trPr>
        <w:tc>
          <w:tcPr>
            <w:tcW w:w="3735" w:type="dxa"/>
          </w:tcPr>
          <w:p w14:paraId="6E0617B5" w14:textId="77777777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260" w:type="dxa"/>
          </w:tcPr>
          <w:p w14:paraId="7AC8751C" w14:textId="77777777" w:rsidR="00230DF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41BBC3" w14:textId="77777777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2FCD2D23" w14:textId="77777777" w:rsidR="00230DF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4976F2" w14:textId="77777777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651CF2" w14:textId="77777777" w:rsidR="00230DF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601453A4" w14:textId="77777777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06D9B1B8" w14:textId="77777777" w:rsidR="00230DF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036A" w:rsidRPr="005D6F1A" w14:paraId="1DFE1705" w14:textId="77777777" w:rsidTr="008A66C8">
        <w:trPr>
          <w:trHeight w:val="180"/>
        </w:trPr>
        <w:tc>
          <w:tcPr>
            <w:tcW w:w="3735" w:type="dxa"/>
          </w:tcPr>
          <w:p w14:paraId="199DCF23" w14:textId="77777777" w:rsidR="00CB036A" w:rsidRPr="004B4F84" w:rsidRDefault="00CB036A" w:rsidP="00CB0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562038F8" w14:textId="4D009782" w:rsidR="00CB036A" w:rsidRDefault="00CB036A" w:rsidP="00CB0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913,560</w:t>
            </w:r>
          </w:p>
        </w:tc>
        <w:tc>
          <w:tcPr>
            <w:tcW w:w="270" w:type="dxa"/>
          </w:tcPr>
          <w:p w14:paraId="2D367855" w14:textId="77777777" w:rsidR="00CB036A" w:rsidRPr="004B4F84" w:rsidRDefault="00CB036A" w:rsidP="00CB0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1DB3207C" w14:textId="3B81334C" w:rsidR="00CB036A" w:rsidRDefault="00CB036A" w:rsidP="00CB0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918,680</w:t>
            </w:r>
          </w:p>
        </w:tc>
        <w:tc>
          <w:tcPr>
            <w:tcW w:w="270" w:type="dxa"/>
          </w:tcPr>
          <w:p w14:paraId="7BF1F316" w14:textId="77777777" w:rsidR="00CB036A" w:rsidRPr="004B4F84" w:rsidRDefault="00CB036A" w:rsidP="00CB0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077C1F" w14:textId="196A15DE" w:rsidR="00CB036A" w:rsidRDefault="00CB036A" w:rsidP="00CB0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913,560</w:t>
            </w:r>
          </w:p>
        </w:tc>
        <w:tc>
          <w:tcPr>
            <w:tcW w:w="262" w:type="dxa"/>
          </w:tcPr>
          <w:p w14:paraId="16315EBF" w14:textId="77777777" w:rsidR="00CB036A" w:rsidRPr="004B4F84" w:rsidRDefault="00CB036A" w:rsidP="00CB0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7F0C82AD" w14:textId="5A53E847" w:rsidR="00CB036A" w:rsidRDefault="00CB036A" w:rsidP="00CB0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918,680</w:t>
            </w:r>
          </w:p>
        </w:tc>
      </w:tr>
      <w:tr w:rsidR="00230DF4" w:rsidRPr="005D6F1A" w14:paraId="45E41519" w14:textId="77777777" w:rsidTr="008A66C8">
        <w:trPr>
          <w:trHeight w:val="180"/>
        </w:trPr>
        <w:tc>
          <w:tcPr>
            <w:tcW w:w="3735" w:type="dxa"/>
          </w:tcPr>
          <w:p w14:paraId="37C5CB25" w14:textId="77777777" w:rsidR="00230DF4" w:rsidRPr="003938D5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0F2A5A" w14:textId="3E36BF5A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78,472</w:t>
            </w:r>
          </w:p>
        </w:tc>
        <w:tc>
          <w:tcPr>
            <w:tcW w:w="270" w:type="dxa"/>
          </w:tcPr>
          <w:p w14:paraId="72D8855A" w14:textId="77777777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0B28C" w14:textId="674D9BA3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83,641</w:t>
            </w:r>
          </w:p>
        </w:tc>
        <w:tc>
          <w:tcPr>
            <w:tcW w:w="270" w:type="dxa"/>
          </w:tcPr>
          <w:p w14:paraId="1F4E9195" w14:textId="77777777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433CA30" w14:textId="35027B30" w:rsidR="00230DF4" w:rsidRPr="002518C5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77,639</w:t>
            </w:r>
          </w:p>
        </w:tc>
        <w:tc>
          <w:tcPr>
            <w:tcW w:w="262" w:type="dxa"/>
          </w:tcPr>
          <w:p w14:paraId="71E04ABB" w14:textId="77777777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449FEA16" w14:textId="6855C7A3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83,641</w:t>
            </w:r>
          </w:p>
        </w:tc>
      </w:tr>
      <w:tr w:rsidR="00230DF4" w:rsidRPr="005D6F1A" w14:paraId="446D90D4" w14:textId="77777777" w:rsidTr="005F1C2A">
        <w:trPr>
          <w:trHeight w:val="180"/>
        </w:trPr>
        <w:tc>
          <w:tcPr>
            <w:tcW w:w="3735" w:type="dxa"/>
          </w:tcPr>
          <w:p w14:paraId="5A0A4862" w14:textId="77777777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87AB72" w14:textId="5A59E2A8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1,427,528</w:t>
            </w:r>
          </w:p>
        </w:tc>
        <w:tc>
          <w:tcPr>
            <w:tcW w:w="270" w:type="dxa"/>
          </w:tcPr>
          <w:p w14:paraId="0AC91812" w14:textId="77777777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D3458" w14:textId="7D4375EE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1,303,231</w:t>
            </w:r>
          </w:p>
        </w:tc>
        <w:tc>
          <w:tcPr>
            <w:tcW w:w="270" w:type="dxa"/>
          </w:tcPr>
          <w:p w14:paraId="12BDEA97" w14:textId="77777777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DD556F" w14:textId="718F120A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991,199</w:t>
            </w:r>
          </w:p>
        </w:tc>
        <w:tc>
          <w:tcPr>
            <w:tcW w:w="262" w:type="dxa"/>
          </w:tcPr>
          <w:p w14:paraId="38234E1A" w14:textId="77777777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3D781FED" w14:textId="6ECCBA65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1,002,321</w:t>
            </w:r>
          </w:p>
        </w:tc>
      </w:tr>
    </w:tbl>
    <w:p w14:paraId="467F2C58" w14:textId="77777777" w:rsidR="00F40A50" w:rsidRPr="00644BE6" w:rsidRDefault="00F40A50" w:rsidP="003643C1">
      <w:pPr>
        <w:rPr>
          <w:rFonts w:ascii="Angsana New" w:hAnsi="Angsana New"/>
          <w:sz w:val="30"/>
          <w:szCs w:val="30"/>
          <w:lang w:val="x-none" w:eastAsia="x-none"/>
        </w:rPr>
      </w:pPr>
    </w:p>
    <w:p w14:paraId="0BB33198" w14:textId="4C413D0A" w:rsidR="00DF49CF" w:rsidRDefault="00FB38A4" w:rsidP="00FB38A4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B4783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ในเดือนกรกฎาคม </w:t>
      </w:r>
      <w:r w:rsidRPr="00FB4783">
        <w:rPr>
          <w:rFonts w:asciiTheme="majorBidi" w:hAnsiTheme="majorBidi" w:cstheme="majorBidi"/>
          <w:spacing w:val="-8"/>
          <w:sz w:val="30"/>
          <w:szCs w:val="30"/>
          <w:lang w:val="en-US"/>
        </w:rPr>
        <w:t>2567</w:t>
      </w:r>
      <w:r w:rsidRPr="00FB4783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 xml:space="preserve"> </w:t>
      </w:r>
      <w:r w:rsidRPr="00FB4783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Pr="00FB4783">
        <w:rPr>
          <w:rFonts w:asciiTheme="majorBidi" w:hAnsiTheme="majorBidi" w:cstheme="majorBidi" w:hint="cs"/>
          <w:spacing w:val="-8"/>
          <w:sz w:val="30"/>
          <w:szCs w:val="30"/>
          <w:cs/>
        </w:rPr>
        <w:t>ย่อยได้ทำ</w:t>
      </w:r>
      <w:r w:rsidRPr="00FB4783">
        <w:rPr>
          <w:rFonts w:asciiTheme="majorBidi" w:hAnsiTheme="majorBidi" w:cstheme="majorBidi"/>
          <w:spacing w:val="-8"/>
          <w:sz w:val="30"/>
          <w:szCs w:val="30"/>
          <w:cs/>
        </w:rPr>
        <w:t>สัญญาเงินกู้ยืม</w:t>
      </w:r>
      <w:r w:rsidRPr="00FB4783">
        <w:rPr>
          <w:rFonts w:asciiTheme="majorBidi" w:hAnsiTheme="majorBidi" w:cstheme="majorBidi" w:hint="cs"/>
          <w:spacing w:val="-8"/>
          <w:sz w:val="30"/>
          <w:szCs w:val="30"/>
          <w:cs/>
        </w:rPr>
        <w:t>ระยะยาว</w:t>
      </w:r>
      <w:r w:rsidRPr="00FB4783">
        <w:rPr>
          <w:rFonts w:asciiTheme="majorBidi" w:hAnsiTheme="majorBidi" w:cstheme="majorBidi"/>
          <w:spacing w:val="-8"/>
          <w:sz w:val="30"/>
          <w:szCs w:val="30"/>
          <w:cs/>
        </w:rPr>
        <w:t>กับสถาบันการเงินในประเทศแห่งหนึ่ง</w:t>
      </w:r>
      <w:r w:rsidRPr="00FB4783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FB4783">
        <w:rPr>
          <w:rFonts w:asciiTheme="majorBidi" w:hAnsiTheme="majorBidi" w:cstheme="majorBidi"/>
          <w:spacing w:val="-2"/>
          <w:sz w:val="30"/>
          <w:szCs w:val="30"/>
          <w:cs/>
        </w:rPr>
        <w:t>โดยมีอัตรา</w:t>
      </w:r>
      <w:r w:rsidRPr="00FB4783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ดอกเบี้ยเงินกู้ยืมขั้นต่ำ (</w:t>
      </w:r>
      <w:r w:rsidRPr="00FB4783">
        <w:rPr>
          <w:rFonts w:asciiTheme="majorBidi" w:hAnsiTheme="majorBidi" w:cstheme="majorBidi"/>
          <w:spacing w:val="-2"/>
          <w:sz w:val="30"/>
          <w:szCs w:val="30"/>
          <w:lang w:val="en-US"/>
        </w:rPr>
        <w:t>MLR</w:t>
      </w:r>
      <w:r w:rsidRPr="00FB4783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)</w:t>
      </w:r>
      <w:r w:rsidRPr="00FB4783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FB4783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ลบด้วยอัตราคงที่ต่อปีตามที่กำหนดไว้ในสัญญา</w:t>
      </w:r>
      <w:r w:rsidRPr="00FB478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B4783">
        <w:rPr>
          <w:rFonts w:asciiTheme="majorBidi" w:hAnsiTheme="majorBidi" w:cstheme="majorBidi" w:hint="cs"/>
          <w:sz w:val="30"/>
          <w:szCs w:val="30"/>
          <w:cs/>
        </w:rPr>
        <w:t>โดยมีกำหนดชำระคืนงวดแรก</w:t>
      </w:r>
      <w:r w:rsidRPr="00FB4783">
        <w:rPr>
          <w:rFonts w:asciiTheme="majorBidi" w:hAnsiTheme="majorBidi" w:cstheme="majorBidi"/>
          <w:sz w:val="30"/>
          <w:szCs w:val="30"/>
        </w:rPr>
        <w:br/>
      </w:r>
      <w:r w:rsidRPr="00FB4783">
        <w:rPr>
          <w:rFonts w:asciiTheme="majorBidi" w:hAnsiTheme="majorBidi" w:cstheme="majorBidi" w:hint="cs"/>
          <w:sz w:val="30"/>
          <w:szCs w:val="30"/>
          <w:cs/>
        </w:rPr>
        <w:t xml:space="preserve">เมื่อครบกำหนดเวลา </w:t>
      </w:r>
      <w:r w:rsidRPr="00FB4783">
        <w:rPr>
          <w:rFonts w:asciiTheme="majorBidi" w:hAnsiTheme="majorBidi" w:cstheme="majorBidi"/>
          <w:sz w:val="30"/>
          <w:szCs w:val="30"/>
        </w:rPr>
        <w:t>18</w:t>
      </w:r>
      <w:r w:rsidRPr="00FB478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เดือน นับแต่วันที่เบิกรับเงินกู้งวดแรก โดยมีรายละเอียดการผ่อนชำระคืนตามที่กำหนดไว้ในสัญญา</w:t>
      </w:r>
      <w:r w:rsidR="00C16693" w:rsidRPr="00FB478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FB4783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เงินกู้ยืมดังกล่าวมีวัตถุประสงค์เพื่อ</w:t>
      </w:r>
      <w:r w:rsidRPr="00FB4783">
        <w:rPr>
          <w:rFonts w:asciiTheme="majorBidi" w:hAnsiTheme="majorBidi" w:cstheme="majorBidi" w:hint="cs"/>
          <w:sz w:val="30"/>
          <w:szCs w:val="30"/>
          <w:cs/>
        </w:rPr>
        <w:t>ชำระค่าก่อสร้างสิ่งปลูกสร้าง งานระบบ เครื่องจักรและอุปกรณ์สำหรับโครงการก่อสร้างห้องเย็น ภายใต้สัญญาเงินกู้ยืม</w:t>
      </w:r>
      <w:r w:rsidR="006F4C4F">
        <w:rPr>
          <w:rFonts w:asciiTheme="majorBidi" w:hAnsiTheme="majorBidi" w:cstheme="majorBidi"/>
          <w:sz w:val="30"/>
          <w:szCs w:val="30"/>
        </w:rPr>
        <w:t xml:space="preserve"> </w:t>
      </w:r>
      <w:r w:rsidRPr="00FB4783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บริษัทย่อยจะต้องปฏิบัติตามเงื่อนไขบางประการ </w:t>
      </w:r>
      <w:r w:rsidR="00C4172E" w:rsidRPr="00FB4783">
        <w:rPr>
          <w:rFonts w:asciiTheme="majorBidi" w:hAnsiTheme="majorBidi" w:cstheme="majorBidi"/>
          <w:sz w:val="30"/>
          <w:szCs w:val="30"/>
        </w:rPr>
        <w:br/>
      </w:r>
      <w:r w:rsidRPr="00FB4783">
        <w:rPr>
          <w:rFonts w:asciiTheme="majorBidi" w:hAnsiTheme="majorBidi" w:cstheme="majorBidi" w:hint="cs"/>
          <w:sz w:val="30"/>
          <w:szCs w:val="30"/>
          <w:cs/>
        </w:rPr>
        <w:t>เช่น การดำรงอัตราส่วนของหนี้สินต่อส่วนของผู้ถือหุ้นและอัตราส่วนความสามารถในการชำระหนี้ในอัตรา</w:t>
      </w:r>
      <w:r w:rsidRPr="00FB4783">
        <w:rPr>
          <w:rFonts w:asciiTheme="majorBidi" w:hAnsiTheme="majorBidi" w:cstheme="majorBidi"/>
          <w:sz w:val="30"/>
          <w:szCs w:val="30"/>
        </w:rPr>
        <w:br/>
      </w:r>
      <w:r w:rsidRPr="00FB4783">
        <w:rPr>
          <w:rFonts w:asciiTheme="majorBidi" w:hAnsiTheme="majorBidi" w:cstheme="majorBidi" w:hint="cs"/>
          <w:sz w:val="30"/>
          <w:szCs w:val="30"/>
          <w:cs/>
        </w:rPr>
        <w:t xml:space="preserve">ที่กำหนดไว้ในสัญญา </w:t>
      </w:r>
      <w:r w:rsidR="00C4172E" w:rsidRPr="00FB4783">
        <w:rPr>
          <w:rFonts w:asciiTheme="majorBidi" w:hAnsiTheme="majorBidi" w:cstheme="majorBidi" w:hint="cs"/>
          <w:sz w:val="30"/>
          <w:szCs w:val="30"/>
          <w:cs/>
        </w:rPr>
        <w:t xml:space="preserve">นับตั้งแต่งบการเงินประจำปี </w:t>
      </w:r>
      <w:r w:rsidR="00C4172E" w:rsidRPr="00FB4783"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 w:rsidR="00C4172E" w:rsidRPr="00FB4783">
        <w:rPr>
          <w:rFonts w:asciiTheme="majorBidi" w:hAnsiTheme="majorBidi" w:cstheme="majorBidi" w:hint="cs"/>
          <w:sz w:val="30"/>
          <w:szCs w:val="30"/>
          <w:cs/>
          <w:lang w:val="en-US"/>
        </w:rPr>
        <w:t>เป็นต้นไป</w:t>
      </w:r>
      <w:r w:rsidRPr="00FB478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453115B" w14:textId="77777777" w:rsidR="00DF49CF" w:rsidRDefault="00DF49CF" w:rsidP="00FB38A4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E8CD417" w14:textId="3E318E34" w:rsidR="00DF00BF" w:rsidRPr="00584300" w:rsidRDefault="00E20BFC" w:rsidP="00DF00BF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spacing w:val="-4"/>
          <w:sz w:val="30"/>
          <w:szCs w:val="30"/>
          <w:lang w:val="en-US"/>
        </w:rPr>
        <w:t>30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มิถุนายน </w:t>
      </w:r>
      <w:r>
        <w:rPr>
          <w:rFonts w:asciiTheme="majorBidi" w:hAnsiTheme="majorBidi" w:cstheme="majorBidi"/>
          <w:spacing w:val="-4"/>
          <w:sz w:val="30"/>
          <w:szCs w:val="30"/>
          <w:lang w:val="en-US"/>
        </w:rPr>
        <w:t>2568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  <w:r w:rsidR="00DF00BF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บริษัทย่อย</w:t>
      </w:r>
      <w:r w:rsidR="00737A37">
        <w:rPr>
          <w:rFonts w:asciiTheme="majorBidi" w:hAnsiTheme="majorBidi" w:cstheme="majorBidi" w:hint="cs"/>
          <w:sz w:val="30"/>
          <w:szCs w:val="30"/>
          <w:cs/>
          <w:lang w:val="en-US"/>
        </w:rPr>
        <w:t>มี</w:t>
      </w:r>
      <w:r w:rsidR="00DF00BF" w:rsidRPr="0062340E">
        <w:rPr>
          <w:rFonts w:asciiTheme="majorBidi" w:hAnsiTheme="majorBidi" w:cstheme="majorBidi" w:hint="cs"/>
          <w:sz w:val="30"/>
          <w:szCs w:val="30"/>
          <w:cs/>
          <w:lang w:val="en-US"/>
        </w:rPr>
        <w:t>ตั๋วสัญญาใช้เงิน</w:t>
      </w:r>
      <w:r w:rsidR="0062340E" w:rsidRPr="0062340E">
        <w:rPr>
          <w:rFonts w:asciiTheme="majorBidi" w:hAnsiTheme="majorBidi" w:cstheme="majorBidi"/>
          <w:sz w:val="30"/>
          <w:szCs w:val="30"/>
          <w:cs/>
        </w:rPr>
        <w:t>กับสถาบันการเงินในประเทศแห่งหนึ่ง</w:t>
      </w:r>
      <w:r w:rsidR="00DF00B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เป็นจำนวนเงิน </w:t>
      </w:r>
      <w:r w:rsidR="00BA5952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DF00BF">
        <w:rPr>
          <w:rFonts w:asciiTheme="majorBidi" w:hAnsiTheme="majorBidi" w:cstheme="majorBidi"/>
          <w:sz w:val="30"/>
          <w:szCs w:val="30"/>
          <w:lang w:val="en-US"/>
        </w:rPr>
        <w:t xml:space="preserve">70.60 </w:t>
      </w:r>
      <w:r w:rsidR="00DF00BF">
        <w:rPr>
          <w:rFonts w:asciiTheme="majorBidi" w:hAnsiTheme="majorBidi" w:cstheme="majorBidi" w:hint="cs"/>
          <w:sz w:val="30"/>
          <w:szCs w:val="30"/>
          <w:cs/>
          <w:lang w:val="en-US"/>
        </w:rPr>
        <w:t>ล้าน</w:t>
      </w:r>
      <w:r w:rsidR="00DF00BF" w:rsidRPr="00AC1C84">
        <w:rPr>
          <w:rFonts w:asciiTheme="majorBidi" w:hAnsiTheme="majorBidi" w:cstheme="majorBidi" w:hint="cs"/>
          <w:sz w:val="30"/>
          <w:szCs w:val="30"/>
          <w:cs/>
          <w:lang w:val="en-US"/>
        </w:rPr>
        <w:t>บาท</w:t>
      </w:r>
      <w:r w:rsidR="00071C9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71C90" w:rsidRPr="00AC1C84">
        <w:rPr>
          <w:rFonts w:asciiTheme="majorBidi" w:hAnsiTheme="majorBidi"/>
          <w:i/>
          <w:iCs/>
          <w:sz w:val="30"/>
          <w:szCs w:val="30"/>
          <w:cs/>
        </w:rPr>
        <w:t>(</w:t>
      </w:r>
      <w:r w:rsidR="00071C90" w:rsidRPr="00AC1C84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071C90" w:rsidRPr="00AC1C8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71C90" w:rsidRPr="00AC1C84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071C90" w:rsidRPr="00AC1C84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071C90" w:rsidRPr="00AC1C84">
        <w:rPr>
          <w:rFonts w:asciiTheme="majorBidi" w:hAnsiTheme="majorBidi" w:cstheme="majorBidi"/>
          <w:i/>
          <w:iCs/>
          <w:sz w:val="30"/>
          <w:szCs w:val="30"/>
        </w:rPr>
        <w:t xml:space="preserve">2567: </w:t>
      </w:r>
      <w:r w:rsidR="00071C90" w:rsidRPr="00AC1C84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</w:t>
      </w:r>
      <w:r w:rsidR="00071C90" w:rsidRPr="00AC1C84">
        <w:rPr>
          <w:rFonts w:asciiTheme="majorBidi" w:hAnsiTheme="majorBidi"/>
          <w:i/>
          <w:iCs/>
          <w:sz w:val="30"/>
          <w:szCs w:val="30"/>
          <w:cs/>
        </w:rPr>
        <w:t>)</w:t>
      </w:r>
      <w:r w:rsidR="00DF00BF" w:rsidRPr="00AC1C8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AE6A5F" w:rsidRPr="00AC1C84">
        <w:rPr>
          <w:rFonts w:asciiTheme="majorBidi" w:hAnsiTheme="majorBidi" w:hint="cs"/>
          <w:sz w:val="30"/>
          <w:szCs w:val="30"/>
          <w:cs/>
        </w:rPr>
        <w:t>โดยมีอัตราดอกเบี้ยร้อยละ</w:t>
      </w:r>
      <w:r w:rsidR="00AE6A5F" w:rsidRPr="00AC1C84">
        <w:rPr>
          <w:rFonts w:asciiTheme="majorBidi" w:hAnsiTheme="majorBidi"/>
          <w:sz w:val="30"/>
          <w:szCs w:val="30"/>
        </w:rPr>
        <w:t xml:space="preserve"> 3.0</w:t>
      </w:r>
      <w:r w:rsidR="002A103F" w:rsidRPr="00AC1C84">
        <w:rPr>
          <w:rFonts w:asciiTheme="majorBidi" w:hAnsiTheme="majorBidi"/>
          <w:sz w:val="30"/>
          <w:szCs w:val="30"/>
          <w:lang w:val="en-US"/>
        </w:rPr>
        <w:t xml:space="preserve">5 </w:t>
      </w:r>
      <w:r w:rsidR="00071C90">
        <w:rPr>
          <w:rFonts w:asciiTheme="majorBidi" w:hAnsiTheme="majorBidi"/>
          <w:sz w:val="30"/>
          <w:szCs w:val="30"/>
          <w:lang w:val="en-US"/>
        </w:rPr>
        <w:t>-</w:t>
      </w:r>
      <w:r w:rsidR="002A103F" w:rsidRPr="00AC1C84">
        <w:rPr>
          <w:rFonts w:asciiTheme="majorBidi" w:hAnsiTheme="majorBidi"/>
          <w:sz w:val="30"/>
          <w:szCs w:val="30"/>
          <w:lang w:val="en-US"/>
        </w:rPr>
        <w:t xml:space="preserve"> 3.20</w:t>
      </w:r>
      <w:r w:rsidR="00AE6A5F" w:rsidRPr="00AC1C84">
        <w:rPr>
          <w:rFonts w:asciiTheme="majorBidi" w:hAnsiTheme="majorBidi" w:hint="cs"/>
          <w:sz w:val="30"/>
          <w:szCs w:val="30"/>
          <w:cs/>
        </w:rPr>
        <w:t xml:space="preserve"> ต่อปี </w:t>
      </w:r>
      <w:r w:rsidR="00071C90" w:rsidRPr="00AC1C84">
        <w:rPr>
          <w:rFonts w:asciiTheme="majorBidi" w:hAnsiTheme="majorBidi"/>
          <w:i/>
          <w:iCs/>
          <w:sz w:val="30"/>
          <w:szCs w:val="30"/>
          <w:cs/>
        </w:rPr>
        <w:t>(</w:t>
      </w:r>
      <w:r w:rsidR="00071C90" w:rsidRPr="00AC1C84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071C90" w:rsidRPr="00AC1C8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71C90" w:rsidRPr="00AC1C84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071C90" w:rsidRPr="00AC1C84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071C90" w:rsidRPr="00AC1C84">
        <w:rPr>
          <w:rFonts w:asciiTheme="majorBidi" w:hAnsiTheme="majorBidi" w:cstheme="majorBidi"/>
          <w:i/>
          <w:iCs/>
          <w:sz w:val="30"/>
          <w:szCs w:val="30"/>
        </w:rPr>
        <w:t xml:space="preserve">2567: </w:t>
      </w:r>
      <w:r w:rsidR="00071C90" w:rsidRPr="00AC1C84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</w:t>
      </w:r>
      <w:r w:rsidR="00071C90" w:rsidRPr="00AC1C84">
        <w:rPr>
          <w:rFonts w:asciiTheme="majorBidi" w:hAnsiTheme="majorBidi"/>
          <w:i/>
          <w:iCs/>
          <w:sz w:val="30"/>
          <w:szCs w:val="30"/>
          <w:cs/>
        </w:rPr>
        <w:t>)</w:t>
      </w:r>
      <w:r w:rsidR="00071C90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BA5952">
        <w:rPr>
          <w:rFonts w:asciiTheme="majorBidi" w:hAnsiTheme="majorBidi"/>
          <w:i/>
          <w:iCs/>
          <w:sz w:val="30"/>
          <w:szCs w:val="30"/>
          <w:cs/>
        </w:rPr>
        <w:br/>
      </w:r>
      <w:r w:rsidR="00AE6A5F" w:rsidRPr="00AC1C84">
        <w:rPr>
          <w:rFonts w:asciiTheme="majorBidi" w:hAnsiTheme="majorBidi" w:hint="cs"/>
          <w:sz w:val="30"/>
          <w:szCs w:val="30"/>
          <w:cs/>
        </w:rPr>
        <w:t>และมีกำหนด</w:t>
      </w:r>
      <w:r w:rsidR="00BA5952">
        <w:rPr>
          <w:rFonts w:asciiTheme="majorBidi" w:hAnsiTheme="majorBidi" w:hint="cs"/>
          <w:sz w:val="30"/>
          <w:szCs w:val="30"/>
          <w:cs/>
        </w:rPr>
        <w:t>จ่าย</w:t>
      </w:r>
      <w:r w:rsidR="00AE6A5F" w:rsidRPr="00AC1C84">
        <w:rPr>
          <w:rFonts w:asciiTheme="majorBidi" w:hAnsiTheme="majorBidi" w:hint="cs"/>
          <w:sz w:val="30"/>
          <w:szCs w:val="30"/>
          <w:cs/>
        </w:rPr>
        <w:t xml:space="preserve">ชำระคืนภายในเดือนสิงหาคม </w:t>
      </w:r>
      <w:r w:rsidR="00AE6A5F" w:rsidRPr="00AC1C84">
        <w:rPr>
          <w:rFonts w:asciiTheme="majorBidi" w:hAnsiTheme="majorBidi"/>
          <w:sz w:val="30"/>
          <w:szCs w:val="30"/>
        </w:rPr>
        <w:t>2568</w:t>
      </w:r>
    </w:p>
    <w:p w14:paraId="020666DB" w14:textId="77777777" w:rsidR="00DF00BF" w:rsidRDefault="00DF00BF" w:rsidP="00365E7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479E797" w14:textId="01AA6C39" w:rsidR="00365E79" w:rsidRPr="00C0715D" w:rsidRDefault="009E4213" w:rsidP="00365E7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ทั้งนี้ </w:t>
      </w:r>
      <w:r w:rsidR="007E1163" w:rsidRPr="00FB4783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บริษัทย่อยได้จำนองอาคาร </w:t>
      </w:r>
      <w:r w:rsidR="007E1163" w:rsidRPr="005C7097">
        <w:rPr>
          <w:rFonts w:asciiTheme="majorBidi" w:hAnsiTheme="majorBidi" w:cstheme="majorBidi" w:hint="cs"/>
          <w:spacing w:val="-4"/>
          <w:sz w:val="30"/>
          <w:szCs w:val="30"/>
          <w:cs/>
        </w:rPr>
        <w:t>และจำนำเครื่องจักร</w:t>
      </w:r>
      <w:r w:rsidR="009A6B4E">
        <w:rPr>
          <w:rFonts w:asciiTheme="majorBidi" w:hAnsiTheme="majorBidi" w:cstheme="majorBidi" w:hint="cs"/>
          <w:spacing w:val="-4"/>
          <w:sz w:val="30"/>
          <w:szCs w:val="30"/>
          <w:cs/>
        </w:rPr>
        <w:t>บางส่วน</w:t>
      </w:r>
      <w:r w:rsidR="007E1163" w:rsidRPr="005C7097">
        <w:rPr>
          <w:rFonts w:asciiTheme="majorBidi" w:hAnsiTheme="majorBidi" w:cstheme="majorBidi" w:hint="cs"/>
          <w:spacing w:val="-4"/>
          <w:sz w:val="30"/>
          <w:szCs w:val="30"/>
          <w:cs/>
        </w:rPr>
        <w:t>กับสถาบันการเงินเพื่อใช้เป็นหลักประกัน</w:t>
      </w:r>
      <w:r w:rsidR="00C0715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E31B25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E31B2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ณ วันที่ </w:t>
      </w:r>
      <w:r w:rsidR="00E31B25">
        <w:rPr>
          <w:rFonts w:asciiTheme="majorBidi" w:hAnsiTheme="majorBidi" w:cstheme="majorBidi"/>
          <w:spacing w:val="-4"/>
          <w:sz w:val="30"/>
          <w:szCs w:val="30"/>
          <w:lang w:val="en-US"/>
        </w:rPr>
        <w:t>30</w:t>
      </w:r>
      <w:r w:rsidR="00E31B25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มิถุนายน </w:t>
      </w:r>
      <w:r w:rsidR="00E31B25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2568 </w:t>
      </w:r>
      <w:r w:rsidR="00365E79" w:rsidRPr="00560FAD">
        <w:rPr>
          <w:rFonts w:asciiTheme="majorBidi" w:hAnsiTheme="majorBidi" w:hint="cs"/>
          <w:sz w:val="30"/>
          <w:szCs w:val="30"/>
          <w:cs/>
        </w:rPr>
        <w:t>มูลค่า</w:t>
      </w:r>
      <w:r w:rsidR="00F746B6">
        <w:rPr>
          <w:rFonts w:asciiTheme="majorBidi" w:hAnsiTheme="majorBidi" w:hint="cs"/>
          <w:sz w:val="30"/>
          <w:szCs w:val="30"/>
          <w:cs/>
        </w:rPr>
        <w:t>สุทธิ</w:t>
      </w:r>
      <w:r w:rsidR="00C0715D">
        <w:rPr>
          <w:rFonts w:asciiTheme="majorBidi" w:hAnsiTheme="majorBidi" w:hint="cs"/>
          <w:sz w:val="30"/>
          <w:szCs w:val="30"/>
          <w:cs/>
        </w:rPr>
        <w:t>ตาม</w:t>
      </w:r>
      <w:r w:rsidR="00365E79" w:rsidRPr="00560FAD">
        <w:rPr>
          <w:rFonts w:asciiTheme="majorBidi" w:hAnsiTheme="majorBidi" w:hint="cs"/>
          <w:sz w:val="30"/>
          <w:szCs w:val="30"/>
          <w:cs/>
        </w:rPr>
        <w:t>บัญชี</w:t>
      </w:r>
      <w:r w:rsidR="00C925F4">
        <w:rPr>
          <w:rFonts w:asciiTheme="majorBidi" w:hAnsiTheme="majorBidi" w:hint="cs"/>
          <w:sz w:val="30"/>
          <w:szCs w:val="30"/>
          <w:cs/>
        </w:rPr>
        <w:t>เป็น</w:t>
      </w:r>
      <w:r w:rsidR="00365E79" w:rsidRPr="00560FAD">
        <w:rPr>
          <w:rFonts w:asciiTheme="majorBidi" w:hAnsiTheme="majorBidi" w:hint="cs"/>
          <w:sz w:val="30"/>
          <w:szCs w:val="30"/>
          <w:cs/>
        </w:rPr>
        <w:t>จำนวน</w:t>
      </w:r>
      <w:r w:rsidR="004527FC">
        <w:rPr>
          <w:rFonts w:asciiTheme="majorBidi" w:hAnsiTheme="majorBidi" w:hint="cs"/>
          <w:sz w:val="30"/>
          <w:szCs w:val="30"/>
          <w:cs/>
        </w:rPr>
        <w:t>เงิน</w:t>
      </w:r>
      <w:r w:rsidR="00365E79" w:rsidRPr="00560FAD">
        <w:rPr>
          <w:rFonts w:asciiTheme="majorBidi" w:hAnsiTheme="majorBidi"/>
          <w:sz w:val="30"/>
          <w:szCs w:val="30"/>
          <w:cs/>
        </w:rPr>
        <w:t xml:space="preserve"> </w:t>
      </w:r>
      <w:r w:rsidR="002A3C75">
        <w:rPr>
          <w:rFonts w:asciiTheme="majorBidi" w:hAnsiTheme="majorBidi" w:cstheme="majorBidi"/>
          <w:sz w:val="30"/>
          <w:szCs w:val="30"/>
          <w:lang w:val="en-US"/>
        </w:rPr>
        <w:t>245</w:t>
      </w:r>
      <w:r w:rsidR="002724A4">
        <w:rPr>
          <w:rFonts w:asciiTheme="majorBidi" w:hAnsiTheme="majorBidi" w:cstheme="majorBidi"/>
          <w:sz w:val="30"/>
          <w:szCs w:val="30"/>
          <w:lang w:val="en-US"/>
        </w:rPr>
        <w:t>.55</w:t>
      </w:r>
      <w:r w:rsidR="00365E79" w:rsidRPr="00560FAD">
        <w:rPr>
          <w:rFonts w:asciiTheme="majorBidi" w:hAnsiTheme="majorBidi" w:cstheme="majorBidi"/>
          <w:sz w:val="30"/>
          <w:szCs w:val="30"/>
        </w:rPr>
        <w:t xml:space="preserve"> </w:t>
      </w:r>
      <w:r w:rsidR="00365E79" w:rsidRPr="00560FAD">
        <w:rPr>
          <w:rFonts w:asciiTheme="majorBidi" w:hAnsiTheme="majorBidi" w:hint="cs"/>
          <w:sz w:val="30"/>
          <w:szCs w:val="30"/>
          <w:cs/>
        </w:rPr>
        <w:t>ล้านบาท</w:t>
      </w:r>
      <w:r w:rsidR="00365E79" w:rsidRPr="00560FAD">
        <w:rPr>
          <w:rFonts w:asciiTheme="majorBidi" w:hAnsiTheme="majorBidi"/>
          <w:sz w:val="30"/>
          <w:szCs w:val="30"/>
          <w:cs/>
        </w:rPr>
        <w:t xml:space="preserve">  </w:t>
      </w:r>
      <w:r w:rsidR="00365E79" w:rsidRPr="00560FAD">
        <w:rPr>
          <w:rFonts w:asciiTheme="majorBidi" w:hAnsiTheme="majorBidi"/>
          <w:i/>
          <w:iCs/>
          <w:sz w:val="30"/>
          <w:szCs w:val="30"/>
          <w:cs/>
        </w:rPr>
        <w:t>(</w:t>
      </w:r>
      <w:r w:rsidR="00365E79" w:rsidRPr="00814A79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365E79" w:rsidRPr="00814A7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65E79" w:rsidRPr="00814A79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365E79" w:rsidRPr="00814A79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365E79" w:rsidRPr="00814A79">
        <w:rPr>
          <w:rFonts w:asciiTheme="majorBidi" w:hAnsiTheme="majorBidi" w:cstheme="majorBidi"/>
          <w:i/>
          <w:iCs/>
          <w:sz w:val="30"/>
          <w:szCs w:val="30"/>
        </w:rPr>
        <w:t xml:space="preserve">2567: </w:t>
      </w:r>
      <w:r w:rsidR="00365E79" w:rsidRPr="00814A79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</w:t>
      </w:r>
      <w:r w:rsidR="00365E79" w:rsidRPr="00814A79">
        <w:rPr>
          <w:rFonts w:asciiTheme="majorBidi" w:hAnsiTheme="majorBidi"/>
          <w:i/>
          <w:iCs/>
          <w:sz w:val="30"/>
          <w:szCs w:val="30"/>
          <w:cs/>
        </w:rPr>
        <w:t>)</w:t>
      </w:r>
      <w:r w:rsidR="00C0715D">
        <w:rPr>
          <w:rFonts w:asciiTheme="majorBidi" w:hAnsiTheme="majorBidi" w:hint="cs"/>
          <w:sz w:val="30"/>
          <w:szCs w:val="30"/>
          <w:cs/>
        </w:rPr>
        <w:t xml:space="preserve"> นอกจากนี้ บริษัทได้ค้ำ</w:t>
      </w:r>
      <w:r w:rsidR="00A44ECA">
        <w:rPr>
          <w:rFonts w:asciiTheme="majorBidi" w:hAnsiTheme="majorBidi" w:hint="cs"/>
          <w:sz w:val="30"/>
          <w:szCs w:val="30"/>
          <w:cs/>
        </w:rPr>
        <w:t>วงเงินสินเชื่อ</w:t>
      </w:r>
      <w:r w:rsidR="00C0715D">
        <w:rPr>
          <w:rFonts w:asciiTheme="majorBidi" w:hAnsiTheme="majorBidi" w:hint="cs"/>
          <w:sz w:val="30"/>
          <w:szCs w:val="30"/>
          <w:cs/>
        </w:rPr>
        <w:t>ของบริษัทย่อย</w:t>
      </w:r>
    </w:p>
    <w:p w14:paraId="6EA5A695" w14:textId="77777777" w:rsidR="00696A33" w:rsidRDefault="00696A33" w:rsidP="00696A3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1DB3D1D" w14:textId="293D2982" w:rsidR="00515BBA" w:rsidRPr="000E182E" w:rsidRDefault="00515BBA" w:rsidP="000E182E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2"/>
          <w:sz w:val="30"/>
          <w:szCs w:val="30"/>
        </w:rPr>
      </w:pPr>
      <w:r w:rsidRPr="000E182E">
        <w:rPr>
          <w:rFonts w:asciiTheme="majorBidi" w:eastAsia="MS Mincho" w:hAnsiTheme="majorBidi" w:hint="cs"/>
          <w:spacing w:val="-2"/>
          <w:sz w:val="30"/>
          <w:szCs w:val="30"/>
          <w:cs/>
        </w:rPr>
        <w:t>ณ</w:t>
      </w:r>
      <w:r w:rsidRPr="000E182E">
        <w:rPr>
          <w:rFonts w:asciiTheme="majorBidi" w:eastAsia="MS Mincho" w:hAnsiTheme="majorBidi"/>
          <w:spacing w:val="-2"/>
          <w:sz w:val="30"/>
          <w:szCs w:val="30"/>
          <w:cs/>
        </w:rPr>
        <w:t xml:space="preserve"> </w:t>
      </w:r>
      <w:r w:rsidRPr="000E182E">
        <w:rPr>
          <w:rFonts w:asciiTheme="majorBidi" w:eastAsia="MS Mincho" w:hAnsiTheme="majorBidi" w:hint="cs"/>
          <w:spacing w:val="-2"/>
          <w:sz w:val="30"/>
          <w:szCs w:val="30"/>
          <w:cs/>
        </w:rPr>
        <w:t>วันที่</w:t>
      </w:r>
      <w:r w:rsidRPr="000E182E">
        <w:rPr>
          <w:rFonts w:asciiTheme="majorBidi" w:eastAsia="MS Mincho" w:hAnsiTheme="majorBidi"/>
          <w:spacing w:val="-2"/>
          <w:sz w:val="30"/>
          <w:szCs w:val="30"/>
          <w:cs/>
        </w:rPr>
        <w:t xml:space="preserve"> </w:t>
      </w:r>
      <w:r w:rsidR="003B472C" w:rsidRPr="000E182E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0E182E" w:rsidRPr="000E182E">
        <w:rPr>
          <w:rFonts w:asciiTheme="majorBidi" w:hAnsiTheme="majorBidi" w:cstheme="majorBidi"/>
          <w:spacing w:val="-2"/>
          <w:sz w:val="30"/>
          <w:szCs w:val="30"/>
        </w:rPr>
        <w:t xml:space="preserve">0 </w:t>
      </w:r>
      <w:r w:rsidR="000E182E" w:rsidRPr="000E182E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="003B472C" w:rsidRPr="000E182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3B472C" w:rsidRPr="000E182E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Pr="000E182E">
        <w:rPr>
          <w:rFonts w:asciiTheme="majorBidi" w:eastAsia="MS Mincho" w:hAnsiTheme="majorBidi" w:hint="cs"/>
          <w:spacing w:val="-2"/>
          <w:sz w:val="30"/>
          <w:szCs w:val="30"/>
          <w:cs/>
        </w:rPr>
        <w:t>กลุ่มบริษัทและบริษัทมีวงเงินสินเชื่อซึ่ง</w:t>
      </w:r>
      <w:r w:rsidRPr="00212C9C">
        <w:rPr>
          <w:rFonts w:asciiTheme="majorBidi" w:eastAsia="MS Mincho" w:hAnsiTheme="majorBidi" w:hint="cs"/>
          <w:spacing w:val="-2"/>
          <w:sz w:val="30"/>
          <w:szCs w:val="30"/>
          <w:cs/>
        </w:rPr>
        <w:t>ยังมิได้เบิกใช้</w:t>
      </w:r>
      <w:r w:rsidRPr="00212C9C">
        <w:rPr>
          <w:rFonts w:asciiTheme="majorBidi" w:eastAsia="MS Mincho" w:hAnsiTheme="majorBidi"/>
          <w:spacing w:val="-2"/>
          <w:sz w:val="30"/>
          <w:szCs w:val="30"/>
          <w:cs/>
        </w:rPr>
        <w:t xml:space="preserve"> (</w:t>
      </w:r>
      <w:r w:rsidRPr="00212C9C">
        <w:rPr>
          <w:rFonts w:asciiTheme="majorBidi" w:eastAsia="MS Mincho" w:hAnsiTheme="majorBidi" w:hint="cs"/>
          <w:spacing w:val="-2"/>
          <w:sz w:val="30"/>
          <w:szCs w:val="30"/>
          <w:cs/>
        </w:rPr>
        <w:t>ไม่รวมวงเงินสัญญาซื้อขายเงินตราต่างประเทศล่วงหน้าและสัญญาค้ำประกันต่างๆ</w:t>
      </w:r>
      <w:r w:rsidRPr="00212C9C">
        <w:rPr>
          <w:rFonts w:asciiTheme="majorBidi" w:eastAsia="MS Mincho" w:hAnsiTheme="majorBidi"/>
          <w:spacing w:val="-2"/>
          <w:sz w:val="30"/>
          <w:szCs w:val="30"/>
          <w:cs/>
        </w:rPr>
        <w:t xml:space="preserve">) </w:t>
      </w:r>
      <w:r w:rsidRPr="00212C9C">
        <w:rPr>
          <w:rFonts w:asciiTheme="majorBidi" w:eastAsia="MS Mincho" w:hAnsiTheme="majorBidi" w:hint="cs"/>
          <w:spacing w:val="-2"/>
          <w:sz w:val="30"/>
          <w:szCs w:val="30"/>
          <w:cs/>
        </w:rPr>
        <w:t>เป็นจำนวนเงินรวม</w:t>
      </w:r>
      <w:r w:rsidRPr="00212C9C">
        <w:rPr>
          <w:rFonts w:asciiTheme="majorBidi" w:eastAsia="MS Mincho" w:hAnsiTheme="majorBidi"/>
          <w:spacing w:val="-2"/>
          <w:sz w:val="30"/>
          <w:szCs w:val="30"/>
          <w:cs/>
        </w:rPr>
        <w:t xml:space="preserve"> </w:t>
      </w:r>
      <w:r w:rsidRPr="00212C9C">
        <w:rPr>
          <w:rFonts w:asciiTheme="majorBidi" w:hAnsiTheme="majorBidi" w:cstheme="majorBidi"/>
          <w:spacing w:val="-2"/>
          <w:sz w:val="30"/>
          <w:szCs w:val="30"/>
        </w:rPr>
        <w:t>1,</w:t>
      </w:r>
      <w:r w:rsidR="004C5F29" w:rsidRPr="00212C9C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212C9C" w:rsidRPr="00212C9C">
        <w:rPr>
          <w:rFonts w:asciiTheme="majorBidi" w:hAnsiTheme="majorBidi" w:cstheme="majorBidi"/>
          <w:spacing w:val="-2"/>
          <w:sz w:val="30"/>
          <w:szCs w:val="30"/>
        </w:rPr>
        <w:t>33</w:t>
      </w:r>
      <w:r w:rsidRPr="00212C9C">
        <w:rPr>
          <w:rFonts w:asciiTheme="majorBidi" w:eastAsia="MS Mincho" w:hAnsiTheme="majorBidi"/>
          <w:spacing w:val="-2"/>
          <w:sz w:val="30"/>
          <w:szCs w:val="30"/>
          <w:cs/>
        </w:rPr>
        <w:t xml:space="preserve"> </w:t>
      </w:r>
      <w:r w:rsidRPr="00212C9C">
        <w:rPr>
          <w:rFonts w:asciiTheme="majorBidi" w:eastAsia="MS Mincho" w:hAnsiTheme="majorBidi" w:hint="cs"/>
          <w:spacing w:val="-2"/>
          <w:sz w:val="30"/>
          <w:szCs w:val="30"/>
          <w:cs/>
        </w:rPr>
        <w:t>ล้านบาท</w:t>
      </w:r>
      <w:r w:rsidRPr="00212C9C">
        <w:rPr>
          <w:rFonts w:asciiTheme="majorBidi" w:eastAsia="MS Mincho" w:hAnsiTheme="majorBidi"/>
          <w:spacing w:val="-2"/>
          <w:sz w:val="30"/>
          <w:szCs w:val="30"/>
          <w:cs/>
        </w:rPr>
        <w:t xml:space="preserve"> </w:t>
      </w:r>
      <w:r w:rsidRPr="00212C9C">
        <w:rPr>
          <w:rFonts w:asciiTheme="majorBidi" w:eastAsia="MS Mincho" w:hAnsiTheme="majorBidi" w:hint="cs"/>
          <w:spacing w:val="-2"/>
          <w:sz w:val="30"/>
          <w:szCs w:val="30"/>
          <w:cs/>
        </w:rPr>
        <w:t>และ</w:t>
      </w:r>
      <w:r w:rsidRPr="00212C9C">
        <w:rPr>
          <w:rFonts w:asciiTheme="majorBidi" w:eastAsia="MS Mincho" w:hAnsiTheme="majorBidi"/>
          <w:spacing w:val="-2"/>
          <w:sz w:val="30"/>
          <w:szCs w:val="30"/>
          <w:cs/>
        </w:rPr>
        <w:t xml:space="preserve"> </w:t>
      </w:r>
      <w:r w:rsidRPr="00212C9C">
        <w:rPr>
          <w:rFonts w:asciiTheme="majorBidi" w:hAnsiTheme="majorBidi" w:cstheme="majorBidi"/>
          <w:spacing w:val="-2"/>
          <w:sz w:val="30"/>
          <w:szCs w:val="30"/>
        </w:rPr>
        <w:t>1,</w:t>
      </w:r>
      <w:r w:rsidR="00212C9C" w:rsidRPr="00212C9C">
        <w:rPr>
          <w:rFonts w:asciiTheme="majorBidi" w:hAnsiTheme="majorBidi" w:cstheme="majorBidi"/>
          <w:spacing w:val="-2"/>
          <w:sz w:val="30"/>
          <w:szCs w:val="30"/>
        </w:rPr>
        <w:t>45</w:t>
      </w:r>
      <w:r w:rsidR="004C5F29" w:rsidRPr="00212C9C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212C9C">
        <w:rPr>
          <w:rFonts w:asciiTheme="majorBidi" w:eastAsia="MS Mincho" w:hAnsiTheme="majorBidi"/>
          <w:spacing w:val="-2"/>
          <w:sz w:val="30"/>
          <w:szCs w:val="30"/>
          <w:cs/>
        </w:rPr>
        <w:t xml:space="preserve"> </w:t>
      </w:r>
      <w:r w:rsidRPr="00212C9C">
        <w:rPr>
          <w:rFonts w:asciiTheme="majorBidi" w:eastAsia="MS Mincho" w:hAnsiTheme="majorBidi" w:hint="cs"/>
          <w:spacing w:val="-2"/>
          <w:sz w:val="30"/>
          <w:szCs w:val="30"/>
          <w:cs/>
        </w:rPr>
        <w:t>ล้านบาท</w:t>
      </w:r>
      <w:r w:rsidRPr="00212C9C">
        <w:rPr>
          <w:rFonts w:asciiTheme="majorBidi" w:eastAsia="MS Mincho" w:hAnsiTheme="majorBidi"/>
          <w:spacing w:val="-2"/>
          <w:sz w:val="30"/>
          <w:szCs w:val="30"/>
          <w:cs/>
        </w:rPr>
        <w:t xml:space="preserve"> </w:t>
      </w:r>
      <w:r w:rsidRPr="00212C9C">
        <w:rPr>
          <w:rFonts w:asciiTheme="majorBidi" w:eastAsia="MS Mincho" w:hAnsiTheme="majorBidi" w:hint="cs"/>
          <w:spacing w:val="-2"/>
          <w:sz w:val="30"/>
          <w:szCs w:val="30"/>
          <w:cs/>
        </w:rPr>
        <w:t>ต</w:t>
      </w:r>
      <w:r w:rsidRPr="000E182E">
        <w:rPr>
          <w:rFonts w:asciiTheme="majorBidi" w:eastAsia="MS Mincho" w:hAnsiTheme="majorBidi" w:hint="cs"/>
          <w:spacing w:val="-2"/>
          <w:sz w:val="30"/>
          <w:szCs w:val="30"/>
          <w:cs/>
        </w:rPr>
        <w:t>ามลำดับ</w:t>
      </w:r>
      <w:r w:rsidRPr="008965E7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8965E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8965E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B472C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8965E7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8E528C">
        <w:rPr>
          <w:rFonts w:ascii="Angsana New" w:hAnsi="Angsana New"/>
          <w:i/>
          <w:iCs/>
          <w:sz w:val="30"/>
          <w:szCs w:val="30"/>
        </w:rPr>
        <w:t xml:space="preserve"> </w:t>
      </w:r>
      <w:r w:rsidR="005948F5">
        <w:rPr>
          <w:rFonts w:ascii="Angsana New" w:hAnsi="Angsana New"/>
          <w:i/>
          <w:iCs/>
          <w:sz w:val="30"/>
          <w:szCs w:val="30"/>
        </w:rPr>
        <w:t>1,662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5948F5">
        <w:rPr>
          <w:rFonts w:ascii="Angsana New" w:hAnsi="Angsana New"/>
          <w:i/>
          <w:iCs/>
          <w:sz w:val="30"/>
          <w:szCs w:val="30"/>
        </w:rPr>
        <w:t>1,450</w:t>
      </w:r>
      <w:r w:rsidRPr="008965E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965E7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8965E7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048963B" w14:textId="67830725" w:rsidR="007A0743" w:rsidRDefault="007A07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254B56EE" w14:textId="4831CBF8" w:rsidR="009A45B0" w:rsidRPr="007B3117" w:rsidRDefault="009A45B0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30"/>
          <w:szCs w:val="30"/>
        </w:rPr>
      </w:pPr>
      <w:r w:rsidRPr="007B3117">
        <w:rPr>
          <w:rFonts w:ascii="Angsana New" w:hAnsi="Angsana New" w:hint="cs"/>
          <w:sz w:val="30"/>
          <w:szCs w:val="30"/>
          <w:cs/>
          <w:lang w:val="th-TH"/>
        </w:rPr>
        <w:t>ส่วนงาน</w:t>
      </w:r>
      <w:r w:rsidR="0056329F" w:rsidRPr="007B3117">
        <w:rPr>
          <w:rFonts w:ascii="Angsana New" w:hAnsi="Angsana New" w:hint="cs"/>
          <w:sz w:val="30"/>
          <w:szCs w:val="30"/>
          <w:cs/>
          <w:lang w:val="th-TH"/>
        </w:rPr>
        <w:t>ดำเนินงาน</w:t>
      </w:r>
      <w:r w:rsidR="00A5678B" w:rsidRPr="007B3117">
        <w:rPr>
          <w:rFonts w:ascii="Angsana New" w:hAnsi="Angsana New" w:hint="cs"/>
          <w:sz w:val="30"/>
          <w:szCs w:val="30"/>
          <w:cs/>
          <w:lang w:val="th-TH"/>
        </w:rPr>
        <w:t>และการจำแนกรายได้</w:t>
      </w:r>
    </w:p>
    <w:p w14:paraId="52A494FA" w14:textId="00711FA5" w:rsidR="000E6B7D" w:rsidRPr="00E924BE" w:rsidRDefault="000E6B7D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</w:p>
    <w:p w14:paraId="312B1630" w14:textId="426BE347" w:rsidR="000B01A3" w:rsidRDefault="00043B38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r w:rsidRPr="00043B38">
        <w:rPr>
          <w:rFonts w:ascii="Angsana New" w:eastAsia="Cordia New" w:hAnsi="Angsana New" w:hint="cs"/>
          <w:color w:val="000000"/>
          <w:sz w:val="30"/>
          <w:szCs w:val="30"/>
          <w:cs/>
        </w:rPr>
        <w:t>ผู้บริหารพิจารณาว่ากลุ่มบริษัทมี</w:t>
      </w:r>
      <w:r w:rsidRPr="00043B38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="007C6683">
        <w:rPr>
          <w:rFonts w:ascii="Angsana New" w:eastAsia="Cordia New" w:hAnsi="Angsana New"/>
          <w:color w:val="000000"/>
          <w:sz w:val="30"/>
          <w:szCs w:val="30"/>
        </w:rPr>
        <w:t>2</w:t>
      </w:r>
      <w:r w:rsidRPr="00043B38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043B38">
        <w:rPr>
          <w:rFonts w:ascii="Angsana New" w:eastAsia="Cordia New" w:hAnsi="Angsana New" w:hint="cs"/>
          <w:color w:val="000000"/>
          <w:sz w:val="30"/>
          <w:szCs w:val="30"/>
          <w:cs/>
        </w:rPr>
        <w:t>ส่วนงานที่รายงาน</w:t>
      </w:r>
      <w:r w:rsidRPr="00043B38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043B38">
        <w:rPr>
          <w:rFonts w:ascii="Angsana New" w:eastAsia="Cordia New" w:hAnsi="Angsana New" w:hint="cs"/>
          <w:color w:val="000000"/>
          <w:sz w:val="30"/>
          <w:szCs w:val="30"/>
          <w:cs/>
        </w:rPr>
        <w:t>ซึ่งเป็นหน่วยงานธุรกิจที่สำคัญของกลุ่มบริษัทที่มีสินค้าและการบริการที่แตกต่างกัน</w:t>
      </w:r>
      <w:r w:rsidRPr="00043B38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043B38">
        <w:rPr>
          <w:rFonts w:ascii="Angsana New" w:eastAsia="Cordia New" w:hAnsi="Angsana New" w:hint="cs"/>
          <w:color w:val="000000"/>
          <w:sz w:val="30"/>
          <w:szCs w:val="30"/>
          <w:cs/>
        </w:rPr>
        <w:t>และมีการบริหารจัดการแยกต่างหาก</w:t>
      </w:r>
      <w:r w:rsidRPr="00043B38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043B38">
        <w:rPr>
          <w:rFonts w:ascii="Angsana New" w:eastAsia="Cordia New" w:hAnsi="Angsana New" w:hint="cs"/>
          <w:color w:val="000000"/>
          <w:sz w:val="30"/>
          <w:szCs w:val="30"/>
          <w:cs/>
        </w:rPr>
        <w:t>เนื่องจากใช้เทคโนโลยีและกลยุทธ์ทางการตลาด</w:t>
      </w:r>
      <w:r w:rsidR="008E4366">
        <w:rPr>
          <w:rFonts w:ascii="Angsana New" w:eastAsia="Cordia New" w:hAnsi="Angsana New"/>
          <w:color w:val="000000"/>
          <w:sz w:val="30"/>
          <w:szCs w:val="30"/>
        </w:rPr>
        <w:br/>
      </w:r>
      <w:r w:rsidRPr="00043B38">
        <w:rPr>
          <w:rFonts w:ascii="Angsana New" w:eastAsia="Cordia New" w:hAnsi="Angsana New" w:hint="cs"/>
          <w:color w:val="000000"/>
          <w:sz w:val="30"/>
          <w:szCs w:val="30"/>
          <w:cs/>
        </w:rPr>
        <w:t>ที่แตกต่างกัน</w:t>
      </w:r>
      <w:r w:rsidRPr="00043B38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043B38">
        <w:rPr>
          <w:rFonts w:ascii="Angsana New" w:eastAsia="Cordia New" w:hAnsi="Angsana New" w:hint="cs"/>
          <w:color w:val="000000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4C509260" w14:textId="77777777" w:rsidR="008E3F44" w:rsidRPr="008E3F44" w:rsidRDefault="008E3F44" w:rsidP="008E3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A0C3BA0" w14:textId="0580893A" w:rsidR="008E3F44" w:rsidRPr="008E3F44" w:rsidRDefault="008E3F44" w:rsidP="008E3F44">
      <w:pPr>
        <w:pStyle w:val="ListParagraph"/>
        <w:numPr>
          <w:ilvl w:val="0"/>
          <w:numId w:val="4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8E3F44">
        <w:rPr>
          <w:rFonts w:asciiTheme="majorBidi" w:eastAsia="MS Mincho" w:hAnsiTheme="majorBidi" w:cstheme="majorBidi"/>
          <w:sz w:val="30"/>
          <w:szCs w:val="30"/>
          <w:cs/>
        </w:rPr>
        <w:t>ส่วนงาน</w:t>
      </w:r>
      <w:r w:rsidRPr="008E3F44">
        <w:rPr>
          <w:rFonts w:asciiTheme="majorBidi" w:eastAsia="MS Mincho" w:hAnsiTheme="majorBidi" w:cstheme="majorBidi"/>
          <w:sz w:val="30"/>
          <w:szCs w:val="30"/>
        </w:rPr>
        <w:t xml:space="preserve"> </w:t>
      </w:r>
      <w:r>
        <w:rPr>
          <w:rFonts w:asciiTheme="majorBidi" w:eastAsia="MS Mincho" w:hAnsiTheme="majorBidi" w:cstheme="majorBidi"/>
          <w:sz w:val="30"/>
          <w:szCs w:val="30"/>
        </w:rPr>
        <w:t>1</w:t>
      </w:r>
      <w:r w:rsidRPr="008E3F4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21617C">
        <w:rPr>
          <w:rFonts w:asciiTheme="majorBidi" w:eastAsia="MS Mincho" w:hAnsiTheme="majorBidi" w:cstheme="majorBidi" w:hint="cs"/>
          <w:sz w:val="30"/>
          <w:szCs w:val="30"/>
          <w:cs/>
        </w:rPr>
        <w:t>ผลิตอาหารทะเล</w:t>
      </w:r>
      <w:r w:rsidR="007C6683">
        <w:rPr>
          <w:rFonts w:asciiTheme="majorBidi" w:eastAsia="MS Mincho" w:hAnsiTheme="majorBidi" w:cstheme="majorBidi" w:hint="cs"/>
          <w:sz w:val="30"/>
          <w:szCs w:val="30"/>
          <w:cs/>
        </w:rPr>
        <w:t>และผลไม้</w:t>
      </w:r>
      <w:r w:rsidR="0021617C">
        <w:rPr>
          <w:rFonts w:asciiTheme="majorBidi" w:eastAsia="MS Mincho" w:hAnsiTheme="majorBidi" w:cstheme="majorBidi" w:hint="cs"/>
          <w:sz w:val="30"/>
          <w:szCs w:val="30"/>
          <w:cs/>
        </w:rPr>
        <w:t>แช่แข็ง</w:t>
      </w:r>
    </w:p>
    <w:p w14:paraId="52583F4B" w14:textId="6DA2BC5D" w:rsidR="008E3F44" w:rsidRDefault="008E3F44" w:rsidP="008E3F44">
      <w:pPr>
        <w:pStyle w:val="ListParagraph"/>
        <w:numPr>
          <w:ilvl w:val="0"/>
          <w:numId w:val="44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8E3F44">
        <w:rPr>
          <w:rFonts w:asciiTheme="majorBidi" w:eastAsia="MS Mincho" w:hAnsiTheme="majorBidi" w:cstheme="majorBidi"/>
          <w:sz w:val="30"/>
          <w:szCs w:val="30"/>
          <w:cs/>
        </w:rPr>
        <w:t xml:space="preserve">ส่วนงาน </w:t>
      </w:r>
      <w:r>
        <w:rPr>
          <w:rFonts w:asciiTheme="majorBidi" w:eastAsia="MS Mincho" w:hAnsiTheme="majorBidi" w:cstheme="majorBidi"/>
          <w:sz w:val="30"/>
          <w:szCs w:val="30"/>
        </w:rPr>
        <w:t>2</w:t>
      </w:r>
      <w:r w:rsidRPr="008E3F4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7C6683" w:rsidRPr="00252C3C">
        <w:rPr>
          <w:rFonts w:asciiTheme="majorBidi" w:eastAsia="MS Mincho" w:hAnsiTheme="majorBidi" w:hint="cs"/>
          <w:sz w:val="30"/>
          <w:szCs w:val="30"/>
          <w:cs/>
        </w:rPr>
        <w:t>ธุรกิจห้องเย็น</w:t>
      </w:r>
    </w:p>
    <w:p w14:paraId="354C6E24" w14:textId="77777777" w:rsidR="00B61B6B" w:rsidRDefault="00B61B6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  <w:cs/>
        </w:rPr>
      </w:pPr>
    </w:p>
    <w:p w14:paraId="5F157B8D" w14:textId="77777777" w:rsidR="00916CF1" w:rsidRPr="00F1598F" w:rsidRDefault="00916CF1" w:rsidP="00916CF1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598F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</w:t>
      </w:r>
      <w:r w:rsidRPr="00F1598F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F1598F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ซึ่งนำเสนอในรายงานการจัดการภายในและสอบทาน</w:t>
      </w:r>
      <w:r w:rsidRPr="00F1598F">
        <w:rPr>
          <w:rFonts w:ascii="Angsana New" w:hAnsi="Angsana New" w:hint="cs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z w:val="30"/>
          <w:szCs w:val="30"/>
          <w:cs/>
        </w:rPr>
        <w:t>โดยผู้มีอำนาจตัดสินใจสูงสุดด้านการดำเนินงานของกลุ่มบริษัท ผู้บริหารเชื่อว่าการใช้</w:t>
      </w:r>
      <w:r w:rsidRPr="00F1598F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F1598F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F1598F">
        <w:rPr>
          <w:rFonts w:ascii="Angsana New" w:hAnsi="Angsana New"/>
          <w:sz w:val="30"/>
          <w:szCs w:val="30"/>
        </w:rPr>
        <w:t xml:space="preserve"> </w:t>
      </w:r>
      <w:r w:rsidRPr="00F1598F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1D4962F" w14:textId="77777777" w:rsidR="006A593B" w:rsidRPr="00E924BE" w:rsidRDefault="006A593B" w:rsidP="00B60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</w:p>
    <w:p w14:paraId="6258A5D2" w14:textId="716B131A" w:rsidR="0065574D" w:rsidRPr="00DF3A57" w:rsidRDefault="0065574D" w:rsidP="00655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  <w:sectPr w:rsidR="0065574D" w:rsidRPr="00DF3A57" w:rsidSect="007C6683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1243852" w14:textId="77777777" w:rsidR="00BA2AAE" w:rsidRDefault="00BA2AAE" w:rsidP="00BA2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ข้อมูลตามส่วนงานดำเนินงาน</w:t>
      </w:r>
    </w:p>
    <w:p w14:paraId="6CB3CFDA" w14:textId="77777777" w:rsidR="00B81DE5" w:rsidRPr="00B81DE5" w:rsidRDefault="00B81DE5" w:rsidP="00BA2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</w:p>
    <w:tbl>
      <w:tblPr>
        <w:tblW w:w="15298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90"/>
        <w:gridCol w:w="1080"/>
        <w:gridCol w:w="90"/>
        <w:gridCol w:w="1080"/>
        <w:gridCol w:w="92"/>
        <w:gridCol w:w="1078"/>
        <w:gridCol w:w="90"/>
        <w:gridCol w:w="1080"/>
        <w:gridCol w:w="90"/>
        <w:gridCol w:w="1080"/>
        <w:gridCol w:w="92"/>
        <w:gridCol w:w="1078"/>
        <w:gridCol w:w="90"/>
        <w:gridCol w:w="1080"/>
        <w:gridCol w:w="90"/>
        <w:gridCol w:w="1078"/>
        <w:gridCol w:w="90"/>
        <w:gridCol w:w="1080"/>
      </w:tblGrid>
      <w:tr w:rsidR="00106C11" w:rsidRPr="005F3988" w14:paraId="2744C919" w14:textId="77777777" w:rsidTr="00B81DE5">
        <w:trPr>
          <w:trHeight w:val="366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1CD4846" w14:textId="77777777" w:rsidR="00106C11" w:rsidRPr="005F3988" w:rsidRDefault="00106C11" w:rsidP="00706F2B">
            <w:pPr>
              <w:pStyle w:val="Heading5"/>
              <w:ind w:left="90" w:right="5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1698" w:type="dxa"/>
            <w:gridSpan w:val="19"/>
            <w:tcBorders>
              <w:left w:val="nil"/>
              <w:right w:val="nil"/>
            </w:tcBorders>
          </w:tcPr>
          <w:p w14:paraId="0B5A6E43" w14:textId="77777777" w:rsidR="00106C11" w:rsidRPr="005F3988" w:rsidRDefault="00106C11" w:rsidP="00706F2B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15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106C11" w:rsidRPr="005F3988" w14:paraId="48BB19B0" w14:textId="77777777" w:rsidTr="00B81DE5">
        <w:trPr>
          <w:trHeight w:val="366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4E385DF" w14:textId="77777777" w:rsidR="00106C11" w:rsidRPr="005F3988" w:rsidRDefault="00106C11" w:rsidP="00706F2B">
            <w:pPr>
              <w:pStyle w:val="Heading5"/>
              <w:ind w:left="90" w:right="5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2340" w:type="dxa"/>
            <w:gridSpan w:val="3"/>
            <w:tcBorders>
              <w:left w:val="nil"/>
              <w:right w:val="nil"/>
            </w:tcBorders>
          </w:tcPr>
          <w:p w14:paraId="779381EB" w14:textId="5CDA23B1" w:rsidR="00106C11" w:rsidRPr="00B81DE5" w:rsidRDefault="00106C11" w:rsidP="00706F2B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E5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ผลิตอาหารทะเลและ</w:t>
            </w:r>
            <w:r w:rsidR="00B81DE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br/>
            </w:r>
            <w:r w:rsidRPr="00B81DE5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ผลไม้แช่แข็ง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0EC0044" w14:textId="77777777" w:rsidR="00106C11" w:rsidRPr="005F3988" w:rsidRDefault="00106C11" w:rsidP="00706F2B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28D32020" w14:textId="3798259A" w:rsidR="00106C11" w:rsidRDefault="00B81DE5" w:rsidP="00706F2B">
            <w:pPr>
              <w:ind w:lef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br/>
            </w:r>
            <w:r w:rsidR="00106C1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ธุรกิจห้องเย็น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68422FF" w14:textId="77777777" w:rsidR="00106C11" w:rsidRPr="005F3988" w:rsidRDefault="00106C11" w:rsidP="00706F2B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563F7364" w14:textId="62E758CA" w:rsidR="00106C11" w:rsidRPr="00F22E5C" w:rsidRDefault="00B81DE5" w:rsidP="00706F2B">
            <w:pPr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-4"/>
                <w:sz w:val="30"/>
                <w:szCs w:val="30"/>
                <w:cs/>
                <w:lang w:eastAsia="zh-CN"/>
              </w:rPr>
              <w:br/>
            </w:r>
            <w:r w:rsidR="00106C11" w:rsidRPr="00D87A11">
              <w:rPr>
                <w:rFonts w:asciiTheme="majorBidi" w:eastAsia="Times New Roman" w:hAnsiTheme="majorBidi" w:cstheme="majorBidi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>รวมส่วนงานที่รายงาน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5B3AAC9A" w14:textId="77777777" w:rsidR="00106C11" w:rsidRPr="00F22E5C" w:rsidRDefault="00106C11" w:rsidP="00706F2B">
            <w:pPr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248" w:type="dxa"/>
            <w:gridSpan w:val="3"/>
            <w:tcBorders>
              <w:left w:val="nil"/>
              <w:right w:val="nil"/>
            </w:tcBorders>
          </w:tcPr>
          <w:p w14:paraId="74FC71A6" w14:textId="60462109" w:rsidR="00106C11" w:rsidRPr="00F22E5C" w:rsidRDefault="00B81DE5" w:rsidP="00706F2B">
            <w:pPr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-4"/>
                <w:sz w:val="30"/>
                <w:szCs w:val="30"/>
                <w:cs/>
                <w:lang w:eastAsia="zh-CN"/>
              </w:rPr>
              <w:br/>
            </w:r>
            <w:r w:rsidR="00106C11" w:rsidRPr="005969A6">
              <w:rPr>
                <w:rFonts w:asciiTheme="majorBidi" w:eastAsia="Times New Roman" w:hAnsiTheme="majorBidi" w:cstheme="majorBidi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>ตัดรายการระหว่างกัน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3A0E81D" w14:textId="77777777" w:rsidR="00106C11" w:rsidRPr="00F22E5C" w:rsidRDefault="00106C11" w:rsidP="00706F2B">
            <w:pPr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248" w:type="dxa"/>
            <w:gridSpan w:val="3"/>
            <w:tcBorders>
              <w:left w:val="nil"/>
              <w:right w:val="nil"/>
            </w:tcBorders>
          </w:tcPr>
          <w:p w14:paraId="1EF56F4A" w14:textId="7D6E466F" w:rsidR="00106C11" w:rsidRPr="004128BF" w:rsidRDefault="00B81DE5" w:rsidP="00706F2B">
            <w:pPr>
              <w:ind w:lef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br/>
            </w:r>
            <w:r w:rsidR="00106C11"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</w:tr>
      <w:tr w:rsidR="00B81DE5" w:rsidRPr="005F3988" w14:paraId="63BB3662" w14:textId="77777777" w:rsidTr="00B81DE5">
        <w:trPr>
          <w:trHeight w:val="366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CD54A6E" w14:textId="7CB8B3BF" w:rsidR="00B81DE5" w:rsidRPr="005F3988" w:rsidRDefault="00B81DE5" w:rsidP="00B81DE5">
            <w:pPr>
              <w:pStyle w:val="Heading5"/>
              <w:ind w:left="90" w:right="5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cs/>
              </w:rPr>
            </w:pPr>
            <w:r w:rsidRPr="008208B9">
              <w:rPr>
                <w:rFonts w:asciiTheme="majorBidi" w:eastAsia="Times New Roman" w:hAnsiTheme="majorBidi"/>
                <w:i/>
                <w:iCs/>
                <w:color w:val="000000"/>
                <w:spacing w:val="-4"/>
                <w:sz w:val="30"/>
                <w:szCs w:val="30"/>
                <w:cs/>
                <w:lang w:eastAsia="zh-CN"/>
              </w:rPr>
              <w:t xml:space="preserve">สำหรับงวดหกเดือนสิ้นสุดวันที่ </w:t>
            </w:r>
            <w:r w:rsidRPr="008208B9">
              <w:rPr>
                <w:rFonts w:asciiTheme="majorBidi" w:eastAsia="Times New Roman" w:hAnsiTheme="majorBidi"/>
                <w:i/>
                <w:iCs/>
                <w:color w:val="000000"/>
                <w:spacing w:val="-4"/>
                <w:sz w:val="30"/>
                <w:szCs w:val="30"/>
                <w:lang w:eastAsia="zh-CN"/>
              </w:rPr>
              <w:t>30</w:t>
            </w:r>
            <w:r w:rsidRPr="008208B9">
              <w:rPr>
                <w:rFonts w:asciiTheme="majorBidi" w:eastAsia="Times New Roman" w:hAnsiTheme="majorBidi"/>
                <w:i/>
                <w:iCs/>
                <w:color w:val="000000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D954178" w14:textId="77777777" w:rsidR="00B81DE5" w:rsidRDefault="00B81DE5" w:rsidP="00B81DE5">
            <w:pPr>
              <w:ind w:lef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1FD5476" w14:textId="77777777" w:rsidR="00B81DE5" w:rsidRPr="005F3988" w:rsidRDefault="00B81DE5" w:rsidP="00B81DE5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E9E11B9" w14:textId="77777777" w:rsidR="00B81DE5" w:rsidRPr="003E1BAF" w:rsidRDefault="00B81DE5" w:rsidP="00B81DE5">
            <w:pPr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11AE4C4" w14:textId="77777777" w:rsidR="00B81DE5" w:rsidRPr="005F3988" w:rsidRDefault="00B81DE5" w:rsidP="00B81DE5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FC6DEBC" w14:textId="77777777" w:rsidR="00B81DE5" w:rsidRPr="003E1BAF" w:rsidRDefault="00B81DE5" w:rsidP="00B81DE5">
            <w:pPr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8</w:t>
            </w:r>
          </w:p>
        </w:tc>
        <w:tc>
          <w:tcPr>
            <w:tcW w:w="92" w:type="dxa"/>
            <w:tcBorders>
              <w:left w:val="nil"/>
              <w:right w:val="nil"/>
            </w:tcBorders>
            <w:vAlign w:val="bottom"/>
          </w:tcPr>
          <w:p w14:paraId="1B5BC098" w14:textId="77777777" w:rsidR="00B81DE5" w:rsidRPr="005F3988" w:rsidRDefault="00B81DE5" w:rsidP="00B81DE5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29F84915" w14:textId="77777777" w:rsidR="00B81DE5" w:rsidRDefault="00B81DE5" w:rsidP="00B81DE5">
            <w:pPr>
              <w:ind w:lef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5187782" w14:textId="77777777" w:rsidR="00B81DE5" w:rsidRPr="005F3988" w:rsidRDefault="00B81DE5" w:rsidP="00B81DE5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6AD77A5" w14:textId="77777777" w:rsidR="00B81DE5" w:rsidRPr="00F22E5C" w:rsidRDefault="00B81DE5" w:rsidP="00B81DE5">
            <w:pPr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7D39802" w14:textId="77777777" w:rsidR="00B81DE5" w:rsidRPr="00F22E5C" w:rsidRDefault="00B81DE5" w:rsidP="00B81DE5">
            <w:pPr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B7B5EDE" w14:textId="77777777" w:rsidR="00B81DE5" w:rsidRPr="00F22E5C" w:rsidRDefault="00B81DE5" w:rsidP="00B81DE5">
            <w:pPr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7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66F331D4" w14:textId="77777777" w:rsidR="00B81DE5" w:rsidRPr="00F22E5C" w:rsidRDefault="00B81DE5" w:rsidP="00B81DE5">
            <w:pPr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1ACB8149" w14:textId="77777777" w:rsidR="00B81DE5" w:rsidRPr="00F22E5C" w:rsidRDefault="00B81DE5" w:rsidP="00B81DE5">
            <w:pPr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C2B9D3F" w14:textId="77777777" w:rsidR="00B81DE5" w:rsidRPr="00F22E5C" w:rsidRDefault="00B81DE5" w:rsidP="00B81DE5">
            <w:pPr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03C378F" w14:textId="77777777" w:rsidR="00B81DE5" w:rsidRPr="00F22E5C" w:rsidRDefault="00B81DE5" w:rsidP="00B81DE5">
            <w:pPr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12C08DF" w14:textId="77777777" w:rsidR="00B81DE5" w:rsidRPr="00F22E5C" w:rsidRDefault="00B81DE5" w:rsidP="00B81DE5">
            <w:pPr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315D1507" w14:textId="77777777" w:rsidR="00B81DE5" w:rsidRPr="005F3988" w:rsidRDefault="00B81DE5" w:rsidP="00B81DE5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AFC7061" w14:textId="77777777" w:rsidR="00B81DE5" w:rsidRPr="004128BF" w:rsidRDefault="00B81DE5" w:rsidP="00B81DE5">
            <w:pPr>
              <w:ind w:lef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17013FB" w14:textId="77777777" w:rsidR="00B81DE5" w:rsidRPr="004128BF" w:rsidRDefault="00B81DE5" w:rsidP="00B81DE5">
            <w:pPr>
              <w:ind w:lef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7</w:t>
            </w:r>
          </w:p>
        </w:tc>
      </w:tr>
      <w:tr w:rsidR="00106C11" w:rsidRPr="005F3988" w14:paraId="208B0675" w14:textId="77777777" w:rsidTr="00B81DE5">
        <w:trPr>
          <w:trHeight w:val="353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0224244" w14:textId="77777777" w:rsidR="00106C11" w:rsidRPr="005F3988" w:rsidRDefault="00106C11" w:rsidP="00706F2B">
            <w:pPr>
              <w:pStyle w:val="Heading5"/>
              <w:ind w:left="142" w:right="5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11698" w:type="dxa"/>
            <w:gridSpan w:val="19"/>
            <w:tcBorders>
              <w:left w:val="nil"/>
              <w:right w:val="nil"/>
            </w:tcBorders>
          </w:tcPr>
          <w:p w14:paraId="5D54FD6C" w14:textId="77777777" w:rsidR="00106C11" w:rsidRPr="005F3988" w:rsidRDefault="00106C11" w:rsidP="00706F2B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1DE5" w:rsidRPr="005F3988" w14:paraId="228DD636" w14:textId="77777777" w:rsidTr="00B81DE5">
        <w:trPr>
          <w:trHeight w:val="34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37167" w14:textId="19C1D175" w:rsidR="00B81DE5" w:rsidRPr="00846B03" w:rsidRDefault="00B81DE5" w:rsidP="00B81DE5">
            <w:pPr>
              <w:pStyle w:val="Heading5"/>
              <w:ind w:left="90" w:right="5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46B03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30"/>
                <w:szCs w:val="30"/>
                <w:cs/>
                <w:lang w:eastAsia="zh-CN"/>
              </w:rPr>
              <w:t>รายได้</w:t>
            </w:r>
            <w:r w:rsidRPr="00846B03">
              <w:rPr>
                <w:rFonts w:asciiTheme="majorBidi" w:eastAsia="Times New Roman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  <w:lang w:eastAsia="zh-CN"/>
              </w:rPr>
              <w:t>จากลูกค้าภายนอก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DA2270E" w14:textId="77777777" w:rsidR="00B81DE5" w:rsidRPr="00343C4C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1,216,114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0C1051F" w14:textId="77777777" w:rsidR="00B81DE5" w:rsidRPr="005F3988" w:rsidRDefault="00B81DE5" w:rsidP="00B81DE5">
            <w:pPr>
              <w:tabs>
                <w:tab w:val="clear" w:pos="907"/>
                <w:tab w:val="decimal" w:pos="903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EE6994" w14:textId="77777777" w:rsidR="00B81DE5" w:rsidRPr="00343C4C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3C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Pr="00031A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327</w:t>
            </w:r>
            <w:r w:rsidRPr="00343C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,183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0551B38" w14:textId="77777777" w:rsidR="00B81DE5" w:rsidRPr="005F3988" w:rsidRDefault="00B81DE5" w:rsidP="00B81DE5">
            <w:pPr>
              <w:tabs>
                <w:tab w:val="clear" w:pos="907"/>
                <w:tab w:val="decimal" w:pos="903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C0225FB" w14:textId="77777777" w:rsidR="00B81DE5" w:rsidRPr="00343C4C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6,710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29780AF1" w14:textId="77777777" w:rsidR="00B81DE5" w:rsidRPr="005F3988" w:rsidRDefault="00B81DE5" w:rsidP="00B81DE5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7D4883A8" w14:textId="77777777" w:rsidR="00B81DE5" w:rsidRPr="005F3988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1EFC881" w14:textId="77777777" w:rsidR="00B81DE5" w:rsidRPr="005F3988" w:rsidRDefault="00B81DE5" w:rsidP="00B81DE5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6EBDC19" w14:textId="77777777" w:rsidR="00B81DE5" w:rsidRPr="00D13085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1,222,824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1677FC0" w14:textId="77777777" w:rsidR="00B81DE5" w:rsidRPr="005F3988" w:rsidRDefault="00B81DE5" w:rsidP="00B81DE5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A9CCC54" w14:textId="77777777" w:rsidR="00B81DE5" w:rsidRPr="005F3988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1,327,</w:t>
            </w:r>
            <w:r w:rsidRPr="00343C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C579BB7" w14:textId="77777777" w:rsidR="00B81DE5" w:rsidRPr="005F3988" w:rsidRDefault="00B81DE5" w:rsidP="00B81DE5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57FD9638" w14:textId="77777777" w:rsidR="00B81DE5" w:rsidRPr="005F3988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78BAE9" w14:textId="77777777" w:rsidR="00B81DE5" w:rsidRPr="005F3988" w:rsidRDefault="00B81DE5" w:rsidP="00B81DE5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A74AF2" w14:textId="77777777" w:rsidR="00B81DE5" w:rsidRPr="005F3988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F2F8A3" w14:textId="77777777" w:rsidR="00B81DE5" w:rsidRPr="005F3988" w:rsidRDefault="00B81DE5" w:rsidP="00B81DE5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50394D12" w14:textId="77777777" w:rsidR="00B81DE5" w:rsidRPr="005F3988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43C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1,222,824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4E8CCC" w14:textId="77777777" w:rsidR="00B81DE5" w:rsidRPr="00343C4C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7C3F1A" w14:textId="77777777" w:rsidR="00B81DE5" w:rsidRPr="00343C4C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1,327,183</w:t>
            </w:r>
          </w:p>
        </w:tc>
      </w:tr>
      <w:tr w:rsidR="00B81DE5" w:rsidRPr="005F3988" w14:paraId="3019F0B1" w14:textId="77777777" w:rsidTr="00B81DE5">
        <w:trPr>
          <w:trHeight w:val="34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FA292" w14:textId="35BF9BF1" w:rsidR="00B81DE5" w:rsidRPr="00846B03" w:rsidRDefault="00B81DE5" w:rsidP="00B81DE5">
            <w:pPr>
              <w:pStyle w:val="Heading5"/>
              <w:ind w:left="90" w:right="5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46B03">
              <w:rPr>
                <w:rFonts w:asciiTheme="majorBidi" w:eastAsia="Times New Roman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DEC836C" w14:textId="654258FA" w:rsidR="00B81DE5" w:rsidRPr="00031AC2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DC1B9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C1B9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229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57A8B8B" w14:textId="77777777" w:rsidR="00B81DE5" w:rsidRPr="000D08BB" w:rsidRDefault="00B81DE5" w:rsidP="00B81DE5">
            <w:pPr>
              <w:tabs>
                <w:tab w:val="clear" w:pos="907"/>
                <w:tab w:val="decimal" w:pos="903"/>
                <w:tab w:val="decimal" w:pos="1154"/>
              </w:tabs>
              <w:ind w:left="18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9482E03" w14:textId="77777777" w:rsidR="00B81DE5" w:rsidRPr="005F3988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119ECC0" w14:textId="77777777" w:rsidR="00B81DE5" w:rsidRPr="005F3988" w:rsidRDefault="00B81DE5" w:rsidP="00B81DE5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A9C5C6A" w14:textId="7EE2698F" w:rsidR="00B81DE5" w:rsidRPr="00031AC2" w:rsidRDefault="008D0DCE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2,835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6B92201A" w14:textId="77777777" w:rsidR="00B81DE5" w:rsidRPr="00031AC2" w:rsidRDefault="00B81DE5" w:rsidP="00B81DE5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</w:tcPr>
          <w:p w14:paraId="5FE67E3A" w14:textId="77777777" w:rsidR="00B81DE5" w:rsidRPr="00031AC2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856FC8" w14:textId="77777777" w:rsidR="00B81DE5" w:rsidRPr="00031AC2" w:rsidRDefault="00B81DE5" w:rsidP="00B81DE5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21E1709" w14:textId="77777777" w:rsidR="00B81DE5" w:rsidRPr="00031AC2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41,064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6683C4" w14:textId="77777777" w:rsidR="00B81DE5" w:rsidRPr="00031AC2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2D9EBB1" w14:textId="77777777" w:rsidR="00B81DE5" w:rsidRPr="00031AC2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6D33B7F2" w14:textId="77777777" w:rsidR="00B81DE5" w:rsidRPr="00031AC2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</w:tcPr>
          <w:p w14:paraId="7424A62A" w14:textId="77777777" w:rsidR="00B81DE5" w:rsidRPr="00031AC2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(41,064)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077EC9" w14:textId="77777777" w:rsidR="00B81DE5" w:rsidRPr="00031AC2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397C3A7" w14:textId="77777777" w:rsidR="00B81DE5" w:rsidRPr="00031AC2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39C751" w14:textId="77777777" w:rsidR="00B81DE5" w:rsidRPr="00031AC2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A04C9C" w14:textId="77777777" w:rsidR="00B81DE5" w:rsidRPr="00031AC2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7A7E2E0" w14:textId="77777777" w:rsidR="00B81DE5" w:rsidRPr="00031AC2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EB77BED" w14:textId="77777777" w:rsidR="00B81DE5" w:rsidRPr="00031AC2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81DE5" w:rsidRPr="005F3988" w14:paraId="3C6455B5" w14:textId="77777777" w:rsidTr="00B81DE5">
        <w:trPr>
          <w:trHeight w:val="34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3759D" w14:textId="0A560B35" w:rsidR="00B81DE5" w:rsidRPr="000D08BB" w:rsidRDefault="00B81DE5" w:rsidP="00B81DE5">
            <w:pPr>
              <w:pStyle w:val="Heading5"/>
              <w:ind w:left="90"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08BB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รวม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รายได้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33F488" w14:textId="06A38829" w:rsidR="00B81DE5" w:rsidRPr="00D13085" w:rsidRDefault="00D62AD7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1,254,343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38DFD9" w14:textId="77777777" w:rsidR="00B81DE5" w:rsidRPr="002C07C9" w:rsidRDefault="00B81DE5" w:rsidP="00B81DE5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F04486" w14:textId="77777777" w:rsidR="00B81DE5" w:rsidRPr="00D13085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30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1,327,</w:t>
            </w:r>
            <w:r w:rsidRPr="00D130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81A777" w14:textId="77777777" w:rsidR="00B81DE5" w:rsidRPr="002C07C9" w:rsidRDefault="00B81DE5" w:rsidP="00B81DE5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25174" w14:textId="002849CB" w:rsidR="00B81DE5" w:rsidRPr="00D13085" w:rsidRDefault="008D0DCE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9,545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33FBA516" w14:textId="77777777" w:rsidR="00B81DE5" w:rsidRPr="002C07C9" w:rsidRDefault="00B81DE5" w:rsidP="00B81DE5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F8FD94" w14:textId="77777777" w:rsidR="00B81DE5" w:rsidRPr="002C07C9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07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2506A3" w14:textId="77777777" w:rsidR="00B81DE5" w:rsidRPr="002C07C9" w:rsidRDefault="00B81DE5" w:rsidP="00B81DE5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7C55F5" w14:textId="440F1403" w:rsidR="00B81DE5" w:rsidRPr="00D13085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130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1,263,88</w:t>
            </w:r>
            <w:r w:rsidR="008D0D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FA816E" w14:textId="77777777" w:rsidR="00B81DE5" w:rsidRPr="002C07C9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4223E" w14:textId="77777777" w:rsidR="00B81DE5" w:rsidRPr="002C07C9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1,327,183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06E270BB" w14:textId="77777777" w:rsidR="00B81DE5" w:rsidRPr="002C07C9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0B5EFF" w14:textId="77777777" w:rsidR="00B81DE5" w:rsidRPr="002C07C9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(41,064)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74824CB" w14:textId="77777777" w:rsidR="00B81DE5" w:rsidRPr="002C07C9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B85684" w14:textId="77777777" w:rsidR="00B81DE5" w:rsidRPr="002C07C9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BDBC677" w14:textId="77777777" w:rsidR="00B81DE5" w:rsidRPr="002C07C9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59AC22" w14:textId="77777777" w:rsidR="00B81DE5" w:rsidRPr="00D13085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130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1,222,824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02D5338" w14:textId="77777777" w:rsidR="00B81DE5" w:rsidRPr="002C07C9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DE4E09" w14:textId="77777777" w:rsidR="00B81DE5" w:rsidRPr="00D13085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30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Pr="00D130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327</w:t>
            </w:r>
            <w:r w:rsidRPr="00D130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,183</w:t>
            </w:r>
          </w:p>
        </w:tc>
      </w:tr>
      <w:tr w:rsidR="00B81DE5" w:rsidRPr="005F3988" w14:paraId="0599A894" w14:textId="77777777" w:rsidTr="00B81DE5">
        <w:trPr>
          <w:trHeight w:val="34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FF7D2F" w14:textId="77777777" w:rsidR="00B81DE5" w:rsidRPr="000D08BB" w:rsidRDefault="00B81DE5" w:rsidP="00B81DE5">
            <w:pPr>
              <w:pStyle w:val="Heading5"/>
              <w:ind w:left="90" w:right="5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4672557B" w14:textId="77777777" w:rsidR="00B81DE5" w:rsidRPr="00D13085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462E9F" w14:textId="77777777" w:rsidR="00B81DE5" w:rsidRPr="002C07C9" w:rsidRDefault="00B81DE5" w:rsidP="00B81DE5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E77428F" w14:textId="77777777" w:rsidR="00B81DE5" w:rsidRPr="002C07C9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04135A7" w14:textId="77777777" w:rsidR="00B81DE5" w:rsidRPr="002C07C9" w:rsidRDefault="00B81DE5" w:rsidP="00B81DE5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0B40901" w14:textId="77777777" w:rsidR="00B81DE5" w:rsidRPr="00D13085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75CA5430" w14:textId="77777777" w:rsidR="00B81DE5" w:rsidRPr="002C07C9" w:rsidRDefault="00B81DE5" w:rsidP="00B81DE5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</w:tcPr>
          <w:p w14:paraId="6E0CA215" w14:textId="77777777" w:rsidR="00B81DE5" w:rsidRPr="002C07C9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B2E827" w14:textId="77777777" w:rsidR="00B81DE5" w:rsidRPr="002C07C9" w:rsidRDefault="00B81DE5" w:rsidP="00B81DE5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B8108FE" w14:textId="77777777" w:rsidR="00B81DE5" w:rsidRPr="00D13085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42D69C" w14:textId="77777777" w:rsidR="00B81DE5" w:rsidRPr="002C07C9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2F2FEC86" w14:textId="77777777" w:rsidR="00B81DE5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5C919FF4" w14:textId="77777777" w:rsidR="00B81DE5" w:rsidRPr="002C07C9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</w:tcPr>
          <w:p w14:paraId="59B23439" w14:textId="77777777" w:rsidR="00B81DE5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48A4DB8" w14:textId="77777777" w:rsidR="00B81DE5" w:rsidRPr="002C07C9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8D44B9B" w14:textId="77777777" w:rsidR="00B81DE5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656941" w14:textId="77777777" w:rsidR="00B81DE5" w:rsidRPr="002C07C9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</w:tcPr>
          <w:p w14:paraId="5483A453" w14:textId="77777777" w:rsidR="00B81DE5" w:rsidRPr="007E25A6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43E974" w14:textId="77777777" w:rsidR="00B81DE5" w:rsidRPr="002C07C9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D5FF729" w14:textId="77777777" w:rsidR="00B81DE5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81DE5" w:rsidRPr="005F3988" w14:paraId="74E84EDF" w14:textId="77777777" w:rsidTr="00B81DE5">
        <w:trPr>
          <w:trHeight w:val="34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8E18F" w14:textId="2F79F813" w:rsidR="00B81DE5" w:rsidRPr="007A1514" w:rsidRDefault="00B81DE5" w:rsidP="00B81DE5">
            <w:pPr>
              <w:pStyle w:val="Heading5"/>
              <w:ind w:left="90" w:right="57"/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7A1514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30"/>
                <w:szCs w:val="30"/>
                <w:cs/>
                <w:lang w:eastAsia="zh-CN"/>
              </w:rPr>
              <w:t xml:space="preserve">กำไร </w:t>
            </w:r>
            <w:r w:rsidRPr="007A1514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30"/>
                <w:szCs w:val="30"/>
                <w:lang w:eastAsia="zh-CN"/>
              </w:rPr>
              <w:t>(</w:t>
            </w:r>
            <w:proofErr w:type="spellStart"/>
            <w:r w:rsidRPr="007A1514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30"/>
                <w:szCs w:val="30"/>
                <w:cs/>
                <w:lang w:eastAsia="zh-CN"/>
              </w:rPr>
              <w:t>ขาดทุน</w:t>
            </w:r>
            <w:proofErr w:type="spellEnd"/>
            <w:r w:rsidRPr="007A1514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30"/>
                <w:szCs w:val="30"/>
                <w:lang w:eastAsia="zh-CN"/>
              </w:rPr>
              <w:t xml:space="preserve">) </w:t>
            </w:r>
            <w:r w:rsidRPr="007A1514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30"/>
                <w:szCs w:val="30"/>
                <w:cs/>
                <w:lang w:eastAsia="zh-CN"/>
              </w:rPr>
              <w:t>ขั้นต้น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1321EDD" w14:textId="00A1599F" w:rsidR="00B81DE5" w:rsidRPr="00D13085" w:rsidRDefault="0046437F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205F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</w:t>
            </w:r>
            <w:r w:rsidR="00936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AD6DE21" w14:textId="77777777" w:rsidR="00B81DE5" w:rsidRPr="003F4781" w:rsidRDefault="00B81DE5" w:rsidP="00B81DE5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014434B" w14:textId="77777777" w:rsidR="00B81DE5" w:rsidRPr="003F4781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F47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30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46693FF" w14:textId="77777777" w:rsidR="00B81DE5" w:rsidRPr="003F4781" w:rsidRDefault="00B81DE5" w:rsidP="00B81DE5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E48924C" w14:textId="052ED606" w:rsidR="00B81DE5" w:rsidRPr="008A1E30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A1E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D0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9,759</w:t>
            </w:r>
            <w:r w:rsidRPr="008A1E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12166B2" w14:textId="77777777" w:rsidR="00B81DE5" w:rsidRPr="003F4781" w:rsidRDefault="00B81DE5" w:rsidP="00B81DE5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396D8285" w14:textId="77777777" w:rsidR="00B81DE5" w:rsidRPr="00310066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00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350993" w14:textId="77777777" w:rsidR="00B81DE5" w:rsidRPr="003F4781" w:rsidRDefault="00B81DE5" w:rsidP="00B81DE5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BD1D66" w14:textId="77777777" w:rsidR="00B81DE5" w:rsidRPr="00D13085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56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Pr="00D130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,120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1DB974" w14:textId="77777777" w:rsidR="00B81DE5" w:rsidRPr="003F4781" w:rsidRDefault="00B81DE5" w:rsidP="00B81DE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608A74" w14:textId="77777777" w:rsidR="00B81DE5" w:rsidRPr="003F4781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</w:t>
            </w:r>
            <w:r w:rsidRPr="005E47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813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51AC72F5" w14:textId="77777777" w:rsidR="00B81DE5" w:rsidRPr="003F4781" w:rsidRDefault="00B81DE5" w:rsidP="00B81DE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5FC313A4" w14:textId="77777777" w:rsidR="00B81DE5" w:rsidRPr="00E468FE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68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D57755" w14:textId="77777777" w:rsidR="00B81DE5" w:rsidRPr="003F4781" w:rsidRDefault="00B81DE5" w:rsidP="00B81DE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4FE246" w14:textId="77777777" w:rsidR="00B81DE5" w:rsidRPr="00E468FE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68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CA894F0" w14:textId="77777777" w:rsidR="00B81DE5" w:rsidRPr="003F4781" w:rsidRDefault="00B81DE5" w:rsidP="00B81DE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5A667841" w14:textId="77777777" w:rsidR="00B81DE5" w:rsidRPr="00D13085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30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55,120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2030E1" w14:textId="77777777" w:rsidR="00B81DE5" w:rsidRPr="003F4781" w:rsidRDefault="00B81DE5" w:rsidP="00B81DE5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5FFE45A" w14:textId="77777777" w:rsidR="00B81DE5" w:rsidRPr="00E468FE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68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87,813</w:t>
            </w:r>
          </w:p>
        </w:tc>
      </w:tr>
      <w:tr w:rsidR="00B81DE5" w:rsidRPr="005F3988" w14:paraId="3EE1171F" w14:textId="77777777" w:rsidTr="00B81DE5">
        <w:trPr>
          <w:trHeight w:val="34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D280A" w14:textId="1EC2F118" w:rsidR="00B81DE5" w:rsidRPr="007A1514" w:rsidRDefault="00B81DE5" w:rsidP="00B81DE5">
            <w:pPr>
              <w:pStyle w:val="Heading5"/>
              <w:ind w:left="270" w:right="57" w:hanging="18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25F0A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pacing w:val="-4"/>
                <w:sz w:val="30"/>
                <w:szCs w:val="30"/>
                <w:cs/>
                <w:lang w:eastAsia="zh-CN"/>
              </w:rPr>
              <w:t>ค่าใช้จ่าย</w:t>
            </w:r>
            <w:r w:rsidRPr="00A25F0A">
              <w:rPr>
                <w:rFonts w:asciiTheme="majorBidi" w:eastAsia="Times New Roman" w:hAnsiTheme="majorBidi" w:cstheme="majorBidi" w:hint="cs"/>
                <w:b w:val="0"/>
                <w:bCs w:val="0"/>
                <w:color w:val="000000"/>
                <w:spacing w:val="-4"/>
                <w:sz w:val="30"/>
                <w:szCs w:val="30"/>
                <w:cs/>
                <w:lang w:eastAsia="zh-CN"/>
              </w:rPr>
              <w:t>ในการจัดจำหน่ายและบริหาร ขาดทุนจากอัตราแลกเปลี่ยนและต้นทุนทางการเงิน</w:t>
            </w:r>
            <w:r w:rsidRPr="00A25F0A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pacing w:val="-4"/>
                <w:sz w:val="30"/>
                <w:szCs w:val="30"/>
                <w:cs/>
                <w:lang w:eastAsia="zh-CN"/>
              </w:rPr>
              <w:t>ที่ไม่ได้ปันส่วน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825F8B3" w14:textId="77777777" w:rsidR="00B81DE5" w:rsidRPr="005F3988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C2C88A" w14:textId="77777777" w:rsidR="00B81DE5" w:rsidRPr="005F3988" w:rsidRDefault="00B81DE5" w:rsidP="00B81DE5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9423FC" w14:textId="77777777" w:rsidR="00B81DE5" w:rsidRPr="005F3988" w:rsidRDefault="00B81DE5" w:rsidP="00B81DE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3549D3" w14:textId="77777777" w:rsidR="00B81DE5" w:rsidRPr="005F3988" w:rsidRDefault="00B81DE5" w:rsidP="00B81DE5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F5DDDE0" w14:textId="77777777" w:rsidR="00B81DE5" w:rsidRPr="00310066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6F159305" w14:textId="77777777" w:rsidR="00B81DE5" w:rsidRPr="005F3988" w:rsidRDefault="00B81DE5" w:rsidP="00B81DE5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29B60CF2" w14:textId="77777777" w:rsidR="00B81DE5" w:rsidRPr="00310066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1B6992" w14:textId="77777777" w:rsidR="00B81DE5" w:rsidRPr="005F3988" w:rsidRDefault="00B81DE5" w:rsidP="00B81DE5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EADCEB8" w14:textId="77777777" w:rsidR="00B81DE5" w:rsidRDefault="00B81DE5" w:rsidP="00B81DE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E04A06" w14:textId="77777777" w:rsidR="00B81DE5" w:rsidRDefault="00B81DE5" w:rsidP="00B81DE5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84B892" w14:textId="77777777" w:rsidR="00B81DE5" w:rsidRPr="005E47E5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25A9A490" w14:textId="77777777" w:rsidR="00B81DE5" w:rsidRDefault="00B81DE5" w:rsidP="00B81DE5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781AF4E3" w14:textId="77777777" w:rsidR="00B81DE5" w:rsidRPr="00E468FE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319ABB" w14:textId="77777777" w:rsidR="00B81DE5" w:rsidRDefault="00B81DE5" w:rsidP="00B81DE5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09D1EC" w14:textId="77777777" w:rsidR="00B81DE5" w:rsidRPr="00E468FE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C72A58" w14:textId="77777777" w:rsidR="00B81DE5" w:rsidRPr="005F3988" w:rsidRDefault="00B81DE5" w:rsidP="00B81DE5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34278EB3" w14:textId="77777777" w:rsidR="00B81DE5" w:rsidRPr="00D13085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5B0431D" w14:textId="6C9A4304" w:rsidR="00B81DE5" w:rsidRPr="00D13085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30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(97,549)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0BA4E0" w14:textId="77777777" w:rsidR="00B81DE5" w:rsidRPr="005F3988" w:rsidRDefault="00B81DE5" w:rsidP="00B81DE5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7FC6F6" w14:textId="77777777" w:rsidR="00B81DE5" w:rsidRPr="00D13085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7C0EA15" w14:textId="05009A6C" w:rsidR="00B81DE5" w:rsidRPr="00E468FE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30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(103,699)</w:t>
            </w:r>
          </w:p>
        </w:tc>
      </w:tr>
      <w:tr w:rsidR="00B81DE5" w:rsidRPr="005F3988" w14:paraId="53F868D8" w14:textId="77777777" w:rsidTr="00B81DE5">
        <w:trPr>
          <w:trHeight w:val="34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40E4E4" w14:textId="40F2FA6B" w:rsidR="00B81DE5" w:rsidRPr="007A1514" w:rsidRDefault="00B81DE5" w:rsidP="00B81DE5">
            <w:pPr>
              <w:pStyle w:val="Heading5"/>
              <w:ind w:left="90" w:right="5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A1514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  <w:t>รายได้อื่</w:t>
            </w:r>
            <w:r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>นและกำไรจากอัตราแลกเปลี่ยน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099D67F" w14:textId="77777777" w:rsidR="00B81DE5" w:rsidRPr="005F3988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8C68D8B" w14:textId="77777777" w:rsidR="00B81DE5" w:rsidRPr="005F3988" w:rsidRDefault="00B81DE5" w:rsidP="00B81DE5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30EB4F" w14:textId="77777777" w:rsidR="00B81DE5" w:rsidRPr="005F3988" w:rsidRDefault="00B81DE5" w:rsidP="00B81DE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3BFF910" w14:textId="77777777" w:rsidR="00B81DE5" w:rsidRPr="005F3988" w:rsidRDefault="00B81DE5" w:rsidP="00B81DE5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C29999" w14:textId="77777777" w:rsidR="00B81DE5" w:rsidRPr="00310066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228B8B07" w14:textId="77777777" w:rsidR="00B81DE5" w:rsidRPr="005F3988" w:rsidRDefault="00B81DE5" w:rsidP="00B81DE5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5E615C8A" w14:textId="77777777" w:rsidR="00B81DE5" w:rsidRPr="00310066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280188" w14:textId="77777777" w:rsidR="00B81DE5" w:rsidRPr="005F3988" w:rsidRDefault="00B81DE5" w:rsidP="00B81DE5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1CFB1B9" w14:textId="77777777" w:rsidR="00B81DE5" w:rsidRDefault="00B81DE5" w:rsidP="00B81DE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7E1CE96" w14:textId="77777777" w:rsidR="00B81DE5" w:rsidRDefault="00B81DE5" w:rsidP="00B81DE5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CBF3C2A" w14:textId="77777777" w:rsidR="00B81DE5" w:rsidRPr="005E47E5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2F73F1C6" w14:textId="77777777" w:rsidR="00B81DE5" w:rsidRDefault="00B81DE5" w:rsidP="00B81DE5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0E0EFC98" w14:textId="77777777" w:rsidR="00B81DE5" w:rsidRPr="00E468FE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FD0784" w14:textId="77777777" w:rsidR="00B81DE5" w:rsidRDefault="00B81DE5" w:rsidP="00B81DE5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9164AEA" w14:textId="77777777" w:rsidR="00B81DE5" w:rsidRPr="00E468FE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744C581" w14:textId="77777777" w:rsidR="00B81DE5" w:rsidRPr="005F3988" w:rsidRDefault="00B81DE5" w:rsidP="00B81DE5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3459BF2E" w14:textId="013DD43C" w:rsidR="00B81DE5" w:rsidRPr="00D13085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30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7,396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080EF7" w14:textId="77777777" w:rsidR="00B81DE5" w:rsidRPr="005F3988" w:rsidRDefault="00B81DE5" w:rsidP="00B81DE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A330FF8" w14:textId="76FA73D3" w:rsidR="00B81DE5" w:rsidRPr="00E468FE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30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3,150</w:t>
            </w:r>
          </w:p>
        </w:tc>
      </w:tr>
      <w:tr w:rsidR="00B81DE5" w:rsidRPr="005F3988" w14:paraId="5142EFFA" w14:textId="77777777" w:rsidTr="00B81DE5">
        <w:trPr>
          <w:trHeight w:val="34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DB18CE" w14:textId="24204C16" w:rsidR="00B81DE5" w:rsidRPr="004543F9" w:rsidRDefault="00B81DE5" w:rsidP="00B81DE5">
            <w:pPr>
              <w:pStyle w:val="Heading5"/>
              <w:ind w:left="90" w:right="5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208B9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pacing w:val="-2"/>
                <w:sz w:val="30"/>
                <w:szCs w:val="30"/>
                <w:cs/>
                <w:lang w:eastAsia="zh-CN"/>
              </w:rPr>
              <w:t>ส่วนแบ่งขาดทุนจากเงินลงทุนในบริษัทร่วม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F539E15" w14:textId="77777777" w:rsidR="00B81DE5" w:rsidRPr="005F3988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5E46039" w14:textId="77777777" w:rsidR="00B81DE5" w:rsidRPr="005F3988" w:rsidRDefault="00B81DE5" w:rsidP="00B81DE5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54C4753" w14:textId="77777777" w:rsidR="00B81DE5" w:rsidRPr="005F3988" w:rsidRDefault="00B81DE5" w:rsidP="00B81DE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58DBBF" w14:textId="77777777" w:rsidR="00B81DE5" w:rsidRPr="005F3988" w:rsidRDefault="00B81DE5" w:rsidP="00B81DE5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F308C1" w14:textId="77777777" w:rsidR="00B81DE5" w:rsidRPr="00310066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0FA389D7" w14:textId="77777777" w:rsidR="00B81DE5" w:rsidRPr="005F3988" w:rsidRDefault="00B81DE5" w:rsidP="00B81DE5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0FEBB9A7" w14:textId="77777777" w:rsidR="00B81DE5" w:rsidRPr="005F3988" w:rsidRDefault="00B81DE5" w:rsidP="00B81DE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13DE627" w14:textId="77777777" w:rsidR="00B81DE5" w:rsidRPr="005F3988" w:rsidRDefault="00B81DE5" w:rsidP="00B81DE5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EB33FA2" w14:textId="77777777" w:rsidR="00B81DE5" w:rsidRDefault="00B81DE5" w:rsidP="00B81DE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9CFF0B" w14:textId="77777777" w:rsidR="00B81DE5" w:rsidRDefault="00B81DE5" w:rsidP="00B81DE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AF136FD" w14:textId="77777777" w:rsidR="00B81DE5" w:rsidRPr="005E47E5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2D77AA0" w14:textId="77777777" w:rsidR="00B81DE5" w:rsidRDefault="00B81DE5" w:rsidP="00B81DE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5F88298F" w14:textId="77777777" w:rsidR="00B81DE5" w:rsidRPr="00E468FE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5AF4033" w14:textId="77777777" w:rsidR="00B81DE5" w:rsidRDefault="00B81DE5" w:rsidP="00B81DE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F3E9190" w14:textId="77777777" w:rsidR="00B81DE5" w:rsidRPr="00E468FE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E62FB29" w14:textId="77777777" w:rsidR="00B81DE5" w:rsidRPr="005F3988" w:rsidRDefault="00B81DE5" w:rsidP="00B81DE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</w:tcPr>
          <w:p w14:paraId="064A1011" w14:textId="39CF63F5" w:rsidR="00B81DE5" w:rsidRPr="00D13085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30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(2,149)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2570A2E" w14:textId="77777777" w:rsidR="00B81DE5" w:rsidRPr="005F3988" w:rsidRDefault="00B81DE5" w:rsidP="00B81DE5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02E74C8" w14:textId="32CDF9E0" w:rsidR="00B81DE5" w:rsidRPr="00E468FE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30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(1,466)</w:t>
            </w:r>
          </w:p>
        </w:tc>
      </w:tr>
      <w:tr w:rsidR="00B81DE5" w:rsidRPr="005F3988" w14:paraId="2E990E76" w14:textId="77777777" w:rsidTr="00B81DE5">
        <w:trPr>
          <w:trHeight w:val="34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FD2310" w14:textId="3C42799B" w:rsidR="00B81DE5" w:rsidRPr="00C722ED" w:rsidRDefault="00B81DE5" w:rsidP="00B81DE5">
            <w:pPr>
              <w:pStyle w:val="Heading5"/>
              <w:ind w:left="90" w:right="5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B415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D36DD19" w14:textId="77777777" w:rsidR="00B81DE5" w:rsidRPr="005F3988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CD0271" w14:textId="77777777" w:rsidR="00B81DE5" w:rsidRPr="005F3988" w:rsidRDefault="00B81DE5" w:rsidP="00B81DE5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FE3745B" w14:textId="77777777" w:rsidR="00B81DE5" w:rsidRPr="00A62E43" w:rsidRDefault="00B81DE5" w:rsidP="00B81DE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3F38F96" w14:textId="77777777" w:rsidR="00B81DE5" w:rsidRPr="005F3988" w:rsidRDefault="00B81DE5" w:rsidP="00B81DE5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1D86719" w14:textId="77777777" w:rsidR="00B81DE5" w:rsidRPr="00310066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5F822CB" w14:textId="77777777" w:rsidR="00B81DE5" w:rsidRPr="005F3988" w:rsidRDefault="00B81DE5" w:rsidP="00B81DE5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5B5B911F" w14:textId="77777777" w:rsidR="00B81DE5" w:rsidRPr="003676BC" w:rsidRDefault="00B81DE5" w:rsidP="00B81DE5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2DB481F" w14:textId="77777777" w:rsidR="00B81DE5" w:rsidRPr="005F3988" w:rsidRDefault="00B81DE5" w:rsidP="00B81DE5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16AC2C1" w14:textId="77777777" w:rsidR="00B81DE5" w:rsidRPr="005E47E5" w:rsidRDefault="00B81DE5" w:rsidP="00B81DE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7BE1265" w14:textId="77777777" w:rsidR="00B81DE5" w:rsidRPr="003676BC" w:rsidRDefault="00B81DE5" w:rsidP="00B81DE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1D493F1" w14:textId="77777777" w:rsidR="00B81DE5" w:rsidRPr="005E47E5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333C69EE" w14:textId="77777777" w:rsidR="00B81DE5" w:rsidRPr="003676BC" w:rsidRDefault="00B81DE5" w:rsidP="00B81DE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2FB8A016" w14:textId="77777777" w:rsidR="00B81DE5" w:rsidRPr="00E468FE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E2308D" w14:textId="77777777" w:rsidR="00B81DE5" w:rsidRPr="003676BC" w:rsidRDefault="00B81DE5" w:rsidP="00B81DE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6D72C7" w14:textId="77777777" w:rsidR="00B81DE5" w:rsidRPr="00E468FE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9D9292B" w14:textId="77777777" w:rsidR="00B81DE5" w:rsidRPr="003676BC" w:rsidRDefault="00B81DE5" w:rsidP="00B81DE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0D0740" w14:textId="19253DE1" w:rsidR="00B81DE5" w:rsidRPr="00D13085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130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(37,182)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DBF7AA" w14:textId="77777777" w:rsidR="00B81DE5" w:rsidRPr="00452D5A" w:rsidRDefault="00B81DE5" w:rsidP="00B81DE5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B937A7" w14:textId="22BA1E5F" w:rsidR="00B81DE5" w:rsidRPr="00D13085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130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(14,202)</w:t>
            </w:r>
          </w:p>
        </w:tc>
      </w:tr>
      <w:tr w:rsidR="00106C11" w:rsidRPr="005F3988" w14:paraId="3F4831D7" w14:textId="77777777" w:rsidTr="00B81DE5">
        <w:trPr>
          <w:trHeight w:val="34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C8408" w14:textId="77777777" w:rsidR="00106C11" w:rsidRPr="005F3988" w:rsidRDefault="00106C11" w:rsidP="00706F2B">
            <w:pPr>
              <w:pStyle w:val="Heading5"/>
              <w:ind w:left="319" w:right="57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0F20578" w14:textId="77777777" w:rsidR="00106C11" w:rsidRPr="005F3988" w:rsidRDefault="00106C11" w:rsidP="00706F2B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FC888E9" w14:textId="77777777" w:rsidR="00106C11" w:rsidRPr="005F3988" w:rsidRDefault="00106C11" w:rsidP="00706F2B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B3934F4" w14:textId="77777777" w:rsidR="00106C11" w:rsidRPr="005F3988" w:rsidRDefault="00106C11" w:rsidP="00706F2B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B13F92" w14:textId="77777777" w:rsidR="00106C11" w:rsidRPr="005F3988" w:rsidRDefault="00106C11" w:rsidP="00706F2B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6E09017" w14:textId="77777777" w:rsidR="00106C11" w:rsidRPr="00310066" w:rsidRDefault="00106C11" w:rsidP="00706F2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3004AA35" w14:textId="77777777" w:rsidR="00106C11" w:rsidRPr="005F3988" w:rsidRDefault="00106C11" w:rsidP="00706F2B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3E0283A7" w14:textId="77777777" w:rsidR="00106C11" w:rsidRPr="005F3988" w:rsidRDefault="00106C11" w:rsidP="00706F2B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8173B1" w14:textId="77777777" w:rsidR="00106C11" w:rsidRPr="005F3988" w:rsidRDefault="00106C11" w:rsidP="00706F2B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E3FEE7E" w14:textId="77777777" w:rsidR="00106C11" w:rsidRPr="005F3988" w:rsidRDefault="00106C11" w:rsidP="00706F2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5AD4385" w14:textId="77777777" w:rsidR="00106C11" w:rsidRPr="005F3988" w:rsidRDefault="00106C11" w:rsidP="00706F2B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3043242" w14:textId="77777777" w:rsidR="00106C11" w:rsidRPr="005E47E5" w:rsidRDefault="00106C11" w:rsidP="00706F2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0309123B" w14:textId="77777777" w:rsidR="00106C11" w:rsidRPr="005F3988" w:rsidRDefault="00106C11" w:rsidP="00706F2B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0E0D057A" w14:textId="77777777" w:rsidR="00106C11" w:rsidRPr="00E468FE" w:rsidRDefault="00106C11" w:rsidP="00706F2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497DAF6" w14:textId="77777777" w:rsidR="00106C11" w:rsidRPr="005F3988" w:rsidRDefault="00106C11" w:rsidP="00706F2B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0B7DE57" w14:textId="77777777" w:rsidR="00106C11" w:rsidRPr="00E468FE" w:rsidRDefault="00106C11" w:rsidP="00706F2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D99AAD" w14:textId="77777777" w:rsidR="00106C11" w:rsidRPr="005F3988" w:rsidRDefault="00106C11" w:rsidP="00706F2B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</w:tcPr>
          <w:p w14:paraId="2F0FCE6B" w14:textId="77777777" w:rsidR="00106C11" w:rsidRPr="005F3988" w:rsidRDefault="00106C11" w:rsidP="00706F2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C6EA41C" w14:textId="77777777" w:rsidR="00106C11" w:rsidRPr="005F3988" w:rsidRDefault="00106C11" w:rsidP="00706F2B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0B9A735B" w14:textId="77777777" w:rsidR="00106C11" w:rsidRPr="00E468FE" w:rsidRDefault="00106C11" w:rsidP="00706F2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07541F6E" w14:textId="232FE29C" w:rsidR="00127589" w:rsidRDefault="00127589" w:rsidP="0065574D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4315907" w14:textId="77777777" w:rsidR="0065574D" w:rsidRPr="00DF3A57" w:rsidRDefault="0065574D" w:rsidP="00655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  <w:cs/>
        </w:rPr>
        <w:sectPr w:rsidR="0065574D" w:rsidRPr="00DF3A57" w:rsidSect="0065574D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DEF8C91" w14:textId="2A59CF9C" w:rsidR="001C6BE9" w:rsidRDefault="001C6BE9" w:rsidP="001C6BE9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r w:rsidRPr="007B3117">
        <w:rPr>
          <w:rFonts w:ascii="Angsana New" w:eastAsia="Cordia New" w:hAnsi="Angsana New" w:hint="cs"/>
          <w:color w:val="000000"/>
          <w:sz w:val="30"/>
          <w:szCs w:val="30"/>
          <w:cs/>
        </w:rPr>
        <w:lastRenderedPageBreak/>
        <w:t>กลุ่มบริษัทได้นำเสนอข้อมูลส่วนงานดำเนินงานทางภูมิศ</w:t>
      </w:r>
      <w:r w:rsidRPr="003F4716">
        <w:rPr>
          <w:rFonts w:ascii="Angsana New" w:eastAsia="Cordia New" w:hAnsi="Angsana New" w:hint="cs"/>
          <w:color w:val="000000"/>
          <w:sz w:val="30"/>
          <w:szCs w:val="30"/>
          <w:cs/>
        </w:rPr>
        <w:t>าสตร์</w:t>
      </w:r>
      <w:r w:rsidR="00291FF7" w:rsidRPr="003F4716">
        <w:rPr>
          <w:rFonts w:ascii="Angsana New" w:eastAsia="Cordia New" w:hAnsi="Angsana New" w:hint="cs"/>
          <w:color w:val="000000"/>
          <w:sz w:val="30"/>
          <w:szCs w:val="30"/>
          <w:cs/>
        </w:rPr>
        <w:t>หลัก</w:t>
      </w:r>
      <w:r w:rsidR="004F1C1C" w:rsidRPr="003F4716">
        <w:rPr>
          <w:rFonts w:ascii="Angsana New" w:eastAsia="Cordia New" w:hAnsi="Angsana New"/>
          <w:color w:val="000000"/>
          <w:sz w:val="30"/>
          <w:szCs w:val="30"/>
        </w:rPr>
        <w:t xml:space="preserve"> </w:t>
      </w:r>
      <w:r w:rsidR="004F1C1C" w:rsidRPr="003F4716">
        <w:rPr>
          <w:rFonts w:ascii="Angsana New" w:eastAsia="Cordia New" w:hAnsi="Angsana New" w:hint="cs"/>
          <w:color w:val="000000"/>
          <w:sz w:val="30"/>
          <w:szCs w:val="30"/>
          <w:cs/>
        </w:rPr>
        <w:t>ประเภทของสินค้าและบริการหลัก</w:t>
      </w:r>
      <w:r w:rsidR="004F1C1C" w:rsidRPr="003F4716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="004F1C1C" w:rsidRPr="003F4716">
        <w:rPr>
          <w:rFonts w:ascii="Angsana New" w:eastAsia="Cordia New" w:hAnsi="Angsana New" w:hint="cs"/>
          <w:color w:val="000000"/>
          <w:sz w:val="30"/>
          <w:szCs w:val="30"/>
          <w:cs/>
        </w:rPr>
        <w:t>และจังหวะเวลาในการรับรู้รายได้</w:t>
      </w:r>
      <w:r w:rsidR="004F1C1C" w:rsidRPr="003F4716">
        <w:rPr>
          <w:rFonts w:ascii="Angsana New" w:eastAsia="Cordia New" w:hAnsi="Angsana New"/>
          <w:color w:val="000000"/>
          <w:sz w:val="30"/>
          <w:szCs w:val="30"/>
        </w:rPr>
        <w:t xml:space="preserve"> </w:t>
      </w:r>
      <w:r w:rsidRPr="003F4716">
        <w:rPr>
          <w:rFonts w:ascii="Angsana New" w:eastAsia="Cordia New" w:hAnsi="Angsana New" w:hint="cs"/>
          <w:color w:val="000000"/>
          <w:sz w:val="30"/>
          <w:szCs w:val="30"/>
          <w:cs/>
        </w:rPr>
        <w:t>โดยพิจารณาจากระบบการบริหาร</w:t>
      </w:r>
      <w:r w:rsidRPr="003F4716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3F4716">
        <w:rPr>
          <w:rFonts w:ascii="Angsana New" w:eastAsia="Cordia New" w:hAnsi="Angsana New" w:hint="cs"/>
          <w:color w:val="000000"/>
          <w:sz w:val="30"/>
          <w:szCs w:val="30"/>
          <w:cs/>
        </w:rPr>
        <w:t>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7619A0A4" w14:textId="77777777" w:rsidR="001C6BE9" w:rsidRDefault="001C6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color w:val="000000"/>
          <w:sz w:val="30"/>
          <w:szCs w:val="30"/>
        </w:rPr>
      </w:pPr>
    </w:p>
    <w:p w14:paraId="75F6BB08" w14:textId="555D1330" w:rsidR="009472C6" w:rsidRDefault="0041051A" w:rsidP="00644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B3117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t>การจำแนกรายได้</w:t>
      </w:r>
      <w:r w:rsidR="00480DB4" w:rsidRPr="007B3117">
        <w:rPr>
          <w:rFonts w:asciiTheme="majorBidi" w:hAnsiTheme="majorBidi" w:hint="cs"/>
          <w:b/>
          <w:bCs/>
          <w:i/>
          <w:iCs/>
          <w:color w:val="000000"/>
          <w:sz w:val="30"/>
          <w:szCs w:val="30"/>
          <w:cs/>
        </w:rPr>
        <w:t xml:space="preserve">ตามส่วนงานภูมิศาสตร์หลัก </w:t>
      </w:r>
      <w:r w:rsidR="00C965BE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สำหรับงวดหกเดือนสิ้นสุดวันที่ </w:t>
      </w:r>
      <w:r w:rsidR="00C965BE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30</w:t>
      </w:r>
      <w:r w:rsidR="00C965BE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มิถุนายน</w:t>
      </w:r>
    </w:p>
    <w:p w14:paraId="5652A1AF" w14:textId="08F070A4" w:rsidR="00B3681F" w:rsidRPr="007B3117" w:rsidRDefault="008D08E8" w:rsidP="00B36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8D08E8">
        <w:rPr>
          <w:rFonts w:asciiTheme="majorBidi" w:hAnsiTheme="majorBidi" w:cstheme="majorBidi"/>
          <w:b/>
          <w:bCs/>
          <w:i/>
          <w:iCs/>
          <w:noProof/>
          <w:color w:val="000000"/>
          <w:sz w:val="30"/>
          <w:szCs w:val="30"/>
        </w:rPr>
        <w:drawing>
          <wp:inline distT="0" distB="0" distL="0" distR="0" wp14:anchorId="0B1DF2B6" wp14:editId="3D610FAA">
            <wp:extent cx="6579236" cy="2713892"/>
            <wp:effectExtent l="0" t="0" r="0" b="0"/>
            <wp:docPr id="12371376" name="Picture 1" descr="A blue pie chart with different colored circl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71376" name="Picture 1" descr="A blue pie chart with different colored circles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06941" cy="272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3D77B" w14:textId="08B1FED5" w:rsidR="00BF4A7A" w:rsidRDefault="00BF4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</w:pPr>
    </w:p>
    <w:p w14:paraId="7B72AE82" w14:textId="2DFE6B3B" w:rsidR="00FC2346" w:rsidRDefault="00480DB4" w:rsidP="00FC2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B3117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t>การจำแนกรายได้</w:t>
      </w:r>
      <w:r w:rsidRPr="007B3117">
        <w:rPr>
          <w:rFonts w:asciiTheme="majorBidi" w:hAnsiTheme="majorBidi" w:hint="cs"/>
          <w:b/>
          <w:bCs/>
          <w:i/>
          <w:iCs/>
          <w:color w:val="000000"/>
          <w:sz w:val="30"/>
          <w:szCs w:val="30"/>
          <w:cs/>
        </w:rPr>
        <w:t>ตาม</w:t>
      </w:r>
      <w:r w:rsidR="002425EA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ประเภทของสินค้าและบริการหลัก</w:t>
      </w:r>
      <w:r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="00C965BE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สำหรับงวดหกเดือนสิ้นสุดวันที่ </w:t>
      </w:r>
      <w:r w:rsidR="00C965BE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30</w:t>
      </w:r>
      <w:r w:rsidR="00C965BE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มิถุนายน</w:t>
      </w:r>
    </w:p>
    <w:p w14:paraId="0F11E385" w14:textId="79D53684" w:rsidR="00144869" w:rsidRDefault="00D36220" w:rsidP="00D36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rPr>
          <w:rFonts w:asciiTheme="majorBidi" w:hAnsiTheme="majorBidi"/>
          <w:b/>
          <w:bCs/>
          <w:i/>
          <w:iCs/>
          <w:color w:val="000000"/>
          <w:sz w:val="30"/>
          <w:szCs w:val="30"/>
        </w:rPr>
      </w:pPr>
      <w:r w:rsidRPr="00D36220">
        <w:rPr>
          <w:rFonts w:asciiTheme="majorBidi" w:hAnsiTheme="majorBidi"/>
          <w:b/>
          <w:bCs/>
          <w:i/>
          <w:iCs/>
          <w:noProof/>
          <w:color w:val="000000"/>
          <w:sz w:val="30"/>
          <w:szCs w:val="30"/>
        </w:rPr>
        <w:drawing>
          <wp:inline distT="0" distB="0" distL="0" distR="0" wp14:anchorId="03996F60" wp14:editId="0A600D2D">
            <wp:extent cx="6634894" cy="2676062"/>
            <wp:effectExtent l="0" t="0" r="0" b="0"/>
            <wp:docPr id="214958329" name="Picture 1" descr="A blue circle with a blue circle with a blue circle with a blue circle with a blue circle with a blue circle with a blue circle with a blue circle with a blue circle with a blue circ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958329" name="Picture 1" descr="A blue circle with a blue circle with a blue circle with a blue circle with a blue circle with a blue circle with a blue circle with a blue circle with a blue circle with a blue circle&#10;&#10;AI-generated content may be incorrect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50812" cy="2682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B18015" w14:textId="5F25A785" w:rsidR="00843707" w:rsidRDefault="00843707" w:rsidP="0014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90"/>
        <w:rPr>
          <w:rFonts w:asciiTheme="majorBidi" w:hAnsiTheme="majorBidi"/>
          <w:b/>
          <w:bCs/>
          <w:i/>
          <w:iCs/>
          <w:color w:val="000000"/>
          <w:sz w:val="30"/>
          <w:szCs w:val="30"/>
        </w:rPr>
      </w:pPr>
    </w:p>
    <w:p w14:paraId="104985B9" w14:textId="278AA5EE" w:rsidR="00205C74" w:rsidRPr="007B3117" w:rsidRDefault="0093341E" w:rsidP="0014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90"/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</w:pPr>
      <w:r w:rsidRPr="0093341E">
        <w:rPr>
          <w:rFonts w:asciiTheme="majorBidi" w:hAnsiTheme="majorBidi"/>
          <w:b/>
          <w:bCs/>
          <w:i/>
          <w:iCs/>
          <w:noProof/>
          <w:color w:val="000000"/>
          <w:sz w:val="30"/>
          <w:szCs w:val="30"/>
          <w:cs/>
        </w:rPr>
        <w:lastRenderedPageBreak/>
        <w:drawing>
          <wp:inline distT="0" distB="0" distL="0" distR="0" wp14:anchorId="0D0C5203" wp14:editId="0257AB42">
            <wp:extent cx="6635367" cy="2623060"/>
            <wp:effectExtent l="0" t="0" r="0" b="6350"/>
            <wp:docPr id="424878970" name="Picture 1" descr="A blue and pink pie char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878970" name="Picture 1" descr="A blue and pink pie chart&#10;&#10;AI-generated content may be incorrect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75692" cy="2639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0171E4" w14:textId="77777777" w:rsidR="000A6038" w:rsidRPr="0017473C" w:rsidRDefault="000A6038" w:rsidP="00DE1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color w:val="000000"/>
          <w:sz w:val="30"/>
          <w:szCs w:val="30"/>
        </w:rPr>
      </w:pPr>
    </w:p>
    <w:p w14:paraId="4C2D4F42" w14:textId="2C267AF5" w:rsidR="00DE1322" w:rsidRDefault="00480DB4" w:rsidP="00DE1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B3117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t>การจำแนกรายได้</w:t>
      </w:r>
      <w:r w:rsidRPr="007B3117">
        <w:rPr>
          <w:rFonts w:asciiTheme="majorBidi" w:hAnsiTheme="majorBidi" w:hint="cs"/>
          <w:b/>
          <w:bCs/>
          <w:i/>
          <w:iCs/>
          <w:color w:val="000000"/>
          <w:sz w:val="30"/>
          <w:szCs w:val="30"/>
          <w:cs/>
        </w:rPr>
        <w:t>ตาม</w:t>
      </w:r>
      <w:r w:rsidR="002425EA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จังหวะเวลาในการรับรู้รายได้</w:t>
      </w:r>
      <w:r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="00C965BE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สำหรับงวดหกเดือนสิ้นสุดวันที่ </w:t>
      </w:r>
      <w:r w:rsidR="00C965BE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30</w:t>
      </w:r>
      <w:r w:rsidR="00C965BE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มิถุนายน</w:t>
      </w:r>
    </w:p>
    <w:p w14:paraId="7E8A745B" w14:textId="77777777" w:rsidR="00216619" w:rsidRPr="00935F4B" w:rsidRDefault="00216619" w:rsidP="00D61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30"/>
          <w:szCs w:val="30"/>
        </w:rPr>
      </w:pPr>
    </w:p>
    <w:p w14:paraId="77488522" w14:textId="05AAD10C" w:rsidR="00EA71A1" w:rsidRPr="00EA71A1" w:rsidRDefault="002E47FF" w:rsidP="00202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6"/>
        <w:rPr>
          <w:rFonts w:ascii="Times New Roman" w:eastAsia="Times New Roman" w:hAnsi="Times New Roman" w:cs="Times New Roman"/>
          <w:sz w:val="24"/>
          <w:szCs w:val="24"/>
        </w:rPr>
      </w:pPr>
      <w:r w:rsidRPr="002E47FF">
        <w:rPr>
          <w:rFonts w:ascii="Times New Roman" w:eastAsia="Times New Roman" w:hAnsi="Times New Roman"/>
          <w:noProof/>
          <w:sz w:val="24"/>
          <w:szCs w:val="24"/>
          <w:cs/>
        </w:rPr>
        <w:drawing>
          <wp:inline distT="0" distB="0" distL="0" distR="0" wp14:anchorId="05226FC3" wp14:editId="01C2FD6D">
            <wp:extent cx="5515708" cy="2722538"/>
            <wp:effectExtent l="0" t="0" r="8890" b="1905"/>
            <wp:docPr id="316693406" name="Picture 1" descr="A blue rectangular bars with numb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693406" name="Picture 1" descr="A blue rectangular bars with numbers&#10;&#10;AI-generated content may be incorrect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72574" cy="2750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2DC9B0" w14:textId="77777777" w:rsidR="002E47FF" w:rsidRDefault="002E47FF" w:rsidP="002E4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559F5BFF" w14:textId="07930B4F" w:rsidR="002E47FF" w:rsidRPr="007B3117" w:rsidRDefault="002E47FF" w:rsidP="002E47FF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926"/>
        </w:tabs>
        <w:ind w:left="926" w:hanging="900"/>
        <w:jc w:val="both"/>
        <w:rPr>
          <w:rFonts w:ascii="Angsana New" w:eastAsia="MS Mincho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ภาษีเงินได้</w:t>
      </w:r>
    </w:p>
    <w:p w14:paraId="5E954AFB" w14:textId="77777777" w:rsidR="002C565E" w:rsidRPr="00714631" w:rsidRDefault="002C565E" w:rsidP="003643C1">
      <w:pPr>
        <w:pStyle w:val="block"/>
        <w:spacing w:after="0" w:line="240" w:lineRule="auto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0D7ECDDC" w14:textId="7F9D777F" w:rsidR="00FF2032" w:rsidRDefault="00FF2032" w:rsidP="00FF2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5961D5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อัตราภาษีเงินได้ที่แท้จริงของกลุ่มบริษัทและบริษัท</w:t>
      </w:r>
      <w:r w:rsidRPr="005961D5">
        <w:rPr>
          <w:rFonts w:ascii="Angsana New" w:hAnsi="Angsana New"/>
          <w:sz w:val="30"/>
          <w:szCs w:val="30"/>
          <w:cs/>
        </w:rPr>
        <w:t>ในการดำเนินงานต่อเนื่องเป็น</w:t>
      </w:r>
      <w:r w:rsidR="001C6226" w:rsidRPr="007B3117">
        <w:rPr>
          <w:rFonts w:ascii="Angsana New" w:hAnsi="Angsana New"/>
          <w:sz w:val="30"/>
          <w:szCs w:val="30"/>
          <w:cs/>
        </w:rPr>
        <w:t>ระยะเวลา</w:t>
      </w:r>
      <w:r w:rsidR="001C6226">
        <w:rPr>
          <w:rFonts w:ascii="Angsana New" w:hAnsi="Angsana New" w:hint="cs"/>
          <w:sz w:val="30"/>
          <w:szCs w:val="30"/>
          <w:cs/>
        </w:rPr>
        <w:t>หก</w:t>
      </w:r>
      <w:r w:rsidR="001C6226" w:rsidRPr="007B3117">
        <w:rPr>
          <w:rFonts w:ascii="Angsana New" w:hAnsi="Angsana New" w:hint="cs"/>
          <w:sz w:val="30"/>
          <w:szCs w:val="30"/>
          <w:cs/>
        </w:rPr>
        <w:t>เ</w:t>
      </w:r>
      <w:r w:rsidR="001C6226" w:rsidRPr="007B3117">
        <w:rPr>
          <w:rFonts w:ascii="Angsana New" w:hAnsi="Angsana New"/>
          <w:sz w:val="30"/>
          <w:szCs w:val="30"/>
          <w:cs/>
        </w:rPr>
        <w:t>ดือ</w:t>
      </w:r>
      <w:r w:rsidR="001C6226" w:rsidRPr="007B3117">
        <w:rPr>
          <w:rFonts w:ascii="Angsana New" w:hAnsi="Angsana New" w:hint="cs"/>
          <w:sz w:val="30"/>
          <w:szCs w:val="30"/>
          <w:cs/>
        </w:rPr>
        <w:t>น</w:t>
      </w:r>
      <w:r w:rsidR="001C6226" w:rsidRPr="007B3117">
        <w:rPr>
          <w:rFonts w:asciiTheme="majorBidi" w:hAnsiTheme="majorBidi" w:cstheme="majorBidi"/>
          <w:sz w:val="30"/>
          <w:szCs w:val="30"/>
          <w:cs/>
        </w:rPr>
        <w:t>สิ้นสุด</w:t>
      </w:r>
      <w:r w:rsidR="001C6226">
        <w:rPr>
          <w:rFonts w:asciiTheme="majorBidi" w:hAnsiTheme="majorBidi" w:cstheme="majorBidi"/>
          <w:sz w:val="30"/>
          <w:szCs w:val="30"/>
          <w:cs/>
        </w:rPr>
        <w:br/>
      </w:r>
      <w:r w:rsidR="001C6226" w:rsidRPr="007B3117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1C6226">
        <w:rPr>
          <w:rFonts w:asciiTheme="majorBidi" w:hAnsiTheme="majorBidi" w:cstheme="majorBidi"/>
          <w:sz w:val="30"/>
          <w:szCs w:val="30"/>
        </w:rPr>
        <w:t xml:space="preserve"> </w:t>
      </w:r>
      <w:r w:rsidR="001C6226" w:rsidRPr="007B3117">
        <w:rPr>
          <w:rFonts w:asciiTheme="majorBidi" w:hAnsiTheme="majorBidi" w:cstheme="majorBidi"/>
          <w:sz w:val="30"/>
          <w:szCs w:val="30"/>
        </w:rPr>
        <w:t>3</w:t>
      </w:r>
      <w:r w:rsidR="001C6226">
        <w:rPr>
          <w:rFonts w:asciiTheme="majorBidi" w:hAnsiTheme="majorBidi" w:cstheme="majorBidi"/>
          <w:sz w:val="30"/>
          <w:szCs w:val="30"/>
        </w:rPr>
        <w:t>0</w:t>
      </w:r>
      <w:r w:rsidR="001C6226" w:rsidRPr="007B31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C6226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5961D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961D5">
        <w:rPr>
          <w:rFonts w:asciiTheme="majorBidi" w:hAnsiTheme="majorBidi" w:cstheme="majorBidi"/>
          <w:sz w:val="30"/>
          <w:szCs w:val="30"/>
        </w:rPr>
        <w:t>256</w:t>
      </w:r>
      <w:r w:rsidR="00EE07C5" w:rsidRPr="005961D5">
        <w:rPr>
          <w:rFonts w:asciiTheme="majorBidi" w:hAnsiTheme="majorBidi" w:cstheme="majorBidi"/>
          <w:sz w:val="30"/>
          <w:szCs w:val="30"/>
        </w:rPr>
        <w:t>8</w:t>
      </w:r>
      <w:r w:rsidRPr="005961D5">
        <w:rPr>
          <w:rFonts w:asciiTheme="majorBidi" w:hAnsiTheme="majorBidi" w:cstheme="majorBidi"/>
          <w:sz w:val="30"/>
          <w:szCs w:val="30"/>
          <w:cs/>
        </w:rPr>
        <w:t xml:space="preserve"> คือร้อยละ</w:t>
      </w:r>
      <w:r w:rsidRPr="005961D5">
        <w:rPr>
          <w:rFonts w:asciiTheme="majorBidi" w:hAnsiTheme="majorBidi" w:cstheme="majorBidi"/>
          <w:sz w:val="30"/>
          <w:szCs w:val="30"/>
        </w:rPr>
        <w:t xml:space="preserve"> </w:t>
      </w:r>
      <w:r w:rsidR="003F1257">
        <w:rPr>
          <w:rFonts w:asciiTheme="majorBidi" w:hAnsiTheme="majorBidi" w:cstheme="majorBidi"/>
          <w:sz w:val="30"/>
          <w:szCs w:val="30"/>
        </w:rPr>
        <w:t>(</w:t>
      </w:r>
      <w:r w:rsidR="003054E8">
        <w:rPr>
          <w:rFonts w:asciiTheme="majorBidi" w:hAnsiTheme="majorBidi" w:cstheme="majorBidi"/>
          <w:sz w:val="30"/>
          <w:szCs w:val="30"/>
        </w:rPr>
        <w:t>17.26</w:t>
      </w:r>
      <w:r w:rsidR="003F1257">
        <w:rPr>
          <w:rFonts w:asciiTheme="majorBidi" w:hAnsiTheme="majorBidi" w:cstheme="majorBidi"/>
          <w:sz w:val="30"/>
          <w:szCs w:val="30"/>
        </w:rPr>
        <w:t>)</w:t>
      </w:r>
      <w:r w:rsidRPr="005961D5">
        <w:rPr>
          <w:rFonts w:asciiTheme="majorBidi" w:hAnsiTheme="majorBidi" w:cstheme="majorBidi"/>
          <w:sz w:val="30"/>
          <w:szCs w:val="30"/>
        </w:rPr>
        <w:t xml:space="preserve"> </w:t>
      </w:r>
      <w:r w:rsidRPr="005961D5">
        <w:rPr>
          <w:rFonts w:asciiTheme="majorBidi" w:hAnsiTheme="majorBidi" w:cstheme="majorBidi"/>
          <w:sz w:val="30"/>
          <w:szCs w:val="30"/>
          <w:cs/>
        </w:rPr>
        <w:t>และร้อยละ</w:t>
      </w:r>
      <w:r w:rsidRPr="005961D5">
        <w:rPr>
          <w:rFonts w:asciiTheme="majorBidi" w:hAnsiTheme="majorBidi" w:cstheme="majorBidi"/>
          <w:sz w:val="30"/>
          <w:szCs w:val="30"/>
        </w:rPr>
        <w:t xml:space="preserve"> </w:t>
      </w:r>
      <w:r w:rsidR="003F1257">
        <w:rPr>
          <w:rFonts w:asciiTheme="majorBidi" w:hAnsiTheme="majorBidi" w:cstheme="majorBidi"/>
          <w:sz w:val="30"/>
          <w:szCs w:val="30"/>
        </w:rPr>
        <w:t>(</w:t>
      </w:r>
      <w:r w:rsidR="003054E8">
        <w:rPr>
          <w:rFonts w:asciiTheme="majorBidi" w:hAnsiTheme="majorBidi" w:cstheme="majorBidi"/>
          <w:sz w:val="30"/>
          <w:szCs w:val="30"/>
        </w:rPr>
        <w:t>11.77</w:t>
      </w:r>
      <w:r w:rsidR="003F1257">
        <w:rPr>
          <w:rFonts w:asciiTheme="majorBidi" w:hAnsiTheme="majorBidi" w:cstheme="majorBidi"/>
          <w:sz w:val="30"/>
          <w:szCs w:val="30"/>
        </w:rPr>
        <w:t>)</w:t>
      </w:r>
      <w:r w:rsidRPr="005961D5">
        <w:rPr>
          <w:rFonts w:asciiTheme="majorBidi" w:hAnsiTheme="majorBidi" w:cstheme="majorBidi"/>
          <w:sz w:val="30"/>
          <w:szCs w:val="30"/>
        </w:rPr>
        <w:t xml:space="preserve"> </w:t>
      </w:r>
      <w:r w:rsidRPr="005961D5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5961D5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EE07C5" w:rsidRPr="005961D5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5961D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5961D5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Pr="005961D5">
        <w:rPr>
          <w:rFonts w:asciiTheme="majorBidi" w:hAnsiTheme="majorBidi" w:cstheme="majorBidi"/>
          <w:i/>
          <w:iCs/>
          <w:sz w:val="30"/>
          <w:szCs w:val="30"/>
        </w:rPr>
        <w:t xml:space="preserve"> (</w:t>
      </w:r>
      <w:r w:rsidR="007751A3">
        <w:rPr>
          <w:rFonts w:asciiTheme="majorBidi" w:hAnsiTheme="majorBidi" w:cstheme="majorBidi"/>
          <w:i/>
          <w:iCs/>
          <w:sz w:val="30"/>
          <w:szCs w:val="30"/>
        </w:rPr>
        <w:t>11</w:t>
      </w:r>
      <w:r w:rsidR="00EE07C5" w:rsidRPr="005961D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751A3">
        <w:rPr>
          <w:rFonts w:asciiTheme="majorBidi" w:hAnsiTheme="majorBidi" w:cstheme="majorBidi"/>
          <w:i/>
          <w:iCs/>
          <w:sz w:val="30"/>
          <w:szCs w:val="30"/>
        </w:rPr>
        <w:t>77</w:t>
      </w:r>
      <w:r w:rsidRPr="005961D5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5961D5">
        <w:rPr>
          <w:rFonts w:asciiTheme="majorBidi" w:hAnsiTheme="majorBidi" w:hint="cs"/>
          <w:i/>
          <w:iCs/>
          <w:sz w:val="30"/>
          <w:szCs w:val="30"/>
          <w:cs/>
        </w:rPr>
        <w:t>และร้อยละ</w:t>
      </w:r>
      <w:r w:rsidRPr="005961D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5961D5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7751A3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EE07C5" w:rsidRPr="005961D5">
        <w:rPr>
          <w:rFonts w:asciiTheme="majorBidi" w:hAnsiTheme="majorBidi" w:cstheme="majorBidi"/>
          <w:i/>
          <w:iCs/>
          <w:sz w:val="30"/>
          <w:szCs w:val="30"/>
        </w:rPr>
        <w:t>5.</w:t>
      </w:r>
      <w:r w:rsidR="007751A3">
        <w:rPr>
          <w:rFonts w:asciiTheme="majorBidi" w:hAnsiTheme="majorBidi" w:cstheme="majorBidi"/>
          <w:i/>
          <w:iCs/>
          <w:sz w:val="30"/>
          <w:szCs w:val="30"/>
        </w:rPr>
        <w:t>00</w:t>
      </w:r>
      <w:r w:rsidRPr="005961D5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5961D5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5961D5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E56AC1">
        <w:rPr>
          <w:rFonts w:asciiTheme="majorBidi" w:hAnsiTheme="majorBidi" w:cstheme="majorBidi" w:hint="cs"/>
          <w:sz w:val="30"/>
          <w:szCs w:val="30"/>
          <w:cs/>
        </w:rPr>
        <w:t>ผลแตกต่าง</w:t>
      </w:r>
      <w:r w:rsidRPr="00E56AC1">
        <w:rPr>
          <w:rFonts w:asciiTheme="majorBidi" w:hAnsiTheme="majorBidi" w:cstheme="majorBidi"/>
          <w:sz w:val="30"/>
          <w:szCs w:val="30"/>
          <w:cs/>
        </w:rPr>
        <w:t>ในอัตราภาษีเงินได้ที่แท้จริงมีสาเหตุหลักจากกลุ่มบริษัทและบริษัท</w:t>
      </w:r>
      <w:r w:rsidR="0065335E">
        <w:rPr>
          <w:rFonts w:asciiTheme="majorBidi" w:hAnsiTheme="majorBidi" w:cstheme="majorBidi" w:hint="cs"/>
          <w:sz w:val="30"/>
          <w:szCs w:val="30"/>
          <w:cs/>
        </w:rPr>
        <w:t>มีขาดทุนทางภาษีที่ไม่รับรู้เป็นสินทรัพย์ภาษีเงินได้</w:t>
      </w:r>
      <w:r w:rsidR="002B3A93">
        <w:rPr>
          <w:rFonts w:asciiTheme="majorBidi" w:hAnsiTheme="majorBidi" w:cstheme="majorBidi" w:hint="cs"/>
          <w:sz w:val="30"/>
          <w:szCs w:val="30"/>
          <w:cs/>
        </w:rPr>
        <w:t>รอการตัดบัญชีและการ</w:t>
      </w:r>
      <w:r w:rsidR="00585B6F" w:rsidRPr="00E56AC1">
        <w:rPr>
          <w:rFonts w:asciiTheme="majorBidi" w:hAnsiTheme="majorBidi" w:hint="cs"/>
          <w:sz w:val="30"/>
          <w:szCs w:val="30"/>
          <w:cs/>
        </w:rPr>
        <w:t>กลับรายการ</w:t>
      </w:r>
      <w:r w:rsidR="00911EE9" w:rsidRPr="00E56AC1">
        <w:rPr>
          <w:rFonts w:asciiTheme="majorBidi" w:hAnsiTheme="majorBidi" w:hint="cs"/>
          <w:sz w:val="30"/>
          <w:szCs w:val="30"/>
          <w:cs/>
        </w:rPr>
        <w:t>สินทรัพย์ภาษีเงินได้รอ</w:t>
      </w:r>
      <w:r w:rsidR="007F4330" w:rsidRPr="00E56AC1">
        <w:rPr>
          <w:rFonts w:asciiTheme="majorBidi" w:hAnsiTheme="majorBidi" w:hint="cs"/>
          <w:sz w:val="30"/>
          <w:szCs w:val="30"/>
          <w:cs/>
        </w:rPr>
        <w:t xml:space="preserve">ตัดบัญชีสำหรับงวด </w:t>
      </w:r>
      <w:r w:rsidR="007F4330" w:rsidRPr="00E56AC1">
        <w:rPr>
          <w:rFonts w:asciiTheme="majorBidi" w:hAnsiTheme="majorBidi"/>
          <w:sz w:val="30"/>
          <w:szCs w:val="30"/>
        </w:rPr>
        <w:t>2568</w:t>
      </w:r>
      <w:r w:rsidRPr="005961D5">
        <w:rPr>
          <w:rFonts w:asciiTheme="majorBidi" w:hAnsiTheme="majorBidi"/>
          <w:sz w:val="30"/>
          <w:szCs w:val="30"/>
        </w:rPr>
        <w:t xml:space="preserve"> </w:t>
      </w:r>
      <w:r w:rsidRPr="005961D5">
        <w:rPr>
          <w:rFonts w:asciiTheme="majorBidi" w:hAnsiTheme="majorBidi" w:hint="cs"/>
          <w:sz w:val="30"/>
          <w:szCs w:val="30"/>
          <w:cs/>
        </w:rPr>
        <w:t>และ</w:t>
      </w:r>
      <w:r w:rsidR="00A41A5F" w:rsidRPr="005961D5">
        <w:rPr>
          <w:rFonts w:asciiTheme="majorBidi" w:hAnsiTheme="majorBidi" w:hint="cs"/>
          <w:sz w:val="30"/>
          <w:szCs w:val="30"/>
          <w:cs/>
        </w:rPr>
        <w:t>สาเหตุหลักจากขาดทุนทางภาษี</w:t>
      </w:r>
      <w:r w:rsidR="00FC4B98" w:rsidRPr="005961D5">
        <w:rPr>
          <w:rFonts w:asciiTheme="majorBidi" w:hAnsiTheme="majorBidi" w:hint="cs"/>
          <w:sz w:val="30"/>
          <w:szCs w:val="30"/>
          <w:cs/>
        </w:rPr>
        <w:t>ที่ไม่รับรู้เป็นสินทรัพย์ภาษีเงินได้รอการตัดบัญชี</w:t>
      </w:r>
      <w:r w:rsidR="007F4330" w:rsidRPr="005961D5">
        <w:rPr>
          <w:rFonts w:asciiTheme="majorBidi" w:hAnsiTheme="majorBidi" w:hint="cs"/>
          <w:sz w:val="30"/>
          <w:szCs w:val="30"/>
          <w:cs/>
        </w:rPr>
        <w:t xml:space="preserve">สำหรับงวด </w:t>
      </w:r>
      <w:r w:rsidR="007F4330" w:rsidRPr="005961D5">
        <w:rPr>
          <w:rFonts w:asciiTheme="majorBidi" w:hAnsiTheme="majorBidi"/>
          <w:sz w:val="30"/>
          <w:szCs w:val="30"/>
        </w:rPr>
        <w:t>2567</w:t>
      </w:r>
    </w:p>
    <w:p w14:paraId="27A90A6F" w14:textId="44A20B93" w:rsidR="00A44660" w:rsidRPr="007B3117" w:rsidRDefault="00A44660" w:rsidP="00A44660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926"/>
        </w:tabs>
        <w:ind w:left="926" w:hanging="900"/>
        <w:jc w:val="both"/>
        <w:rPr>
          <w:rFonts w:ascii="Angsana New" w:eastAsia="MS Mincho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210861F4" w14:textId="77777777" w:rsidR="00B96F63" w:rsidRPr="00714631" w:rsidRDefault="00B96F63" w:rsidP="003643C1">
      <w:pPr>
        <w:spacing w:line="240" w:lineRule="auto"/>
        <w:rPr>
          <w:rFonts w:ascii="Angsana New" w:hAnsi="Angsana New"/>
          <w:sz w:val="30"/>
          <w:szCs w:val="30"/>
          <w:lang w:val="en-GB" w:eastAsia="x-none"/>
        </w:rPr>
      </w:pPr>
    </w:p>
    <w:p w14:paraId="59A28AB5" w14:textId="77777777" w:rsidR="00B96F63" w:rsidRPr="007B3117" w:rsidRDefault="00B96F63" w:rsidP="003643C1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7B3117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BB01D04" w14:textId="77777777" w:rsidR="00B96F63" w:rsidRPr="00714631" w:rsidRDefault="00B96F63" w:rsidP="003643C1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4174FBCE" w14:textId="0300F733" w:rsidR="002659A5" w:rsidRPr="007B3117" w:rsidRDefault="009B1F62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7B3117"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7B311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7B3117">
        <w:rPr>
          <w:rFonts w:ascii="Angsana New" w:hAnsi="Angsana New" w:hint="cs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7B311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7B3117">
        <w:rPr>
          <w:rFonts w:ascii="Angsana New" w:hAnsi="Angsana New" w:hint="cs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F372574" w14:textId="104851C0" w:rsidR="002659A5" w:rsidRPr="007B3117" w:rsidRDefault="002659A5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  <w:sectPr w:rsidR="002659A5" w:rsidRPr="007B3117" w:rsidSect="00B32A95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09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64"/>
        <w:gridCol w:w="870"/>
        <w:gridCol w:w="270"/>
        <w:gridCol w:w="1260"/>
        <w:gridCol w:w="270"/>
        <w:gridCol w:w="1260"/>
        <w:gridCol w:w="270"/>
        <w:gridCol w:w="1083"/>
        <w:gridCol w:w="270"/>
        <w:gridCol w:w="1085"/>
        <w:gridCol w:w="270"/>
        <w:gridCol w:w="810"/>
        <w:gridCol w:w="270"/>
        <w:gridCol w:w="900"/>
        <w:gridCol w:w="304"/>
        <w:gridCol w:w="866"/>
        <w:gridCol w:w="270"/>
        <w:gridCol w:w="902"/>
      </w:tblGrid>
      <w:tr w:rsidR="00A34F2E" w:rsidRPr="007B3117" w14:paraId="6CA14FC0" w14:textId="77777777" w:rsidTr="00216370">
        <w:trPr>
          <w:cantSplit/>
          <w:trHeight w:val="261"/>
        </w:trPr>
        <w:tc>
          <w:tcPr>
            <w:tcW w:w="3864" w:type="dxa"/>
            <w:shd w:val="clear" w:color="auto" w:fill="auto"/>
            <w:vAlign w:val="bottom"/>
          </w:tcPr>
          <w:p w14:paraId="4EBFD2AF" w14:textId="77777777" w:rsidR="00A34F2E" w:rsidRPr="007B3117" w:rsidRDefault="00A34F2E" w:rsidP="00A34F2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30027445" w14:textId="77777777" w:rsidR="00A34F2E" w:rsidRPr="007B3117" w:rsidRDefault="00A34F2E" w:rsidP="00A34F2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60" w:type="dxa"/>
            <w:gridSpan w:val="16"/>
          </w:tcPr>
          <w:p w14:paraId="693335BC" w14:textId="1A1024D8" w:rsidR="00A34F2E" w:rsidRPr="00820F79" w:rsidRDefault="00A34F2E" w:rsidP="00A34F2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8965E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00EF9" w:rsidRPr="007B3117" w14:paraId="7B8193CB" w14:textId="77777777" w:rsidTr="00216370">
        <w:trPr>
          <w:trHeight w:val="261"/>
          <w:tblHeader/>
        </w:trPr>
        <w:tc>
          <w:tcPr>
            <w:tcW w:w="3864" w:type="dxa"/>
            <w:shd w:val="clear" w:color="auto" w:fill="auto"/>
            <w:vAlign w:val="bottom"/>
          </w:tcPr>
          <w:p w14:paraId="037D6C85" w14:textId="77777777" w:rsidR="00800EF9" w:rsidRPr="007B3117" w:rsidRDefault="00800EF9" w:rsidP="0025086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7DB8CFDA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8" w:type="dxa"/>
            <w:gridSpan w:val="8"/>
          </w:tcPr>
          <w:p w14:paraId="360ADE79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A05A099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7"/>
            <w:vAlign w:val="bottom"/>
          </w:tcPr>
          <w:p w14:paraId="24EEE2DA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00EF9" w:rsidRPr="007B3117" w14:paraId="33C1C2F0" w14:textId="77777777" w:rsidTr="00216370">
        <w:trPr>
          <w:trHeight w:val="261"/>
          <w:tblHeader/>
        </w:trPr>
        <w:tc>
          <w:tcPr>
            <w:tcW w:w="3864" w:type="dxa"/>
            <w:shd w:val="clear" w:color="auto" w:fill="auto"/>
            <w:vAlign w:val="bottom"/>
          </w:tcPr>
          <w:p w14:paraId="350FC157" w14:textId="77777777" w:rsidR="00800EF9" w:rsidRPr="007B3117" w:rsidRDefault="00800EF9" w:rsidP="0025086E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38790457" w14:textId="77777777" w:rsidR="00800EF9" w:rsidRPr="000113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0113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15A8605D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78592B1" w14:textId="77777777" w:rsidR="00800EF9" w:rsidRPr="007B3117" w:rsidRDefault="00800EF9" w:rsidP="0025086E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  <w:p w14:paraId="5A59985F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A3748F5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5F6ADAD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371BB6A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D2F84D6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7B3117">
              <w:rPr>
                <w:rFonts w:asciiTheme="majorBidi" w:hAnsiTheme="majorBidi"/>
                <w:sz w:val="30"/>
                <w:szCs w:val="30"/>
                <w:lang w:bidi="th-TH"/>
              </w:rPr>
              <w:br/>
            </w: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07C979" w14:textId="77777777" w:rsidR="00800EF9" w:rsidRPr="007B3117" w:rsidRDefault="00800EF9" w:rsidP="0025086E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CC92EF5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D1B1432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2E27591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B31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4C50661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59294C1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B31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304" w:type="dxa"/>
          </w:tcPr>
          <w:p w14:paraId="63615799" w14:textId="77777777" w:rsidR="00800EF9" w:rsidRPr="007B3117" w:rsidRDefault="00800EF9" w:rsidP="0025086E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6" w:type="dxa"/>
            <w:vAlign w:val="bottom"/>
          </w:tcPr>
          <w:p w14:paraId="286A7E39" w14:textId="77777777" w:rsidR="00800EF9" w:rsidRPr="007B3117" w:rsidRDefault="00800EF9" w:rsidP="0025086E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7B311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18790AEE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6A5051B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00EF9" w:rsidRPr="007B3117" w14:paraId="3CCBA8B6" w14:textId="77777777" w:rsidTr="00216370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2B603AD8" w14:textId="77777777" w:rsidR="00800EF9" w:rsidRPr="007B3117" w:rsidRDefault="00800EF9" w:rsidP="0025086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25BE3927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DA347FD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90" w:type="dxa"/>
            <w:gridSpan w:val="15"/>
          </w:tcPr>
          <w:p w14:paraId="4C0D7EF0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00EF9" w:rsidRPr="007B3117" w14:paraId="396008A1" w14:textId="77777777" w:rsidTr="00216370">
        <w:trPr>
          <w:trHeight w:val="261"/>
        </w:trPr>
        <w:tc>
          <w:tcPr>
            <w:tcW w:w="3864" w:type="dxa"/>
            <w:shd w:val="clear" w:color="auto" w:fill="auto"/>
          </w:tcPr>
          <w:p w14:paraId="6C141AB1" w14:textId="00EEF882" w:rsidR="00800EF9" w:rsidRPr="007B3117" w:rsidRDefault="00800EF9" w:rsidP="0025086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7EF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E87EF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87EF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E87EF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03E74"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03E74"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</w:t>
            </w:r>
            <w:r w:rsidR="00F03E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="0021637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4431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870" w:type="dxa"/>
          </w:tcPr>
          <w:p w14:paraId="5A50EA91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4396AA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4F7D75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30E024C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7AEC96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D2FB3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09FBC306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A757B73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80D9C1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99909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FE0CC1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0204F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864311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4FC79EE5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3827881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F9DA0F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3D351B2B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00EF9" w:rsidRPr="007B3117" w14:paraId="3783B787" w14:textId="77777777" w:rsidTr="00216370">
        <w:trPr>
          <w:trHeight w:val="261"/>
        </w:trPr>
        <w:tc>
          <w:tcPr>
            <w:tcW w:w="3864" w:type="dxa"/>
            <w:shd w:val="clear" w:color="auto" w:fill="auto"/>
          </w:tcPr>
          <w:p w14:paraId="3437D152" w14:textId="77777777" w:rsidR="00800EF9" w:rsidRPr="007B3117" w:rsidRDefault="00800EF9" w:rsidP="0025086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70" w:type="dxa"/>
          </w:tcPr>
          <w:p w14:paraId="5C65FF8B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0095FA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12A7293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1E4E88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B8D902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69FF6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707754C0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FB3726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C7F67C6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BCEEE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125AA79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D09B15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7E5E240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59258432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0F4D4EE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3D9AEF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11B186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00EF9" w:rsidRPr="007B3117" w14:paraId="2C146467" w14:textId="77777777" w:rsidTr="00216370">
        <w:trPr>
          <w:trHeight w:val="261"/>
        </w:trPr>
        <w:tc>
          <w:tcPr>
            <w:tcW w:w="3864" w:type="dxa"/>
            <w:shd w:val="clear" w:color="auto" w:fill="auto"/>
          </w:tcPr>
          <w:p w14:paraId="532491FB" w14:textId="77777777" w:rsidR="00800EF9" w:rsidRPr="007B3117" w:rsidRDefault="00800EF9" w:rsidP="0025086E">
            <w:pPr>
              <w:ind w:left="-14" w:right="-90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870" w:type="dxa"/>
          </w:tcPr>
          <w:p w14:paraId="3D011F27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14F441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1EB60B2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DE9428A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AA729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FBB9A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4D0DA2CB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F2B13E6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2A7235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0390B3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0D329E6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FB3499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1D957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30FBE5CD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4AABAEB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75A294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18EF36C2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D4FA7" w:rsidRPr="007B3117" w14:paraId="1F36A7BE" w14:textId="77777777" w:rsidTr="00216370">
        <w:trPr>
          <w:trHeight w:val="68"/>
        </w:trPr>
        <w:tc>
          <w:tcPr>
            <w:tcW w:w="3864" w:type="dxa"/>
            <w:shd w:val="clear" w:color="auto" w:fill="auto"/>
          </w:tcPr>
          <w:p w14:paraId="255C988A" w14:textId="77777777" w:rsidR="00ED4FA7" w:rsidRPr="007B3117" w:rsidRDefault="00ED4FA7" w:rsidP="00ED4FA7">
            <w:pPr>
              <w:ind w:left="-14" w:right="-90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7B3117">
              <w:rPr>
                <w:rFonts w:asciiTheme="majorBidi" w:hAnsiTheme="majorBidi"/>
                <w:sz w:val="30"/>
                <w:szCs w:val="30"/>
                <w:lang w:val="en-GB"/>
              </w:rPr>
              <w:t xml:space="preserve">   </w:t>
            </w: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70" w:type="dxa"/>
          </w:tcPr>
          <w:p w14:paraId="6C54A6CB" w14:textId="77777777" w:rsidR="00ED4FA7" w:rsidRPr="007B3117" w:rsidRDefault="00ED4FA7" w:rsidP="00ED4FA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8FB096" w14:textId="77777777" w:rsidR="00ED4FA7" w:rsidRPr="007B3117" w:rsidRDefault="00ED4FA7" w:rsidP="00ED4FA7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1762144" w14:textId="3BFC231B" w:rsidR="00ED4FA7" w:rsidRPr="00F335C7" w:rsidRDefault="00ED4FA7" w:rsidP="00ED4FA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5C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BE6FF13" w14:textId="77777777" w:rsidR="00ED4FA7" w:rsidRPr="00F335C7" w:rsidRDefault="00ED4FA7" w:rsidP="00ED4F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D45FC9" w14:textId="52DB9561" w:rsidR="00ED4FA7" w:rsidRPr="00F335C7" w:rsidRDefault="00ED4FA7" w:rsidP="00E9473A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35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196B5A5E" w14:textId="77777777" w:rsidR="00ED4FA7" w:rsidRPr="00F335C7" w:rsidRDefault="00ED4FA7" w:rsidP="00ED4F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shd w:val="clear" w:color="auto" w:fill="auto"/>
          </w:tcPr>
          <w:p w14:paraId="46769267" w14:textId="4CFE8A85" w:rsidR="00ED4FA7" w:rsidRPr="00F335C7" w:rsidRDefault="00ED4FA7" w:rsidP="00ED4FA7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35C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DB537B" w14:textId="77777777" w:rsidR="00ED4FA7" w:rsidRPr="00F335C7" w:rsidRDefault="00ED4FA7" w:rsidP="00ED4F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21E7C42" w14:textId="5C14F9D0" w:rsidR="00ED4FA7" w:rsidRPr="00F335C7" w:rsidRDefault="00ED4FA7" w:rsidP="00ED4F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335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1691E35E" w14:textId="77777777" w:rsidR="00ED4FA7" w:rsidRPr="00F335C7" w:rsidRDefault="00ED4FA7" w:rsidP="00ED4F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5CC5C7F" w14:textId="2BC0972D" w:rsidR="00ED4FA7" w:rsidRPr="00F335C7" w:rsidRDefault="00ED4FA7" w:rsidP="00ED4FA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5C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C055BB0" w14:textId="77777777" w:rsidR="00ED4FA7" w:rsidRPr="00F335C7" w:rsidRDefault="00ED4FA7" w:rsidP="00ED4F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9B49FA" w14:textId="1674616E" w:rsidR="00ED4FA7" w:rsidRPr="00F335C7" w:rsidRDefault="00ED4FA7" w:rsidP="00ED4FA7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335C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4471C9E5" w14:textId="77777777" w:rsidR="00ED4FA7" w:rsidRPr="00F335C7" w:rsidRDefault="00ED4FA7" w:rsidP="00ED4F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5C5B3A5E" w14:textId="09CA88C3" w:rsidR="00ED4FA7" w:rsidRPr="00F335C7" w:rsidRDefault="00ED4FA7" w:rsidP="00ED4FA7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5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</w:tcPr>
          <w:p w14:paraId="32DB22BB" w14:textId="77777777" w:rsidR="00ED4FA7" w:rsidRPr="00F335C7" w:rsidRDefault="00ED4FA7" w:rsidP="00ED4F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1BD04012" w14:textId="39ED657A" w:rsidR="00ED4FA7" w:rsidRPr="00F335C7" w:rsidRDefault="00ED4FA7" w:rsidP="004D2A1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9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35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</w:tr>
      <w:tr w:rsidR="00390590" w:rsidRPr="007B3117" w14:paraId="1C0A1DC5" w14:textId="77777777" w:rsidTr="00216370">
        <w:trPr>
          <w:trHeight w:val="68"/>
        </w:trPr>
        <w:tc>
          <w:tcPr>
            <w:tcW w:w="3864" w:type="dxa"/>
            <w:shd w:val="clear" w:color="auto" w:fill="auto"/>
          </w:tcPr>
          <w:p w14:paraId="3AA15C87" w14:textId="16FDEF15" w:rsidR="00390590" w:rsidRPr="007B3117" w:rsidRDefault="00390590" w:rsidP="00390590">
            <w:pPr>
              <w:ind w:left="-14" w:right="-90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39059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0" w:type="dxa"/>
          </w:tcPr>
          <w:p w14:paraId="5B6770C5" w14:textId="77777777" w:rsidR="00390590" w:rsidRPr="007B3117" w:rsidRDefault="00390590" w:rsidP="0039059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A5E2B95" w14:textId="77777777" w:rsidR="00390590" w:rsidRPr="007B3117" w:rsidRDefault="00390590" w:rsidP="0039059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9BAA9D3" w14:textId="1C8734DC" w:rsidR="00390590" w:rsidRPr="00F335C7" w:rsidRDefault="00F335C7" w:rsidP="0039059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35C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350</w:t>
            </w:r>
          </w:p>
        </w:tc>
        <w:tc>
          <w:tcPr>
            <w:tcW w:w="270" w:type="dxa"/>
          </w:tcPr>
          <w:p w14:paraId="0911F46C" w14:textId="77777777" w:rsidR="00390590" w:rsidRPr="00F335C7" w:rsidRDefault="00390590" w:rsidP="00390590">
            <w:pPr>
              <w:pStyle w:val="acctfourfigures"/>
              <w:tabs>
                <w:tab w:val="clear" w:pos="765"/>
                <w:tab w:val="decimal" w:pos="796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0DA94F3" w14:textId="2174DE23" w:rsidR="00390590" w:rsidRPr="00F335C7" w:rsidRDefault="00390590" w:rsidP="003905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5C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C90ED38" w14:textId="77777777" w:rsidR="00390590" w:rsidRPr="00F335C7" w:rsidRDefault="00390590" w:rsidP="00390590">
            <w:pPr>
              <w:pStyle w:val="acctfourfigures"/>
              <w:tabs>
                <w:tab w:val="clear" w:pos="765"/>
                <w:tab w:val="decimal" w:pos="882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shd w:val="clear" w:color="auto" w:fill="auto"/>
          </w:tcPr>
          <w:p w14:paraId="4EE946FF" w14:textId="1B7AB903" w:rsidR="00390590" w:rsidRPr="00F335C7" w:rsidRDefault="00390590" w:rsidP="0039059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35C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5593AE" w14:textId="77777777" w:rsidR="00390590" w:rsidRPr="00F335C7" w:rsidRDefault="00390590" w:rsidP="00390590">
            <w:pPr>
              <w:tabs>
                <w:tab w:val="clear" w:pos="680"/>
                <w:tab w:val="decimal" w:pos="595"/>
                <w:tab w:val="decimal" w:pos="1012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5" w:type="dxa"/>
            <w:shd w:val="clear" w:color="auto" w:fill="auto"/>
          </w:tcPr>
          <w:p w14:paraId="7C0F5B64" w14:textId="0375EC6E" w:rsidR="00390590" w:rsidRPr="00F335C7" w:rsidRDefault="00F335C7" w:rsidP="003905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5C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350</w:t>
            </w:r>
          </w:p>
        </w:tc>
        <w:tc>
          <w:tcPr>
            <w:tcW w:w="270" w:type="dxa"/>
          </w:tcPr>
          <w:p w14:paraId="7431FBB8" w14:textId="77777777" w:rsidR="00390590" w:rsidRPr="00F335C7" w:rsidRDefault="00390590" w:rsidP="00390590">
            <w:pPr>
              <w:pStyle w:val="acctfourfigures"/>
              <w:tabs>
                <w:tab w:val="clear" w:pos="765"/>
                <w:tab w:val="decimal" w:pos="59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3C92AD5E" w14:textId="197A6476" w:rsidR="00390590" w:rsidRPr="00F335C7" w:rsidRDefault="00390590" w:rsidP="00C93DE6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35C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211BBCC" w14:textId="77777777" w:rsidR="00390590" w:rsidRPr="00F335C7" w:rsidRDefault="00390590" w:rsidP="00390590">
            <w:pPr>
              <w:pStyle w:val="acctfourfigures"/>
              <w:tabs>
                <w:tab w:val="clear" w:pos="765"/>
                <w:tab w:val="decimal" w:pos="59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5D5E7A58" w14:textId="36CEE363" w:rsidR="00390590" w:rsidRPr="00F335C7" w:rsidRDefault="00F335C7" w:rsidP="0039059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35C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350</w:t>
            </w:r>
          </w:p>
        </w:tc>
        <w:tc>
          <w:tcPr>
            <w:tcW w:w="304" w:type="dxa"/>
          </w:tcPr>
          <w:p w14:paraId="0C8857C4" w14:textId="77777777" w:rsidR="00390590" w:rsidRPr="00F335C7" w:rsidRDefault="00390590" w:rsidP="00390590">
            <w:pPr>
              <w:tabs>
                <w:tab w:val="clear" w:pos="680"/>
                <w:tab w:val="decimal" w:pos="595"/>
                <w:tab w:val="decimal" w:pos="1012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66" w:type="dxa"/>
          </w:tcPr>
          <w:p w14:paraId="659BACDA" w14:textId="7076C152" w:rsidR="00390590" w:rsidRPr="00F335C7" w:rsidRDefault="00390590" w:rsidP="00E9473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5C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0431F4F" w14:textId="77777777" w:rsidR="00390590" w:rsidRPr="00F335C7" w:rsidRDefault="00390590" w:rsidP="00390590">
            <w:pPr>
              <w:pStyle w:val="acctfourfigures"/>
              <w:tabs>
                <w:tab w:val="clear" w:pos="765"/>
                <w:tab w:val="decimal" w:pos="59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4A14D3B2" w14:textId="11AAB00F" w:rsidR="00390590" w:rsidRPr="00F335C7" w:rsidRDefault="00F335C7" w:rsidP="00390590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35C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350</w:t>
            </w:r>
          </w:p>
        </w:tc>
      </w:tr>
      <w:tr w:rsidR="00800EF9" w:rsidRPr="007B3117" w14:paraId="34C1950B" w14:textId="77777777" w:rsidTr="00216370">
        <w:trPr>
          <w:trHeight w:val="288"/>
        </w:trPr>
        <w:tc>
          <w:tcPr>
            <w:tcW w:w="3864" w:type="dxa"/>
            <w:shd w:val="clear" w:color="auto" w:fill="auto"/>
          </w:tcPr>
          <w:p w14:paraId="0ECDD627" w14:textId="77777777" w:rsidR="00800EF9" w:rsidRPr="007B3117" w:rsidRDefault="00800EF9" w:rsidP="0025086E">
            <w:pPr>
              <w:ind w:left="-14" w:right="-90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870" w:type="dxa"/>
          </w:tcPr>
          <w:p w14:paraId="099D5D81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18CE5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3B0CD73" w14:textId="77777777" w:rsidR="00800EF9" w:rsidRPr="00F03E74" w:rsidRDefault="00800EF9" w:rsidP="0025086E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</w:tcPr>
          <w:p w14:paraId="40C699B5" w14:textId="77777777" w:rsidR="00800EF9" w:rsidRPr="00F03E74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1E0381EF" w14:textId="77777777" w:rsidR="00800EF9" w:rsidRPr="00F03E74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079C64C0" w14:textId="77777777" w:rsidR="00800EF9" w:rsidRPr="00F03E74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15D1D2B3" w14:textId="77777777" w:rsidR="00800EF9" w:rsidRPr="00F03E74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D8CD24E" w14:textId="77777777" w:rsidR="00800EF9" w:rsidRPr="00F03E74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  <w:shd w:val="clear" w:color="auto" w:fill="auto"/>
          </w:tcPr>
          <w:p w14:paraId="0E6CB36F" w14:textId="77777777" w:rsidR="00800EF9" w:rsidRPr="00F03E74" w:rsidRDefault="00800EF9" w:rsidP="0025086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</w:tcPr>
          <w:p w14:paraId="7B2C6C88" w14:textId="77777777" w:rsidR="00800EF9" w:rsidRPr="00F03E74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724C9AFC" w14:textId="77777777" w:rsidR="00800EF9" w:rsidRPr="00F03E74" w:rsidRDefault="00800EF9" w:rsidP="0025086E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7FE29FDE" w14:textId="77777777" w:rsidR="00800EF9" w:rsidRPr="00F03E74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341BFE43" w14:textId="77777777" w:rsidR="00800EF9" w:rsidRPr="00F03E74" w:rsidRDefault="00800EF9" w:rsidP="0025086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304" w:type="dxa"/>
          </w:tcPr>
          <w:p w14:paraId="30F6187F" w14:textId="77777777" w:rsidR="00800EF9" w:rsidRPr="00F03E74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66" w:type="dxa"/>
          </w:tcPr>
          <w:p w14:paraId="6C1696E7" w14:textId="77777777" w:rsidR="00800EF9" w:rsidRPr="00F03E74" w:rsidRDefault="00800EF9" w:rsidP="00E9473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</w:tcPr>
          <w:p w14:paraId="39A802CC" w14:textId="77777777" w:rsidR="00800EF9" w:rsidRPr="00F03E74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2" w:type="dxa"/>
            <w:shd w:val="clear" w:color="auto" w:fill="auto"/>
          </w:tcPr>
          <w:p w14:paraId="7D800EB8" w14:textId="77777777" w:rsidR="00800EF9" w:rsidRPr="00F03E74" w:rsidRDefault="00800EF9" w:rsidP="0025086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800EF9" w:rsidRPr="007B3117" w14:paraId="2914BE7F" w14:textId="77777777" w:rsidTr="00216370">
        <w:trPr>
          <w:trHeight w:val="261"/>
        </w:trPr>
        <w:tc>
          <w:tcPr>
            <w:tcW w:w="3864" w:type="dxa"/>
            <w:shd w:val="clear" w:color="auto" w:fill="auto"/>
          </w:tcPr>
          <w:p w14:paraId="017F8591" w14:textId="77777777" w:rsidR="00800EF9" w:rsidRPr="007B3117" w:rsidRDefault="00800EF9" w:rsidP="0025086E">
            <w:pPr>
              <w:ind w:left="-14" w:right="-90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70" w:type="dxa"/>
          </w:tcPr>
          <w:p w14:paraId="1433B27E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5342B3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B329179" w14:textId="77777777" w:rsidR="00800EF9" w:rsidRPr="00F03E74" w:rsidRDefault="00800EF9" w:rsidP="0025086E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</w:tcPr>
          <w:p w14:paraId="5E03B93E" w14:textId="77777777" w:rsidR="00800EF9" w:rsidRPr="00F03E74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4FE65F82" w14:textId="77777777" w:rsidR="00800EF9" w:rsidRPr="00F03E74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53EACBDA" w14:textId="77777777" w:rsidR="00800EF9" w:rsidRPr="00F03E74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719B4AED" w14:textId="77777777" w:rsidR="00800EF9" w:rsidRPr="00F03E74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D96530A" w14:textId="77777777" w:rsidR="00800EF9" w:rsidRPr="00F03E74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  <w:shd w:val="clear" w:color="auto" w:fill="auto"/>
          </w:tcPr>
          <w:p w14:paraId="3AFCAB08" w14:textId="77777777" w:rsidR="00800EF9" w:rsidRPr="00F03E74" w:rsidRDefault="00800EF9" w:rsidP="0025086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</w:tcPr>
          <w:p w14:paraId="0A3A2A40" w14:textId="77777777" w:rsidR="00800EF9" w:rsidRPr="00F03E74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747392A4" w14:textId="77777777" w:rsidR="00800EF9" w:rsidRPr="00F03E74" w:rsidRDefault="00800EF9" w:rsidP="0025086E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10CDA307" w14:textId="77777777" w:rsidR="00800EF9" w:rsidRPr="00F03E74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3BF40A5A" w14:textId="77777777" w:rsidR="00800EF9" w:rsidRPr="00F03E74" w:rsidRDefault="00800EF9" w:rsidP="0025086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304" w:type="dxa"/>
          </w:tcPr>
          <w:p w14:paraId="1C3DEB20" w14:textId="77777777" w:rsidR="00800EF9" w:rsidRPr="00F03E74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66" w:type="dxa"/>
          </w:tcPr>
          <w:p w14:paraId="0E71E898" w14:textId="77777777" w:rsidR="00800EF9" w:rsidRPr="00F03E74" w:rsidRDefault="00800EF9" w:rsidP="00E9473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</w:tcPr>
          <w:p w14:paraId="42F4CB03" w14:textId="77777777" w:rsidR="00800EF9" w:rsidRPr="00F03E74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2" w:type="dxa"/>
            <w:shd w:val="clear" w:color="auto" w:fill="auto"/>
          </w:tcPr>
          <w:p w14:paraId="441D09FB" w14:textId="77777777" w:rsidR="00800EF9" w:rsidRPr="00F03E74" w:rsidRDefault="00800EF9" w:rsidP="0025086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4165B" w:rsidRPr="007B3117" w14:paraId="4B5C45CC" w14:textId="77777777" w:rsidTr="00216370">
        <w:trPr>
          <w:trHeight w:val="261"/>
        </w:trPr>
        <w:tc>
          <w:tcPr>
            <w:tcW w:w="3864" w:type="dxa"/>
            <w:shd w:val="clear" w:color="auto" w:fill="auto"/>
          </w:tcPr>
          <w:p w14:paraId="1BDCDF96" w14:textId="77777777" w:rsidR="00E4165B" w:rsidRPr="007B3117" w:rsidRDefault="00E4165B" w:rsidP="00E4165B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</w:t>
            </w: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ระยะสั้น</w:t>
            </w: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870" w:type="dxa"/>
          </w:tcPr>
          <w:p w14:paraId="037A41FB" w14:textId="0D2CA96F" w:rsidR="00E4165B" w:rsidRPr="007B3117" w:rsidRDefault="008C1B96" w:rsidP="00E4165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441EE6A" w14:textId="77777777" w:rsidR="00E4165B" w:rsidRPr="007B3117" w:rsidRDefault="00E4165B" w:rsidP="00E4165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063FCC5" w14:textId="73BC53CB" w:rsidR="00E4165B" w:rsidRPr="00E4165B" w:rsidRDefault="00E4165B" w:rsidP="00E4165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416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6E50E79" w14:textId="77777777" w:rsidR="00E4165B" w:rsidRPr="00E4165B" w:rsidRDefault="00E4165B" w:rsidP="00E416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690A01" w14:textId="1AE78AB5" w:rsidR="00E4165B" w:rsidRPr="00E4165B" w:rsidRDefault="00E4165B" w:rsidP="00E4165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16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4B19E3B" w14:textId="77777777" w:rsidR="00E4165B" w:rsidRPr="00E4165B" w:rsidRDefault="00E4165B" w:rsidP="00E4165B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6D101D6A" w14:textId="71225699" w:rsidR="00E4165B" w:rsidRPr="00E4165B" w:rsidRDefault="00E4165B" w:rsidP="00E4165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16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984,160</w:t>
            </w:r>
          </w:p>
        </w:tc>
        <w:tc>
          <w:tcPr>
            <w:tcW w:w="270" w:type="dxa"/>
            <w:shd w:val="clear" w:color="auto" w:fill="auto"/>
          </w:tcPr>
          <w:p w14:paraId="1E455F80" w14:textId="77777777" w:rsidR="00E4165B" w:rsidRPr="00E4165B" w:rsidRDefault="00E4165B" w:rsidP="00E416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66D6BDE" w14:textId="536A1D4C" w:rsidR="00E4165B" w:rsidRPr="00E4165B" w:rsidRDefault="00E4165B" w:rsidP="00E416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416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984,160</w:t>
            </w:r>
          </w:p>
        </w:tc>
        <w:tc>
          <w:tcPr>
            <w:tcW w:w="270" w:type="dxa"/>
          </w:tcPr>
          <w:p w14:paraId="0ED01099" w14:textId="77777777" w:rsidR="00E4165B" w:rsidRPr="00E4165B" w:rsidRDefault="00E4165B" w:rsidP="00E416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F19751A" w14:textId="69CC5546" w:rsidR="00E4165B" w:rsidRPr="00E4165B" w:rsidRDefault="00E4165B" w:rsidP="00E4165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16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EAE5723" w14:textId="77777777" w:rsidR="00E4165B" w:rsidRPr="00E4165B" w:rsidRDefault="00E4165B" w:rsidP="00E416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51BAC0" w14:textId="2CDF2AAD" w:rsidR="00E4165B" w:rsidRPr="00E4165B" w:rsidRDefault="00E4165B" w:rsidP="00E4165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416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984,160</w:t>
            </w:r>
          </w:p>
        </w:tc>
        <w:tc>
          <w:tcPr>
            <w:tcW w:w="304" w:type="dxa"/>
          </w:tcPr>
          <w:p w14:paraId="277613EB" w14:textId="77777777" w:rsidR="00E4165B" w:rsidRPr="00E4165B" w:rsidRDefault="00E4165B" w:rsidP="00E416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77E6F2BD" w14:textId="61A6624B" w:rsidR="00E4165B" w:rsidRPr="00E4165B" w:rsidRDefault="00E4165B" w:rsidP="00E4165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416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1FB2ABA" w14:textId="77777777" w:rsidR="00E4165B" w:rsidRPr="00E4165B" w:rsidRDefault="00E4165B" w:rsidP="00E416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4BA31B54" w14:textId="5B9A0B1F" w:rsidR="00E4165B" w:rsidRPr="00E4165B" w:rsidRDefault="00E4165B" w:rsidP="00E4165B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416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984,160</w:t>
            </w:r>
          </w:p>
        </w:tc>
      </w:tr>
      <w:tr w:rsidR="00E4165B" w:rsidRPr="007B3117" w14:paraId="448DCE47" w14:textId="77777777" w:rsidTr="00216370">
        <w:trPr>
          <w:trHeight w:val="261"/>
        </w:trPr>
        <w:tc>
          <w:tcPr>
            <w:tcW w:w="3864" w:type="dxa"/>
            <w:shd w:val="clear" w:color="auto" w:fill="auto"/>
          </w:tcPr>
          <w:p w14:paraId="2DEE8C9C" w14:textId="471D5D06" w:rsidR="00E4165B" w:rsidRPr="007B3117" w:rsidRDefault="00E4165B" w:rsidP="00E4165B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ยาว</w:t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870" w:type="dxa"/>
          </w:tcPr>
          <w:p w14:paraId="33950CEC" w14:textId="3804D39C" w:rsidR="00E4165B" w:rsidRPr="007B3117" w:rsidRDefault="008C1B96" w:rsidP="00E4165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781D81D0" w14:textId="77777777" w:rsidR="00E4165B" w:rsidRPr="007B3117" w:rsidRDefault="00E4165B" w:rsidP="00E4165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1F09FEBA" w14:textId="0C099514" w:rsidR="00E4165B" w:rsidRPr="00E4165B" w:rsidRDefault="00E4165B" w:rsidP="00E4165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16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D7DEA47" w14:textId="77777777" w:rsidR="00E4165B" w:rsidRPr="00E4165B" w:rsidRDefault="00E4165B" w:rsidP="00E416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919549" w14:textId="74C1BDD9" w:rsidR="00E4165B" w:rsidRPr="00E4165B" w:rsidRDefault="00E4165B" w:rsidP="00E4165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16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618F625" w14:textId="77777777" w:rsidR="00E4165B" w:rsidRPr="00E4165B" w:rsidRDefault="00E4165B" w:rsidP="00E4165B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66A7E778" w14:textId="0927D458" w:rsidR="00E4165B" w:rsidRPr="00E4165B" w:rsidRDefault="00E4165B" w:rsidP="00E4165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16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364,896</w:t>
            </w:r>
          </w:p>
        </w:tc>
        <w:tc>
          <w:tcPr>
            <w:tcW w:w="270" w:type="dxa"/>
            <w:shd w:val="clear" w:color="auto" w:fill="auto"/>
          </w:tcPr>
          <w:p w14:paraId="5267D45D" w14:textId="77777777" w:rsidR="00E4165B" w:rsidRPr="00E4165B" w:rsidRDefault="00E4165B" w:rsidP="00E416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44AD198" w14:textId="70D775B1" w:rsidR="00E4165B" w:rsidRPr="00E4165B" w:rsidRDefault="00E4165B" w:rsidP="00E416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416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364,896</w:t>
            </w:r>
          </w:p>
        </w:tc>
        <w:tc>
          <w:tcPr>
            <w:tcW w:w="270" w:type="dxa"/>
          </w:tcPr>
          <w:p w14:paraId="75579DF1" w14:textId="77777777" w:rsidR="00E4165B" w:rsidRPr="00E4165B" w:rsidRDefault="00E4165B" w:rsidP="00E416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D530BC8" w14:textId="7F8D5A5E" w:rsidR="00E4165B" w:rsidRPr="00E4165B" w:rsidRDefault="00E4165B" w:rsidP="00E4165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16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5F7BA6B" w14:textId="77777777" w:rsidR="00E4165B" w:rsidRPr="00E4165B" w:rsidRDefault="00E4165B" w:rsidP="00E416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BB76EA3" w14:textId="75173F52" w:rsidR="00E4165B" w:rsidRPr="00E4165B" w:rsidRDefault="00E4165B" w:rsidP="00E4165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416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302,961</w:t>
            </w:r>
          </w:p>
        </w:tc>
        <w:tc>
          <w:tcPr>
            <w:tcW w:w="304" w:type="dxa"/>
          </w:tcPr>
          <w:p w14:paraId="471C6644" w14:textId="77777777" w:rsidR="00E4165B" w:rsidRPr="00E4165B" w:rsidRDefault="00E4165B" w:rsidP="00E416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278C0CB5" w14:textId="33A691F8" w:rsidR="00E4165B" w:rsidRPr="00E4165B" w:rsidRDefault="00E4165B" w:rsidP="00E4165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416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2D0329A" w14:textId="77777777" w:rsidR="00E4165B" w:rsidRPr="00E4165B" w:rsidRDefault="00E4165B" w:rsidP="00E416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48321649" w14:textId="283785B7" w:rsidR="00E4165B" w:rsidRPr="00E4165B" w:rsidRDefault="00E4165B" w:rsidP="00E4165B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416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302,961</w:t>
            </w:r>
          </w:p>
        </w:tc>
      </w:tr>
    </w:tbl>
    <w:p w14:paraId="5D26B9F8" w14:textId="77777777" w:rsidR="00CF05EE" w:rsidRDefault="00CF05EE">
      <w:r>
        <w:br w:type="page"/>
      </w:r>
    </w:p>
    <w:tbl>
      <w:tblPr>
        <w:tblW w:w="1509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64"/>
        <w:gridCol w:w="870"/>
        <w:gridCol w:w="270"/>
        <w:gridCol w:w="1260"/>
        <w:gridCol w:w="270"/>
        <w:gridCol w:w="1260"/>
        <w:gridCol w:w="270"/>
        <w:gridCol w:w="1083"/>
        <w:gridCol w:w="270"/>
        <w:gridCol w:w="1085"/>
        <w:gridCol w:w="270"/>
        <w:gridCol w:w="810"/>
        <w:gridCol w:w="270"/>
        <w:gridCol w:w="900"/>
        <w:gridCol w:w="304"/>
        <w:gridCol w:w="866"/>
        <w:gridCol w:w="270"/>
        <w:gridCol w:w="902"/>
      </w:tblGrid>
      <w:tr w:rsidR="00CF05EE" w:rsidRPr="008965E7" w14:paraId="0F8285D2" w14:textId="77777777" w:rsidTr="001F2FE0">
        <w:trPr>
          <w:cantSplit/>
          <w:trHeight w:val="261"/>
        </w:trPr>
        <w:tc>
          <w:tcPr>
            <w:tcW w:w="3864" w:type="dxa"/>
            <w:shd w:val="clear" w:color="auto" w:fill="auto"/>
            <w:vAlign w:val="bottom"/>
          </w:tcPr>
          <w:p w14:paraId="31B952A2" w14:textId="77777777" w:rsidR="00CF05EE" w:rsidRPr="008965E7" w:rsidRDefault="00CF05EE" w:rsidP="001F2FE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2DA3EE24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60" w:type="dxa"/>
            <w:gridSpan w:val="16"/>
          </w:tcPr>
          <w:p w14:paraId="04F39407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8965E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F05EE" w:rsidRPr="008965E7" w14:paraId="5763E04F" w14:textId="77777777" w:rsidTr="001F2FE0">
        <w:trPr>
          <w:trHeight w:val="261"/>
          <w:tblHeader/>
        </w:trPr>
        <w:tc>
          <w:tcPr>
            <w:tcW w:w="3864" w:type="dxa"/>
            <w:shd w:val="clear" w:color="auto" w:fill="auto"/>
            <w:vAlign w:val="bottom"/>
          </w:tcPr>
          <w:p w14:paraId="1D548263" w14:textId="77777777" w:rsidR="00CF05EE" w:rsidRPr="008965E7" w:rsidRDefault="00CF05EE" w:rsidP="001F2FE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4E1AD32D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8" w:type="dxa"/>
            <w:gridSpan w:val="8"/>
          </w:tcPr>
          <w:p w14:paraId="76243C90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7344AA2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7"/>
            <w:vAlign w:val="bottom"/>
          </w:tcPr>
          <w:p w14:paraId="5C201F76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F05EE" w:rsidRPr="008965E7" w14:paraId="217FE9B3" w14:textId="77777777" w:rsidTr="001F2FE0">
        <w:trPr>
          <w:trHeight w:val="261"/>
          <w:tblHeader/>
        </w:trPr>
        <w:tc>
          <w:tcPr>
            <w:tcW w:w="3864" w:type="dxa"/>
            <w:shd w:val="clear" w:color="auto" w:fill="auto"/>
            <w:vAlign w:val="bottom"/>
          </w:tcPr>
          <w:p w14:paraId="2DA12CDD" w14:textId="77777777" w:rsidR="00CF05EE" w:rsidRPr="008965E7" w:rsidRDefault="00CF05EE" w:rsidP="001F2FE0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1B42DEEC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6F6EC5E5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7AACAF2" w14:textId="77777777" w:rsidR="00CF05EE" w:rsidRPr="008965E7" w:rsidRDefault="00CF05EE" w:rsidP="001F2FE0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  <w:p w14:paraId="3E3856F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26E2724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6E053E4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06FF1412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2B19989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5BC993" w14:textId="77777777" w:rsidR="00CF05EE" w:rsidRPr="008965E7" w:rsidRDefault="00CF05EE" w:rsidP="001F2FE0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650FE12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2C2FD813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2811B15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6DF8C7B9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C12EEE7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304" w:type="dxa"/>
          </w:tcPr>
          <w:p w14:paraId="7D6406EE" w14:textId="77777777" w:rsidR="00CF05EE" w:rsidRPr="008965E7" w:rsidRDefault="00CF05EE" w:rsidP="001F2FE0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6" w:type="dxa"/>
            <w:vAlign w:val="bottom"/>
          </w:tcPr>
          <w:p w14:paraId="016AD1C6" w14:textId="77777777" w:rsidR="00CF05EE" w:rsidRPr="008965E7" w:rsidRDefault="00CF05EE" w:rsidP="001F2FE0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79FE4F66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C38FE48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F05EE" w:rsidRPr="008965E7" w14:paraId="7957CE73" w14:textId="77777777" w:rsidTr="001F2FE0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43352DD3" w14:textId="77777777" w:rsidR="00CF05EE" w:rsidRPr="008965E7" w:rsidRDefault="00CF05EE" w:rsidP="001F2FE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6A2BE186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077C4C5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90" w:type="dxa"/>
            <w:gridSpan w:val="15"/>
          </w:tcPr>
          <w:p w14:paraId="7DC49367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F05EE" w:rsidRPr="008965E7" w14:paraId="4DDEEF26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389811AE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04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04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870" w:type="dxa"/>
          </w:tcPr>
          <w:p w14:paraId="3CEB1C73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2AF324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627D69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15FEC5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FABA1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C2FC0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6B4C287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3B8F116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905B81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739DFF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D812B7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F6D100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0CC54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02F9A5B1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3E5629C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A8E87A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18F6C48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F05EE" w:rsidRPr="008965E7" w14:paraId="38920639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7C8958CC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70" w:type="dxa"/>
          </w:tcPr>
          <w:p w14:paraId="3C207BB4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3669F4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38B8D0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BAD57A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075D0F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89CA5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56232BF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597DF7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A42362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249D09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CA9297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A8100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7C6C1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024B45AA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1CBC2AA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9BE1739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0C8DD78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F05EE" w:rsidRPr="008965E7" w14:paraId="1BFF9DAB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55058AAD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870" w:type="dxa"/>
          </w:tcPr>
          <w:p w14:paraId="50A6041C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BF88A4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8DD930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75EF14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59FF7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7A947B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743079F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C3CDB4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CB7254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D885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D04F60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2605F9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40CC6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0EEF2287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070C5FF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0CA9F8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856261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F05EE" w:rsidRPr="008965E7" w14:paraId="3EB89D4A" w14:textId="77777777" w:rsidTr="001F2FE0">
        <w:trPr>
          <w:trHeight w:val="68"/>
        </w:trPr>
        <w:tc>
          <w:tcPr>
            <w:tcW w:w="3864" w:type="dxa"/>
            <w:shd w:val="clear" w:color="auto" w:fill="auto"/>
          </w:tcPr>
          <w:p w14:paraId="38506464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70" w:type="dxa"/>
          </w:tcPr>
          <w:p w14:paraId="7F281DCD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0C3AA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D3227C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82BD4D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91A2D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021FC37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shd w:val="clear" w:color="auto" w:fill="auto"/>
          </w:tcPr>
          <w:p w14:paraId="179A145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0AB689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F094BF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52B4CE7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D60EBC3" w14:textId="77777777" w:rsidR="00CF05EE" w:rsidRPr="00113CC5" w:rsidRDefault="00CF05EE" w:rsidP="001F2F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A419DD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5005B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22F7E618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1B42EB6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</w:tcPr>
          <w:p w14:paraId="714EA41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0F9EAF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</w:tr>
      <w:tr w:rsidR="00CF05EE" w:rsidRPr="008965E7" w14:paraId="4147B393" w14:textId="77777777" w:rsidTr="001F2FE0">
        <w:trPr>
          <w:trHeight w:val="288"/>
        </w:trPr>
        <w:tc>
          <w:tcPr>
            <w:tcW w:w="3864" w:type="dxa"/>
            <w:shd w:val="clear" w:color="auto" w:fill="auto"/>
          </w:tcPr>
          <w:p w14:paraId="4B76EE55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0" w:type="dxa"/>
          </w:tcPr>
          <w:p w14:paraId="2CA2138A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D454BF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CC40564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303</w:t>
            </w:r>
          </w:p>
        </w:tc>
        <w:tc>
          <w:tcPr>
            <w:tcW w:w="270" w:type="dxa"/>
          </w:tcPr>
          <w:p w14:paraId="170FBDA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EB477F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A22A3D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2DF4144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BA7881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7ADB3C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303</w:t>
            </w:r>
          </w:p>
        </w:tc>
        <w:tc>
          <w:tcPr>
            <w:tcW w:w="270" w:type="dxa"/>
          </w:tcPr>
          <w:p w14:paraId="7DD579C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1ADCDDE" w14:textId="77777777" w:rsidR="00CF05EE" w:rsidRPr="00113CC5" w:rsidRDefault="00CF05EE" w:rsidP="001F2F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3BF79D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B11B4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303</w:t>
            </w:r>
          </w:p>
        </w:tc>
        <w:tc>
          <w:tcPr>
            <w:tcW w:w="304" w:type="dxa"/>
          </w:tcPr>
          <w:p w14:paraId="1C711150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38B1E50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BAC3BE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3981BD4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303</w:t>
            </w:r>
          </w:p>
        </w:tc>
      </w:tr>
      <w:tr w:rsidR="00CF05EE" w:rsidRPr="008965E7" w14:paraId="78E9B5D3" w14:textId="77777777" w:rsidTr="001F2FE0">
        <w:trPr>
          <w:trHeight w:val="288"/>
        </w:trPr>
        <w:tc>
          <w:tcPr>
            <w:tcW w:w="3864" w:type="dxa"/>
            <w:shd w:val="clear" w:color="auto" w:fill="auto"/>
          </w:tcPr>
          <w:p w14:paraId="76C0D342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70" w:type="dxa"/>
          </w:tcPr>
          <w:p w14:paraId="5E758868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DFEDA5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50A3BC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4A41FC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63F10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2199C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2415BFD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6D4C55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9164E1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7BDBF5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5613170" w14:textId="77777777" w:rsidR="00CF05EE" w:rsidRPr="00113CC5" w:rsidRDefault="00CF05EE" w:rsidP="001F2F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CB2533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2ED099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7F056E32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0E61749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BC2AB9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063D4E19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05EE" w:rsidRPr="008965E7" w14:paraId="79EBC33D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38F147F4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70" w:type="dxa"/>
          </w:tcPr>
          <w:p w14:paraId="1B622F7D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0C48BB4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F30423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9684EC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A3279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32E35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7A4924E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3197BA5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3A95EF4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3AC93B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EAB2ACB" w14:textId="77777777" w:rsidR="00CF05EE" w:rsidRPr="00113CC5" w:rsidRDefault="00CF05EE" w:rsidP="001F2F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79595D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A17E9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5E8256DF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494B980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4153244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6C364B1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05EE" w:rsidRPr="008965E7" w14:paraId="0A880050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64ADEE2C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870" w:type="dxa"/>
          </w:tcPr>
          <w:p w14:paraId="7F97074A" w14:textId="4FE0B6FC" w:rsidR="00CF05EE" w:rsidRPr="008965E7" w:rsidRDefault="008C1B96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5FFFA50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D6A12C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95EEFA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1BA1D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11DAC3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2A63DF3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918,680</w:t>
            </w:r>
          </w:p>
        </w:tc>
        <w:tc>
          <w:tcPr>
            <w:tcW w:w="270" w:type="dxa"/>
            <w:shd w:val="clear" w:color="auto" w:fill="auto"/>
          </w:tcPr>
          <w:p w14:paraId="547828A3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0BBCA4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918,680</w:t>
            </w:r>
          </w:p>
        </w:tc>
        <w:tc>
          <w:tcPr>
            <w:tcW w:w="270" w:type="dxa"/>
          </w:tcPr>
          <w:p w14:paraId="5F4B260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0FEFBDD" w14:textId="77777777" w:rsidR="00CF05EE" w:rsidRPr="00113CC5" w:rsidRDefault="00CF05EE" w:rsidP="001F2F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11129E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81238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918,680</w:t>
            </w:r>
          </w:p>
        </w:tc>
        <w:tc>
          <w:tcPr>
            <w:tcW w:w="304" w:type="dxa"/>
          </w:tcPr>
          <w:p w14:paraId="473C32F4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6B7B96E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F58003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6E0D2D19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918,680</w:t>
            </w:r>
          </w:p>
        </w:tc>
      </w:tr>
      <w:tr w:rsidR="007F313A" w:rsidRPr="008965E7" w14:paraId="0167DAD8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1E80A3A7" w14:textId="77777777" w:rsidR="007F313A" w:rsidRPr="008965E7" w:rsidRDefault="007F313A" w:rsidP="007F313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ยาว</w:t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870" w:type="dxa"/>
          </w:tcPr>
          <w:p w14:paraId="4813060C" w14:textId="6AE6B09D" w:rsidR="007F313A" w:rsidRPr="008965E7" w:rsidRDefault="008C1B96" w:rsidP="007F313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CDBE609" w14:textId="77777777" w:rsidR="007F313A" w:rsidRPr="008965E7" w:rsidRDefault="007F313A" w:rsidP="007F313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B149B6C" w14:textId="77777777" w:rsidR="007F313A" w:rsidRPr="008965E7" w:rsidRDefault="007F313A" w:rsidP="007F313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09B41E6" w14:textId="77777777" w:rsidR="007F313A" w:rsidRPr="008965E7" w:rsidRDefault="007F313A" w:rsidP="007F31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3BC8DA" w14:textId="77777777" w:rsidR="007F313A" w:rsidRPr="008965E7" w:rsidRDefault="007F313A" w:rsidP="007F313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3954B28" w14:textId="77777777" w:rsidR="007F313A" w:rsidRPr="008965E7" w:rsidRDefault="007F313A" w:rsidP="007F313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01711008" w14:textId="77777777" w:rsidR="007F313A" w:rsidRPr="008965E7" w:rsidRDefault="007F313A" w:rsidP="007F313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300,910</w:t>
            </w:r>
          </w:p>
        </w:tc>
        <w:tc>
          <w:tcPr>
            <w:tcW w:w="270" w:type="dxa"/>
            <w:shd w:val="clear" w:color="auto" w:fill="auto"/>
          </w:tcPr>
          <w:p w14:paraId="6980B5DB" w14:textId="77777777" w:rsidR="007F313A" w:rsidRPr="008965E7" w:rsidRDefault="007F313A" w:rsidP="007F313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9CD802F" w14:textId="77777777" w:rsidR="007F313A" w:rsidRPr="008965E7" w:rsidRDefault="007F313A" w:rsidP="007F31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6C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300,910</w:t>
            </w:r>
          </w:p>
        </w:tc>
        <w:tc>
          <w:tcPr>
            <w:tcW w:w="270" w:type="dxa"/>
          </w:tcPr>
          <w:p w14:paraId="2BBB400D" w14:textId="77777777" w:rsidR="007F313A" w:rsidRPr="008965E7" w:rsidRDefault="007F313A" w:rsidP="007F3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994F64F" w14:textId="77777777" w:rsidR="007F313A" w:rsidRPr="00113CC5" w:rsidRDefault="007F313A" w:rsidP="007F313A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2BA0864" w14:textId="77777777" w:rsidR="007F313A" w:rsidRPr="008965E7" w:rsidRDefault="007F313A" w:rsidP="007F3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E0E068" w14:textId="2F90319E" w:rsidR="007F313A" w:rsidRPr="008965E7" w:rsidRDefault="007F313A" w:rsidP="007F313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250,763</w:t>
            </w:r>
          </w:p>
        </w:tc>
        <w:tc>
          <w:tcPr>
            <w:tcW w:w="304" w:type="dxa"/>
          </w:tcPr>
          <w:p w14:paraId="7F0DEE30" w14:textId="77777777" w:rsidR="007F313A" w:rsidRPr="008965E7" w:rsidRDefault="007F313A" w:rsidP="007F313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5477A3AB" w14:textId="77777777" w:rsidR="007F313A" w:rsidRPr="008965E7" w:rsidRDefault="007F313A" w:rsidP="007F313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CCEB742" w14:textId="77777777" w:rsidR="007F313A" w:rsidRPr="008965E7" w:rsidRDefault="007F313A" w:rsidP="007F3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159142C" w14:textId="2701D29E" w:rsidR="007F313A" w:rsidRPr="008965E7" w:rsidRDefault="007F313A" w:rsidP="007F313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250,763</w:t>
            </w:r>
          </w:p>
        </w:tc>
      </w:tr>
    </w:tbl>
    <w:p w14:paraId="4E0A912B" w14:textId="77777777" w:rsidR="007E22AF" w:rsidRDefault="007E22AF">
      <w:r>
        <w:br w:type="page"/>
      </w:r>
    </w:p>
    <w:tbl>
      <w:tblPr>
        <w:tblW w:w="1509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64"/>
        <w:gridCol w:w="870"/>
        <w:gridCol w:w="270"/>
        <w:gridCol w:w="1253"/>
        <w:gridCol w:w="7"/>
        <w:gridCol w:w="233"/>
        <w:gridCol w:w="37"/>
        <w:gridCol w:w="1230"/>
        <w:gridCol w:w="30"/>
        <w:gridCol w:w="206"/>
        <w:gridCol w:w="64"/>
        <w:gridCol w:w="1083"/>
        <w:gridCol w:w="236"/>
        <w:gridCol w:w="34"/>
        <w:gridCol w:w="1085"/>
        <w:gridCol w:w="270"/>
        <w:gridCol w:w="810"/>
        <w:gridCol w:w="240"/>
        <w:gridCol w:w="30"/>
        <w:gridCol w:w="900"/>
        <w:gridCol w:w="17"/>
        <w:gridCol w:w="267"/>
        <w:gridCol w:w="20"/>
        <w:gridCol w:w="860"/>
        <w:gridCol w:w="6"/>
        <w:gridCol w:w="234"/>
        <w:gridCol w:w="36"/>
        <w:gridCol w:w="902"/>
      </w:tblGrid>
      <w:tr w:rsidR="007E22AF" w:rsidRPr="007B3117" w14:paraId="0A0068F2" w14:textId="77777777" w:rsidTr="001F2FE0">
        <w:trPr>
          <w:cantSplit/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067007AD" w14:textId="77777777" w:rsidR="007E22AF" w:rsidRPr="007B3117" w:rsidRDefault="007E22AF" w:rsidP="001F2FE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12E31E4A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E0DB754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90" w:type="dxa"/>
            <w:gridSpan w:val="25"/>
          </w:tcPr>
          <w:p w14:paraId="5F3EDF11" w14:textId="77777777" w:rsidR="007E22AF" w:rsidRPr="00444790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E22AF" w:rsidRPr="007B3117" w14:paraId="2AA369C2" w14:textId="77777777" w:rsidTr="001F2FE0">
        <w:trPr>
          <w:cantSplit/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4CC6B041" w14:textId="77777777" w:rsidR="007E22AF" w:rsidRPr="007B3117" w:rsidRDefault="007E22AF" w:rsidP="001F2FE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7D648B1F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53A187A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8" w:type="dxa"/>
            <w:gridSpan w:val="12"/>
          </w:tcPr>
          <w:p w14:paraId="70C9CFAB" w14:textId="77777777" w:rsidR="007E22AF" w:rsidRPr="00D03FB0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03F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930BAAD" w14:textId="77777777" w:rsidR="007E22AF" w:rsidRPr="00D03FB0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12"/>
            <w:tcBorders>
              <w:left w:val="nil"/>
            </w:tcBorders>
            <w:vAlign w:val="bottom"/>
          </w:tcPr>
          <w:p w14:paraId="2D763386" w14:textId="77777777" w:rsidR="007E22AF" w:rsidRPr="00D03FB0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03F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E22AF" w:rsidRPr="007B3117" w14:paraId="2DC6A605" w14:textId="77777777" w:rsidTr="001F2FE0">
        <w:trPr>
          <w:cantSplit/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5A1CF54B" w14:textId="77777777" w:rsidR="007E22AF" w:rsidRPr="007B3117" w:rsidRDefault="007E22AF" w:rsidP="001F2FE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23FB1278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72003F5C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53" w:type="dxa"/>
            <w:vAlign w:val="bottom"/>
          </w:tcPr>
          <w:p w14:paraId="0E8BAE5A" w14:textId="77777777" w:rsidR="007E22AF" w:rsidRPr="007B3117" w:rsidRDefault="007E22AF" w:rsidP="001F2FE0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  <w:p w14:paraId="1FAC64F9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40" w:type="dxa"/>
            <w:gridSpan w:val="2"/>
          </w:tcPr>
          <w:p w14:paraId="33AA79BA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7" w:type="dxa"/>
            <w:gridSpan w:val="2"/>
          </w:tcPr>
          <w:p w14:paraId="2E0CA32C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</w:tcPr>
          <w:p w14:paraId="35DC9737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47" w:type="dxa"/>
            <w:gridSpan w:val="2"/>
            <w:vAlign w:val="bottom"/>
          </w:tcPr>
          <w:p w14:paraId="6AA1F6B7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7B3117">
              <w:rPr>
                <w:rFonts w:asciiTheme="majorBidi" w:hAnsiTheme="majorBidi"/>
                <w:sz w:val="30"/>
                <w:szCs w:val="30"/>
                <w:lang w:bidi="th-TH"/>
              </w:rPr>
              <w:br/>
            </w: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6282AD3C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4A3CC012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7A15440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329C955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B31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40" w:type="dxa"/>
          </w:tcPr>
          <w:p w14:paraId="151D908E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47" w:type="dxa"/>
            <w:gridSpan w:val="3"/>
            <w:vAlign w:val="bottom"/>
          </w:tcPr>
          <w:p w14:paraId="2A3F66C9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B31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7" w:type="dxa"/>
          </w:tcPr>
          <w:p w14:paraId="5D5706A2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80" w:type="dxa"/>
            <w:gridSpan w:val="2"/>
            <w:vAlign w:val="bottom"/>
          </w:tcPr>
          <w:p w14:paraId="6EA657FB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7B311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40" w:type="dxa"/>
            <w:gridSpan w:val="2"/>
          </w:tcPr>
          <w:p w14:paraId="7E8A1DEF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38" w:type="dxa"/>
            <w:gridSpan w:val="2"/>
            <w:vAlign w:val="bottom"/>
          </w:tcPr>
          <w:p w14:paraId="13AB4D71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E22AF" w:rsidRPr="007B3117" w14:paraId="2D1FABE3" w14:textId="77777777" w:rsidTr="001F2FE0">
        <w:trPr>
          <w:cantSplit/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38DBC99C" w14:textId="77777777" w:rsidR="007E22AF" w:rsidRPr="00EE12DA" w:rsidRDefault="007E22AF" w:rsidP="001F2FE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62D23D90" w14:textId="77777777" w:rsidR="007E22AF" w:rsidRPr="00EE12DA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69099A0" w14:textId="77777777" w:rsidR="007E22AF" w:rsidRPr="00EE12DA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90" w:type="dxa"/>
            <w:gridSpan w:val="25"/>
          </w:tcPr>
          <w:p w14:paraId="64626092" w14:textId="77777777" w:rsidR="007E22AF" w:rsidRPr="00EE12DA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E12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E22AF" w:rsidRPr="007B3117" w14:paraId="5CD33C3B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3311FE0E" w14:textId="53405563" w:rsidR="007E22AF" w:rsidRPr="00EE12DA" w:rsidRDefault="007E22AF" w:rsidP="001F2FE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87EF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E87EF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87EF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E87EF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03E74"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03E74"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</w:t>
            </w:r>
            <w:r w:rsidR="00F03E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870" w:type="dxa"/>
          </w:tcPr>
          <w:p w14:paraId="544C29B7" w14:textId="77777777" w:rsidR="007E22AF" w:rsidRPr="00EE12DA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E92807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3B14026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1F6E711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796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80B5B5B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12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6BC865A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197B11CD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166968E" w14:textId="77777777" w:rsidR="007E22AF" w:rsidRPr="00EE12DA" w:rsidRDefault="007E22AF" w:rsidP="001F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7AA7816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CDCE2A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F6B09EF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868E626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520EDB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0610B33D" w14:textId="77777777" w:rsidR="007E22AF" w:rsidRPr="00EE12DA" w:rsidRDefault="007E22AF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49B8F02B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6E286A0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4B537C45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E22AF" w:rsidRPr="007B3117" w14:paraId="78F72ED9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2EBA831E" w14:textId="77777777" w:rsidR="007E22AF" w:rsidRPr="00EE12DA" w:rsidRDefault="007E22AF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E12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70" w:type="dxa"/>
          </w:tcPr>
          <w:p w14:paraId="4444EE04" w14:textId="77777777" w:rsidR="007E22AF" w:rsidRPr="00EE12DA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36BDA4F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BA2CDC8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FBD5DA1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796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EBDB997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12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F859001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61F2280A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1F6F1E2" w14:textId="77777777" w:rsidR="007E22AF" w:rsidRPr="00EE12DA" w:rsidRDefault="007E22AF" w:rsidP="001F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9AA344F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A57FEF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529C75F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ED24F4C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38CA8A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6EBEBEE3" w14:textId="77777777" w:rsidR="007E22AF" w:rsidRPr="00EE12DA" w:rsidRDefault="007E22AF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26ADF17E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A163F51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428810BE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E22AF" w:rsidRPr="007B3117" w14:paraId="0BA7DDD8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3DCD3544" w14:textId="77777777" w:rsidR="007E22AF" w:rsidRPr="00EE12DA" w:rsidRDefault="007E22AF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  <w:r w:rsidRPr="00EE12D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870" w:type="dxa"/>
          </w:tcPr>
          <w:p w14:paraId="0481440E" w14:textId="77777777" w:rsidR="007E22AF" w:rsidRPr="00EE12DA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E1C7219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4521EF1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D79F91C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796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B56A725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12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6573FEF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1C3C99A7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BDF6FBC" w14:textId="77777777" w:rsidR="007E22AF" w:rsidRPr="00EE12DA" w:rsidRDefault="007E22AF" w:rsidP="001F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5CE77DC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D8F05C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989F787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CE9C47F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F23F66F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41B1BFF0" w14:textId="77777777" w:rsidR="007E22AF" w:rsidRPr="00EE12DA" w:rsidRDefault="007E22AF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5B1D3C31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B9B141F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575FA773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E22AF" w:rsidRPr="007B3117" w14:paraId="1E4C6B26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41F64CA2" w14:textId="77777777" w:rsidR="007E22AF" w:rsidRPr="00EE12DA" w:rsidRDefault="007E22AF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EE12D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70" w:type="dxa"/>
          </w:tcPr>
          <w:p w14:paraId="20E6C04A" w14:textId="77777777" w:rsidR="007E22AF" w:rsidRPr="00EE12DA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6B9DC4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6E903B99" w14:textId="77777777" w:rsidR="007E22AF" w:rsidRPr="00506264" w:rsidRDefault="007E22AF" w:rsidP="001F2FE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062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E4B3CCB" w14:textId="77777777" w:rsidR="007E22AF" w:rsidRPr="00506264" w:rsidRDefault="007E22AF" w:rsidP="001F2FE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767F3EB" w14:textId="77777777" w:rsidR="007E22AF" w:rsidRPr="00506264" w:rsidRDefault="007E22AF" w:rsidP="001F2FE0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2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  <w:gridSpan w:val="2"/>
          </w:tcPr>
          <w:p w14:paraId="0A052C61" w14:textId="77777777" w:rsidR="007E22AF" w:rsidRPr="00506264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03844CF3" w14:textId="77777777" w:rsidR="007E22AF" w:rsidRPr="00506264" w:rsidRDefault="007E22AF" w:rsidP="001F2FE0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2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588B33D" w14:textId="77777777" w:rsidR="007E22AF" w:rsidRPr="00506264" w:rsidRDefault="007E22AF" w:rsidP="001F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850DE09" w14:textId="77777777" w:rsidR="007E22AF" w:rsidRPr="00506264" w:rsidRDefault="007E22AF" w:rsidP="001F2FE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2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0162E5ED" w14:textId="77777777" w:rsidR="007E22AF" w:rsidRPr="00506264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A1B62BB" w14:textId="77777777" w:rsidR="007E22AF" w:rsidRPr="00506264" w:rsidRDefault="007E22AF" w:rsidP="001F2FE0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62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7A76B2A" w14:textId="77777777" w:rsidR="007E22AF" w:rsidRPr="00506264" w:rsidRDefault="007E22AF" w:rsidP="001F2FE0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CC6F74A" w14:textId="63C3D4A9" w:rsidR="007E22AF" w:rsidRPr="00506264" w:rsidRDefault="009435D3" w:rsidP="009435D3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04" w:type="dxa"/>
            <w:gridSpan w:val="3"/>
          </w:tcPr>
          <w:p w14:paraId="48097ADE" w14:textId="77777777" w:rsidR="007E22AF" w:rsidRPr="00506264" w:rsidRDefault="007E22AF" w:rsidP="001F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2EBB7E33" w14:textId="77777777" w:rsidR="007E22AF" w:rsidRPr="00506264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062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  <w:gridSpan w:val="2"/>
          </w:tcPr>
          <w:p w14:paraId="69E5456A" w14:textId="77777777" w:rsidR="007E22AF" w:rsidRPr="00506264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1BA4DA03" w14:textId="77777777" w:rsidR="007E22AF" w:rsidRPr="00506264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2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</w:tr>
      <w:tr w:rsidR="00506264" w:rsidRPr="007B3117" w14:paraId="62C4637D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74B76446" w14:textId="77777777" w:rsidR="00506264" w:rsidRPr="00390590" w:rsidRDefault="00506264" w:rsidP="0050626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9059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0" w:type="dxa"/>
          </w:tcPr>
          <w:p w14:paraId="3A8EB89B" w14:textId="77777777" w:rsidR="00506264" w:rsidRPr="00390590" w:rsidRDefault="00506264" w:rsidP="0050626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4CF0CC" w14:textId="77777777" w:rsidR="00506264" w:rsidRPr="00390590" w:rsidRDefault="00506264" w:rsidP="0050626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2BE7775" w14:textId="436A26AC" w:rsidR="00506264" w:rsidRPr="00506264" w:rsidRDefault="00506264" w:rsidP="0050626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350</w:t>
            </w:r>
          </w:p>
        </w:tc>
        <w:tc>
          <w:tcPr>
            <w:tcW w:w="270" w:type="dxa"/>
            <w:gridSpan w:val="2"/>
          </w:tcPr>
          <w:p w14:paraId="0FF9A9EF" w14:textId="77777777" w:rsidR="00506264" w:rsidRPr="00506264" w:rsidRDefault="00506264" w:rsidP="00506264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7F8F4FC" w14:textId="77777777" w:rsidR="00506264" w:rsidRPr="00506264" w:rsidRDefault="00506264" w:rsidP="0050626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062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4DB6C79" w14:textId="77777777" w:rsidR="00506264" w:rsidRPr="00506264" w:rsidRDefault="00506264" w:rsidP="0050626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10DD1A6D" w14:textId="77777777" w:rsidR="00506264" w:rsidRPr="00506264" w:rsidRDefault="00506264" w:rsidP="00506264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2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D4B917B" w14:textId="77777777" w:rsidR="00506264" w:rsidRPr="00506264" w:rsidRDefault="00506264" w:rsidP="0050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718D2E8" w14:textId="74154052" w:rsidR="00506264" w:rsidRPr="00506264" w:rsidRDefault="00506264" w:rsidP="0050626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350</w:t>
            </w:r>
          </w:p>
        </w:tc>
        <w:tc>
          <w:tcPr>
            <w:tcW w:w="270" w:type="dxa"/>
          </w:tcPr>
          <w:p w14:paraId="7E5FE319" w14:textId="77777777" w:rsidR="00506264" w:rsidRPr="00506264" w:rsidRDefault="00506264" w:rsidP="0050626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F982799" w14:textId="77777777" w:rsidR="00506264" w:rsidRPr="00506264" w:rsidRDefault="00506264" w:rsidP="00506264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62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B33F99D" w14:textId="77777777" w:rsidR="00506264" w:rsidRPr="00506264" w:rsidRDefault="00506264" w:rsidP="0050626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3FBDE7E" w14:textId="09DAFDE0" w:rsidR="00506264" w:rsidRPr="00506264" w:rsidRDefault="00506264" w:rsidP="00506264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350</w:t>
            </w:r>
          </w:p>
        </w:tc>
        <w:tc>
          <w:tcPr>
            <w:tcW w:w="304" w:type="dxa"/>
            <w:gridSpan w:val="3"/>
          </w:tcPr>
          <w:p w14:paraId="1093552D" w14:textId="77777777" w:rsidR="00506264" w:rsidRPr="00506264" w:rsidRDefault="00506264" w:rsidP="0050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7F376B2C" w14:textId="77777777" w:rsidR="00506264" w:rsidRPr="00506264" w:rsidRDefault="00506264" w:rsidP="00506264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062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C17704C" w14:textId="77777777" w:rsidR="00506264" w:rsidRPr="00506264" w:rsidRDefault="00506264" w:rsidP="0050626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A3BCA14" w14:textId="49311AE6" w:rsidR="00506264" w:rsidRPr="00506264" w:rsidRDefault="00506264" w:rsidP="0050626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350</w:t>
            </w:r>
          </w:p>
        </w:tc>
      </w:tr>
      <w:tr w:rsidR="007E22AF" w:rsidRPr="007B3117" w14:paraId="56AE4F7A" w14:textId="77777777" w:rsidTr="001F2FE0">
        <w:trPr>
          <w:trHeight w:val="288"/>
        </w:trPr>
        <w:tc>
          <w:tcPr>
            <w:tcW w:w="3864" w:type="dxa"/>
            <w:shd w:val="clear" w:color="auto" w:fill="auto"/>
          </w:tcPr>
          <w:p w14:paraId="2329A6ED" w14:textId="77777777" w:rsidR="007E22AF" w:rsidRPr="00EE12DA" w:rsidRDefault="007E22AF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70" w:type="dxa"/>
          </w:tcPr>
          <w:p w14:paraId="0FF596E3" w14:textId="77777777" w:rsidR="007E22AF" w:rsidRPr="00EE12DA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AA2C33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A6E8109" w14:textId="77777777" w:rsidR="007E22AF" w:rsidRPr="00C30D26" w:rsidRDefault="007E22AF" w:rsidP="001F2FE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C590E4F" w14:textId="77777777" w:rsidR="007E22AF" w:rsidRPr="00C30D26" w:rsidRDefault="007E22AF" w:rsidP="001F2FE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gridSpan w:val="2"/>
          </w:tcPr>
          <w:p w14:paraId="2F86D6F3" w14:textId="77777777" w:rsidR="007E22AF" w:rsidRPr="00C30D26" w:rsidRDefault="007E22AF" w:rsidP="00685FE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2F0F1A1" w14:textId="77777777" w:rsidR="007E22AF" w:rsidRPr="00C30D26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5072A705" w14:textId="77777777" w:rsidR="007E22AF" w:rsidRPr="00C30D26" w:rsidRDefault="007E22AF" w:rsidP="001F2FE0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97E5C7B" w14:textId="77777777" w:rsidR="007E22AF" w:rsidRPr="00C30D26" w:rsidRDefault="007E22AF" w:rsidP="001F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  <w:shd w:val="clear" w:color="auto" w:fill="auto"/>
          </w:tcPr>
          <w:p w14:paraId="5FAEC993" w14:textId="77777777" w:rsidR="007E22AF" w:rsidRPr="00C30D26" w:rsidRDefault="007E22AF" w:rsidP="001F2FE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4F780603" w14:textId="77777777" w:rsidR="007E22AF" w:rsidRPr="00C30D26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4A8B735C" w14:textId="77777777" w:rsidR="007E22AF" w:rsidRPr="00C30D26" w:rsidRDefault="007E22AF" w:rsidP="001F2FE0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2D57B31" w14:textId="77777777" w:rsidR="007E22AF" w:rsidRPr="00C30D26" w:rsidRDefault="007E22AF" w:rsidP="001F2FE0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32E400C9" w14:textId="77777777" w:rsidR="007E22AF" w:rsidRPr="00C30D26" w:rsidRDefault="007E22AF" w:rsidP="001F2FE0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6FFEEDC4" w14:textId="77777777" w:rsidR="007E22AF" w:rsidRPr="00C30D26" w:rsidRDefault="007E22AF" w:rsidP="001F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66" w:type="dxa"/>
            <w:gridSpan w:val="2"/>
          </w:tcPr>
          <w:p w14:paraId="21F474BC" w14:textId="77777777" w:rsidR="007E22AF" w:rsidRPr="00C30D26" w:rsidRDefault="007E22AF" w:rsidP="001F2FE0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A2F25F1" w14:textId="77777777" w:rsidR="007E22AF" w:rsidRPr="00C30D26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2" w:type="dxa"/>
            <w:shd w:val="clear" w:color="auto" w:fill="auto"/>
          </w:tcPr>
          <w:p w14:paraId="3DCF59A1" w14:textId="77777777" w:rsidR="007E22AF" w:rsidRPr="00C30D26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</w:tr>
      <w:tr w:rsidR="007E22AF" w:rsidRPr="007B3117" w14:paraId="64B0968E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782BDAED" w14:textId="77777777" w:rsidR="007E22AF" w:rsidRPr="00EE12DA" w:rsidRDefault="007E22AF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E12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70" w:type="dxa"/>
          </w:tcPr>
          <w:p w14:paraId="457AAD9C" w14:textId="77777777" w:rsidR="007E22AF" w:rsidRPr="00EE12DA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E6308B9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08526CE3" w14:textId="77777777" w:rsidR="007E22AF" w:rsidRPr="00C30D26" w:rsidRDefault="007E22AF" w:rsidP="001F2FE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D280579" w14:textId="77777777" w:rsidR="007E22AF" w:rsidRPr="00C30D26" w:rsidRDefault="007E22AF" w:rsidP="001F2FE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gridSpan w:val="2"/>
          </w:tcPr>
          <w:p w14:paraId="6366D7F5" w14:textId="77777777" w:rsidR="007E22AF" w:rsidRPr="00C30D26" w:rsidRDefault="007E22AF" w:rsidP="00685FE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B77CC82" w14:textId="77777777" w:rsidR="007E22AF" w:rsidRPr="00C30D26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3DED96C1" w14:textId="77777777" w:rsidR="007E22AF" w:rsidRPr="00C30D26" w:rsidRDefault="007E22AF" w:rsidP="001F2FE0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EBD49F2" w14:textId="77777777" w:rsidR="007E22AF" w:rsidRPr="00C30D26" w:rsidRDefault="007E22AF" w:rsidP="001F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  <w:shd w:val="clear" w:color="auto" w:fill="auto"/>
          </w:tcPr>
          <w:p w14:paraId="1ECAAEF8" w14:textId="77777777" w:rsidR="007E22AF" w:rsidRPr="00C30D26" w:rsidRDefault="007E22AF" w:rsidP="001F2FE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60A722B4" w14:textId="77777777" w:rsidR="007E22AF" w:rsidRPr="00C30D26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06EB3F97" w14:textId="77777777" w:rsidR="007E22AF" w:rsidRPr="00C30D26" w:rsidRDefault="007E22AF" w:rsidP="001F2FE0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9F3426D" w14:textId="77777777" w:rsidR="007E22AF" w:rsidRPr="00C30D26" w:rsidRDefault="007E22AF" w:rsidP="001F2FE0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5447F669" w14:textId="77777777" w:rsidR="007E22AF" w:rsidRPr="00C30D26" w:rsidRDefault="007E22AF" w:rsidP="001F2FE0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67C4F76E" w14:textId="77777777" w:rsidR="007E22AF" w:rsidRPr="00C30D26" w:rsidRDefault="007E22AF" w:rsidP="001F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66" w:type="dxa"/>
            <w:gridSpan w:val="2"/>
          </w:tcPr>
          <w:p w14:paraId="0A551646" w14:textId="77777777" w:rsidR="007E22AF" w:rsidRPr="00C30D26" w:rsidRDefault="007E22AF" w:rsidP="001F2FE0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D4430B3" w14:textId="77777777" w:rsidR="007E22AF" w:rsidRPr="00C30D26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2" w:type="dxa"/>
            <w:shd w:val="clear" w:color="auto" w:fill="auto"/>
          </w:tcPr>
          <w:p w14:paraId="3C0D48DA" w14:textId="77777777" w:rsidR="007E22AF" w:rsidRPr="00C30D26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</w:tr>
      <w:tr w:rsidR="008B7ED1" w:rsidRPr="00D274BF" w14:paraId="616E5C33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658CAABD" w14:textId="77777777" w:rsidR="008B7ED1" w:rsidRPr="00D274BF" w:rsidRDefault="008B7ED1" w:rsidP="008B7ED1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274B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870" w:type="dxa"/>
          </w:tcPr>
          <w:p w14:paraId="607EF6BD" w14:textId="214455E1" w:rsidR="008B7ED1" w:rsidRPr="00D274BF" w:rsidRDefault="008C1B96" w:rsidP="008B7ED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1CCA7F3" w14:textId="77777777" w:rsidR="008B7ED1" w:rsidRPr="00D274BF" w:rsidRDefault="008B7ED1" w:rsidP="008B7E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353CF59" w14:textId="77777777" w:rsidR="008B7ED1" w:rsidRPr="008B7ED1" w:rsidRDefault="008B7ED1" w:rsidP="008B7ED1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B7ED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1465A68" w14:textId="77777777" w:rsidR="008B7ED1" w:rsidRPr="008B7ED1" w:rsidRDefault="008B7ED1" w:rsidP="008B7ED1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30726CA" w14:textId="77777777" w:rsidR="008B7ED1" w:rsidRPr="008B7ED1" w:rsidRDefault="008B7ED1" w:rsidP="008B7ED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B7ED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467F983" w14:textId="77777777" w:rsidR="008B7ED1" w:rsidRPr="008B7ED1" w:rsidRDefault="008B7ED1" w:rsidP="008B7ED1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43DBE02B" w14:textId="6446A454" w:rsidR="008B7ED1" w:rsidRPr="008B7ED1" w:rsidRDefault="008B7ED1" w:rsidP="008B7ED1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B7E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913,560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533B9B2" w14:textId="77777777" w:rsidR="008B7ED1" w:rsidRPr="008B7ED1" w:rsidRDefault="008B7ED1" w:rsidP="008B7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C67C6F8" w14:textId="64D46832" w:rsidR="008B7ED1" w:rsidRPr="008B7ED1" w:rsidRDefault="008B7ED1" w:rsidP="008B7ED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B7E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913,560</w:t>
            </w:r>
          </w:p>
        </w:tc>
        <w:tc>
          <w:tcPr>
            <w:tcW w:w="270" w:type="dxa"/>
          </w:tcPr>
          <w:p w14:paraId="0448E1C1" w14:textId="77777777" w:rsidR="008B7ED1" w:rsidRPr="008B7ED1" w:rsidRDefault="008B7ED1" w:rsidP="008B7ED1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B094B6D" w14:textId="77777777" w:rsidR="008B7ED1" w:rsidRPr="008B7ED1" w:rsidRDefault="008B7ED1" w:rsidP="008B7ED1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7ED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E9F9C25" w14:textId="77777777" w:rsidR="008B7ED1" w:rsidRPr="008B7ED1" w:rsidRDefault="008B7ED1" w:rsidP="008B7ED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36018C" w14:textId="18B73AE0" w:rsidR="008B7ED1" w:rsidRPr="008B7ED1" w:rsidRDefault="008B7ED1" w:rsidP="008B7ED1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B7E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913,560</w:t>
            </w:r>
          </w:p>
        </w:tc>
        <w:tc>
          <w:tcPr>
            <w:tcW w:w="304" w:type="dxa"/>
            <w:gridSpan w:val="3"/>
          </w:tcPr>
          <w:p w14:paraId="7EE623FC" w14:textId="77777777" w:rsidR="008B7ED1" w:rsidRPr="008B7ED1" w:rsidRDefault="008B7ED1" w:rsidP="008B7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5DFF695D" w14:textId="77777777" w:rsidR="008B7ED1" w:rsidRPr="008B7ED1" w:rsidRDefault="008B7ED1" w:rsidP="008B7ED1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B7ED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A7A0781" w14:textId="77777777" w:rsidR="008B7ED1" w:rsidRPr="008B7ED1" w:rsidRDefault="008B7ED1" w:rsidP="008B7ED1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267E96DD" w14:textId="55CEAE15" w:rsidR="008B7ED1" w:rsidRPr="008B7ED1" w:rsidRDefault="008B7ED1" w:rsidP="008B7ED1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B7E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913,560</w:t>
            </w:r>
          </w:p>
        </w:tc>
      </w:tr>
    </w:tbl>
    <w:p w14:paraId="0B12F618" w14:textId="75D9AA08" w:rsidR="007E22AF" w:rsidRDefault="007E22AF"/>
    <w:p w14:paraId="3A5CF69C" w14:textId="77777777" w:rsidR="007E22AF" w:rsidRDefault="007E2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1FD2D247" w14:textId="77777777" w:rsidR="007E22AF" w:rsidRDefault="007E22AF"/>
    <w:tbl>
      <w:tblPr>
        <w:tblW w:w="1509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64"/>
        <w:gridCol w:w="870"/>
        <w:gridCol w:w="270"/>
        <w:gridCol w:w="1260"/>
        <w:gridCol w:w="270"/>
        <w:gridCol w:w="1260"/>
        <w:gridCol w:w="270"/>
        <w:gridCol w:w="1083"/>
        <w:gridCol w:w="270"/>
        <w:gridCol w:w="1085"/>
        <w:gridCol w:w="270"/>
        <w:gridCol w:w="810"/>
        <w:gridCol w:w="270"/>
        <w:gridCol w:w="900"/>
        <w:gridCol w:w="304"/>
        <w:gridCol w:w="866"/>
        <w:gridCol w:w="270"/>
        <w:gridCol w:w="902"/>
      </w:tblGrid>
      <w:tr w:rsidR="00CF05EE" w:rsidRPr="008965E7" w14:paraId="135FEC5D" w14:textId="77777777" w:rsidTr="001F2FE0">
        <w:trPr>
          <w:cantSplit/>
          <w:trHeight w:val="261"/>
        </w:trPr>
        <w:tc>
          <w:tcPr>
            <w:tcW w:w="3864" w:type="dxa"/>
            <w:shd w:val="clear" w:color="auto" w:fill="auto"/>
            <w:vAlign w:val="bottom"/>
          </w:tcPr>
          <w:p w14:paraId="2763C56B" w14:textId="431B5830" w:rsidR="00CF05EE" w:rsidRPr="008965E7" w:rsidRDefault="00CF05EE" w:rsidP="001F2FE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39996BC5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60" w:type="dxa"/>
            <w:gridSpan w:val="16"/>
          </w:tcPr>
          <w:p w14:paraId="4DC82C7F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F05EE" w:rsidRPr="008965E7" w14:paraId="4EFCF351" w14:textId="77777777" w:rsidTr="001F2FE0">
        <w:trPr>
          <w:trHeight w:val="261"/>
          <w:tblHeader/>
        </w:trPr>
        <w:tc>
          <w:tcPr>
            <w:tcW w:w="3864" w:type="dxa"/>
            <w:shd w:val="clear" w:color="auto" w:fill="auto"/>
            <w:vAlign w:val="bottom"/>
          </w:tcPr>
          <w:p w14:paraId="61FB78A9" w14:textId="77777777" w:rsidR="00CF05EE" w:rsidRPr="008965E7" w:rsidRDefault="00CF05EE" w:rsidP="001F2FE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0750D32D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8" w:type="dxa"/>
            <w:gridSpan w:val="8"/>
          </w:tcPr>
          <w:p w14:paraId="42C2086A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8C9A4A6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7"/>
            <w:vAlign w:val="bottom"/>
          </w:tcPr>
          <w:p w14:paraId="5ABE3B7C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F05EE" w:rsidRPr="008965E7" w14:paraId="1E22EBAC" w14:textId="77777777" w:rsidTr="001F2FE0">
        <w:trPr>
          <w:trHeight w:val="261"/>
          <w:tblHeader/>
        </w:trPr>
        <w:tc>
          <w:tcPr>
            <w:tcW w:w="3864" w:type="dxa"/>
            <w:shd w:val="clear" w:color="auto" w:fill="auto"/>
            <w:vAlign w:val="bottom"/>
          </w:tcPr>
          <w:p w14:paraId="590F3A26" w14:textId="77777777" w:rsidR="00CF05EE" w:rsidRPr="008965E7" w:rsidRDefault="00CF05EE" w:rsidP="001F2FE0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3836A7D6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23D18307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79C658E" w14:textId="77777777" w:rsidR="00CF05EE" w:rsidRPr="008965E7" w:rsidRDefault="00CF05EE" w:rsidP="001F2FE0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  <w:p w14:paraId="05F0D36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2EACF98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52A9E0A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EFD925E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0E4FB79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9051FC" w14:textId="77777777" w:rsidR="00CF05EE" w:rsidRPr="008965E7" w:rsidRDefault="00CF05EE" w:rsidP="001F2FE0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AA6024C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DB2D79B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1061F69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12EFF1A3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A15C2AC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304" w:type="dxa"/>
          </w:tcPr>
          <w:p w14:paraId="4FDA0CC3" w14:textId="77777777" w:rsidR="00CF05EE" w:rsidRPr="008965E7" w:rsidRDefault="00CF05EE" w:rsidP="001F2FE0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6" w:type="dxa"/>
            <w:vAlign w:val="bottom"/>
          </w:tcPr>
          <w:p w14:paraId="7B286B3B" w14:textId="77777777" w:rsidR="00CF05EE" w:rsidRPr="008965E7" w:rsidRDefault="00CF05EE" w:rsidP="001F2FE0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58A6A0D5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B74E286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F05EE" w:rsidRPr="008965E7" w14:paraId="2BAAC507" w14:textId="77777777" w:rsidTr="001F2FE0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3CB7F9C7" w14:textId="77777777" w:rsidR="00CF05EE" w:rsidRPr="008965E7" w:rsidRDefault="00CF05EE" w:rsidP="001F2FE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78F62E64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75EB023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90" w:type="dxa"/>
            <w:gridSpan w:val="15"/>
          </w:tcPr>
          <w:p w14:paraId="2697E14B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F05EE" w:rsidRPr="008965E7" w14:paraId="18D1FBE5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51555BA8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04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04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870" w:type="dxa"/>
          </w:tcPr>
          <w:p w14:paraId="52AA2C20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56B974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B97357D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2EBED2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F6BF6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1A778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3A68B2C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D9FB810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3651EF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62E6A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237F34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77CDDBD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53413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00F91B72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6F9E96B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207D99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232902D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F05EE" w:rsidRPr="008965E7" w14:paraId="06B1B6C9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4AB9493F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70" w:type="dxa"/>
          </w:tcPr>
          <w:p w14:paraId="413BD38C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2F7DA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BF4105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D23949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07A35F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13309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4C3B790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9EE487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AB1C08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329D7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0D04D4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2307AB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E0E95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2763A7A9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3523D31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A64F06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4D67158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F05EE" w:rsidRPr="008965E7" w14:paraId="1D861DCC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6ABDEF38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870" w:type="dxa"/>
          </w:tcPr>
          <w:p w14:paraId="138F2C03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981B7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461D2A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7DA722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5B4D0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3A75C1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5683AD13" w14:textId="77777777" w:rsidR="00CF05EE" w:rsidRPr="00113CC5" w:rsidRDefault="00CF05EE" w:rsidP="001F2FE0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9394E3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CC379E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2901B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A339F2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168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6C59C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BD083F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2AF25ABD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2E8FD64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F1B746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3B4D3F6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F05EE" w:rsidRPr="008965E7" w14:paraId="59B164E5" w14:textId="77777777" w:rsidTr="001F2FE0">
        <w:trPr>
          <w:trHeight w:val="68"/>
        </w:trPr>
        <w:tc>
          <w:tcPr>
            <w:tcW w:w="3864" w:type="dxa"/>
            <w:shd w:val="clear" w:color="auto" w:fill="auto"/>
          </w:tcPr>
          <w:p w14:paraId="3D31EA9C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70" w:type="dxa"/>
          </w:tcPr>
          <w:p w14:paraId="3F0231CC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23D31C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0AAA05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CD6F529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881CE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49C8CEA9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shd w:val="clear" w:color="auto" w:fill="auto"/>
          </w:tcPr>
          <w:p w14:paraId="37AD0AF4" w14:textId="77777777" w:rsidR="00CF05EE" w:rsidRPr="00113CC5" w:rsidRDefault="00CF05EE" w:rsidP="001F2FE0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89F927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C27FDB9" w14:textId="77777777" w:rsidR="00CF05EE" w:rsidRPr="00113CC5" w:rsidRDefault="00CF05EE" w:rsidP="001F2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653D70A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117BDB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3CC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D4EEE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DE6904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3C6F93E9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1F8A1E7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</w:tcPr>
          <w:p w14:paraId="10C04C1F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3C35094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</w:tr>
      <w:tr w:rsidR="00CF05EE" w:rsidRPr="008965E7" w14:paraId="18141AB7" w14:textId="77777777" w:rsidTr="001F2FE0">
        <w:trPr>
          <w:trHeight w:val="288"/>
        </w:trPr>
        <w:tc>
          <w:tcPr>
            <w:tcW w:w="3864" w:type="dxa"/>
            <w:shd w:val="clear" w:color="auto" w:fill="auto"/>
          </w:tcPr>
          <w:p w14:paraId="05789450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0" w:type="dxa"/>
          </w:tcPr>
          <w:p w14:paraId="7DDE82D9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4EAB1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106F06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303</w:t>
            </w:r>
          </w:p>
        </w:tc>
        <w:tc>
          <w:tcPr>
            <w:tcW w:w="270" w:type="dxa"/>
          </w:tcPr>
          <w:p w14:paraId="124208E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5C12BC" w14:textId="77777777" w:rsidR="00CF05EE" w:rsidRPr="00685FE4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9476C19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140ABE98" w14:textId="77777777" w:rsidR="00CF05EE" w:rsidRPr="00113CC5" w:rsidRDefault="00CF05EE" w:rsidP="001F2FE0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3E99F1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BA4B2C1" w14:textId="77777777" w:rsidR="00CF05EE" w:rsidRPr="00113CC5" w:rsidRDefault="00CF05EE" w:rsidP="001F2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303</w:t>
            </w:r>
          </w:p>
        </w:tc>
        <w:tc>
          <w:tcPr>
            <w:tcW w:w="270" w:type="dxa"/>
          </w:tcPr>
          <w:p w14:paraId="686A67D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51F434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B64EB4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A2357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303</w:t>
            </w:r>
          </w:p>
        </w:tc>
        <w:tc>
          <w:tcPr>
            <w:tcW w:w="304" w:type="dxa"/>
          </w:tcPr>
          <w:p w14:paraId="3EEA050D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32D0900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631266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269AB4BA" w14:textId="77777777" w:rsidR="00CF05EE" w:rsidRPr="00113CC5" w:rsidRDefault="00CF05EE" w:rsidP="001F2FE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303</w:t>
            </w:r>
          </w:p>
        </w:tc>
      </w:tr>
      <w:tr w:rsidR="00CF05EE" w:rsidRPr="008965E7" w14:paraId="582CA88C" w14:textId="77777777" w:rsidTr="001F2FE0">
        <w:trPr>
          <w:trHeight w:val="288"/>
        </w:trPr>
        <w:tc>
          <w:tcPr>
            <w:tcW w:w="3864" w:type="dxa"/>
            <w:shd w:val="clear" w:color="auto" w:fill="auto"/>
          </w:tcPr>
          <w:p w14:paraId="56519B79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70" w:type="dxa"/>
          </w:tcPr>
          <w:p w14:paraId="13C64541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85B8F5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B97472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590E294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5131F1" w14:textId="77777777" w:rsidR="00CF05EE" w:rsidRPr="00685FE4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FF5ACC9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0EF28AB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C15ED6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A5FF9F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F05DB8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EC4104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2B24BA4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D0C9B1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47A7546B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795E5F24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474D2D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00C9C8E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05EE" w:rsidRPr="008965E7" w14:paraId="7114E8D6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444AD4E8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70" w:type="dxa"/>
          </w:tcPr>
          <w:p w14:paraId="05D6A99E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35C40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4AD1749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F62F27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FD43E9" w14:textId="77777777" w:rsidR="00CF05EE" w:rsidRPr="00685FE4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C22F26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23BAFC9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790126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82DF5E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3F9CB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16C3E1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09622DD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AC4487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271CA37C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10B8884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24FEA4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1EDBCB59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05EE" w:rsidRPr="008965E7" w14:paraId="5D391290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4A355795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870" w:type="dxa"/>
          </w:tcPr>
          <w:p w14:paraId="7B6DDEB2" w14:textId="73DB8361" w:rsidR="00CF05EE" w:rsidRPr="008965E7" w:rsidRDefault="008C1B96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1053E4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13263E4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52EC34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05222D" w14:textId="77777777" w:rsidR="00CF05EE" w:rsidRPr="00685FE4" w:rsidRDefault="00CF05EE" w:rsidP="00685FE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5FCF8F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64E7E36F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918,680</w:t>
            </w:r>
          </w:p>
        </w:tc>
        <w:tc>
          <w:tcPr>
            <w:tcW w:w="270" w:type="dxa"/>
            <w:shd w:val="clear" w:color="auto" w:fill="auto"/>
          </w:tcPr>
          <w:p w14:paraId="2F0D1302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39F0CF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918,680</w:t>
            </w:r>
          </w:p>
        </w:tc>
        <w:tc>
          <w:tcPr>
            <w:tcW w:w="270" w:type="dxa"/>
          </w:tcPr>
          <w:p w14:paraId="27C1466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CB5F199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B0245D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3CFE2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918,680</w:t>
            </w:r>
          </w:p>
        </w:tc>
        <w:tc>
          <w:tcPr>
            <w:tcW w:w="304" w:type="dxa"/>
          </w:tcPr>
          <w:p w14:paraId="6BEDE8FD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21102A2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42EA1FF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0C09561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918,680</w:t>
            </w:r>
          </w:p>
        </w:tc>
      </w:tr>
      <w:tr w:rsidR="00CF05EE" w:rsidRPr="008965E7" w14:paraId="4E3A7694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718A0676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70" w:type="dxa"/>
          </w:tcPr>
          <w:p w14:paraId="5726C923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FF2FB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9D542F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76B0E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6D9071" w14:textId="77777777" w:rsidR="00CF05EE" w:rsidRPr="00685FE4" w:rsidRDefault="00CF05EE" w:rsidP="00685FE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74B291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5973989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B0C446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26683D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DD148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969E3E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E57D7E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01928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665E2871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45425F2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4833E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52FCFB1D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582A059" w14:textId="5F4E6287" w:rsidR="00CF05EE" w:rsidRDefault="00CF05EE"/>
    <w:p w14:paraId="120ED6E5" w14:textId="5C32B483" w:rsidR="0025355F" w:rsidRPr="007E22AF" w:rsidRDefault="0025355F" w:rsidP="007E2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  <w:sectPr w:rsidR="0025355F" w:rsidRPr="007E22AF" w:rsidSect="00774BA1">
          <w:headerReference w:type="default" r:id="rId19"/>
          <w:footerReference w:type="defaul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D81BC9F" w14:textId="518A97EA" w:rsidR="0050407E" w:rsidRPr="0050407E" w:rsidRDefault="00923930" w:rsidP="0050407E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926"/>
        </w:tabs>
        <w:ind w:left="926" w:hanging="900"/>
        <w:jc w:val="both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2D144A82" w14:textId="77777777" w:rsidR="008547EE" w:rsidRDefault="008547EE" w:rsidP="008547E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5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2070"/>
        <w:gridCol w:w="270"/>
        <w:gridCol w:w="2045"/>
      </w:tblGrid>
      <w:tr w:rsidR="008547EE" w:rsidRPr="007B3117" w14:paraId="5FB2A310" w14:textId="77777777" w:rsidTr="008547EE">
        <w:trPr>
          <w:trHeight w:val="713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B15CB" w14:textId="55F83DFE" w:rsidR="008547EE" w:rsidRPr="007B3117" w:rsidRDefault="008547EE" w:rsidP="008A66C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7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8547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547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8547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06666" w:rsidRPr="007B3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A066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A06666"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066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8547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83A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01244" w14:textId="77777777" w:rsidR="008547EE" w:rsidRPr="007B3117" w:rsidRDefault="008547EE" w:rsidP="008A66C8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5E41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C9AEEB" w14:textId="77777777" w:rsidR="008547EE" w:rsidRPr="00E96CD4" w:rsidRDefault="008547EE" w:rsidP="008A66C8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/>
                <w:bCs/>
                <w:sz w:val="30"/>
                <w:szCs w:val="30"/>
                <w: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564B6686" w14:textId="662A5AA5" w:rsidR="008547EE" w:rsidRPr="00C25E41" w:rsidRDefault="008547EE" w:rsidP="009026E1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5E41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งบการเงิน</w:t>
            </w:r>
          </w:p>
          <w:p w14:paraId="25A901B1" w14:textId="77777777" w:rsidR="008547EE" w:rsidRPr="00C25E41" w:rsidRDefault="008547EE" w:rsidP="009026E1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/>
                <w:bCs/>
                <w:sz w:val="30"/>
                <w:szCs w:val="30"/>
                <w:cs/>
              </w:rPr>
            </w:pPr>
            <w:r w:rsidRPr="00C25E41">
              <w:rPr>
                <w:rFonts w:asciiTheme="majorBidi" w:hAnsi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547EE" w:rsidRPr="007B3117" w14:paraId="715E06BD" w14:textId="77777777" w:rsidTr="008A66C8">
        <w:trPr>
          <w:trHeight w:val="191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3268CC1" w14:textId="77777777" w:rsidR="008547EE" w:rsidRPr="00231F5C" w:rsidRDefault="008547EE" w:rsidP="008A66C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F2B030" w14:textId="77777777" w:rsidR="008547EE" w:rsidRPr="00C25E41" w:rsidRDefault="008547EE" w:rsidP="008A66C8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B31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547EE" w:rsidRPr="007B3117" w14:paraId="6F921502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570AE" w14:textId="77777777" w:rsidR="008547EE" w:rsidRPr="007B3117" w:rsidRDefault="008547EE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0308BF8" w14:textId="77777777" w:rsidR="008547EE" w:rsidRPr="007B3117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1766AE1" w14:textId="77777777" w:rsidR="008547EE" w:rsidRPr="007B3117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16EF2604" w14:textId="77777777" w:rsidR="008547EE" w:rsidRPr="007B3117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547EE" w:rsidRPr="007B3117" w14:paraId="5AE76CF0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CD859" w14:textId="77777777" w:rsidR="008547EE" w:rsidRPr="007B3117" w:rsidRDefault="008547EE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344BA75" w14:textId="059DB222" w:rsidR="008547EE" w:rsidRPr="0050407E" w:rsidRDefault="00EA69BE" w:rsidP="008A66C8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40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5,982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7EB1D219" w14:textId="77777777" w:rsidR="008547EE" w:rsidRPr="0050407E" w:rsidRDefault="008547EE" w:rsidP="008A66C8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06D600C0" w14:textId="1261ED33" w:rsidR="008547EE" w:rsidRPr="0050407E" w:rsidRDefault="00EA69BE" w:rsidP="00EA69BE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40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1,937</w:t>
            </w:r>
          </w:p>
        </w:tc>
      </w:tr>
      <w:tr w:rsidR="008547EE" w:rsidRPr="007B3117" w14:paraId="2EDD54F0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B0CF3" w14:textId="77777777" w:rsidR="008547EE" w:rsidRPr="007B3117" w:rsidRDefault="008547EE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93CB759" w14:textId="2B8A0F3E" w:rsidR="008547EE" w:rsidRPr="0050407E" w:rsidRDefault="00EA69BE" w:rsidP="008A66C8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40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10,356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7952888D" w14:textId="77777777" w:rsidR="008547EE" w:rsidRPr="0050407E" w:rsidRDefault="008547EE" w:rsidP="008A66C8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6E4D8467" w14:textId="3FDED27F" w:rsidR="008547EE" w:rsidRPr="0050407E" w:rsidRDefault="00EA69BE" w:rsidP="008A66C8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40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9,403</w:t>
            </w:r>
          </w:p>
        </w:tc>
      </w:tr>
      <w:tr w:rsidR="008547EE" w:rsidRPr="007B3117" w14:paraId="5F6E64B1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035DA" w14:textId="77777777" w:rsidR="008547EE" w:rsidRPr="007B3117" w:rsidRDefault="008547EE" w:rsidP="008A66C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EEF504" w14:textId="653C2D22" w:rsidR="008547EE" w:rsidRPr="0050407E" w:rsidRDefault="00EA69B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407E">
              <w:rPr>
                <w:rFonts w:ascii="Angsana New" w:hAnsi="Angsana New"/>
                <w:b/>
                <w:bCs/>
                <w:sz w:val="30"/>
                <w:szCs w:val="30"/>
              </w:rPr>
              <w:t>16,338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2E3A6801" w14:textId="77777777" w:rsidR="008547EE" w:rsidRPr="0050407E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B4C821" w14:textId="4DB44FD3" w:rsidR="008547EE" w:rsidRPr="0050407E" w:rsidRDefault="00EA69B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407E">
              <w:rPr>
                <w:rFonts w:ascii="Angsana New" w:hAnsi="Angsana New"/>
                <w:b/>
                <w:bCs/>
                <w:sz w:val="30"/>
                <w:szCs w:val="30"/>
              </w:rPr>
              <w:t>11,340</w:t>
            </w:r>
          </w:p>
        </w:tc>
      </w:tr>
      <w:tr w:rsidR="008547EE" w:rsidRPr="007B3117" w14:paraId="4114152B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9B7D0" w14:textId="77777777" w:rsidR="008547EE" w:rsidRPr="007B3117" w:rsidRDefault="008547EE" w:rsidP="008A66C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AD7469" w14:textId="77777777" w:rsidR="008547EE" w:rsidRPr="0050407E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4B57D5C8" w14:textId="77777777" w:rsidR="008547EE" w:rsidRPr="0050407E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13A3E" w14:textId="77777777" w:rsidR="008547EE" w:rsidRPr="0050407E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547EE" w:rsidRPr="007B3117" w14:paraId="3C3ECD8D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CF8C0" w14:textId="77777777" w:rsidR="008547EE" w:rsidRPr="007B3117" w:rsidRDefault="008547EE" w:rsidP="008A66C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75FA754" w14:textId="77777777" w:rsidR="008547EE" w:rsidRPr="0050407E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5BA32997" w14:textId="77777777" w:rsidR="008547EE" w:rsidRPr="0050407E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1D7F6B29" w14:textId="77777777" w:rsidR="008547EE" w:rsidRPr="0050407E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547EE" w:rsidRPr="007B3117" w14:paraId="29E4D843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062E7" w14:textId="77777777" w:rsidR="008547EE" w:rsidRPr="007B3117" w:rsidRDefault="008547EE" w:rsidP="008A66C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คำสั่งซื้อสินค้า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และวัสดุ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CBF191A" w14:textId="38A6DA76" w:rsidR="008547EE" w:rsidRPr="0050407E" w:rsidRDefault="00EA69B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407E">
              <w:rPr>
                <w:rFonts w:ascii="Angsana New" w:hAnsi="Angsana New"/>
                <w:sz w:val="30"/>
                <w:szCs w:val="30"/>
              </w:rPr>
              <w:t>1</w:t>
            </w:r>
            <w:r w:rsidR="00A1438F">
              <w:rPr>
                <w:rFonts w:ascii="Angsana New" w:hAnsi="Angsana New"/>
                <w:sz w:val="30"/>
                <w:szCs w:val="30"/>
              </w:rPr>
              <w:t>0</w:t>
            </w:r>
            <w:r w:rsidRPr="0050407E">
              <w:rPr>
                <w:rFonts w:ascii="Angsana New" w:hAnsi="Angsana New"/>
                <w:sz w:val="30"/>
                <w:szCs w:val="30"/>
              </w:rPr>
              <w:t>,8</w:t>
            </w:r>
            <w:r w:rsidR="005B5435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6A32C479" w14:textId="77777777" w:rsidR="008547EE" w:rsidRPr="0050407E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38A8417B" w14:textId="232D837B" w:rsidR="008547EE" w:rsidRPr="0050407E" w:rsidRDefault="0050407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407E">
              <w:rPr>
                <w:rFonts w:ascii="Angsana New" w:hAnsi="Angsana New"/>
                <w:sz w:val="30"/>
                <w:szCs w:val="30"/>
              </w:rPr>
              <w:t>9,938</w:t>
            </w:r>
          </w:p>
        </w:tc>
      </w:tr>
      <w:tr w:rsidR="008547EE" w:rsidRPr="007B3117" w14:paraId="3732979F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94E3E" w14:textId="77777777" w:rsidR="008547EE" w:rsidRPr="007B3117" w:rsidRDefault="008547EE" w:rsidP="008A66C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B7A70" w14:textId="777C1D66" w:rsidR="008547EE" w:rsidRPr="0050407E" w:rsidRDefault="00C2424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407E">
              <w:rPr>
                <w:rFonts w:ascii="Angsana New" w:hAnsi="Angsana New"/>
                <w:sz w:val="30"/>
                <w:szCs w:val="30"/>
              </w:rPr>
              <w:t>6,782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28A4F354" w14:textId="77777777" w:rsidR="008547EE" w:rsidRPr="0050407E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17B2C8" w14:textId="2B1C1025" w:rsidR="008547EE" w:rsidRPr="0050407E" w:rsidRDefault="00C2424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407E">
              <w:rPr>
                <w:rFonts w:ascii="Angsana New" w:hAnsi="Angsana New"/>
                <w:sz w:val="30"/>
                <w:szCs w:val="30"/>
              </w:rPr>
              <w:t>4,382</w:t>
            </w:r>
          </w:p>
        </w:tc>
      </w:tr>
      <w:tr w:rsidR="008547EE" w:rsidRPr="007B3117" w14:paraId="487316B6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F76FF" w14:textId="77777777" w:rsidR="008547EE" w:rsidRPr="007B3117" w:rsidRDefault="008547EE" w:rsidP="008A66C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B4CC02" w14:textId="033E29C4" w:rsidR="008547EE" w:rsidRPr="0050407E" w:rsidRDefault="0050407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407E">
              <w:rPr>
                <w:rFonts w:ascii="Angsana New" w:hAnsi="Angsana New"/>
                <w:b/>
                <w:bCs/>
                <w:sz w:val="30"/>
                <w:szCs w:val="30"/>
              </w:rPr>
              <w:t>17,</w:t>
            </w:r>
            <w:r w:rsidR="005B5435">
              <w:rPr>
                <w:rFonts w:ascii="Angsana New" w:hAnsi="Angsana New"/>
                <w:b/>
                <w:bCs/>
                <w:sz w:val="30"/>
                <w:szCs w:val="30"/>
              </w:rPr>
              <w:t>653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16034B7C" w14:textId="77777777" w:rsidR="008547EE" w:rsidRPr="0050407E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7396F6" w14:textId="73AA65B3" w:rsidR="008547EE" w:rsidRPr="0050407E" w:rsidRDefault="0050407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407E">
              <w:rPr>
                <w:rFonts w:ascii="Angsana New" w:hAnsi="Angsana New"/>
                <w:b/>
                <w:bCs/>
                <w:sz w:val="30"/>
                <w:szCs w:val="30"/>
              </w:rPr>
              <w:t>14,320</w:t>
            </w:r>
          </w:p>
        </w:tc>
      </w:tr>
    </w:tbl>
    <w:p w14:paraId="023B1891" w14:textId="77777777" w:rsidR="008547EE" w:rsidRDefault="008547EE" w:rsidP="008547EE">
      <w:pPr>
        <w:rPr>
          <w:rFonts w:asciiTheme="majorBidi" w:hAnsiTheme="majorBidi" w:cstheme="majorBidi"/>
          <w:sz w:val="30"/>
          <w:szCs w:val="30"/>
        </w:rPr>
      </w:pPr>
    </w:p>
    <w:p w14:paraId="302A1AFD" w14:textId="77777777" w:rsidR="008547EE" w:rsidRPr="00281F89" w:rsidRDefault="008547EE" w:rsidP="008547E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</w:t>
      </w:r>
      <w:r w:rsidRPr="008965E7">
        <w:rPr>
          <w:rFonts w:asciiTheme="majorBidi" w:hAnsiTheme="majorBidi" w:cstheme="majorBidi"/>
          <w:sz w:val="30"/>
          <w:szCs w:val="30"/>
          <w:cs/>
          <w:lang w:bidi="th-TH"/>
        </w:rPr>
        <w:t>บริษัทมีภาระผูกพันกับสถาบันการเงินแห่งหนึ่งออกหนังสือค้ำประกันบริษัทสำหรับการใช้ไฟฟ้าให้แก่หน่วยงานราชการ และบริษัทเอกชน</w:t>
      </w:r>
      <w:r w:rsidRPr="008965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965E7">
        <w:rPr>
          <w:rFonts w:asciiTheme="majorBidi" w:hAnsiTheme="majorBidi" w:cstheme="majorBidi"/>
          <w:sz w:val="30"/>
          <w:szCs w:val="30"/>
          <w:cs/>
          <w:lang w:bidi="th-TH"/>
        </w:rPr>
        <w:t>และหนังสือค้ำประกันบริษัทให้แก่กรมศุลกากร</w:t>
      </w:r>
    </w:p>
    <w:p w14:paraId="722523B2" w14:textId="447EFDBC" w:rsidR="00D72061" w:rsidRPr="001D489E" w:rsidRDefault="00D72061" w:rsidP="001D489E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Theme="majorBidi" w:hAnsiTheme="majorBidi" w:hint="cs"/>
          <w:sz w:val="30"/>
          <w:szCs w:val="30"/>
          <w:cs/>
        </w:rPr>
        <w:t xml:space="preserve"> </w:t>
      </w:r>
    </w:p>
    <w:sectPr w:rsidR="00D72061" w:rsidRPr="001D489E" w:rsidSect="0025355F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791A5" w14:textId="77777777" w:rsidR="007A2FCF" w:rsidRDefault="007A2FCF" w:rsidP="00900EE2">
      <w:r>
        <w:separator/>
      </w:r>
    </w:p>
  </w:endnote>
  <w:endnote w:type="continuationSeparator" w:id="0">
    <w:p w14:paraId="12026AAA" w14:textId="77777777" w:rsidR="007A2FCF" w:rsidRDefault="007A2FCF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C8757" w14:textId="77777777" w:rsidR="0065574D" w:rsidRPr="00211355" w:rsidRDefault="0065574D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3E0ACB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DC0E275" w14:textId="77777777" w:rsidR="0065574D" w:rsidRDefault="0065574D" w:rsidP="007C2D5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E3DB5" w14:textId="77777777" w:rsidR="00840A2E" w:rsidRPr="00211355" w:rsidRDefault="00840A2E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39D227EA" w14:textId="77777777" w:rsidR="00840A2E" w:rsidRDefault="00840A2E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4E055" w14:textId="77777777" w:rsidR="00A01D46" w:rsidRPr="00211355" w:rsidRDefault="00A01D4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49EE3D7" w14:textId="77777777" w:rsidR="00A01D46" w:rsidRDefault="00A01D46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FE90D" w14:textId="77777777" w:rsidR="007A2FCF" w:rsidRDefault="007A2FCF" w:rsidP="00900EE2">
      <w:r>
        <w:separator/>
      </w:r>
    </w:p>
  </w:footnote>
  <w:footnote w:type="continuationSeparator" w:id="0">
    <w:p w14:paraId="23C35E3D" w14:textId="77777777" w:rsidR="007A2FCF" w:rsidRDefault="007A2FCF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0AC04" w14:textId="77777777" w:rsidR="0065574D" w:rsidRPr="00E669A5" w:rsidRDefault="0065574D" w:rsidP="00E2798E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>
      <w:rPr>
        <w:rFonts w:ascii="Angsana New" w:hAnsi="Angsana New" w:hint="cs"/>
        <w:sz w:val="32"/>
        <w:szCs w:val="32"/>
        <w:cs/>
      </w:rPr>
      <w:t xml:space="preserve"> และบริษัทย่อย</w:t>
    </w:r>
  </w:p>
  <w:p w14:paraId="3293D765" w14:textId="77777777" w:rsidR="0065574D" w:rsidRPr="00E669A5" w:rsidRDefault="0065574D" w:rsidP="004B5E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CBB022C" w14:textId="77777777" w:rsidR="0065574D" w:rsidRPr="00D340B7" w:rsidRDefault="0065574D" w:rsidP="004B5EF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>
      <w:rPr>
        <w:rFonts w:ascii="Angsana New" w:hAnsi="Angsana New"/>
        <w:sz w:val="32"/>
        <w:szCs w:val="32"/>
        <w:lang w:val="en-US" w:bidi="th-TH"/>
      </w:rPr>
      <w:t>30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3E0ACB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8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(ไม่ได้ตรวจสอบ)</w:t>
    </w:r>
  </w:p>
  <w:p w14:paraId="5D4F52EF" w14:textId="77777777" w:rsidR="0065574D" w:rsidRPr="004B3C0B" w:rsidRDefault="0065574D" w:rsidP="004B5EFF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C38F8" w14:textId="565477EC" w:rsidR="00F02719" w:rsidRPr="00E669A5" w:rsidRDefault="00F02719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 w:rsidR="00E945BD">
      <w:rPr>
        <w:rFonts w:ascii="Angsana New" w:hAnsi="Angsana New" w:hint="cs"/>
        <w:sz w:val="32"/>
        <w:szCs w:val="32"/>
        <w:cs/>
      </w:rPr>
      <w:t xml:space="preserve"> และบริษัทย่อย</w:t>
    </w:r>
  </w:p>
  <w:p w14:paraId="4002860B" w14:textId="77777777" w:rsidR="00F02719" w:rsidRPr="00E669A5" w:rsidRDefault="00F02719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3A4185A" w14:textId="77777777" w:rsidR="00354D50" w:rsidRPr="00D340B7" w:rsidRDefault="00354D50" w:rsidP="00354D5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>
      <w:rPr>
        <w:rFonts w:ascii="Angsana New" w:hAnsi="Angsana New"/>
        <w:sz w:val="32"/>
        <w:szCs w:val="32"/>
        <w:lang w:val="en-US" w:bidi="th-TH"/>
      </w:rPr>
      <w:t>30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3E0ACB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8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(ไม่ได้ตรวจสอบ)</w:t>
    </w:r>
  </w:p>
  <w:p w14:paraId="2E7684F3" w14:textId="77777777" w:rsidR="00F02719" w:rsidRPr="00823C1B" w:rsidRDefault="00F02719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F9AD5" w14:textId="77777777" w:rsidR="00480F9F" w:rsidRPr="00E669A5" w:rsidRDefault="00480F9F" w:rsidP="00480F9F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>
      <w:rPr>
        <w:rFonts w:ascii="Angsana New" w:hAnsi="Angsana New" w:hint="cs"/>
        <w:sz w:val="32"/>
        <w:szCs w:val="32"/>
        <w:cs/>
      </w:rPr>
      <w:t xml:space="preserve"> และบริษัทย่อย</w:t>
    </w:r>
  </w:p>
  <w:p w14:paraId="7983A562" w14:textId="77777777" w:rsidR="00480F9F" w:rsidRPr="00E669A5" w:rsidRDefault="00480F9F" w:rsidP="00480F9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3C5BC9B" w14:textId="77777777" w:rsidR="00354D50" w:rsidRPr="00D340B7" w:rsidRDefault="00354D50" w:rsidP="00354D5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>
      <w:rPr>
        <w:rFonts w:ascii="Angsana New" w:hAnsi="Angsana New"/>
        <w:sz w:val="32"/>
        <w:szCs w:val="32"/>
        <w:lang w:val="en-US" w:bidi="th-TH"/>
      </w:rPr>
      <w:t>30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3E0ACB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8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(ไม่ได้ตรวจสอบ)</w:t>
    </w:r>
  </w:p>
  <w:p w14:paraId="1651C1BF" w14:textId="77777777" w:rsidR="00BE45ED" w:rsidRPr="006B7509" w:rsidRDefault="00BE45ED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206F3F"/>
    <w:multiLevelType w:val="hybridMultilevel"/>
    <w:tmpl w:val="A15023F2"/>
    <w:lvl w:ilvl="0" w:tplc="FFFFFFFF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1AE4E26"/>
    <w:multiLevelType w:val="hybridMultilevel"/>
    <w:tmpl w:val="A15023F2"/>
    <w:lvl w:ilvl="0" w:tplc="6DFE183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CD2D6C"/>
    <w:multiLevelType w:val="hybridMultilevel"/>
    <w:tmpl w:val="874E5ECA"/>
    <w:lvl w:ilvl="0" w:tplc="BF164A02">
      <w:start w:val="1"/>
      <w:numFmt w:val="bullet"/>
      <w:lvlText w:val=""/>
      <w:lvlJc w:val="left"/>
      <w:pPr>
        <w:ind w:left="900" w:hanging="360"/>
      </w:pPr>
      <w:rPr>
        <w:rFonts w:ascii="Symbol" w:hAnsi="Symbol" w:cstheme="majorBidi" w:hint="default"/>
        <w:sz w:val="24"/>
        <w:szCs w:val="24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6DF04CB3"/>
    <w:multiLevelType w:val="hybridMultilevel"/>
    <w:tmpl w:val="A15023F2"/>
    <w:lvl w:ilvl="0" w:tplc="FFFFFFFF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457357"/>
    <w:multiLevelType w:val="hybridMultilevel"/>
    <w:tmpl w:val="E1540836"/>
    <w:lvl w:ilvl="0" w:tplc="84CCEEBA">
      <w:start w:val="31"/>
      <w:numFmt w:val="bullet"/>
      <w:lvlText w:val="-"/>
      <w:lvlJc w:val="left"/>
      <w:pPr>
        <w:ind w:left="4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119810">
    <w:abstractNumId w:val="6"/>
  </w:num>
  <w:num w:numId="2" w16cid:durableId="966203084">
    <w:abstractNumId w:val="5"/>
  </w:num>
  <w:num w:numId="3" w16cid:durableId="1902250223">
    <w:abstractNumId w:val="9"/>
  </w:num>
  <w:num w:numId="4" w16cid:durableId="1448160972">
    <w:abstractNumId w:val="7"/>
  </w:num>
  <w:num w:numId="5" w16cid:durableId="1073969673">
    <w:abstractNumId w:val="8"/>
  </w:num>
  <w:num w:numId="6" w16cid:durableId="1344744607">
    <w:abstractNumId w:val="3"/>
  </w:num>
  <w:num w:numId="7" w16cid:durableId="883951225">
    <w:abstractNumId w:val="2"/>
  </w:num>
  <w:num w:numId="8" w16cid:durableId="350498932">
    <w:abstractNumId w:val="0"/>
  </w:num>
  <w:num w:numId="9" w16cid:durableId="990405205">
    <w:abstractNumId w:val="1"/>
  </w:num>
  <w:num w:numId="10" w16cid:durableId="1607613091">
    <w:abstractNumId w:val="4"/>
  </w:num>
  <w:num w:numId="11" w16cid:durableId="1825387419">
    <w:abstractNumId w:val="22"/>
  </w:num>
  <w:num w:numId="12" w16cid:durableId="1676304247">
    <w:abstractNumId w:val="15"/>
  </w:num>
  <w:num w:numId="13" w16cid:durableId="446316606">
    <w:abstractNumId w:val="39"/>
  </w:num>
  <w:num w:numId="14" w16cid:durableId="1245332797">
    <w:abstractNumId w:val="18"/>
  </w:num>
  <w:num w:numId="15" w16cid:durableId="807864919">
    <w:abstractNumId w:val="27"/>
  </w:num>
  <w:num w:numId="16" w16cid:durableId="854617965">
    <w:abstractNumId w:val="34"/>
  </w:num>
  <w:num w:numId="17" w16cid:durableId="950819408">
    <w:abstractNumId w:val="19"/>
  </w:num>
  <w:num w:numId="18" w16cid:durableId="1937051070">
    <w:abstractNumId w:val="44"/>
  </w:num>
  <w:num w:numId="19" w16cid:durableId="357857648">
    <w:abstractNumId w:val="37"/>
  </w:num>
  <w:num w:numId="20" w16cid:durableId="1940597606">
    <w:abstractNumId w:val="31"/>
  </w:num>
  <w:num w:numId="21" w16cid:durableId="691759390">
    <w:abstractNumId w:val="13"/>
  </w:num>
  <w:num w:numId="22" w16cid:durableId="885220674">
    <w:abstractNumId w:val="38"/>
  </w:num>
  <w:num w:numId="23" w16cid:durableId="91824091">
    <w:abstractNumId w:val="42"/>
  </w:num>
  <w:num w:numId="24" w16cid:durableId="1990860499">
    <w:abstractNumId w:val="32"/>
  </w:num>
  <w:num w:numId="25" w16cid:durableId="1719478458">
    <w:abstractNumId w:val="30"/>
  </w:num>
  <w:num w:numId="26" w16cid:durableId="850803550">
    <w:abstractNumId w:val="23"/>
  </w:num>
  <w:num w:numId="27" w16cid:durableId="1722559912">
    <w:abstractNumId w:val="17"/>
  </w:num>
  <w:num w:numId="28" w16cid:durableId="1784377279">
    <w:abstractNumId w:val="25"/>
  </w:num>
  <w:num w:numId="29" w16cid:durableId="401293441">
    <w:abstractNumId w:val="28"/>
  </w:num>
  <w:num w:numId="30" w16cid:durableId="889222154">
    <w:abstractNumId w:val="14"/>
  </w:num>
  <w:num w:numId="31" w16cid:durableId="1156873997">
    <w:abstractNumId w:val="29"/>
  </w:num>
  <w:num w:numId="32" w16cid:durableId="1381125642">
    <w:abstractNumId w:val="40"/>
  </w:num>
  <w:num w:numId="33" w16cid:durableId="796030028">
    <w:abstractNumId w:val="10"/>
  </w:num>
  <w:num w:numId="34" w16cid:durableId="1300839503">
    <w:abstractNumId w:val="24"/>
  </w:num>
  <w:num w:numId="35" w16cid:durableId="1500392106">
    <w:abstractNumId w:val="35"/>
  </w:num>
  <w:num w:numId="36" w16cid:durableId="1106121803">
    <w:abstractNumId w:val="11"/>
  </w:num>
  <w:num w:numId="37" w16cid:durableId="1405376380">
    <w:abstractNumId w:val="16"/>
  </w:num>
  <w:num w:numId="38" w16cid:durableId="121116513">
    <w:abstractNumId w:val="45"/>
  </w:num>
  <w:num w:numId="39" w16cid:durableId="868446655">
    <w:abstractNumId w:val="12"/>
  </w:num>
  <w:num w:numId="40" w16cid:durableId="1937058098">
    <w:abstractNumId w:val="21"/>
  </w:num>
  <w:num w:numId="41" w16cid:durableId="1298334392">
    <w:abstractNumId w:val="43"/>
  </w:num>
  <w:num w:numId="42" w16cid:durableId="1139806846">
    <w:abstractNumId w:val="20"/>
  </w:num>
  <w:num w:numId="43" w16cid:durableId="260728254">
    <w:abstractNumId w:val="36"/>
  </w:num>
  <w:num w:numId="44" w16cid:durableId="2146506003">
    <w:abstractNumId w:val="33"/>
  </w:num>
  <w:num w:numId="45" w16cid:durableId="1059327313">
    <w:abstractNumId w:val="41"/>
  </w:num>
  <w:num w:numId="46" w16cid:durableId="551383608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E35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EA5"/>
    <w:rsid w:val="00005EA7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A90"/>
    <w:rsid w:val="00010E30"/>
    <w:rsid w:val="00010FA3"/>
    <w:rsid w:val="00011134"/>
    <w:rsid w:val="00011219"/>
    <w:rsid w:val="00011317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2FA"/>
    <w:rsid w:val="00012498"/>
    <w:rsid w:val="000124AB"/>
    <w:rsid w:val="000125B8"/>
    <w:rsid w:val="0001260E"/>
    <w:rsid w:val="0001268F"/>
    <w:rsid w:val="00012A2D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3E57"/>
    <w:rsid w:val="0001445F"/>
    <w:rsid w:val="000146CB"/>
    <w:rsid w:val="00014733"/>
    <w:rsid w:val="00014BB5"/>
    <w:rsid w:val="00014F56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CF"/>
    <w:rsid w:val="000176D0"/>
    <w:rsid w:val="00017AED"/>
    <w:rsid w:val="00017F57"/>
    <w:rsid w:val="0002025E"/>
    <w:rsid w:val="00020316"/>
    <w:rsid w:val="00020346"/>
    <w:rsid w:val="00020390"/>
    <w:rsid w:val="00020696"/>
    <w:rsid w:val="00020796"/>
    <w:rsid w:val="000207DE"/>
    <w:rsid w:val="000210EB"/>
    <w:rsid w:val="00021364"/>
    <w:rsid w:val="000214E7"/>
    <w:rsid w:val="0002168F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89"/>
    <w:rsid w:val="00022CA1"/>
    <w:rsid w:val="000233A3"/>
    <w:rsid w:val="000235ED"/>
    <w:rsid w:val="00023855"/>
    <w:rsid w:val="0002389C"/>
    <w:rsid w:val="000239AD"/>
    <w:rsid w:val="00023AA6"/>
    <w:rsid w:val="00023BFC"/>
    <w:rsid w:val="00023C68"/>
    <w:rsid w:val="00023E75"/>
    <w:rsid w:val="00024242"/>
    <w:rsid w:val="0002435A"/>
    <w:rsid w:val="000247AE"/>
    <w:rsid w:val="00024966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6D5"/>
    <w:rsid w:val="0002694E"/>
    <w:rsid w:val="00026BA9"/>
    <w:rsid w:val="00026BEF"/>
    <w:rsid w:val="00026C38"/>
    <w:rsid w:val="00027008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200"/>
    <w:rsid w:val="00030443"/>
    <w:rsid w:val="000304DD"/>
    <w:rsid w:val="0003063B"/>
    <w:rsid w:val="00030661"/>
    <w:rsid w:val="00030ABC"/>
    <w:rsid w:val="00030D77"/>
    <w:rsid w:val="00030E00"/>
    <w:rsid w:val="000311FD"/>
    <w:rsid w:val="00031270"/>
    <w:rsid w:val="000312F7"/>
    <w:rsid w:val="0003137A"/>
    <w:rsid w:val="000314FA"/>
    <w:rsid w:val="00031791"/>
    <w:rsid w:val="00031A0D"/>
    <w:rsid w:val="00031A7F"/>
    <w:rsid w:val="00031AC2"/>
    <w:rsid w:val="00031C46"/>
    <w:rsid w:val="00031CD2"/>
    <w:rsid w:val="00031D90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08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37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3034"/>
    <w:rsid w:val="00043058"/>
    <w:rsid w:val="000434EF"/>
    <w:rsid w:val="000434FE"/>
    <w:rsid w:val="00043625"/>
    <w:rsid w:val="000436D1"/>
    <w:rsid w:val="000438E8"/>
    <w:rsid w:val="00043918"/>
    <w:rsid w:val="00043982"/>
    <w:rsid w:val="00043A44"/>
    <w:rsid w:val="00043B35"/>
    <w:rsid w:val="00043B38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E20"/>
    <w:rsid w:val="00044F70"/>
    <w:rsid w:val="00045091"/>
    <w:rsid w:val="00045178"/>
    <w:rsid w:val="000452BC"/>
    <w:rsid w:val="000454C9"/>
    <w:rsid w:val="00045536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42"/>
    <w:rsid w:val="00047F60"/>
    <w:rsid w:val="0005022B"/>
    <w:rsid w:val="00050592"/>
    <w:rsid w:val="000506EF"/>
    <w:rsid w:val="0005075E"/>
    <w:rsid w:val="000508BB"/>
    <w:rsid w:val="00050DDE"/>
    <w:rsid w:val="000512FF"/>
    <w:rsid w:val="0005136E"/>
    <w:rsid w:val="000513E2"/>
    <w:rsid w:val="000514BE"/>
    <w:rsid w:val="00051816"/>
    <w:rsid w:val="00051850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79"/>
    <w:rsid w:val="000572B9"/>
    <w:rsid w:val="000573DF"/>
    <w:rsid w:val="0005746E"/>
    <w:rsid w:val="000575A5"/>
    <w:rsid w:val="00057604"/>
    <w:rsid w:val="000579DD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85C"/>
    <w:rsid w:val="00061DF6"/>
    <w:rsid w:val="00061E63"/>
    <w:rsid w:val="000621FA"/>
    <w:rsid w:val="000621FD"/>
    <w:rsid w:val="00062202"/>
    <w:rsid w:val="00062406"/>
    <w:rsid w:val="00062455"/>
    <w:rsid w:val="000624ED"/>
    <w:rsid w:val="0006256B"/>
    <w:rsid w:val="00062794"/>
    <w:rsid w:val="00062ADC"/>
    <w:rsid w:val="00062B9A"/>
    <w:rsid w:val="00062D31"/>
    <w:rsid w:val="00062D5F"/>
    <w:rsid w:val="00062EE1"/>
    <w:rsid w:val="00062F23"/>
    <w:rsid w:val="0006333F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D01"/>
    <w:rsid w:val="00064F19"/>
    <w:rsid w:val="000650A0"/>
    <w:rsid w:val="000652DA"/>
    <w:rsid w:val="00065508"/>
    <w:rsid w:val="0006551C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8C4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0D33"/>
    <w:rsid w:val="0007104E"/>
    <w:rsid w:val="00071553"/>
    <w:rsid w:val="000716A0"/>
    <w:rsid w:val="00071775"/>
    <w:rsid w:val="00071904"/>
    <w:rsid w:val="0007199D"/>
    <w:rsid w:val="00071C90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3D8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730"/>
    <w:rsid w:val="000779B4"/>
    <w:rsid w:val="00077B8E"/>
    <w:rsid w:val="00077FB5"/>
    <w:rsid w:val="000802E6"/>
    <w:rsid w:val="0008040B"/>
    <w:rsid w:val="00080420"/>
    <w:rsid w:val="000804E9"/>
    <w:rsid w:val="0008053A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382"/>
    <w:rsid w:val="0008241A"/>
    <w:rsid w:val="00082A47"/>
    <w:rsid w:val="00082D5D"/>
    <w:rsid w:val="00082EFA"/>
    <w:rsid w:val="00082FBE"/>
    <w:rsid w:val="00083049"/>
    <w:rsid w:val="00083093"/>
    <w:rsid w:val="00083489"/>
    <w:rsid w:val="00083532"/>
    <w:rsid w:val="0008360C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937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1C27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A3F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984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D40"/>
    <w:rsid w:val="000A0F4D"/>
    <w:rsid w:val="000A1034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BAF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B13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8DC"/>
    <w:rsid w:val="000A5987"/>
    <w:rsid w:val="000A599A"/>
    <w:rsid w:val="000A5C7B"/>
    <w:rsid w:val="000A5D30"/>
    <w:rsid w:val="000A6038"/>
    <w:rsid w:val="000A6270"/>
    <w:rsid w:val="000A665A"/>
    <w:rsid w:val="000A6913"/>
    <w:rsid w:val="000A6E37"/>
    <w:rsid w:val="000A711B"/>
    <w:rsid w:val="000A727E"/>
    <w:rsid w:val="000A7961"/>
    <w:rsid w:val="000A7A73"/>
    <w:rsid w:val="000A7C7D"/>
    <w:rsid w:val="000A7D6E"/>
    <w:rsid w:val="000A7E5A"/>
    <w:rsid w:val="000A7F7A"/>
    <w:rsid w:val="000A7F7F"/>
    <w:rsid w:val="000B01A3"/>
    <w:rsid w:val="000B0706"/>
    <w:rsid w:val="000B07D7"/>
    <w:rsid w:val="000B0B6E"/>
    <w:rsid w:val="000B10E5"/>
    <w:rsid w:val="000B1463"/>
    <w:rsid w:val="000B171F"/>
    <w:rsid w:val="000B1750"/>
    <w:rsid w:val="000B177F"/>
    <w:rsid w:val="000B1BC3"/>
    <w:rsid w:val="000B1C92"/>
    <w:rsid w:val="000B209E"/>
    <w:rsid w:val="000B2444"/>
    <w:rsid w:val="000B2A77"/>
    <w:rsid w:val="000B2D92"/>
    <w:rsid w:val="000B30AE"/>
    <w:rsid w:val="000B30DC"/>
    <w:rsid w:val="000B363F"/>
    <w:rsid w:val="000B3785"/>
    <w:rsid w:val="000B3CFB"/>
    <w:rsid w:val="000B3D4C"/>
    <w:rsid w:val="000B4141"/>
    <w:rsid w:val="000B4171"/>
    <w:rsid w:val="000B4410"/>
    <w:rsid w:val="000B4821"/>
    <w:rsid w:val="000B49DA"/>
    <w:rsid w:val="000B4AAB"/>
    <w:rsid w:val="000B53DE"/>
    <w:rsid w:val="000B56C5"/>
    <w:rsid w:val="000B5955"/>
    <w:rsid w:val="000B5A72"/>
    <w:rsid w:val="000B5B72"/>
    <w:rsid w:val="000B5B7D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281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0B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2FF"/>
    <w:rsid w:val="000C3898"/>
    <w:rsid w:val="000C39B3"/>
    <w:rsid w:val="000C3AD4"/>
    <w:rsid w:val="000C3BA8"/>
    <w:rsid w:val="000C4271"/>
    <w:rsid w:val="000C43CD"/>
    <w:rsid w:val="000C4506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285"/>
    <w:rsid w:val="000C77EB"/>
    <w:rsid w:val="000C7882"/>
    <w:rsid w:val="000C794F"/>
    <w:rsid w:val="000C7B47"/>
    <w:rsid w:val="000C7CFF"/>
    <w:rsid w:val="000D003F"/>
    <w:rsid w:val="000D0245"/>
    <w:rsid w:val="000D0296"/>
    <w:rsid w:val="000D0466"/>
    <w:rsid w:val="000D04C7"/>
    <w:rsid w:val="000D06C9"/>
    <w:rsid w:val="000D075B"/>
    <w:rsid w:val="000D08BB"/>
    <w:rsid w:val="000D0986"/>
    <w:rsid w:val="000D0A81"/>
    <w:rsid w:val="000D0B19"/>
    <w:rsid w:val="000D0DA2"/>
    <w:rsid w:val="000D10EC"/>
    <w:rsid w:val="000D14B5"/>
    <w:rsid w:val="000D155D"/>
    <w:rsid w:val="000D1750"/>
    <w:rsid w:val="000D198F"/>
    <w:rsid w:val="000D1A59"/>
    <w:rsid w:val="000D1C3D"/>
    <w:rsid w:val="000D1C4D"/>
    <w:rsid w:val="000D1CCF"/>
    <w:rsid w:val="000D1E72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1FD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467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A3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D22"/>
    <w:rsid w:val="000D7E16"/>
    <w:rsid w:val="000D7FD2"/>
    <w:rsid w:val="000E00E0"/>
    <w:rsid w:val="000E0127"/>
    <w:rsid w:val="000E032B"/>
    <w:rsid w:val="000E03F3"/>
    <w:rsid w:val="000E0555"/>
    <w:rsid w:val="000E0807"/>
    <w:rsid w:val="000E0E22"/>
    <w:rsid w:val="000E0F14"/>
    <w:rsid w:val="000E131E"/>
    <w:rsid w:val="000E1469"/>
    <w:rsid w:val="000E16A8"/>
    <w:rsid w:val="000E182E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44C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EE1"/>
    <w:rsid w:val="000E4F05"/>
    <w:rsid w:val="000E548B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0D6F"/>
    <w:rsid w:val="000F1208"/>
    <w:rsid w:val="000F12BE"/>
    <w:rsid w:val="000F17A7"/>
    <w:rsid w:val="000F1A4E"/>
    <w:rsid w:val="000F1C0A"/>
    <w:rsid w:val="000F1F5D"/>
    <w:rsid w:val="000F2363"/>
    <w:rsid w:val="000F2480"/>
    <w:rsid w:val="000F24BC"/>
    <w:rsid w:val="000F25CD"/>
    <w:rsid w:val="000F2791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3E45"/>
    <w:rsid w:val="000F3EEB"/>
    <w:rsid w:val="000F4174"/>
    <w:rsid w:val="000F4448"/>
    <w:rsid w:val="000F4960"/>
    <w:rsid w:val="000F4CF0"/>
    <w:rsid w:val="000F4DAF"/>
    <w:rsid w:val="000F4ED4"/>
    <w:rsid w:val="000F5155"/>
    <w:rsid w:val="000F522B"/>
    <w:rsid w:val="000F5626"/>
    <w:rsid w:val="000F5759"/>
    <w:rsid w:val="000F5D4C"/>
    <w:rsid w:val="000F5DC6"/>
    <w:rsid w:val="000F5E2D"/>
    <w:rsid w:val="000F63E2"/>
    <w:rsid w:val="000F644E"/>
    <w:rsid w:val="000F64F1"/>
    <w:rsid w:val="000F6616"/>
    <w:rsid w:val="000F6776"/>
    <w:rsid w:val="000F680B"/>
    <w:rsid w:val="000F6FAE"/>
    <w:rsid w:val="000F7067"/>
    <w:rsid w:val="000F713D"/>
    <w:rsid w:val="000F75CA"/>
    <w:rsid w:val="000F75D4"/>
    <w:rsid w:val="000F7F4A"/>
    <w:rsid w:val="00100100"/>
    <w:rsid w:val="001001C3"/>
    <w:rsid w:val="001004BD"/>
    <w:rsid w:val="00100783"/>
    <w:rsid w:val="00100804"/>
    <w:rsid w:val="00100866"/>
    <w:rsid w:val="00100A72"/>
    <w:rsid w:val="00100BA8"/>
    <w:rsid w:val="00100DCD"/>
    <w:rsid w:val="001011F8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6DE"/>
    <w:rsid w:val="0010280E"/>
    <w:rsid w:val="001028B3"/>
    <w:rsid w:val="00102B00"/>
    <w:rsid w:val="00102B60"/>
    <w:rsid w:val="0010323D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11"/>
    <w:rsid w:val="00106C37"/>
    <w:rsid w:val="00106DED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8A"/>
    <w:rsid w:val="001118F6"/>
    <w:rsid w:val="00111C4C"/>
    <w:rsid w:val="00111CA6"/>
    <w:rsid w:val="00111E77"/>
    <w:rsid w:val="00111F79"/>
    <w:rsid w:val="001122B3"/>
    <w:rsid w:val="001123C4"/>
    <w:rsid w:val="00112751"/>
    <w:rsid w:val="00112802"/>
    <w:rsid w:val="00112A0D"/>
    <w:rsid w:val="00112A49"/>
    <w:rsid w:val="00112B86"/>
    <w:rsid w:val="00112E61"/>
    <w:rsid w:val="0011315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744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C35"/>
    <w:rsid w:val="00116E8E"/>
    <w:rsid w:val="00116F8D"/>
    <w:rsid w:val="00116FDC"/>
    <w:rsid w:val="001171F4"/>
    <w:rsid w:val="0011726A"/>
    <w:rsid w:val="00117290"/>
    <w:rsid w:val="001174EA"/>
    <w:rsid w:val="0011765B"/>
    <w:rsid w:val="00117716"/>
    <w:rsid w:val="00117776"/>
    <w:rsid w:val="00117797"/>
    <w:rsid w:val="001177A4"/>
    <w:rsid w:val="00117D16"/>
    <w:rsid w:val="00117D98"/>
    <w:rsid w:val="00117DF1"/>
    <w:rsid w:val="00120083"/>
    <w:rsid w:val="001203BF"/>
    <w:rsid w:val="001203DF"/>
    <w:rsid w:val="00120434"/>
    <w:rsid w:val="00120896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B4D"/>
    <w:rsid w:val="00122C0A"/>
    <w:rsid w:val="00122DCA"/>
    <w:rsid w:val="00122F49"/>
    <w:rsid w:val="0012315E"/>
    <w:rsid w:val="00123264"/>
    <w:rsid w:val="00123411"/>
    <w:rsid w:val="00123577"/>
    <w:rsid w:val="0012386E"/>
    <w:rsid w:val="00123B93"/>
    <w:rsid w:val="00123E86"/>
    <w:rsid w:val="00123F38"/>
    <w:rsid w:val="0012423F"/>
    <w:rsid w:val="001244D4"/>
    <w:rsid w:val="00124517"/>
    <w:rsid w:val="001246F6"/>
    <w:rsid w:val="0012471E"/>
    <w:rsid w:val="0012472F"/>
    <w:rsid w:val="0012487E"/>
    <w:rsid w:val="001249FE"/>
    <w:rsid w:val="00124C05"/>
    <w:rsid w:val="00124E81"/>
    <w:rsid w:val="00125355"/>
    <w:rsid w:val="00125487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6FD0"/>
    <w:rsid w:val="00127589"/>
    <w:rsid w:val="0012774C"/>
    <w:rsid w:val="00127B2C"/>
    <w:rsid w:val="00127DBA"/>
    <w:rsid w:val="0013000F"/>
    <w:rsid w:val="00130207"/>
    <w:rsid w:val="00130241"/>
    <w:rsid w:val="0013031B"/>
    <w:rsid w:val="0013034C"/>
    <w:rsid w:val="0013049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AF6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5A6"/>
    <w:rsid w:val="0013464F"/>
    <w:rsid w:val="001349ED"/>
    <w:rsid w:val="00134AC6"/>
    <w:rsid w:val="00134DD7"/>
    <w:rsid w:val="0013518D"/>
    <w:rsid w:val="001352AD"/>
    <w:rsid w:val="001352C2"/>
    <w:rsid w:val="001359A5"/>
    <w:rsid w:val="0013608B"/>
    <w:rsid w:val="00136112"/>
    <w:rsid w:val="0013637D"/>
    <w:rsid w:val="00136554"/>
    <w:rsid w:val="00136AC0"/>
    <w:rsid w:val="00136B45"/>
    <w:rsid w:val="00136D47"/>
    <w:rsid w:val="00136DC2"/>
    <w:rsid w:val="00136E74"/>
    <w:rsid w:val="00136F73"/>
    <w:rsid w:val="00137605"/>
    <w:rsid w:val="001377D7"/>
    <w:rsid w:val="00137B74"/>
    <w:rsid w:val="00137BBA"/>
    <w:rsid w:val="00137BF6"/>
    <w:rsid w:val="00140077"/>
    <w:rsid w:val="001400D7"/>
    <w:rsid w:val="001403D1"/>
    <w:rsid w:val="0014040D"/>
    <w:rsid w:val="00140526"/>
    <w:rsid w:val="00140670"/>
    <w:rsid w:val="001407B8"/>
    <w:rsid w:val="00140BF0"/>
    <w:rsid w:val="00140D56"/>
    <w:rsid w:val="00141215"/>
    <w:rsid w:val="00141355"/>
    <w:rsid w:val="001413B0"/>
    <w:rsid w:val="00141626"/>
    <w:rsid w:val="00141773"/>
    <w:rsid w:val="0014190E"/>
    <w:rsid w:val="00141954"/>
    <w:rsid w:val="0014195B"/>
    <w:rsid w:val="00141B55"/>
    <w:rsid w:val="00141BC6"/>
    <w:rsid w:val="00141C08"/>
    <w:rsid w:val="00141CD5"/>
    <w:rsid w:val="00141CEB"/>
    <w:rsid w:val="00141FB5"/>
    <w:rsid w:val="00141FE0"/>
    <w:rsid w:val="001422E6"/>
    <w:rsid w:val="0014285F"/>
    <w:rsid w:val="001431ED"/>
    <w:rsid w:val="00143278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869"/>
    <w:rsid w:val="00144D9D"/>
    <w:rsid w:val="00144E77"/>
    <w:rsid w:val="00144F3C"/>
    <w:rsid w:val="00145062"/>
    <w:rsid w:val="0014564F"/>
    <w:rsid w:val="00145B81"/>
    <w:rsid w:val="00145BB9"/>
    <w:rsid w:val="00145E40"/>
    <w:rsid w:val="001461FB"/>
    <w:rsid w:val="0014630F"/>
    <w:rsid w:val="001467DF"/>
    <w:rsid w:val="00146D3C"/>
    <w:rsid w:val="00146F37"/>
    <w:rsid w:val="0014707D"/>
    <w:rsid w:val="001474B1"/>
    <w:rsid w:val="00147506"/>
    <w:rsid w:val="0014776C"/>
    <w:rsid w:val="001477AD"/>
    <w:rsid w:val="00147858"/>
    <w:rsid w:val="00147AE7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1F40"/>
    <w:rsid w:val="001521A1"/>
    <w:rsid w:val="00152455"/>
    <w:rsid w:val="00152B5D"/>
    <w:rsid w:val="00152CBC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C46"/>
    <w:rsid w:val="00155D0A"/>
    <w:rsid w:val="00155E23"/>
    <w:rsid w:val="0015614D"/>
    <w:rsid w:val="00156162"/>
    <w:rsid w:val="00156237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02B"/>
    <w:rsid w:val="001612F6"/>
    <w:rsid w:val="00161304"/>
    <w:rsid w:val="00161415"/>
    <w:rsid w:val="00161436"/>
    <w:rsid w:val="00161439"/>
    <w:rsid w:val="0016168B"/>
    <w:rsid w:val="001618A0"/>
    <w:rsid w:val="0016196B"/>
    <w:rsid w:val="00161C39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7F1"/>
    <w:rsid w:val="00163811"/>
    <w:rsid w:val="00163960"/>
    <w:rsid w:val="00163A55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6D8"/>
    <w:rsid w:val="00167A3E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2A6"/>
    <w:rsid w:val="001736DD"/>
    <w:rsid w:val="00173766"/>
    <w:rsid w:val="00173B5C"/>
    <w:rsid w:val="00173CAA"/>
    <w:rsid w:val="00173EC4"/>
    <w:rsid w:val="00174085"/>
    <w:rsid w:val="001740B5"/>
    <w:rsid w:val="00174137"/>
    <w:rsid w:val="00174497"/>
    <w:rsid w:val="00174701"/>
    <w:rsid w:val="0017473C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D2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4F6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F8D"/>
    <w:rsid w:val="00185397"/>
    <w:rsid w:val="001853B3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B1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76C"/>
    <w:rsid w:val="00192D1C"/>
    <w:rsid w:val="00192F3A"/>
    <w:rsid w:val="00192F42"/>
    <w:rsid w:val="00193420"/>
    <w:rsid w:val="00193885"/>
    <w:rsid w:val="00193ADB"/>
    <w:rsid w:val="00193C23"/>
    <w:rsid w:val="00193C7B"/>
    <w:rsid w:val="00193E9B"/>
    <w:rsid w:val="00193F97"/>
    <w:rsid w:val="00193FA8"/>
    <w:rsid w:val="001944C7"/>
    <w:rsid w:val="00194513"/>
    <w:rsid w:val="001945BC"/>
    <w:rsid w:val="001947FC"/>
    <w:rsid w:val="00194845"/>
    <w:rsid w:val="0019489D"/>
    <w:rsid w:val="00194E69"/>
    <w:rsid w:val="00195657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BCE"/>
    <w:rsid w:val="00196DF5"/>
    <w:rsid w:val="001973A5"/>
    <w:rsid w:val="00197550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413"/>
    <w:rsid w:val="001A0532"/>
    <w:rsid w:val="001A057B"/>
    <w:rsid w:val="001A0754"/>
    <w:rsid w:val="001A0E1F"/>
    <w:rsid w:val="001A11D9"/>
    <w:rsid w:val="001A1311"/>
    <w:rsid w:val="001A1B2B"/>
    <w:rsid w:val="001A1BB1"/>
    <w:rsid w:val="001A1F27"/>
    <w:rsid w:val="001A221C"/>
    <w:rsid w:val="001A226A"/>
    <w:rsid w:val="001A2271"/>
    <w:rsid w:val="001A2291"/>
    <w:rsid w:val="001A24B0"/>
    <w:rsid w:val="001A2C88"/>
    <w:rsid w:val="001A2F89"/>
    <w:rsid w:val="001A3398"/>
    <w:rsid w:val="001A3491"/>
    <w:rsid w:val="001A3628"/>
    <w:rsid w:val="001A3BEE"/>
    <w:rsid w:val="001A4036"/>
    <w:rsid w:val="001A4736"/>
    <w:rsid w:val="001A487D"/>
    <w:rsid w:val="001A4C5B"/>
    <w:rsid w:val="001A4DEF"/>
    <w:rsid w:val="001A5071"/>
    <w:rsid w:val="001A50AE"/>
    <w:rsid w:val="001A5338"/>
    <w:rsid w:val="001A5430"/>
    <w:rsid w:val="001A549F"/>
    <w:rsid w:val="001A57CB"/>
    <w:rsid w:val="001A592E"/>
    <w:rsid w:val="001A6090"/>
    <w:rsid w:val="001A613A"/>
    <w:rsid w:val="001A61D7"/>
    <w:rsid w:val="001A626A"/>
    <w:rsid w:val="001A6290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0F"/>
    <w:rsid w:val="001A6E8F"/>
    <w:rsid w:val="001A7510"/>
    <w:rsid w:val="001A76CE"/>
    <w:rsid w:val="001A7980"/>
    <w:rsid w:val="001A79E5"/>
    <w:rsid w:val="001A7A2A"/>
    <w:rsid w:val="001A7A62"/>
    <w:rsid w:val="001A7D31"/>
    <w:rsid w:val="001A7DAB"/>
    <w:rsid w:val="001B0099"/>
    <w:rsid w:val="001B03ED"/>
    <w:rsid w:val="001B0491"/>
    <w:rsid w:val="001B049E"/>
    <w:rsid w:val="001B0716"/>
    <w:rsid w:val="001B08FF"/>
    <w:rsid w:val="001B0974"/>
    <w:rsid w:val="001B097C"/>
    <w:rsid w:val="001B0FD8"/>
    <w:rsid w:val="001B13D7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0"/>
    <w:rsid w:val="001B2E69"/>
    <w:rsid w:val="001B308F"/>
    <w:rsid w:val="001B313F"/>
    <w:rsid w:val="001B38A7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14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767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C97"/>
    <w:rsid w:val="001C0D86"/>
    <w:rsid w:val="001C0EC9"/>
    <w:rsid w:val="001C0F69"/>
    <w:rsid w:val="001C0FAD"/>
    <w:rsid w:val="001C12CE"/>
    <w:rsid w:val="001C138F"/>
    <w:rsid w:val="001C1568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6A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18"/>
    <w:rsid w:val="001C40BD"/>
    <w:rsid w:val="001C43AB"/>
    <w:rsid w:val="001C4445"/>
    <w:rsid w:val="001C44BC"/>
    <w:rsid w:val="001C4647"/>
    <w:rsid w:val="001C48C6"/>
    <w:rsid w:val="001C4C02"/>
    <w:rsid w:val="001C4C2D"/>
    <w:rsid w:val="001C555B"/>
    <w:rsid w:val="001C5EFB"/>
    <w:rsid w:val="001C6226"/>
    <w:rsid w:val="001C6451"/>
    <w:rsid w:val="001C6A29"/>
    <w:rsid w:val="001C6AE4"/>
    <w:rsid w:val="001C6B04"/>
    <w:rsid w:val="001C6B5F"/>
    <w:rsid w:val="001C6BE9"/>
    <w:rsid w:val="001C6C55"/>
    <w:rsid w:val="001C6D65"/>
    <w:rsid w:val="001C6D96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E90"/>
    <w:rsid w:val="001D1FB6"/>
    <w:rsid w:val="001D2061"/>
    <w:rsid w:val="001D28CD"/>
    <w:rsid w:val="001D2A44"/>
    <w:rsid w:val="001D2D4E"/>
    <w:rsid w:val="001D2D65"/>
    <w:rsid w:val="001D2D6D"/>
    <w:rsid w:val="001D3145"/>
    <w:rsid w:val="001D334D"/>
    <w:rsid w:val="001D3808"/>
    <w:rsid w:val="001D4025"/>
    <w:rsid w:val="001D40A9"/>
    <w:rsid w:val="001D475D"/>
    <w:rsid w:val="001D489E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260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A9"/>
    <w:rsid w:val="001D78D8"/>
    <w:rsid w:val="001D7B14"/>
    <w:rsid w:val="001E0285"/>
    <w:rsid w:val="001E0466"/>
    <w:rsid w:val="001E0744"/>
    <w:rsid w:val="001E092F"/>
    <w:rsid w:val="001E0A58"/>
    <w:rsid w:val="001E0B1F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1FD7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652"/>
    <w:rsid w:val="001E6E00"/>
    <w:rsid w:val="001E6EAC"/>
    <w:rsid w:val="001E6EC0"/>
    <w:rsid w:val="001E7089"/>
    <w:rsid w:val="001E720A"/>
    <w:rsid w:val="001E74C5"/>
    <w:rsid w:val="001E76AB"/>
    <w:rsid w:val="001E7766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1EF0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3A4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4CB0"/>
    <w:rsid w:val="001F57FF"/>
    <w:rsid w:val="001F592C"/>
    <w:rsid w:val="001F5AB3"/>
    <w:rsid w:val="001F5D01"/>
    <w:rsid w:val="001F5E0C"/>
    <w:rsid w:val="001F6114"/>
    <w:rsid w:val="001F6225"/>
    <w:rsid w:val="001F6284"/>
    <w:rsid w:val="001F63AB"/>
    <w:rsid w:val="001F65C8"/>
    <w:rsid w:val="001F6613"/>
    <w:rsid w:val="001F6907"/>
    <w:rsid w:val="001F69CD"/>
    <w:rsid w:val="001F6BD6"/>
    <w:rsid w:val="001F715E"/>
    <w:rsid w:val="001F75D4"/>
    <w:rsid w:val="001F76BC"/>
    <w:rsid w:val="001F78CE"/>
    <w:rsid w:val="001F7949"/>
    <w:rsid w:val="001F7D44"/>
    <w:rsid w:val="001F7F9F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2DE1"/>
    <w:rsid w:val="002030C1"/>
    <w:rsid w:val="00203176"/>
    <w:rsid w:val="002031AA"/>
    <w:rsid w:val="0020331B"/>
    <w:rsid w:val="0020360F"/>
    <w:rsid w:val="00203F81"/>
    <w:rsid w:val="002041EC"/>
    <w:rsid w:val="00204366"/>
    <w:rsid w:val="002044A4"/>
    <w:rsid w:val="00204579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4DD"/>
    <w:rsid w:val="00205637"/>
    <w:rsid w:val="002058DE"/>
    <w:rsid w:val="00205AE7"/>
    <w:rsid w:val="00205B13"/>
    <w:rsid w:val="00205C74"/>
    <w:rsid w:val="00205EFD"/>
    <w:rsid w:val="00205F43"/>
    <w:rsid w:val="002064F5"/>
    <w:rsid w:val="002065A7"/>
    <w:rsid w:val="002066D8"/>
    <w:rsid w:val="00206750"/>
    <w:rsid w:val="0020696D"/>
    <w:rsid w:val="00206A08"/>
    <w:rsid w:val="00206FB3"/>
    <w:rsid w:val="00206FC1"/>
    <w:rsid w:val="0020701D"/>
    <w:rsid w:val="002070A4"/>
    <w:rsid w:val="002073BD"/>
    <w:rsid w:val="00207713"/>
    <w:rsid w:val="00207916"/>
    <w:rsid w:val="00207D75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6DD"/>
    <w:rsid w:val="002129A2"/>
    <w:rsid w:val="00212C9C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17C"/>
    <w:rsid w:val="00216258"/>
    <w:rsid w:val="00216370"/>
    <w:rsid w:val="002164D2"/>
    <w:rsid w:val="00216598"/>
    <w:rsid w:val="00216619"/>
    <w:rsid w:val="00216622"/>
    <w:rsid w:val="002166C0"/>
    <w:rsid w:val="00216773"/>
    <w:rsid w:val="00217034"/>
    <w:rsid w:val="002171B5"/>
    <w:rsid w:val="0021732A"/>
    <w:rsid w:val="002176E2"/>
    <w:rsid w:val="00217C08"/>
    <w:rsid w:val="00217F69"/>
    <w:rsid w:val="00220869"/>
    <w:rsid w:val="00220AAB"/>
    <w:rsid w:val="00220DEF"/>
    <w:rsid w:val="00220ED1"/>
    <w:rsid w:val="00220F11"/>
    <w:rsid w:val="0022101F"/>
    <w:rsid w:val="002212F4"/>
    <w:rsid w:val="002213D3"/>
    <w:rsid w:val="0022180B"/>
    <w:rsid w:val="0022194A"/>
    <w:rsid w:val="00221DF0"/>
    <w:rsid w:val="00221F2D"/>
    <w:rsid w:val="002220FC"/>
    <w:rsid w:val="00222140"/>
    <w:rsid w:val="00222154"/>
    <w:rsid w:val="002223AC"/>
    <w:rsid w:val="00222531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4F56"/>
    <w:rsid w:val="00225280"/>
    <w:rsid w:val="0022538C"/>
    <w:rsid w:val="002255F7"/>
    <w:rsid w:val="00225EEC"/>
    <w:rsid w:val="002262DC"/>
    <w:rsid w:val="0022647F"/>
    <w:rsid w:val="0022656E"/>
    <w:rsid w:val="00226756"/>
    <w:rsid w:val="002267A8"/>
    <w:rsid w:val="002267F6"/>
    <w:rsid w:val="00226B70"/>
    <w:rsid w:val="00226BDA"/>
    <w:rsid w:val="00226C6A"/>
    <w:rsid w:val="00226F80"/>
    <w:rsid w:val="00226F98"/>
    <w:rsid w:val="0022717C"/>
    <w:rsid w:val="00227201"/>
    <w:rsid w:val="002276BF"/>
    <w:rsid w:val="002278B1"/>
    <w:rsid w:val="00227B13"/>
    <w:rsid w:val="00227D3B"/>
    <w:rsid w:val="00227F69"/>
    <w:rsid w:val="002303A6"/>
    <w:rsid w:val="00230544"/>
    <w:rsid w:val="002305EC"/>
    <w:rsid w:val="002307CA"/>
    <w:rsid w:val="0023086E"/>
    <w:rsid w:val="00230AA3"/>
    <w:rsid w:val="00230DF4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AE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C6A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4F8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5EA"/>
    <w:rsid w:val="002427C6"/>
    <w:rsid w:val="00242998"/>
    <w:rsid w:val="00242C5A"/>
    <w:rsid w:val="00242DBD"/>
    <w:rsid w:val="00243203"/>
    <w:rsid w:val="002433B7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DDD"/>
    <w:rsid w:val="00244EF0"/>
    <w:rsid w:val="002452F0"/>
    <w:rsid w:val="002453AC"/>
    <w:rsid w:val="002453BF"/>
    <w:rsid w:val="00245743"/>
    <w:rsid w:val="00245B90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BE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0A"/>
    <w:rsid w:val="00252AF1"/>
    <w:rsid w:val="00252C3C"/>
    <w:rsid w:val="00252CE0"/>
    <w:rsid w:val="00252E9A"/>
    <w:rsid w:val="0025313C"/>
    <w:rsid w:val="00253238"/>
    <w:rsid w:val="0025355F"/>
    <w:rsid w:val="00253677"/>
    <w:rsid w:val="00253761"/>
    <w:rsid w:val="0025379D"/>
    <w:rsid w:val="0025393E"/>
    <w:rsid w:val="002539B3"/>
    <w:rsid w:val="00253B32"/>
    <w:rsid w:val="00253BA5"/>
    <w:rsid w:val="00253EB9"/>
    <w:rsid w:val="0025400B"/>
    <w:rsid w:val="0025443B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A4F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645"/>
    <w:rsid w:val="00262A58"/>
    <w:rsid w:val="00262FB5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59A5"/>
    <w:rsid w:val="00266066"/>
    <w:rsid w:val="00266299"/>
    <w:rsid w:val="0026630F"/>
    <w:rsid w:val="002663A0"/>
    <w:rsid w:val="002667DE"/>
    <w:rsid w:val="00266967"/>
    <w:rsid w:val="00266A78"/>
    <w:rsid w:val="00266A8D"/>
    <w:rsid w:val="00266D6D"/>
    <w:rsid w:val="00266D72"/>
    <w:rsid w:val="00266DEE"/>
    <w:rsid w:val="00267197"/>
    <w:rsid w:val="002671AC"/>
    <w:rsid w:val="002671B8"/>
    <w:rsid w:val="0026720A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06"/>
    <w:rsid w:val="00271C4B"/>
    <w:rsid w:val="00271DD9"/>
    <w:rsid w:val="00271E77"/>
    <w:rsid w:val="0027212B"/>
    <w:rsid w:val="0027221B"/>
    <w:rsid w:val="002724A4"/>
    <w:rsid w:val="002724DF"/>
    <w:rsid w:val="00272652"/>
    <w:rsid w:val="00272A86"/>
    <w:rsid w:val="00272E03"/>
    <w:rsid w:val="00272EB5"/>
    <w:rsid w:val="002730DE"/>
    <w:rsid w:val="00273691"/>
    <w:rsid w:val="002736DB"/>
    <w:rsid w:val="002738A9"/>
    <w:rsid w:val="00273B55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4C"/>
    <w:rsid w:val="00274DF5"/>
    <w:rsid w:val="00275258"/>
    <w:rsid w:val="002754AE"/>
    <w:rsid w:val="00275527"/>
    <w:rsid w:val="002758E5"/>
    <w:rsid w:val="00275C1A"/>
    <w:rsid w:val="00275F34"/>
    <w:rsid w:val="00276613"/>
    <w:rsid w:val="00276712"/>
    <w:rsid w:val="002767E6"/>
    <w:rsid w:val="002768B0"/>
    <w:rsid w:val="00276A7C"/>
    <w:rsid w:val="00276AA7"/>
    <w:rsid w:val="00276AFC"/>
    <w:rsid w:val="00276CA5"/>
    <w:rsid w:val="00276DAA"/>
    <w:rsid w:val="00276DE6"/>
    <w:rsid w:val="00276E1D"/>
    <w:rsid w:val="0027704B"/>
    <w:rsid w:val="002771C0"/>
    <w:rsid w:val="00277778"/>
    <w:rsid w:val="00277C8A"/>
    <w:rsid w:val="00277E3C"/>
    <w:rsid w:val="00277F65"/>
    <w:rsid w:val="00277F6D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AA4"/>
    <w:rsid w:val="00283BF2"/>
    <w:rsid w:val="00283D49"/>
    <w:rsid w:val="00284099"/>
    <w:rsid w:val="00284B76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69F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1FF7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2C6F"/>
    <w:rsid w:val="00292CF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5F9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03F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31"/>
    <w:rsid w:val="002A33A1"/>
    <w:rsid w:val="002A346D"/>
    <w:rsid w:val="002A384B"/>
    <w:rsid w:val="002A391D"/>
    <w:rsid w:val="002A3B27"/>
    <w:rsid w:val="002A3B95"/>
    <w:rsid w:val="002A3C75"/>
    <w:rsid w:val="002A424B"/>
    <w:rsid w:val="002A43AF"/>
    <w:rsid w:val="002A4602"/>
    <w:rsid w:val="002A4A92"/>
    <w:rsid w:val="002A4B37"/>
    <w:rsid w:val="002A4CC6"/>
    <w:rsid w:val="002A4ED6"/>
    <w:rsid w:val="002A4F7F"/>
    <w:rsid w:val="002A5046"/>
    <w:rsid w:val="002A5145"/>
    <w:rsid w:val="002A5365"/>
    <w:rsid w:val="002A5374"/>
    <w:rsid w:val="002A58CA"/>
    <w:rsid w:val="002A5B56"/>
    <w:rsid w:val="002A5C3E"/>
    <w:rsid w:val="002A5F0B"/>
    <w:rsid w:val="002A61BF"/>
    <w:rsid w:val="002A6581"/>
    <w:rsid w:val="002A6A3D"/>
    <w:rsid w:val="002A6C19"/>
    <w:rsid w:val="002A6CBB"/>
    <w:rsid w:val="002A718B"/>
    <w:rsid w:val="002A726E"/>
    <w:rsid w:val="002A72F3"/>
    <w:rsid w:val="002A75BD"/>
    <w:rsid w:val="002A763C"/>
    <w:rsid w:val="002A7EEA"/>
    <w:rsid w:val="002B0049"/>
    <w:rsid w:val="002B0C69"/>
    <w:rsid w:val="002B0E7A"/>
    <w:rsid w:val="002B1284"/>
    <w:rsid w:val="002B146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A93"/>
    <w:rsid w:val="002B3DBB"/>
    <w:rsid w:val="002B3FF5"/>
    <w:rsid w:val="002B43D8"/>
    <w:rsid w:val="002B483B"/>
    <w:rsid w:val="002B4941"/>
    <w:rsid w:val="002B4A81"/>
    <w:rsid w:val="002B4BB5"/>
    <w:rsid w:val="002B4C7B"/>
    <w:rsid w:val="002B4DF6"/>
    <w:rsid w:val="002B5003"/>
    <w:rsid w:val="002B5029"/>
    <w:rsid w:val="002B5186"/>
    <w:rsid w:val="002B526B"/>
    <w:rsid w:val="002B55ED"/>
    <w:rsid w:val="002B585A"/>
    <w:rsid w:val="002B5AF3"/>
    <w:rsid w:val="002B5D4B"/>
    <w:rsid w:val="002B5E80"/>
    <w:rsid w:val="002B5E90"/>
    <w:rsid w:val="002B62B8"/>
    <w:rsid w:val="002B6389"/>
    <w:rsid w:val="002B6450"/>
    <w:rsid w:val="002B650A"/>
    <w:rsid w:val="002B6826"/>
    <w:rsid w:val="002B6DF5"/>
    <w:rsid w:val="002B6FAD"/>
    <w:rsid w:val="002B7694"/>
    <w:rsid w:val="002B780A"/>
    <w:rsid w:val="002B7DA2"/>
    <w:rsid w:val="002B7E72"/>
    <w:rsid w:val="002B7FA5"/>
    <w:rsid w:val="002C0243"/>
    <w:rsid w:val="002C035E"/>
    <w:rsid w:val="002C0520"/>
    <w:rsid w:val="002C0602"/>
    <w:rsid w:val="002C0738"/>
    <w:rsid w:val="002C07C9"/>
    <w:rsid w:val="002C080B"/>
    <w:rsid w:val="002C0B87"/>
    <w:rsid w:val="002C0D51"/>
    <w:rsid w:val="002C0DF3"/>
    <w:rsid w:val="002C11EF"/>
    <w:rsid w:val="002C1304"/>
    <w:rsid w:val="002C16C7"/>
    <w:rsid w:val="002C17D3"/>
    <w:rsid w:val="002C1A74"/>
    <w:rsid w:val="002C1D9E"/>
    <w:rsid w:val="002C1EB9"/>
    <w:rsid w:val="002C20A7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4B2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F8E"/>
    <w:rsid w:val="002C6424"/>
    <w:rsid w:val="002C648C"/>
    <w:rsid w:val="002C64C4"/>
    <w:rsid w:val="002C6501"/>
    <w:rsid w:val="002C65BC"/>
    <w:rsid w:val="002C691D"/>
    <w:rsid w:val="002C6946"/>
    <w:rsid w:val="002C6A93"/>
    <w:rsid w:val="002C6BB1"/>
    <w:rsid w:val="002C6C3B"/>
    <w:rsid w:val="002C72CE"/>
    <w:rsid w:val="002C78D5"/>
    <w:rsid w:val="002C7A38"/>
    <w:rsid w:val="002C7DAC"/>
    <w:rsid w:val="002C7DF7"/>
    <w:rsid w:val="002C7E3D"/>
    <w:rsid w:val="002D0017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5F9"/>
    <w:rsid w:val="002D1FEB"/>
    <w:rsid w:val="002D2218"/>
    <w:rsid w:val="002D23B0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8EE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6C1"/>
    <w:rsid w:val="002D77ED"/>
    <w:rsid w:val="002D7B97"/>
    <w:rsid w:val="002D7D02"/>
    <w:rsid w:val="002D7D64"/>
    <w:rsid w:val="002D7E53"/>
    <w:rsid w:val="002E00DA"/>
    <w:rsid w:val="002E0145"/>
    <w:rsid w:val="002E0697"/>
    <w:rsid w:val="002E08F6"/>
    <w:rsid w:val="002E0C96"/>
    <w:rsid w:val="002E0E61"/>
    <w:rsid w:val="002E1016"/>
    <w:rsid w:val="002E119B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191"/>
    <w:rsid w:val="002E4272"/>
    <w:rsid w:val="002E4273"/>
    <w:rsid w:val="002E42E3"/>
    <w:rsid w:val="002E4355"/>
    <w:rsid w:val="002E47FF"/>
    <w:rsid w:val="002E48A4"/>
    <w:rsid w:val="002E49DC"/>
    <w:rsid w:val="002E4C05"/>
    <w:rsid w:val="002E4EF2"/>
    <w:rsid w:val="002E5524"/>
    <w:rsid w:val="002E55CD"/>
    <w:rsid w:val="002E5709"/>
    <w:rsid w:val="002E57C4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6FE3"/>
    <w:rsid w:val="002E7759"/>
    <w:rsid w:val="002E788A"/>
    <w:rsid w:val="002E7A48"/>
    <w:rsid w:val="002E7D83"/>
    <w:rsid w:val="002E7F7E"/>
    <w:rsid w:val="002F005E"/>
    <w:rsid w:val="002F008F"/>
    <w:rsid w:val="002F04AA"/>
    <w:rsid w:val="002F04D7"/>
    <w:rsid w:val="002F055E"/>
    <w:rsid w:val="002F0596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D3D"/>
    <w:rsid w:val="002F3EC4"/>
    <w:rsid w:val="002F3F2E"/>
    <w:rsid w:val="002F449C"/>
    <w:rsid w:val="002F465C"/>
    <w:rsid w:val="002F4814"/>
    <w:rsid w:val="002F497A"/>
    <w:rsid w:val="002F4DAB"/>
    <w:rsid w:val="002F58A5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2F79C3"/>
    <w:rsid w:val="002F7DFE"/>
    <w:rsid w:val="0030016C"/>
    <w:rsid w:val="00300183"/>
    <w:rsid w:val="00300362"/>
    <w:rsid w:val="003005C3"/>
    <w:rsid w:val="00300630"/>
    <w:rsid w:val="00300938"/>
    <w:rsid w:val="00300C4D"/>
    <w:rsid w:val="00300F20"/>
    <w:rsid w:val="00301155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2FDD"/>
    <w:rsid w:val="003032A7"/>
    <w:rsid w:val="0030368E"/>
    <w:rsid w:val="00303859"/>
    <w:rsid w:val="0030386D"/>
    <w:rsid w:val="003039F5"/>
    <w:rsid w:val="003043DF"/>
    <w:rsid w:val="00304481"/>
    <w:rsid w:val="00304678"/>
    <w:rsid w:val="0030474A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4E8"/>
    <w:rsid w:val="00305B8F"/>
    <w:rsid w:val="00305D5F"/>
    <w:rsid w:val="00306066"/>
    <w:rsid w:val="00306272"/>
    <w:rsid w:val="003064AB"/>
    <w:rsid w:val="00306690"/>
    <w:rsid w:val="0030691D"/>
    <w:rsid w:val="00306BC5"/>
    <w:rsid w:val="00306CE8"/>
    <w:rsid w:val="00306ECB"/>
    <w:rsid w:val="003070E8"/>
    <w:rsid w:val="003075DB"/>
    <w:rsid w:val="0030765C"/>
    <w:rsid w:val="003078B2"/>
    <w:rsid w:val="00307965"/>
    <w:rsid w:val="00307DA4"/>
    <w:rsid w:val="00307DD8"/>
    <w:rsid w:val="00307ED5"/>
    <w:rsid w:val="00310066"/>
    <w:rsid w:val="00310313"/>
    <w:rsid w:val="003105E5"/>
    <w:rsid w:val="0031083E"/>
    <w:rsid w:val="00310BED"/>
    <w:rsid w:val="00310DBE"/>
    <w:rsid w:val="00310ECD"/>
    <w:rsid w:val="00310EE4"/>
    <w:rsid w:val="003111CA"/>
    <w:rsid w:val="00311501"/>
    <w:rsid w:val="0031161B"/>
    <w:rsid w:val="00311808"/>
    <w:rsid w:val="00311B0D"/>
    <w:rsid w:val="00311DCA"/>
    <w:rsid w:val="00311E52"/>
    <w:rsid w:val="003120AE"/>
    <w:rsid w:val="00312284"/>
    <w:rsid w:val="00312963"/>
    <w:rsid w:val="00312A6B"/>
    <w:rsid w:val="00312BC4"/>
    <w:rsid w:val="003133AD"/>
    <w:rsid w:val="00313742"/>
    <w:rsid w:val="0031396A"/>
    <w:rsid w:val="003140E9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5F9"/>
    <w:rsid w:val="003168A9"/>
    <w:rsid w:val="00316903"/>
    <w:rsid w:val="00316A42"/>
    <w:rsid w:val="00316DE6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11A"/>
    <w:rsid w:val="003212AD"/>
    <w:rsid w:val="003212C4"/>
    <w:rsid w:val="003213FB"/>
    <w:rsid w:val="003215EF"/>
    <w:rsid w:val="00321634"/>
    <w:rsid w:val="0032188E"/>
    <w:rsid w:val="00321A64"/>
    <w:rsid w:val="00321BEF"/>
    <w:rsid w:val="00321C3C"/>
    <w:rsid w:val="00322008"/>
    <w:rsid w:val="003224E8"/>
    <w:rsid w:val="00322588"/>
    <w:rsid w:val="00322795"/>
    <w:rsid w:val="00322984"/>
    <w:rsid w:val="00322AA1"/>
    <w:rsid w:val="00322B2E"/>
    <w:rsid w:val="00322CDF"/>
    <w:rsid w:val="00322D25"/>
    <w:rsid w:val="00323109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6CD2"/>
    <w:rsid w:val="00327002"/>
    <w:rsid w:val="00327014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A47"/>
    <w:rsid w:val="00330CF2"/>
    <w:rsid w:val="00330E82"/>
    <w:rsid w:val="00331292"/>
    <w:rsid w:val="003312F3"/>
    <w:rsid w:val="00331624"/>
    <w:rsid w:val="0033162B"/>
    <w:rsid w:val="00331909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77D"/>
    <w:rsid w:val="003348C0"/>
    <w:rsid w:val="00334D1C"/>
    <w:rsid w:val="00334F1F"/>
    <w:rsid w:val="00335314"/>
    <w:rsid w:val="003353DF"/>
    <w:rsid w:val="003356C3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504"/>
    <w:rsid w:val="00341991"/>
    <w:rsid w:val="00341BC8"/>
    <w:rsid w:val="00341CE6"/>
    <w:rsid w:val="00342043"/>
    <w:rsid w:val="003425E0"/>
    <w:rsid w:val="00342627"/>
    <w:rsid w:val="0034268B"/>
    <w:rsid w:val="003427EC"/>
    <w:rsid w:val="00342B12"/>
    <w:rsid w:val="00342BCD"/>
    <w:rsid w:val="00342BD6"/>
    <w:rsid w:val="00342CEA"/>
    <w:rsid w:val="00343033"/>
    <w:rsid w:val="003431CC"/>
    <w:rsid w:val="003434F9"/>
    <w:rsid w:val="00343675"/>
    <w:rsid w:val="003438BA"/>
    <w:rsid w:val="00343972"/>
    <w:rsid w:val="00343C4C"/>
    <w:rsid w:val="00343D4F"/>
    <w:rsid w:val="00344282"/>
    <w:rsid w:val="003445E9"/>
    <w:rsid w:val="00344689"/>
    <w:rsid w:val="00344C5B"/>
    <w:rsid w:val="00344E54"/>
    <w:rsid w:val="003450A7"/>
    <w:rsid w:val="00345224"/>
    <w:rsid w:val="003455E5"/>
    <w:rsid w:val="00345626"/>
    <w:rsid w:val="00345717"/>
    <w:rsid w:val="00345873"/>
    <w:rsid w:val="0034590B"/>
    <w:rsid w:val="00345939"/>
    <w:rsid w:val="00345A12"/>
    <w:rsid w:val="00345A88"/>
    <w:rsid w:val="00345C6B"/>
    <w:rsid w:val="00345FD6"/>
    <w:rsid w:val="00346081"/>
    <w:rsid w:val="003460AE"/>
    <w:rsid w:val="00346124"/>
    <w:rsid w:val="0034626B"/>
    <w:rsid w:val="00346505"/>
    <w:rsid w:val="0034652E"/>
    <w:rsid w:val="003465B3"/>
    <w:rsid w:val="003467EE"/>
    <w:rsid w:val="00346863"/>
    <w:rsid w:val="00346D15"/>
    <w:rsid w:val="00346EA2"/>
    <w:rsid w:val="00346F33"/>
    <w:rsid w:val="003470F0"/>
    <w:rsid w:val="0034733B"/>
    <w:rsid w:val="00347558"/>
    <w:rsid w:val="003475DC"/>
    <w:rsid w:val="003477F6"/>
    <w:rsid w:val="003478C8"/>
    <w:rsid w:val="00347917"/>
    <w:rsid w:val="00347A6C"/>
    <w:rsid w:val="00347BE0"/>
    <w:rsid w:val="00347C57"/>
    <w:rsid w:val="00347CE9"/>
    <w:rsid w:val="00347E91"/>
    <w:rsid w:val="00350058"/>
    <w:rsid w:val="00350310"/>
    <w:rsid w:val="0035042B"/>
    <w:rsid w:val="0035049C"/>
    <w:rsid w:val="00350774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D80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4B4"/>
    <w:rsid w:val="003535A0"/>
    <w:rsid w:val="00353780"/>
    <w:rsid w:val="00353782"/>
    <w:rsid w:val="0035384C"/>
    <w:rsid w:val="003538FD"/>
    <w:rsid w:val="0035391B"/>
    <w:rsid w:val="00353FC8"/>
    <w:rsid w:val="00354097"/>
    <w:rsid w:val="003541BE"/>
    <w:rsid w:val="003541C0"/>
    <w:rsid w:val="0035433F"/>
    <w:rsid w:val="00354407"/>
    <w:rsid w:val="003544F1"/>
    <w:rsid w:val="00354579"/>
    <w:rsid w:val="00354A3D"/>
    <w:rsid w:val="00354B61"/>
    <w:rsid w:val="00354C79"/>
    <w:rsid w:val="00354D50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399"/>
    <w:rsid w:val="003577A2"/>
    <w:rsid w:val="00357808"/>
    <w:rsid w:val="00357BFA"/>
    <w:rsid w:val="00357DB7"/>
    <w:rsid w:val="003600AB"/>
    <w:rsid w:val="00360237"/>
    <w:rsid w:val="0036075B"/>
    <w:rsid w:val="003608BA"/>
    <w:rsid w:val="00360BB2"/>
    <w:rsid w:val="00360BE3"/>
    <w:rsid w:val="00361523"/>
    <w:rsid w:val="003617A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C3"/>
    <w:rsid w:val="00363EF2"/>
    <w:rsid w:val="0036410B"/>
    <w:rsid w:val="00364215"/>
    <w:rsid w:val="003643C1"/>
    <w:rsid w:val="00364621"/>
    <w:rsid w:val="00364E51"/>
    <w:rsid w:val="003650E4"/>
    <w:rsid w:val="00365231"/>
    <w:rsid w:val="0036531D"/>
    <w:rsid w:val="003655FB"/>
    <w:rsid w:val="003658BF"/>
    <w:rsid w:val="003659C2"/>
    <w:rsid w:val="00365A64"/>
    <w:rsid w:val="00365A8B"/>
    <w:rsid w:val="00365E79"/>
    <w:rsid w:val="00365FA7"/>
    <w:rsid w:val="00365FED"/>
    <w:rsid w:val="003660EC"/>
    <w:rsid w:val="0036619B"/>
    <w:rsid w:val="003661A1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87"/>
    <w:rsid w:val="00366ECA"/>
    <w:rsid w:val="003671C5"/>
    <w:rsid w:val="00367979"/>
    <w:rsid w:val="00367AA5"/>
    <w:rsid w:val="00367C5F"/>
    <w:rsid w:val="00367D2E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27D"/>
    <w:rsid w:val="003723D0"/>
    <w:rsid w:val="0037258B"/>
    <w:rsid w:val="00372672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6A"/>
    <w:rsid w:val="003751D8"/>
    <w:rsid w:val="00375249"/>
    <w:rsid w:val="003752F5"/>
    <w:rsid w:val="00375414"/>
    <w:rsid w:val="0037564C"/>
    <w:rsid w:val="00375797"/>
    <w:rsid w:val="0037585C"/>
    <w:rsid w:val="00375922"/>
    <w:rsid w:val="00375A52"/>
    <w:rsid w:val="00375E0C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5C7"/>
    <w:rsid w:val="00377788"/>
    <w:rsid w:val="003779AB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1C"/>
    <w:rsid w:val="00382AD8"/>
    <w:rsid w:val="00382C85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590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B3A"/>
    <w:rsid w:val="00392D12"/>
    <w:rsid w:val="00392E9D"/>
    <w:rsid w:val="00392F5F"/>
    <w:rsid w:val="00393372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9A0"/>
    <w:rsid w:val="00395AEF"/>
    <w:rsid w:val="00395DAA"/>
    <w:rsid w:val="003960C0"/>
    <w:rsid w:val="0039657F"/>
    <w:rsid w:val="003968F9"/>
    <w:rsid w:val="00396C69"/>
    <w:rsid w:val="00396C97"/>
    <w:rsid w:val="00396EC5"/>
    <w:rsid w:val="00397040"/>
    <w:rsid w:val="00397278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06F5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64"/>
    <w:rsid w:val="003A3C37"/>
    <w:rsid w:val="003A3C60"/>
    <w:rsid w:val="003A3EE6"/>
    <w:rsid w:val="003A428C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35E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63C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7B6"/>
    <w:rsid w:val="003B28DB"/>
    <w:rsid w:val="003B2ADD"/>
    <w:rsid w:val="003B2E28"/>
    <w:rsid w:val="003B2EA1"/>
    <w:rsid w:val="003B31CF"/>
    <w:rsid w:val="003B332E"/>
    <w:rsid w:val="003B35C9"/>
    <w:rsid w:val="003B3772"/>
    <w:rsid w:val="003B3808"/>
    <w:rsid w:val="003B3A45"/>
    <w:rsid w:val="003B3CB6"/>
    <w:rsid w:val="003B3F91"/>
    <w:rsid w:val="003B4045"/>
    <w:rsid w:val="003B427D"/>
    <w:rsid w:val="003B4663"/>
    <w:rsid w:val="003B472C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E82"/>
    <w:rsid w:val="003B5F04"/>
    <w:rsid w:val="003B5F22"/>
    <w:rsid w:val="003B600C"/>
    <w:rsid w:val="003B601E"/>
    <w:rsid w:val="003B6056"/>
    <w:rsid w:val="003B6063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035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43"/>
    <w:rsid w:val="003C0794"/>
    <w:rsid w:val="003C09C5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4BC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D14"/>
    <w:rsid w:val="003C4F7D"/>
    <w:rsid w:val="003C50F5"/>
    <w:rsid w:val="003C5132"/>
    <w:rsid w:val="003C5797"/>
    <w:rsid w:val="003C5DE7"/>
    <w:rsid w:val="003C5E9E"/>
    <w:rsid w:val="003C6178"/>
    <w:rsid w:val="003C630D"/>
    <w:rsid w:val="003C6509"/>
    <w:rsid w:val="003C65AF"/>
    <w:rsid w:val="003C69E5"/>
    <w:rsid w:val="003C7270"/>
    <w:rsid w:val="003C74DA"/>
    <w:rsid w:val="003C7598"/>
    <w:rsid w:val="003C76F6"/>
    <w:rsid w:val="003C79D5"/>
    <w:rsid w:val="003D00E9"/>
    <w:rsid w:val="003D01F8"/>
    <w:rsid w:val="003D02C8"/>
    <w:rsid w:val="003D03EB"/>
    <w:rsid w:val="003D051F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2DD"/>
    <w:rsid w:val="003D137F"/>
    <w:rsid w:val="003D1649"/>
    <w:rsid w:val="003D167C"/>
    <w:rsid w:val="003D16A4"/>
    <w:rsid w:val="003D17BA"/>
    <w:rsid w:val="003D18C7"/>
    <w:rsid w:val="003D1C50"/>
    <w:rsid w:val="003D2036"/>
    <w:rsid w:val="003D21AD"/>
    <w:rsid w:val="003D229A"/>
    <w:rsid w:val="003D2701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2A"/>
    <w:rsid w:val="003D45B5"/>
    <w:rsid w:val="003D48EC"/>
    <w:rsid w:val="003D4A9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C9"/>
    <w:rsid w:val="003D7D18"/>
    <w:rsid w:val="003E0335"/>
    <w:rsid w:val="003E06DD"/>
    <w:rsid w:val="003E07AF"/>
    <w:rsid w:val="003E09A1"/>
    <w:rsid w:val="003E0CE3"/>
    <w:rsid w:val="003E0CE5"/>
    <w:rsid w:val="003E0DCB"/>
    <w:rsid w:val="003E1060"/>
    <w:rsid w:val="003E128F"/>
    <w:rsid w:val="003E14C2"/>
    <w:rsid w:val="003E192D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92"/>
    <w:rsid w:val="003E4BF0"/>
    <w:rsid w:val="003E4F53"/>
    <w:rsid w:val="003E5268"/>
    <w:rsid w:val="003E535E"/>
    <w:rsid w:val="003E53E0"/>
    <w:rsid w:val="003E55AC"/>
    <w:rsid w:val="003E575F"/>
    <w:rsid w:val="003E589F"/>
    <w:rsid w:val="003E5A0D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44"/>
    <w:rsid w:val="003F0D61"/>
    <w:rsid w:val="003F0DBE"/>
    <w:rsid w:val="003F0ED6"/>
    <w:rsid w:val="003F0FE1"/>
    <w:rsid w:val="003F1057"/>
    <w:rsid w:val="003F1257"/>
    <w:rsid w:val="003F1319"/>
    <w:rsid w:val="003F133B"/>
    <w:rsid w:val="003F1713"/>
    <w:rsid w:val="003F19E4"/>
    <w:rsid w:val="003F1AD2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46C"/>
    <w:rsid w:val="003F457C"/>
    <w:rsid w:val="003F4716"/>
    <w:rsid w:val="003F4781"/>
    <w:rsid w:val="003F48DA"/>
    <w:rsid w:val="003F4A63"/>
    <w:rsid w:val="003F4C15"/>
    <w:rsid w:val="003F4C50"/>
    <w:rsid w:val="003F4D90"/>
    <w:rsid w:val="003F4E96"/>
    <w:rsid w:val="003F4EE6"/>
    <w:rsid w:val="003F4F48"/>
    <w:rsid w:val="003F5352"/>
    <w:rsid w:val="003F550F"/>
    <w:rsid w:val="003F56F8"/>
    <w:rsid w:val="003F5708"/>
    <w:rsid w:val="003F5724"/>
    <w:rsid w:val="003F5960"/>
    <w:rsid w:val="003F5999"/>
    <w:rsid w:val="003F62EB"/>
    <w:rsid w:val="003F65E8"/>
    <w:rsid w:val="003F669C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71C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CB3"/>
    <w:rsid w:val="00403F83"/>
    <w:rsid w:val="00404005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5E92"/>
    <w:rsid w:val="004061DA"/>
    <w:rsid w:val="004063A5"/>
    <w:rsid w:val="004063DF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51A"/>
    <w:rsid w:val="004105B9"/>
    <w:rsid w:val="004109E6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3D8D"/>
    <w:rsid w:val="004140BE"/>
    <w:rsid w:val="004146BA"/>
    <w:rsid w:val="004147C8"/>
    <w:rsid w:val="00414B30"/>
    <w:rsid w:val="00414F10"/>
    <w:rsid w:val="0041513D"/>
    <w:rsid w:val="0041526F"/>
    <w:rsid w:val="004152FA"/>
    <w:rsid w:val="00415303"/>
    <w:rsid w:val="00415356"/>
    <w:rsid w:val="0041596B"/>
    <w:rsid w:val="00415CB6"/>
    <w:rsid w:val="00415D98"/>
    <w:rsid w:val="00415DC3"/>
    <w:rsid w:val="00415E85"/>
    <w:rsid w:val="00416009"/>
    <w:rsid w:val="00416076"/>
    <w:rsid w:val="0041626A"/>
    <w:rsid w:val="004165FC"/>
    <w:rsid w:val="00416890"/>
    <w:rsid w:val="00416EF7"/>
    <w:rsid w:val="00417411"/>
    <w:rsid w:val="0041742F"/>
    <w:rsid w:val="004178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C50"/>
    <w:rsid w:val="00425CE5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CBE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294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64"/>
    <w:rsid w:val="004346B0"/>
    <w:rsid w:val="00434A38"/>
    <w:rsid w:val="00434B6C"/>
    <w:rsid w:val="00434B8A"/>
    <w:rsid w:val="00434D0C"/>
    <w:rsid w:val="00434F40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70"/>
    <w:rsid w:val="004379CA"/>
    <w:rsid w:val="004379E9"/>
    <w:rsid w:val="00437A1E"/>
    <w:rsid w:val="00437D3E"/>
    <w:rsid w:val="004402E8"/>
    <w:rsid w:val="0044045D"/>
    <w:rsid w:val="0044060A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74"/>
    <w:rsid w:val="004423E5"/>
    <w:rsid w:val="00442557"/>
    <w:rsid w:val="004425BD"/>
    <w:rsid w:val="004425EE"/>
    <w:rsid w:val="00442AB6"/>
    <w:rsid w:val="00443331"/>
    <w:rsid w:val="00443530"/>
    <w:rsid w:val="00443825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790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65C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834"/>
    <w:rsid w:val="00447B45"/>
    <w:rsid w:val="00447E08"/>
    <w:rsid w:val="00447EF3"/>
    <w:rsid w:val="00450261"/>
    <w:rsid w:val="00450319"/>
    <w:rsid w:val="0045042D"/>
    <w:rsid w:val="004505FE"/>
    <w:rsid w:val="0045108C"/>
    <w:rsid w:val="004511A8"/>
    <w:rsid w:val="004512CC"/>
    <w:rsid w:val="004512CF"/>
    <w:rsid w:val="00451548"/>
    <w:rsid w:val="00451582"/>
    <w:rsid w:val="004515CB"/>
    <w:rsid w:val="004516C1"/>
    <w:rsid w:val="004518C0"/>
    <w:rsid w:val="00451CEC"/>
    <w:rsid w:val="00451E31"/>
    <w:rsid w:val="00451E8F"/>
    <w:rsid w:val="004520D6"/>
    <w:rsid w:val="0045229A"/>
    <w:rsid w:val="00452362"/>
    <w:rsid w:val="00452365"/>
    <w:rsid w:val="0045250E"/>
    <w:rsid w:val="004526BF"/>
    <w:rsid w:val="004527FC"/>
    <w:rsid w:val="004529F7"/>
    <w:rsid w:val="00452D15"/>
    <w:rsid w:val="00452D5A"/>
    <w:rsid w:val="00452E59"/>
    <w:rsid w:val="00452FB4"/>
    <w:rsid w:val="00453020"/>
    <w:rsid w:val="00453131"/>
    <w:rsid w:val="004537C3"/>
    <w:rsid w:val="00453F19"/>
    <w:rsid w:val="00453F89"/>
    <w:rsid w:val="00454047"/>
    <w:rsid w:val="00454107"/>
    <w:rsid w:val="00454300"/>
    <w:rsid w:val="004543F9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875"/>
    <w:rsid w:val="00457E1C"/>
    <w:rsid w:val="00457ECC"/>
    <w:rsid w:val="00457F4B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39E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7F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5D9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201"/>
    <w:rsid w:val="0046738C"/>
    <w:rsid w:val="004673E6"/>
    <w:rsid w:val="004676A6"/>
    <w:rsid w:val="004677B0"/>
    <w:rsid w:val="00467964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38E"/>
    <w:rsid w:val="004727C2"/>
    <w:rsid w:val="004727C6"/>
    <w:rsid w:val="00472808"/>
    <w:rsid w:val="00472946"/>
    <w:rsid w:val="00472A2B"/>
    <w:rsid w:val="0047309D"/>
    <w:rsid w:val="004730D4"/>
    <w:rsid w:val="0047322D"/>
    <w:rsid w:val="00473F5A"/>
    <w:rsid w:val="00473FB4"/>
    <w:rsid w:val="00474069"/>
    <w:rsid w:val="004741DD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227"/>
    <w:rsid w:val="00477398"/>
    <w:rsid w:val="00477C6E"/>
    <w:rsid w:val="0048018C"/>
    <w:rsid w:val="004807AA"/>
    <w:rsid w:val="00480890"/>
    <w:rsid w:val="004808E2"/>
    <w:rsid w:val="00480AE1"/>
    <w:rsid w:val="00480C37"/>
    <w:rsid w:val="00480DB4"/>
    <w:rsid w:val="00480F3A"/>
    <w:rsid w:val="00480F9F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B8E"/>
    <w:rsid w:val="00482BA4"/>
    <w:rsid w:val="00482D18"/>
    <w:rsid w:val="00482F86"/>
    <w:rsid w:val="00483240"/>
    <w:rsid w:val="0048353F"/>
    <w:rsid w:val="0048378C"/>
    <w:rsid w:val="00483917"/>
    <w:rsid w:val="00483AE8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5FD9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B6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C88"/>
    <w:rsid w:val="004951B6"/>
    <w:rsid w:val="00495251"/>
    <w:rsid w:val="00495386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24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DE4"/>
    <w:rsid w:val="004A3E76"/>
    <w:rsid w:val="004A3E83"/>
    <w:rsid w:val="004A411C"/>
    <w:rsid w:val="004A46C1"/>
    <w:rsid w:val="004A485D"/>
    <w:rsid w:val="004A4AB4"/>
    <w:rsid w:val="004A4B73"/>
    <w:rsid w:val="004A4D55"/>
    <w:rsid w:val="004A4ED7"/>
    <w:rsid w:val="004A51B8"/>
    <w:rsid w:val="004A51E9"/>
    <w:rsid w:val="004A549D"/>
    <w:rsid w:val="004A5697"/>
    <w:rsid w:val="004A570B"/>
    <w:rsid w:val="004A5A58"/>
    <w:rsid w:val="004A5AE5"/>
    <w:rsid w:val="004A5DDE"/>
    <w:rsid w:val="004A64E8"/>
    <w:rsid w:val="004A65EE"/>
    <w:rsid w:val="004A69D8"/>
    <w:rsid w:val="004A6A14"/>
    <w:rsid w:val="004A70FC"/>
    <w:rsid w:val="004A790F"/>
    <w:rsid w:val="004A7989"/>
    <w:rsid w:val="004A7A0B"/>
    <w:rsid w:val="004A7A26"/>
    <w:rsid w:val="004B02B5"/>
    <w:rsid w:val="004B0308"/>
    <w:rsid w:val="004B0459"/>
    <w:rsid w:val="004B0667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78B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21A"/>
    <w:rsid w:val="004B44E6"/>
    <w:rsid w:val="004B4869"/>
    <w:rsid w:val="004B4892"/>
    <w:rsid w:val="004B4A96"/>
    <w:rsid w:val="004B4D23"/>
    <w:rsid w:val="004B4F5E"/>
    <w:rsid w:val="004B4FCA"/>
    <w:rsid w:val="004B508F"/>
    <w:rsid w:val="004B514A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6F7E"/>
    <w:rsid w:val="004B7199"/>
    <w:rsid w:val="004B71C1"/>
    <w:rsid w:val="004B753A"/>
    <w:rsid w:val="004B7752"/>
    <w:rsid w:val="004B77D5"/>
    <w:rsid w:val="004B7882"/>
    <w:rsid w:val="004B7A80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7F1"/>
    <w:rsid w:val="004C0990"/>
    <w:rsid w:val="004C0A6C"/>
    <w:rsid w:val="004C0A9A"/>
    <w:rsid w:val="004C0BD5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41E"/>
    <w:rsid w:val="004C2446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5F29"/>
    <w:rsid w:val="004C63B0"/>
    <w:rsid w:val="004C670F"/>
    <w:rsid w:val="004C6742"/>
    <w:rsid w:val="004C6755"/>
    <w:rsid w:val="004C6795"/>
    <w:rsid w:val="004C67B0"/>
    <w:rsid w:val="004C68B2"/>
    <w:rsid w:val="004C68C1"/>
    <w:rsid w:val="004C6A61"/>
    <w:rsid w:val="004C6CD4"/>
    <w:rsid w:val="004C6E5F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8D3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1F"/>
    <w:rsid w:val="004D2A6C"/>
    <w:rsid w:val="004D3163"/>
    <w:rsid w:val="004D32A7"/>
    <w:rsid w:val="004D330B"/>
    <w:rsid w:val="004D336C"/>
    <w:rsid w:val="004D33BB"/>
    <w:rsid w:val="004D3408"/>
    <w:rsid w:val="004D3FF0"/>
    <w:rsid w:val="004D41AA"/>
    <w:rsid w:val="004D4308"/>
    <w:rsid w:val="004D441F"/>
    <w:rsid w:val="004D44AC"/>
    <w:rsid w:val="004D4505"/>
    <w:rsid w:val="004D45F7"/>
    <w:rsid w:val="004D469A"/>
    <w:rsid w:val="004D49A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6E7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1A2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7C0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3C9"/>
    <w:rsid w:val="004E5453"/>
    <w:rsid w:val="004E546E"/>
    <w:rsid w:val="004E55EE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5E0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C1C"/>
    <w:rsid w:val="004F1D64"/>
    <w:rsid w:val="004F2186"/>
    <w:rsid w:val="004F21A5"/>
    <w:rsid w:val="004F2233"/>
    <w:rsid w:val="004F2391"/>
    <w:rsid w:val="004F23B0"/>
    <w:rsid w:val="004F2427"/>
    <w:rsid w:val="004F2500"/>
    <w:rsid w:val="004F2C50"/>
    <w:rsid w:val="004F2D06"/>
    <w:rsid w:val="004F39A9"/>
    <w:rsid w:val="004F39F8"/>
    <w:rsid w:val="004F3A04"/>
    <w:rsid w:val="004F3A2A"/>
    <w:rsid w:val="004F3A54"/>
    <w:rsid w:val="004F3DA0"/>
    <w:rsid w:val="004F44DC"/>
    <w:rsid w:val="004F489F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5F89"/>
    <w:rsid w:val="004F6633"/>
    <w:rsid w:val="004F6646"/>
    <w:rsid w:val="004F6A91"/>
    <w:rsid w:val="004F6BC3"/>
    <w:rsid w:val="004F6BFC"/>
    <w:rsid w:val="004F7052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AF5"/>
    <w:rsid w:val="00501D3A"/>
    <w:rsid w:val="00501E23"/>
    <w:rsid w:val="005026E7"/>
    <w:rsid w:val="00502BAC"/>
    <w:rsid w:val="00502CA0"/>
    <w:rsid w:val="00502ED5"/>
    <w:rsid w:val="00503247"/>
    <w:rsid w:val="005032A3"/>
    <w:rsid w:val="00503389"/>
    <w:rsid w:val="0050346D"/>
    <w:rsid w:val="005035C5"/>
    <w:rsid w:val="00503666"/>
    <w:rsid w:val="0050367E"/>
    <w:rsid w:val="00503D30"/>
    <w:rsid w:val="00503F22"/>
    <w:rsid w:val="0050407E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64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D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BBA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14C"/>
    <w:rsid w:val="005204B3"/>
    <w:rsid w:val="005208F2"/>
    <w:rsid w:val="005208FC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1AA"/>
    <w:rsid w:val="005222E9"/>
    <w:rsid w:val="005223F7"/>
    <w:rsid w:val="005226F7"/>
    <w:rsid w:val="005226FB"/>
    <w:rsid w:val="00522B6D"/>
    <w:rsid w:val="00522C6C"/>
    <w:rsid w:val="00522D31"/>
    <w:rsid w:val="0052310C"/>
    <w:rsid w:val="0052324C"/>
    <w:rsid w:val="00523423"/>
    <w:rsid w:val="00523B2A"/>
    <w:rsid w:val="00523BCA"/>
    <w:rsid w:val="00523C51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86"/>
    <w:rsid w:val="00525AAF"/>
    <w:rsid w:val="00525DE3"/>
    <w:rsid w:val="00525EED"/>
    <w:rsid w:val="0052614B"/>
    <w:rsid w:val="00526536"/>
    <w:rsid w:val="00526EB3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5B8"/>
    <w:rsid w:val="0053271F"/>
    <w:rsid w:val="00532872"/>
    <w:rsid w:val="0053288B"/>
    <w:rsid w:val="0053299B"/>
    <w:rsid w:val="00532C77"/>
    <w:rsid w:val="00532CE4"/>
    <w:rsid w:val="005332DD"/>
    <w:rsid w:val="00533349"/>
    <w:rsid w:val="005335B1"/>
    <w:rsid w:val="00533AE5"/>
    <w:rsid w:val="00533BC7"/>
    <w:rsid w:val="00533CB8"/>
    <w:rsid w:val="00533CDF"/>
    <w:rsid w:val="00533D03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6EAD"/>
    <w:rsid w:val="005370EA"/>
    <w:rsid w:val="00537199"/>
    <w:rsid w:val="005371D5"/>
    <w:rsid w:val="005373EF"/>
    <w:rsid w:val="00537A54"/>
    <w:rsid w:val="00537A63"/>
    <w:rsid w:val="005403B8"/>
    <w:rsid w:val="00540491"/>
    <w:rsid w:val="00540620"/>
    <w:rsid w:val="005408F0"/>
    <w:rsid w:val="00540B63"/>
    <w:rsid w:val="00540B6E"/>
    <w:rsid w:val="00540B82"/>
    <w:rsid w:val="00540B8D"/>
    <w:rsid w:val="0054122C"/>
    <w:rsid w:val="0054134C"/>
    <w:rsid w:val="005415A4"/>
    <w:rsid w:val="00541F96"/>
    <w:rsid w:val="00541FDE"/>
    <w:rsid w:val="00542221"/>
    <w:rsid w:val="00542B96"/>
    <w:rsid w:val="00542F24"/>
    <w:rsid w:val="00542FF0"/>
    <w:rsid w:val="00543B61"/>
    <w:rsid w:val="00543C6F"/>
    <w:rsid w:val="00543D82"/>
    <w:rsid w:val="00543E6A"/>
    <w:rsid w:val="00544228"/>
    <w:rsid w:val="00544C4E"/>
    <w:rsid w:val="00544C77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129"/>
    <w:rsid w:val="00552820"/>
    <w:rsid w:val="0055286B"/>
    <w:rsid w:val="00552B27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7CE"/>
    <w:rsid w:val="00554B23"/>
    <w:rsid w:val="00554EA8"/>
    <w:rsid w:val="005556AB"/>
    <w:rsid w:val="00555A08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A94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4C"/>
    <w:rsid w:val="00557F57"/>
    <w:rsid w:val="00560135"/>
    <w:rsid w:val="00560194"/>
    <w:rsid w:val="00560288"/>
    <w:rsid w:val="00560860"/>
    <w:rsid w:val="00560899"/>
    <w:rsid w:val="005608C9"/>
    <w:rsid w:val="00560AF0"/>
    <w:rsid w:val="00560C8D"/>
    <w:rsid w:val="00560E43"/>
    <w:rsid w:val="00560FAD"/>
    <w:rsid w:val="0056111B"/>
    <w:rsid w:val="00561226"/>
    <w:rsid w:val="0056169C"/>
    <w:rsid w:val="005618D9"/>
    <w:rsid w:val="00561928"/>
    <w:rsid w:val="00561B99"/>
    <w:rsid w:val="00561C3A"/>
    <w:rsid w:val="00562008"/>
    <w:rsid w:val="005620E3"/>
    <w:rsid w:val="005626E9"/>
    <w:rsid w:val="0056289E"/>
    <w:rsid w:val="005628F0"/>
    <w:rsid w:val="00562F26"/>
    <w:rsid w:val="00563104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255"/>
    <w:rsid w:val="005663AE"/>
    <w:rsid w:val="00566525"/>
    <w:rsid w:val="0056659C"/>
    <w:rsid w:val="00566A1F"/>
    <w:rsid w:val="00566AC1"/>
    <w:rsid w:val="00566BBE"/>
    <w:rsid w:val="00566BF4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0D24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4D01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986"/>
    <w:rsid w:val="00576FF9"/>
    <w:rsid w:val="005777F5"/>
    <w:rsid w:val="00577866"/>
    <w:rsid w:val="005778C8"/>
    <w:rsid w:val="00577998"/>
    <w:rsid w:val="00577A05"/>
    <w:rsid w:val="00577FCD"/>
    <w:rsid w:val="00580814"/>
    <w:rsid w:val="00581007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324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87"/>
    <w:rsid w:val="00583DAF"/>
    <w:rsid w:val="00583E36"/>
    <w:rsid w:val="00583F19"/>
    <w:rsid w:val="00583FFE"/>
    <w:rsid w:val="005841B9"/>
    <w:rsid w:val="0058420A"/>
    <w:rsid w:val="005842F0"/>
    <w:rsid w:val="0058430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6A2"/>
    <w:rsid w:val="005857E0"/>
    <w:rsid w:val="0058580D"/>
    <w:rsid w:val="00585B52"/>
    <w:rsid w:val="00585B6F"/>
    <w:rsid w:val="00585FED"/>
    <w:rsid w:val="00586059"/>
    <w:rsid w:val="0058623D"/>
    <w:rsid w:val="005862BD"/>
    <w:rsid w:val="00586404"/>
    <w:rsid w:val="00586417"/>
    <w:rsid w:val="00586632"/>
    <w:rsid w:val="00586BBC"/>
    <w:rsid w:val="00587177"/>
    <w:rsid w:val="0058753A"/>
    <w:rsid w:val="0058793F"/>
    <w:rsid w:val="00587C22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1F17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8F5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5E03"/>
    <w:rsid w:val="005960EE"/>
    <w:rsid w:val="005961AF"/>
    <w:rsid w:val="005961D5"/>
    <w:rsid w:val="005961FA"/>
    <w:rsid w:val="0059624E"/>
    <w:rsid w:val="005963A4"/>
    <w:rsid w:val="00596421"/>
    <w:rsid w:val="00596537"/>
    <w:rsid w:val="005966F4"/>
    <w:rsid w:val="005969A6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71"/>
    <w:rsid w:val="00597FC5"/>
    <w:rsid w:val="005A0505"/>
    <w:rsid w:val="005A0623"/>
    <w:rsid w:val="005A0978"/>
    <w:rsid w:val="005A0ECB"/>
    <w:rsid w:val="005A0EDE"/>
    <w:rsid w:val="005A10D5"/>
    <w:rsid w:val="005A120C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2F8E"/>
    <w:rsid w:val="005A3140"/>
    <w:rsid w:val="005A31D4"/>
    <w:rsid w:val="005A3363"/>
    <w:rsid w:val="005A3435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34"/>
    <w:rsid w:val="005A5A69"/>
    <w:rsid w:val="005A5AAB"/>
    <w:rsid w:val="005A5BCE"/>
    <w:rsid w:val="005A5DBC"/>
    <w:rsid w:val="005A61BF"/>
    <w:rsid w:val="005A6203"/>
    <w:rsid w:val="005A6F16"/>
    <w:rsid w:val="005A7386"/>
    <w:rsid w:val="005A7593"/>
    <w:rsid w:val="005A7680"/>
    <w:rsid w:val="005A7B0F"/>
    <w:rsid w:val="005A7BB3"/>
    <w:rsid w:val="005A7C76"/>
    <w:rsid w:val="005B03BD"/>
    <w:rsid w:val="005B0444"/>
    <w:rsid w:val="005B0599"/>
    <w:rsid w:val="005B0661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576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DE"/>
    <w:rsid w:val="005B2B6D"/>
    <w:rsid w:val="005B2BEE"/>
    <w:rsid w:val="005B2C09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DF3"/>
    <w:rsid w:val="005B3E98"/>
    <w:rsid w:val="005B44B7"/>
    <w:rsid w:val="005B4842"/>
    <w:rsid w:val="005B48AB"/>
    <w:rsid w:val="005B4A73"/>
    <w:rsid w:val="005B4C9C"/>
    <w:rsid w:val="005B4D2D"/>
    <w:rsid w:val="005B4FB5"/>
    <w:rsid w:val="005B5435"/>
    <w:rsid w:val="005B54C3"/>
    <w:rsid w:val="005B561B"/>
    <w:rsid w:val="005B5EC8"/>
    <w:rsid w:val="005B6007"/>
    <w:rsid w:val="005B63DC"/>
    <w:rsid w:val="005B64A8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B7FCB"/>
    <w:rsid w:val="005C012E"/>
    <w:rsid w:val="005C047C"/>
    <w:rsid w:val="005C04E6"/>
    <w:rsid w:val="005C0A50"/>
    <w:rsid w:val="005C0A89"/>
    <w:rsid w:val="005C0A99"/>
    <w:rsid w:val="005C0B5D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B79"/>
    <w:rsid w:val="005C2F05"/>
    <w:rsid w:val="005C2F25"/>
    <w:rsid w:val="005C3413"/>
    <w:rsid w:val="005C3430"/>
    <w:rsid w:val="005C3443"/>
    <w:rsid w:val="005C3A29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52"/>
    <w:rsid w:val="005C6EE1"/>
    <w:rsid w:val="005C7097"/>
    <w:rsid w:val="005C73E0"/>
    <w:rsid w:val="005C7531"/>
    <w:rsid w:val="005C789B"/>
    <w:rsid w:val="005C792D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994"/>
    <w:rsid w:val="005D2ABC"/>
    <w:rsid w:val="005D2D75"/>
    <w:rsid w:val="005D2F2A"/>
    <w:rsid w:val="005D316E"/>
    <w:rsid w:val="005D31E9"/>
    <w:rsid w:val="005D3B48"/>
    <w:rsid w:val="005D4000"/>
    <w:rsid w:val="005D4406"/>
    <w:rsid w:val="005D4661"/>
    <w:rsid w:val="005D4A6F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DB9"/>
    <w:rsid w:val="005D5F31"/>
    <w:rsid w:val="005D5F93"/>
    <w:rsid w:val="005D6099"/>
    <w:rsid w:val="005D6317"/>
    <w:rsid w:val="005D63D6"/>
    <w:rsid w:val="005D6419"/>
    <w:rsid w:val="005D6615"/>
    <w:rsid w:val="005D6887"/>
    <w:rsid w:val="005D69C6"/>
    <w:rsid w:val="005D6AA9"/>
    <w:rsid w:val="005D72D6"/>
    <w:rsid w:val="005D73BE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798"/>
    <w:rsid w:val="005E18CA"/>
    <w:rsid w:val="005E1C2B"/>
    <w:rsid w:val="005E1C36"/>
    <w:rsid w:val="005E1D43"/>
    <w:rsid w:val="005E1E2E"/>
    <w:rsid w:val="005E1E39"/>
    <w:rsid w:val="005E21C7"/>
    <w:rsid w:val="005E226D"/>
    <w:rsid w:val="005E23DD"/>
    <w:rsid w:val="005E28D8"/>
    <w:rsid w:val="005E2987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7E5"/>
    <w:rsid w:val="005E4815"/>
    <w:rsid w:val="005E4943"/>
    <w:rsid w:val="005E4964"/>
    <w:rsid w:val="005E49C2"/>
    <w:rsid w:val="005E4A74"/>
    <w:rsid w:val="005E4B27"/>
    <w:rsid w:val="005E4EB4"/>
    <w:rsid w:val="005E4EC4"/>
    <w:rsid w:val="005E4EC6"/>
    <w:rsid w:val="005E50AC"/>
    <w:rsid w:val="005E5282"/>
    <w:rsid w:val="005E58E1"/>
    <w:rsid w:val="005E5981"/>
    <w:rsid w:val="005E5A53"/>
    <w:rsid w:val="005E5EC9"/>
    <w:rsid w:val="005E6043"/>
    <w:rsid w:val="005E6A76"/>
    <w:rsid w:val="005E6B12"/>
    <w:rsid w:val="005E6BC2"/>
    <w:rsid w:val="005E6EF6"/>
    <w:rsid w:val="005E7265"/>
    <w:rsid w:val="005E72C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1EE"/>
    <w:rsid w:val="005F2426"/>
    <w:rsid w:val="005F25EB"/>
    <w:rsid w:val="005F2830"/>
    <w:rsid w:val="005F299F"/>
    <w:rsid w:val="005F29D1"/>
    <w:rsid w:val="005F2C2E"/>
    <w:rsid w:val="005F2EEF"/>
    <w:rsid w:val="005F30F9"/>
    <w:rsid w:val="005F3883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B47"/>
    <w:rsid w:val="005F6C36"/>
    <w:rsid w:val="005F6D3D"/>
    <w:rsid w:val="005F703C"/>
    <w:rsid w:val="005F792B"/>
    <w:rsid w:val="005F79DA"/>
    <w:rsid w:val="005F7BB3"/>
    <w:rsid w:val="005F7EFF"/>
    <w:rsid w:val="00600279"/>
    <w:rsid w:val="0060040D"/>
    <w:rsid w:val="006005E3"/>
    <w:rsid w:val="00600B28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A29"/>
    <w:rsid w:val="00602D97"/>
    <w:rsid w:val="00602F6D"/>
    <w:rsid w:val="00602FC6"/>
    <w:rsid w:val="00603315"/>
    <w:rsid w:val="006035CE"/>
    <w:rsid w:val="006037C2"/>
    <w:rsid w:val="0060382E"/>
    <w:rsid w:val="00603BEE"/>
    <w:rsid w:val="00603E38"/>
    <w:rsid w:val="006040B6"/>
    <w:rsid w:val="006041A7"/>
    <w:rsid w:val="0060420B"/>
    <w:rsid w:val="006043AA"/>
    <w:rsid w:val="00604661"/>
    <w:rsid w:val="00604837"/>
    <w:rsid w:val="00604AF6"/>
    <w:rsid w:val="00604B75"/>
    <w:rsid w:val="00604BD9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1C3"/>
    <w:rsid w:val="0060642B"/>
    <w:rsid w:val="0060662F"/>
    <w:rsid w:val="00606852"/>
    <w:rsid w:val="00606B6E"/>
    <w:rsid w:val="00607107"/>
    <w:rsid w:val="006072CA"/>
    <w:rsid w:val="00607382"/>
    <w:rsid w:val="00607699"/>
    <w:rsid w:val="006076BA"/>
    <w:rsid w:val="00607BFE"/>
    <w:rsid w:val="00607D12"/>
    <w:rsid w:val="006104B2"/>
    <w:rsid w:val="00610609"/>
    <w:rsid w:val="0061077C"/>
    <w:rsid w:val="00610975"/>
    <w:rsid w:val="006109BF"/>
    <w:rsid w:val="00610A03"/>
    <w:rsid w:val="00610A55"/>
    <w:rsid w:val="00610E64"/>
    <w:rsid w:val="00610F7C"/>
    <w:rsid w:val="006111C6"/>
    <w:rsid w:val="006116A5"/>
    <w:rsid w:val="0061173F"/>
    <w:rsid w:val="006117B8"/>
    <w:rsid w:val="00611916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2EEB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6E2"/>
    <w:rsid w:val="00614982"/>
    <w:rsid w:val="00614BF5"/>
    <w:rsid w:val="00614C02"/>
    <w:rsid w:val="00614D10"/>
    <w:rsid w:val="0061500A"/>
    <w:rsid w:val="00615712"/>
    <w:rsid w:val="00615775"/>
    <w:rsid w:val="00615B0D"/>
    <w:rsid w:val="00615DCB"/>
    <w:rsid w:val="00615E48"/>
    <w:rsid w:val="00615F42"/>
    <w:rsid w:val="00616070"/>
    <w:rsid w:val="00616303"/>
    <w:rsid w:val="006168C6"/>
    <w:rsid w:val="00616CDF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1EC9"/>
    <w:rsid w:val="00622061"/>
    <w:rsid w:val="00622339"/>
    <w:rsid w:val="0062236F"/>
    <w:rsid w:val="0062241A"/>
    <w:rsid w:val="00622A1F"/>
    <w:rsid w:val="00622B8B"/>
    <w:rsid w:val="00622C21"/>
    <w:rsid w:val="0062301A"/>
    <w:rsid w:val="0062314E"/>
    <w:rsid w:val="0062331D"/>
    <w:rsid w:val="0062340E"/>
    <w:rsid w:val="006235F0"/>
    <w:rsid w:val="0062360F"/>
    <w:rsid w:val="00623BD1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6DBD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849"/>
    <w:rsid w:val="00630A50"/>
    <w:rsid w:val="00630B33"/>
    <w:rsid w:val="00630B5F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28D"/>
    <w:rsid w:val="0063334F"/>
    <w:rsid w:val="006334E1"/>
    <w:rsid w:val="006335F5"/>
    <w:rsid w:val="00633744"/>
    <w:rsid w:val="00633A5F"/>
    <w:rsid w:val="00633EC3"/>
    <w:rsid w:val="006341B0"/>
    <w:rsid w:val="006343B8"/>
    <w:rsid w:val="00634618"/>
    <w:rsid w:val="006348F9"/>
    <w:rsid w:val="00634943"/>
    <w:rsid w:val="00634A89"/>
    <w:rsid w:val="00634BAE"/>
    <w:rsid w:val="00634DB7"/>
    <w:rsid w:val="00634E34"/>
    <w:rsid w:val="00634E48"/>
    <w:rsid w:val="00634F52"/>
    <w:rsid w:val="00634FFE"/>
    <w:rsid w:val="0063509C"/>
    <w:rsid w:val="006354D2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6FD2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419"/>
    <w:rsid w:val="00641637"/>
    <w:rsid w:val="006417DA"/>
    <w:rsid w:val="00641ED2"/>
    <w:rsid w:val="00641F13"/>
    <w:rsid w:val="00642436"/>
    <w:rsid w:val="00642744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690"/>
    <w:rsid w:val="0064475F"/>
    <w:rsid w:val="006447BB"/>
    <w:rsid w:val="006447E1"/>
    <w:rsid w:val="00644884"/>
    <w:rsid w:val="006448B7"/>
    <w:rsid w:val="006448D5"/>
    <w:rsid w:val="00644A2D"/>
    <w:rsid w:val="00644BA2"/>
    <w:rsid w:val="00644BE6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471"/>
    <w:rsid w:val="00646CD0"/>
    <w:rsid w:val="00646EBA"/>
    <w:rsid w:val="00646F9D"/>
    <w:rsid w:val="0064721F"/>
    <w:rsid w:val="006473BE"/>
    <w:rsid w:val="006473C0"/>
    <w:rsid w:val="0064762D"/>
    <w:rsid w:val="006477DB"/>
    <w:rsid w:val="00647940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332"/>
    <w:rsid w:val="00651458"/>
    <w:rsid w:val="006514C9"/>
    <w:rsid w:val="0065171D"/>
    <w:rsid w:val="0065175E"/>
    <w:rsid w:val="00651771"/>
    <w:rsid w:val="00651858"/>
    <w:rsid w:val="006519A4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E59"/>
    <w:rsid w:val="00652F93"/>
    <w:rsid w:val="00653281"/>
    <w:rsid w:val="0065335E"/>
    <w:rsid w:val="0065394C"/>
    <w:rsid w:val="00653966"/>
    <w:rsid w:val="00653F5F"/>
    <w:rsid w:val="006544FD"/>
    <w:rsid w:val="006547F5"/>
    <w:rsid w:val="006548E6"/>
    <w:rsid w:val="00654C3F"/>
    <w:rsid w:val="006552DD"/>
    <w:rsid w:val="00655436"/>
    <w:rsid w:val="0065574D"/>
    <w:rsid w:val="00655A48"/>
    <w:rsid w:val="00655C4B"/>
    <w:rsid w:val="0065606A"/>
    <w:rsid w:val="006560C0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69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0E0C"/>
    <w:rsid w:val="00660E40"/>
    <w:rsid w:val="006610A4"/>
    <w:rsid w:val="00661221"/>
    <w:rsid w:val="0066138F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B8"/>
    <w:rsid w:val="006637CE"/>
    <w:rsid w:val="00663D8A"/>
    <w:rsid w:val="006640F9"/>
    <w:rsid w:val="00664499"/>
    <w:rsid w:val="006646DC"/>
    <w:rsid w:val="00664A92"/>
    <w:rsid w:val="00664B24"/>
    <w:rsid w:val="00664C2D"/>
    <w:rsid w:val="00664E99"/>
    <w:rsid w:val="00664F22"/>
    <w:rsid w:val="0066512F"/>
    <w:rsid w:val="006652D0"/>
    <w:rsid w:val="006655C0"/>
    <w:rsid w:val="00665817"/>
    <w:rsid w:val="00665878"/>
    <w:rsid w:val="006664C5"/>
    <w:rsid w:val="00666578"/>
    <w:rsid w:val="0066667E"/>
    <w:rsid w:val="006667F8"/>
    <w:rsid w:val="006669B4"/>
    <w:rsid w:val="00666CA7"/>
    <w:rsid w:val="006676BA"/>
    <w:rsid w:val="00667790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B4B"/>
    <w:rsid w:val="00672D3E"/>
    <w:rsid w:val="00673141"/>
    <w:rsid w:val="0067394C"/>
    <w:rsid w:val="00673AAB"/>
    <w:rsid w:val="00673C50"/>
    <w:rsid w:val="00673C92"/>
    <w:rsid w:val="00673F36"/>
    <w:rsid w:val="00674270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9A7"/>
    <w:rsid w:val="00676A28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448"/>
    <w:rsid w:val="00682A66"/>
    <w:rsid w:val="00683070"/>
    <w:rsid w:val="006834ED"/>
    <w:rsid w:val="00683570"/>
    <w:rsid w:val="00683607"/>
    <w:rsid w:val="00683D3B"/>
    <w:rsid w:val="00684A0C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5FE4"/>
    <w:rsid w:val="0068609D"/>
    <w:rsid w:val="00686145"/>
    <w:rsid w:val="0068628E"/>
    <w:rsid w:val="00686396"/>
    <w:rsid w:val="006863BD"/>
    <w:rsid w:val="006864E6"/>
    <w:rsid w:val="006869BD"/>
    <w:rsid w:val="00686B13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B4A"/>
    <w:rsid w:val="00687B84"/>
    <w:rsid w:val="00687E13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754"/>
    <w:rsid w:val="00691ACC"/>
    <w:rsid w:val="00691C40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C5A"/>
    <w:rsid w:val="00694D40"/>
    <w:rsid w:val="00694E17"/>
    <w:rsid w:val="00694E24"/>
    <w:rsid w:val="0069531D"/>
    <w:rsid w:val="0069540B"/>
    <w:rsid w:val="00695418"/>
    <w:rsid w:val="0069559C"/>
    <w:rsid w:val="0069627A"/>
    <w:rsid w:val="0069629C"/>
    <w:rsid w:val="00696662"/>
    <w:rsid w:val="006966F3"/>
    <w:rsid w:val="00696A3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21B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21A"/>
    <w:rsid w:val="006A336A"/>
    <w:rsid w:val="006A35AF"/>
    <w:rsid w:val="006A40FC"/>
    <w:rsid w:val="006A424D"/>
    <w:rsid w:val="006A43AD"/>
    <w:rsid w:val="006A444D"/>
    <w:rsid w:val="006A4462"/>
    <w:rsid w:val="006A45E2"/>
    <w:rsid w:val="006A4763"/>
    <w:rsid w:val="006A48B7"/>
    <w:rsid w:val="006A4A5C"/>
    <w:rsid w:val="006A4C69"/>
    <w:rsid w:val="006A4CD7"/>
    <w:rsid w:val="006A4E08"/>
    <w:rsid w:val="006A503F"/>
    <w:rsid w:val="006A50E2"/>
    <w:rsid w:val="006A514F"/>
    <w:rsid w:val="006A53DB"/>
    <w:rsid w:val="006A55C9"/>
    <w:rsid w:val="006A5667"/>
    <w:rsid w:val="006A5690"/>
    <w:rsid w:val="006A581E"/>
    <w:rsid w:val="006A58D5"/>
    <w:rsid w:val="006A593B"/>
    <w:rsid w:val="006A5A7D"/>
    <w:rsid w:val="006A5D1F"/>
    <w:rsid w:val="006A62CE"/>
    <w:rsid w:val="006A6C4D"/>
    <w:rsid w:val="006A6E2B"/>
    <w:rsid w:val="006A718B"/>
    <w:rsid w:val="006B0150"/>
    <w:rsid w:val="006B017B"/>
    <w:rsid w:val="006B0197"/>
    <w:rsid w:val="006B0652"/>
    <w:rsid w:val="006B0E00"/>
    <w:rsid w:val="006B1061"/>
    <w:rsid w:val="006B11BF"/>
    <w:rsid w:val="006B1323"/>
    <w:rsid w:val="006B1336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16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268"/>
    <w:rsid w:val="006B532F"/>
    <w:rsid w:val="006B53DC"/>
    <w:rsid w:val="006B54EA"/>
    <w:rsid w:val="006B55A9"/>
    <w:rsid w:val="006B5720"/>
    <w:rsid w:val="006B5B6C"/>
    <w:rsid w:val="006B5EBC"/>
    <w:rsid w:val="006B631F"/>
    <w:rsid w:val="006B635C"/>
    <w:rsid w:val="006B6605"/>
    <w:rsid w:val="006B685B"/>
    <w:rsid w:val="006B6932"/>
    <w:rsid w:val="006B6D3D"/>
    <w:rsid w:val="006B7029"/>
    <w:rsid w:val="006B72A2"/>
    <w:rsid w:val="006B7509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BEB"/>
    <w:rsid w:val="006C0C9B"/>
    <w:rsid w:val="006C0E6F"/>
    <w:rsid w:val="006C17D4"/>
    <w:rsid w:val="006C1E4E"/>
    <w:rsid w:val="006C1EBF"/>
    <w:rsid w:val="006C1F7A"/>
    <w:rsid w:val="006C22EF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632"/>
    <w:rsid w:val="006C47FC"/>
    <w:rsid w:val="006C48B7"/>
    <w:rsid w:val="006C4CF0"/>
    <w:rsid w:val="006C4D85"/>
    <w:rsid w:val="006C4EFB"/>
    <w:rsid w:val="006C4F52"/>
    <w:rsid w:val="006C5237"/>
    <w:rsid w:val="006C5429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7AB"/>
    <w:rsid w:val="006C6A2D"/>
    <w:rsid w:val="006C6C44"/>
    <w:rsid w:val="006C6D4C"/>
    <w:rsid w:val="006C6D8A"/>
    <w:rsid w:val="006C6E25"/>
    <w:rsid w:val="006C6E81"/>
    <w:rsid w:val="006C7089"/>
    <w:rsid w:val="006C70F3"/>
    <w:rsid w:val="006C74EE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2CA9"/>
    <w:rsid w:val="006D3399"/>
    <w:rsid w:val="006D33E6"/>
    <w:rsid w:val="006D3F25"/>
    <w:rsid w:val="006D3F26"/>
    <w:rsid w:val="006D3F8E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7F9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0FF8"/>
    <w:rsid w:val="006E1055"/>
    <w:rsid w:val="006E1791"/>
    <w:rsid w:val="006E1834"/>
    <w:rsid w:val="006E186B"/>
    <w:rsid w:val="006E1881"/>
    <w:rsid w:val="006E1CB5"/>
    <w:rsid w:val="006E1CCC"/>
    <w:rsid w:val="006E1D98"/>
    <w:rsid w:val="006E2094"/>
    <w:rsid w:val="006E20F9"/>
    <w:rsid w:val="006E272D"/>
    <w:rsid w:val="006E2872"/>
    <w:rsid w:val="006E2EEA"/>
    <w:rsid w:val="006E2EF3"/>
    <w:rsid w:val="006E3178"/>
    <w:rsid w:val="006E350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4DD3"/>
    <w:rsid w:val="006E50FE"/>
    <w:rsid w:val="006E567B"/>
    <w:rsid w:val="006E5979"/>
    <w:rsid w:val="006E5E51"/>
    <w:rsid w:val="006E5F3A"/>
    <w:rsid w:val="006E5FFE"/>
    <w:rsid w:val="006E6025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CC"/>
    <w:rsid w:val="006E7ADB"/>
    <w:rsid w:val="006E7ADF"/>
    <w:rsid w:val="006E7D42"/>
    <w:rsid w:val="006E7D68"/>
    <w:rsid w:val="006E7FBE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7BE"/>
    <w:rsid w:val="006F1A29"/>
    <w:rsid w:val="006F1CDF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90"/>
    <w:rsid w:val="006F376B"/>
    <w:rsid w:val="006F3F23"/>
    <w:rsid w:val="006F4857"/>
    <w:rsid w:val="006F4C4F"/>
    <w:rsid w:val="006F4F45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5CB5"/>
    <w:rsid w:val="006F6100"/>
    <w:rsid w:val="006F613F"/>
    <w:rsid w:val="006F62D8"/>
    <w:rsid w:val="006F63D1"/>
    <w:rsid w:val="006F63E9"/>
    <w:rsid w:val="006F6448"/>
    <w:rsid w:val="006F654E"/>
    <w:rsid w:val="006F65F8"/>
    <w:rsid w:val="006F66F5"/>
    <w:rsid w:val="006F682D"/>
    <w:rsid w:val="006F69E9"/>
    <w:rsid w:val="006F6AFE"/>
    <w:rsid w:val="006F6B90"/>
    <w:rsid w:val="006F6C02"/>
    <w:rsid w:val="006F6C8F"/>
    <w:rsid w:val="006F6DD0"/>
    <w:rsid w:val="006F6F85"/>
    <w:rsid w:val="006F711B"/>
    <w:rsid w:val="006F72F6"/>
    <w:rsid w:val="006F730C"/>
    <w:rsid w:val="006F7364"/>
    <w:rsid w:val="006F74A0"/>
    <w:rsid w:val="006F7996"/>
    <w:rsid w:val="006F7A0C"/>
    <w:rsid w:val="006F7A8C"/>
    <w:rsid w:val="006F7BC8"/>
    <w:rsid w:val="00700440"/>
    <w:rsid w:val="00700694"/>
    <w:rsid w:val="00700749"/>
    <w:rsid w:val="00700994"/>
    <w:rsid w:val="007009F4"/>
    <w:rsid w:val="00700BE7"/>
    <w:rsid w:val="00700D8C"/>
    <w:rsid w:val="00701306"/>
    <w:rsid w:val="007013BF"/>
    <w:rsid w:val="00701770"/>
    <w:rsid w:val="007019D8"/>
    <w:rsid w:val="00702080"/>
    <w:rsid w:val="00702254"/>
    <w:rsid w:val="00702307"/>
    <w:rsid w:val="00702865"/>
    <w:rsid w:val="00702A9A"/>
    <w:rsid w:val="00702E6D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4FCC"/>
    <w:rsid w:val="00705287"/>
    <w:rsid w:val="00705397"/>
    <w:rsid w:val="00705CA8"/>
    <w:rsid w:val="00705D33"/>
    <w:rsid w:val="00705FA3"/>
    <w:rsid w:val="00705FC4"/>
    <w:rsid w:val="007060BF"/>
    <w:rsid w:val="00706347"/>
    <w:rsid w:val="00706374"/>
    <w:rsid w:val="00706462"/>
    <w:rsid w:val="00706976"/>
    <w:rsid w:val="00706B76"/>
    <w:rsid w:val="00706B77"/>
    <w:rsid w:val="00706E12"/>
    <w:rsid w:val="0070701A"/>
    <w:rsid w:val="00707205"/>
    <w:rsid w:val="00707263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C3F"/>
    <w:rsid w:val="00710D18"/>
    <w:rsid w:val="00710DA3"/>
    <w:rsid w:val="00710DD0"/>
    <w:rsid w:val="00710E07"/>
    <w:rsid w:val="00710E78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D5C"/>
    <w:rsid w:val="00711F8A"/>
    <w:rsid w:val="00711FEF"/>
    <w:rsid w:val="00712185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0E"/>
    <w:rsid w:val="00712F76"/>
    <w:rsid w:val="0071316E"/>
    <w:rsid w:val="0071331A"/>
    <w:rsid w:val="0071335A"/>
    <w:rsid w:val="0071339E"/>
    <w:rsid w:val="0071376E"/>
    <w:rsid w:val="0071380B"/>
    <w:rsid w:val="00713931"/>
    <w:rsid w:val="00713C6F"/>
    <w:rsid w:val="00713D48"/>
    <w:rsid w:val="00713F2D"/>
    <w:rsid w:val="00713FB8"/>
    <w:rsid w:val="00714199"/>
    <w:rsid w:val="00714631"/>
    <w:rsid w:val="007146C1"/>
    <w:rsid w:val="0071495F"/>
    <w:rsid w:val="00714A0E"/>
    <w:rsid w:val="0071528A"/>
    <w:rsid w:val="007153D8"/>
    <w:rsid w:val="00715677"/>
    <w:rsid w:val="00715843"/>
    <w:rsid w:val="007158E1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A10"/>
    <w:rsid w:val="00717E5D"/>
    <w:rsid w:val="007201EF"/>
    <w:rsid w:val="00720301"/>
    <w:rsid w:val="00720343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7ED"/>
    <w:rsid w:val="00724C33"/>
    <w:rsid w:val="00724D7D"/>
    <w:rsid w:val="00724EC6"/>
    <w:rsid w:val="00725016"/>
    <w:rsid w:val="00725094"/>
    <w:rsid w:val="00725210"/>
    <w:rsid w:val="0072545A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41F"/>
    <w:rsid w:val="007276E2"/>
    <w:rsid w:val="007279CD"/>
    <w:rsid w:val="00727D97"/>
    <w:rsid w:val="00727EA7"/>
    <w:rsid w:val="00727FAE"/>
    <w:rsid w:val="00727FC7"/>
    <w:rsid w:val="00730152"/>
    <w:rsid w:val="00730649"/>
    <w:rsid w:val="00730668"/>
    <w:rsid w:val="007306A2"/>
    <w:rsid w:val="0073089B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A0"/>
    <w:rsid w:val="007331FD"/>
    <w:rsid w:val="00733535"/>
    <w:rsid w:val="0073368B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2F1"/>
    <w:rsid w:val="00735658"/>
    <w:rsid w:val="00735888"/>
    <w:rsid w:val="00735A5F"/>
    <w:rsid w:val="00735CB3"/>
    <w:rsid w:val="00735F51"/>
    <w:rsid w:val="00735F55"/>
    <w:rsid w:val="00735FAF"/>
    <w:rsid w:val="00736256"/>
    <w:rsid w:val="00736908"/>
    <w:rsid w:val="00736B7A"/>
    <w:rsid w:val="00736E01"/>
    <w:rsid w:val="00736EF4"/>
    <w:rsid w:val="0073749E"/>
    <w:rsid w:val="00737708"/>
    <w:rsid w:val="00737978"/>
    <w:rsid w:val="00737A37"/>
    <w:rsid w:val="00737EAF"/>
    <w:rsid w:val="00740169"/>
    <w:rsid w:val="00740198"/>
    <w:rsid w:val="00740443"/>
    <w:rsid w:val="007404F6"/>
    <w:rsid w:val="0074050A"/>
    <w:rsid w:val="00740541"/>
    <w:rsid w:val="007405B7"/>
    <w:rsid w:val="0074065E"/>
    <w:rsid w:val="0074078E"/>
    <w:rsid w:val="007407F0"/>
    <w:rsid w:val="00740A27"/>
    <w:rsid w:val="00740FCA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4B3"/>
    <w:rsid w:val="00742755"/>
    <w:rsid w:val="00742AC1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4E8"/>
    <w:rsid w:val="007449C7"/>
    <w:rsid w:val="00744A1C"/>
    <w:rsid w:val="00744EEF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754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A40"/>
    <w:rsid w:val="00751C0D"/>
    <w:rsid w:val="00751CD9"/>
    <w:rsid w:val="00751DB5"/>
    <w:rsid w:val="00751E0F"/>
    <w:rsid w:val="00752303"/>
    <w:rsid w:val="0075232A"/>
    <w:rsid w:val="00752355"/>
    <w:rsid w:val="00752414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BA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47E"/>
    <w:rsid w:val="0076053F"/>
    <w:rsid w:val="007605FF"/>
    <w:rsid w:val="00760936"/>
    <w:rsid w:val="00760949"/>
    <w:rsid w:val="00760CF8"/>
    <w:rsid w:val="00760E57"/>
    <w:rsid w:val="00761180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2B04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6F03"/>
    <w:rsid w:val="00766F1D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36B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57A"/>
    <w:rsid w:val="00772AB8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BA1"/>
    <w:rsid w:val="00774E07"/>
    <w:rsid w:val="00775066"/>
    <w:rsid w:val="007751A3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B2D"/>
    <w:rsid w:val="00776D42"/>
    <w:rsid w:val="007770FC"/>
    <w:rsid w:val="0077736A"/>
    <w:rsid w:val="0077776F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0FE"/>
    <w:rsid w:val="00781152"/>
    <w:rsid w:val="007811C0"/>
    <w:rsid w:val="007813E2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18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722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4CC8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8B4"/>
    <w:rsid w:val="00797EA5"/>
    <w:rsid w:val="00797F4B"/>
    <w:rsid w:val="007A004E"/>
    <w:rsid w:val="007A00DB"/>
    <w:rsid w:val="007A0144"/>
    <w:rsid w:val="007A0729"/>
    <w:rsid w:val="007A0743"/>
    <w:rsid w:val="007A07A6"/>
    <w:rsid w:val="007A0884"/>
    <w:rsid w:val="007A09B5"/>
    <w:rsid w:val="007A0C6B"/>
    <w:rsid w:val="007A10D7"/>
    <w:rsid w:val="007A1313"/>
    <w:rsid w:val="007A14B7"/>
    <w:rsid w:val="007A1514"/>
    <w:rsid w:val="007A169D"/>
    <w:rsid w:val="007A1BF8"/>
    <w:rsid w:val="007A2286"/>
    <w:rsid w:val="007A2358"/>
    <w:rsid w:val="007A2485"/>
    <w:rsid w:val="007A24AC"/>
    <w:rsid w:val="007A24EC"/>
    <w:rsid w:val="007A26E5"/>
    <w:rsid w:val="007A2BE5"/>
    <w:rsid w:val="007A2D46"/>
    <w:rsid w:val="007A2E7E"/>
    <w:rsid w:val="007A2F07"/>
    <w:rsid w:val="007A2FCF"/>
    <w:rsid w:val="007A2FDA"/>
    <w:rsid w:val="007A313F"/>
    <w:rsid w:val="007A31C7"/>
    <w:rsid w:val="007A3380"/>
    <w:rsid w:val="007A345D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BDC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388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4D3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117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90"/>
    <w:rsid w:val="007B4B9E"/>
    <w:rsid w:val="007B4EB7"/>
    <w:rsid w:val="007B521B"/>
    <w:rsid w:val="007B5426"/>
    <w:rsid w:val="007B55D9"/>
    <w:rsid w:val="007B599A"/>
    <w:rsid w:val="007B5A35"/>
    <w:rsid w:val="007B5BDF"/>
    <w:rsid w:val="007B5C06"/>
    <w:rsid w:val="007B5C5C"/>
    <w:rsid w:val="007B5D90"/>
    <w:rsid w:val="007B5DE8"/>
    <w:rsid w:val="007B5F44"/>
    <w:rsid w:val="007B6334"/>
    <w:rsid w:val="007B6384"/>
    <w:rsid w:val="007B6E5C"/>
    <w:rsid w:val="007B6E70"/>
    <w:rsid w:val="007B6EA4"/>
    <w:rsid w:val="007B70D5"/>
    <w:rsid w:val="007B7498"/>
    <w:rsid w:val="007B7560"/>
    <w:rsid w:val="007B772A"/>
    <w:rsid w:val="007B7880"/>
    <w:rsid w:val="007B7BCA"/>
    <w:rsid w:val="007B7BF4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270"/>
    <w:rsid w:val="007C171B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2E0B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683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5A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322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74F"/>
    <w:rsid w:val="007D3ADB"/>
    <w:rsid w:val="007D3BA1"/>
    <w:rsid w:val="007D3D14"/>
    <w:rsid w:val="007D3F80"/>
    <w:rsid w:val="007D3FED"/>
    <w:rsid w:val="007D4117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03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163"/>
    <w:rsid w:val="007E15B6"/>
    <w:rsid w:val="007E1660"/>
    <w:rsid w:val="007E18B5"/>
    <w:rsid w:val="007E19E1"/>
    <w:rsid w:val="007E2257"/>
    <w:rsid w:val="007E22AF"/>
    <w:rsid w:val="007E25A6"/>
    <w:rsid w:val="007E25CD"/>
    <w:rsid w:val="007E2602"/>
    <w:rsid w:val="007E2B1F"/>
    <w:rsid w:val="007E2BDF"/>
    <w:rsid w:val="007E2CB6"/>
    <w:rsid w:val="007E2CFD"/>
    <w:rsid w:val="007E343B"/>
    <w:rsid w:val="007E354E"/>
    <w:rsid w:val="007E356C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059"/>
    <w:rsid w:val="007E54C4"/>
    <w:rsid w:val="007E57A9"/>
    <w:rsid w:val="007E594F"/>
    <w:rsid w:val="007E5951"/>
    <w:rsid w:val="007E5A5D"/>
    <w:rsid w:val="007E5BCA"/>
    <w:rsid w:val="007E5C3C"/>
    <w:rsid w:val="007E5EDA"/>
    <w:rsid w:val="007E5F6A"/>
    <w:rsid w:val="007E609A"/>
    <w:rsid w:val="007E6501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8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13A"/>
    <w:rsid w:val="007F34C2"/>
    <w:rsid w:val="007F36A5"/>
    <w:rsid w:val="007F3CBB"/>
    <w:rsid w:val="007F3EA0"/>
    <w:rsid w:val="007F3FD8"/>
    <w:rsid w:val="007F4330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3E8"/>
    <w:rsid w:val="007F55B5"/>
    <w:rsid w:val="007F5992"/>
    <w:rsid w:val="007F5A97"/>
    <w:rsid w:val="007F5CBA"/>
    <w:rsid w:val="007F5D2B"/>
    <w:rsid w:val="007F5E13"/>
    <w:rsid w:val="007F650D"/>
    <w:rsid w:val="007F67C1"/>
    <w:rsid w:val="007F67C8"/>
    <w:rsid w:val="007F6B3C"/>
    <w:rsid w:val="007F6DCB"/>
    <w:rsid w:val="007F6EBA"/>
    <w:rsid w:val="007F7451"/>
    <w:rsid w:val="007F7770"/>
    <w:rsid w:val="007F79EE"/>
    <w:rsid w:val="007F7D6E"/>
    <w:rsid w:val="007F7DAE"/>
    <w:rsid w:val="007F7FDA"/>
    <w:rsid w:val="0080014C"/>
    <w:rsid w:val="0080027D"/>
    <w:rsid w:val="0080046F"/>
    <w:rsid w:val="00800482"/>
    <w:rsid w:val="0080066A"/>
    <w:rsid w:val="00800A7C"/>
    <w:rsid w:val="00800EB0"/>
    <w:rsid w:val="00800EF9"/>
    <w:rsid w:val="00800FF3"/>
    <w:rsid w:val="0080143C"/>
    <w:rsid w:val="008014F3"/>
    <w:rsid w:val="00801808"/>
    <w:rsid w:val="00801865"/>
    <w:rsid w:val="008019C8"/>
    <w:rsid w:val="00801C6E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877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5C8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39"/>
    <w:rsid w:val="00812CBD"/>
    <w:rsid w:val="00812EC5"/>
    <w:rsid w:val="00813267"/>
    <w:rsid w:val="008133AF"/>
    <w:rsid w:val="008133B1"/>
    <w:rsid w:val="008135BB"/>
    <w:rsid w:val="0081371A"/>
    <w:rsid w:val="0081379A"/>
    <w:rsid w:val="008137CF"/>
    <w:rsid w:val="00813CDA"/>
    <w:rsid w:val="00813CF0"/>
    <w:rsid w:val="00813F3D"/>
    <w:rsid w:val="00813F8B"/>
    <w:rsid w:val="008140A5"/>
    <w:rsid w:val="008141DF"/>
    <w:rsid w:val="00814470"/>
    <w:rsid w:val="00814879"/>
    <w:rsid w:val="00814A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5E50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17F68"/>
    <w:rsid w:val="0082005F"/>
    <w:rsid w:val="00820279"/>
    <w:rsid w:val="0082073D"/>
    <w:rsid w:val="008207C3"/>
    <w:rsid w:val="00820882"/>
    <w:rsid w:val="008208B9"/>
    <w:rsid w:val="00820904"/>
    <w:rsid w:val="00820A13"/>
    <w:rsid w:val="00820AEE"/>
    <w:rsid w:val="00820B8A"/>
    <w:rsid w:val="00820CD8"/>
    <w:rsid w:val="00820F68"/>
    <w:rsid w:val="00820F79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88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4A1"/>
    <w:rsid w:val="008239B2"/>
    <w:rsid w:val="00823C1B"/>
    <w:rsid w:val="00823C84"/>
    <w:rsid w:val="00823CF2"/>
    <w:rsid w:val="00823CF6"/>
    <w:rsid w:val="00824184"/>
    <w:rsid w:val="00824390"/>
    <w:rsid w:val="008244FF"/>
    <w:rsid w:val="008246E0"/>
    <w:rsid w:val="00824970"/>
    <w:rsid w:val="00824A4F"/>
    <w:rsid w:val="0082545B"/>
    <w:rsid w:val="00825A31"/>
    <w:rsid w:val="00825D50"/>
    <w:rsid w:val="00825D63"/>
    <w:rsid w:val="00825E33"/>
    <w:rsid w:val="00826038"/>
    <w:rsid w:val="008260E7"/>
    <w:rsid w:val="008261A6"/>
    <w:rsid w:val="0082620B"/>
    <w:rsid w:val="00826A99"/>
    <w:rsid w:val="00826ACB"/>
    <w:rsid w:val="00826EEA"/>
    <w:rsid w:val="008276FC"/>
    <w:rsid w:val="00827C9E"/>
    <w:rsid w:val="00827E1B"/>
    <w:rsid w:val="008300E9"/>
    <w:rsid w:val="0083039F"/>
    <w:rsid w:val="008304D8"/>
    <w:rsid w:val="00830AD7"/>
    <w:rsid w:val="00830BC6"/>
    <w:rsid w:val="00830D02"/>
    <w:rsid w:val="00830E2E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4AE"/>
    <w:rsid w:val="00833899"/>
    <w:rsid w:val="00833C2E"/>
    <w:rsid w:val="00834176"/>
    <w:rsid w:val="00834953"/>
    <w:rsid w:val="008349B0"/>
    <w:rsid w:val="00834B9E"/>
    <w:rsid w:val="00834C99"/>
    <w:rsid w:val="00834CDE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DB5"/>
    <w:rsid w:val="00835EC1"/>
    <w:rsid w:val="0083623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1D0"/>
    <w:rsid w:val="008402F7"/>
    <w:rsid w:val="008404DE"/>
    <w:rsid w:val="0084083C"/>
    <w:rsid w:val="00840A2E"/>
    <w:rsid w:val="00840C28"/>
    <w:rsid w:val="00840DBE"/>
    <w:rsid w:val="00841124"/>
    <w:rsid w:val="0084125B"/>
    <w:rsid w:val="00841BA7"/>
    <w:rsid w:val="00841BBA"/>
    <w:rsid w:val="00841D5D"/>
    <w:rsid w:val="008421D1"/>
    <w:rsid w:val="00842DBA"/>
    <w:rsid w:val="0084322A"/>
    <w:rsid w:val="008434A2"/>
    <w:rsid w:val="00843707"/>
    <w:rsid w:val="0084381E"/>
    <w:rsid w:val="008439B8"/>
    <w:rsid w:val="008439C8"/>
    <w:rsid w:val="00843B65"/>
    <w:rsid w:val="00843EE0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EAD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B03"/>
    <w:rsid w:val="00846CAC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070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7EE"/>
    <w:rsid w:val="008549EA"/>
    <w:rsid w:val="00854A39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2C7"/>
    <w:rsid w:val="008565B9"/>
    <w:rsid w:val="0085662D"/>
    <w:rsid w:val="00856861"/>
    <w:rsid w:val="00856ADC"/>
    <w:rsid w:val="00856BAD"/>
    <w:rsid w:val="00856D6F"/>
    <w:rsid w:val="00856F02"/>
    <w:rsid w:val="00856FB8"/>
    <w:rsid w:val="00857011"/>
    <w:rsid w:val="00857104"/>
    <w:rsid w:val="008571DE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4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19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3E3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6EFE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A2B"/>
    <w:rsid w:val="00882B85"/>
    <w:rsid w:val="00882E2B"/>
    <w:rsid w:val="00882FAF"/>
    <w:rsid w:val="008830E5"/>
    <w:rsid w:val="00883190"/>
    <w:rsid w:val="008831B8"/>
    <w:rsid w:val="0088379D"/>
    <w:rsid w:val="00883BEC"/>
    <w:rsid w:val="00883ED9"/>
    <w:rsid w:val="00884102"/>
    <w:rsid w:val="00884601"/>
    <w:rsid w:val="008846FC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CE1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823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B6D"/>
    <w:rsid w:val="00896C69"/>
    <w:rsid w:val="00897460"/>
    <w:rsid w:val="008974E9"/>
    <w:rsid w:val="0089771A"/>
    <w:rsid w:val="0089797A"/>
    <w:rsid w:val="00897B8F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AEB"/>
    <w:rsid w:val="008A1E30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5D"/>
    <w:rsid w:val="008A327B"/>
    <w:rsid w:val="008A38B9"/>
    <w:rsid w:val="008A3BA4"/>
    <w:rsid w:val="008A3BA7"/>
    <w:rsid w:val="008A3D4E"/>
    <w:rsid w:val="008A3DC1"/>
    <w:rsid w:val="008A40BF"/>
    <w:rsid w:val="008A4119"/>
    <w:rsid w:val="008A422C"/>
    <w:rsid w:val="008A422D"/>
    <w:rsid w:val="008A45FB"/>
    <w:rsid w:val="008A466B"/>
    <w:rsid w:val="008A48C7"/>
    <w:rsid w:val="008A4927"/>
    <w:rsid w:val="008A4B28"/>
    <w:rsid w:val="008A4D15"/>
    <w:rsid w:val="008A4D84"/>
    <w:rsid w:val="008A4E46"/>
    <w:rsid w:val="008A57C2"/>
    <w:rsid w:val="008A58EF"/>
    <w:rsid w:val="008A59D5"/>
    <w:rsid w:val="008A5A37"/>
    <w:rsid w:val="008A5E0E"/>
    <w:rsid w:val="008A5F1D"/>
    <w:rsid w:val="008A61E5"/>
    <w:rsid w:val="008A6360"/>
    <w:rsid w:val="008A695F"/>
    <w:rsid w:val="008A6A93"/>
    <w:rsid w:val="008A6CD6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C47"/>
    <w:rsid w:val="008B7ED1"/>
    <w:rsid w:val="008B7F4B"/>
    <w:rsid w:val="008C001B"/>
    <w:rsid w:val="008C00AC"/>
    <w:rsid w:val="008C0357"/>
    <w:rsid w:val="008C03CD"/>
    <w:rsid w:val="008C05D7"/>
    <w:rsid w:val="008C0724"/>
    <w:rsid w:val="008C0776"/>
    <w:rsid w:val="008C1313"/>
    <w:rsid w:val="008C1484"/>
    <w:rsid w:val="008C191D"/>
    <w:rsid w:val="008C1B96"/>
    <w:rsid w:val="008C1B9A"/>
    <w:rsid w:val="008C1C52"/>
    <w:rsid w:val="008C1E1B"/>
    <w:rsid w:val="008C2273"/>
    <w:rsid w:val="008C2454"/>
    <w:rsid w:val="008C24C1"/>
    <w:rsid w:val="008C29D2"/>
    <w:rsid w:val="008C2AA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0BC"/>
    <w:rsid w:val="008C43F8"/>
    <w:rsid w:val="008C4642"/>
    <w:rsid w:val="008C4B1C"/>
    <w:rsid w:val="008C4B53"/>
    <w:rsid w:val="008C4B5E"/>
    <w:rsid w:val="008C4F30"/>
    <w:rsid w:val="008C505A"/>
    <w:rsid w:val="008C5196"/>
    <w:rsid w:val="008C5261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B87"/>
    <w:rsid w:val="008C7CF1"/>
    <w:rsid w:val="008C7F15"/>
    <w:rsid w:val="008D05E3"/>
    <w:rsid w:val="008D068C"/>
    <w:rsid w:val="008D071D"/>
    <w:rsid w:val="008D08E8"/>
    <w:rsid w:val="008D0D28"/>
    <w:rsid w:val="008D0DCE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2FE1"/>
    <w:rsid w:val="008D3063"/>
    <w:rsid w:val="008D3232"/>
    <w:rsid w:val="008D3561"/>
    <w:rsid w:val="008D3CBB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6EED"/>
    <w:rsid w:val="008D7655"/>
    <w:rsid w:val="008D78FE"/>
    <w:rsid w:val="008D797E"/>
    <w:rsid w:val="008D7C5E"/>
    <w:rsid w:val="008E02F4"/>
    <w:rsid w:val="008E031F"/>
    <w:rsid w:val="008E03A4"/>
    <w:rsid w:val="008E084C"/>
    <w:rsid w:val="008E088F"/>
    <w:rsid w:val="008E0963"/>
    <w:rsid w:val="008E0B65"/>
    <w:rsid w:val="008E0D1D"/>
    <w:rsid w:val="008E0E00"/>
    <w:rsid w:val="008E12CC"/>
    <w:rsid w:val="008E15D4"/>
    <w:rsid w:val="008E1C93"/>
    <w:rsid w:val="008E1CF3"/>
    <w:rsid w:val="008E1E34"/>
    <w:rsid w:val="008E1F34"/>
    <w:rsid w:val="008E1F42"/>
    <w:rsid w:val="008E233A"/>
    <w:rsid w:val="008E243C"/>
    <w:rsid w:val="008E25F1"/>
    <w:rsid w:val="008E2613"/>
    <w:rsid w:val="008E276A"/>
    <w:rsid w:val="008E2977"/>
    <w:rsid w:val="008E2AD6"/>
    <w:rsid w:val="008E2C86"/>
    <w:rsid w:val="008E2EE4"/>
    <w:rsid w:val="008E30F6"/>
    <w:rsid w:val="008E343A"/>
    <w:rsid w:val="008E3609"/>
    <w:rsid w:val="008E3865"/>
    <w:rsid w:val="008E3F44"/>
    <w:rsid w:val="008E40A6"/>
    <w:rsid w:val="008E41C6"/>
    <w:rsid w:val="008E4286"/>
    <w:rsid w:val="008E4366"/>
    <w:rsid w:val="008E4487"/>
    <w:rsid w:val="008E4499"/>
    <w:rsid w:val="008E4D6A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AD8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BAA"/>
    <w:rsid w:val="008F3EA7"/>
    <w:rsid w:val="008F3F97"/>
    <w:rsid w:val="008F4164"/>
    <w:rsid w:val="008F41AB"/>
    <w:rsid w:val="008F4215"/>
    <w:rsid w:val="008F42EF"/>
    <w:rsid w:val="008F445A"/>
    <w:rsid w:val="008F4516"/>
    <w:rsid w:val="008F468F"/>
    <w:rsid w:val="008F49AC"/>
    <w:rsid w:val="008F4BD3"/>
    <w:rsid w:val="008F4D7D"/>
    <w:rsid w:val="008F52DB"/>
    <w:rsid w:val="008F53E4"/>
    <w:rsid w:val="008F567E"/>
    <w:rsid w:val="008F59AD"/>
    <w:rsid w:val="008F5C79"/>
    <w:rsid w:val="008F5D4F"/>
    <w:rsid w:val="008F5DDD"/>
    <w:rsid w:val="008F5ECF"/>
    <w:rsid w:val="008F5F7F"/>
    <w:rsid w:val="008F60DF"/>
    <w:rsid w:val="008F661E"/>
    <w:rsid w:val="008F6758"/>
    <w:rsid w:val="008F6778"/>
    <w:rsid w:val="008F6A20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907"/>
    <w:rsid w:val="00901F4C"/>
    <w:rsid w:val="00902248"/>
    <w:rsid w:val="0090242A"/>
    <w:rsid w:val="009026D7"/>
    <w:rsid w:val="009026E1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3BF6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A4"/>
    <w:rsid w:val="009064BE"/>
    <w:rsid w:val="00906690"/>
    <w:rsid w:val="0090712A"/>
    <w:rsid w:val="009074CA"/>
    <w:rsid w:val="009078C1"/>
    <w:rsid w:val="00907B50"/>
    <w:rsid w:val="00907CEE"/>
    <w:rsid w:val="00910108"/>
    <w:rsid w:val="009101DB"/>
    <w:rsid w:val="00910433"/>
    <w:rsid w:val="0091056C"/>
    <w:rsid w:val="00910616"/>
    <w:rsid w:val="00910629"/>
    <w:rsid w:val="0091081E"/>
    <w:rsid w:val="009109EA"/>
    <w:rsid w:val="00910CD7"/>
    <w:rsid w:val="00910E69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1EE9"/>
    <w:rsid w:val="00912160"/>
    <w:rsid w:val="00912317"/>
    <w:rsid w:val="0091236C"/>
    <w:rsid w:val="009126EF"/>
    <w:rsid w:val="00912A27"/>
    <w:rsid w:val="00912A2B"/>
    <w:rsid w:val="00912A69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6AE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CF1"/>
    <w:rsid w:val="00916E6C"/>
    <w:rsid w:val="00917005"/>
    <w:rsid w:val="00917431"/>
    <w:rsid w:val="0091769A"/>
    <w:rsid w:val="00917BCB"/>
    <w:rsid w:val="00917D61"/>
    <w:rsid w:val="00917DA9"/>
    <w:rsid w:val="00917F6E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6FA"/>
    <w:rsid w:val="00921777"/>
    <w:rsid w:val="00921816"/>
    <w:rsid w:val="009219C2"/>
    <w:rsid w:val="00921AA9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854"/>
    <w:rsid w:val="00923930"/>
    <w:rsid w:val="00923AF5"/>
    <w:rsid w:val="00923ED7"/>
    <w:rsid w:val="009240ED"/>
    <w:rsid w:val="00924383"/>
    <w:rsid w:val="00924617"/>
    <w:rsid w:val="009247F6"/>
    <w:rsid w:val="00924C22"/>
    <w:rsid w:val="009250B1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346"/>
    <w:rsid w:val="00926401"/>
    <w:rsid w:val="00926643"/>
    <w:rsid w:val="0092667A"/>
    <w:rsid w:val="009267D4"/>
    <w:rsid w:val="00926C4C"/>
    <w:rsid w:val="00926E15"/>
    <w:rsid w:val="00927664"/>
    <w:rsid w:val="009278E1"/>
    <w:rsid w:val="00927E22"/>
    <w:rsid w:val="00927F84"/>
    <w:rsid w:val="00927FF1"/>
    <w:rsid w:val="0093029F"/>
    <w:rsid w:val="009304F3"/>
    <w:rsid w:val="00930730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41E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04"/>
    <w:rsid w:val="00934889"/>
    <w:rsid w:val="00934A7B"/>
    <w:rsid w:val="00934AD6"/>
    <w:rsid w:val="00934CDC"/>
    <w:rsid w:val="00934F78"/>
    <w:rsid w:val="0093520D"/>
    <w:rsid w:val="0093528C"/>
    <w:rsid w:val="00935795"/>
    <w:rsid w:val="00935F4B"/>
    <w:rsid w:val="0093676C"/>
    <w:rsid w:val="009367D2"/>
    <w:rsid w:val="00936A69"/>
    <w:rsid w:val="00936BCF"/>
    <w:rsid w:val="00936FB0"/>
    <w:rsid w:val="00937095"/>
    <w:rsid w:val="0093712D"/>
    <w:rsid w:val="009372E1"/>
    <w:rsid w:val="0093730F"/>
    <w:rsid w:val="009373DB"/>
    <w:rsid w:val="00937475"/>
    <w:rsid w:val="0093752D"/>
    <w:rsid w:val="009375A0"/>
    <w:rsid w:val="00937C5E"/>
    <w:rsid w:val="00937F20"/>
    <w:rsid w:val="009405BE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109"/>
    <w:rsid w:val="0094220B"/>
    <w:rsid w:val="0094221E"/>
    <w:rsid w:val="00942569"/>
    <w:rsid w:val="00942A28"/>
    <w:rsid w:val="00942AF8"/>
    <w:rsid w:val="00942E6B"/>
    <w:rsid w:val="00942EF8"/>
    <w:rsid w:val="00942F36"/>
    <w:rsid w:val="00942FF5"/>
    <w:rsid w:val="00943065"/>
    <w:rsid w:val="009430BE"/>
    <w:rsid w:val="009435D3"/>
    <w:rsid w:val="00943906"/>
    <w:rsid w:val="00943B81"/>
    <w:rsid w:val="00943C55"/>
    <w:rsid w:val="00943DBE"/>
    <w:rsid w:val="0094412D"/>
    <w:rsid w:val="009442B8"/>
    <w:rsid w:val="00944310"/>
    <w:rsid w:val="00944384"/>
    <w:rsid w:val="00944427"/>
    <w:rsid w:val="009446C7"/>
    <w:rsid w:val="009446F2"/>
    <w:rsid w:val="009447DC"/>
    <w:rsid w:val="00944A78"/>
    <w:rsid w:val="00944B9B"/>
    <w:rsid w:val="00944C4A"/>
    <w:rsid w:val="00944D00"/>
    <w:rsid w:val="00944FF8"/>
    <w:rsid w:val="0094522E"/>
    <w:rsid w:val="00945423"/>
    <w:rsid w:val="0094585F"/>
    <w:rsid w:val="00945AC5"/>
    <w:rsid w:val="00945C77"/>
    <w:rsid w:val="00945CE1"/>
    <w:rsid w:val="00946DED"/>
    <w:rsid w:val="00947038"/>
    <w:rsid w:val="009472A8"/>
    <w:rsid w:val="009472C6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5E"/>
    <w:rsid w:val="00950693"/>
    <w:rsid w:val="00950697"/>
    <w:rsid w:val="00950881"/>
    <w:rsid w:val="00950984"/>
    <w:rsid w:val="00950992"/>
    <w:rsid w:val="00950C92"/>
    <w:rsid w:val="00950E62"/>
    <w:rsid w:val="00950EFE"/>
    <w:rsid w:val="009513BA"/>
    <w:rsid w:val="00951512"/>
    <w:rsid w:val="00951613"/>
    <w:rsid w:val="009516CC"/>
    <w:rsid w:val="00951728"/>
    <w:rsid w:val="00951A3A"/>
    <w:rsid w:val="00951E13"/>
    <w:rsid w:val="009521C1"/>
    <w:rsid w:val="00952292"/>
    <w:rsid w:val="00952674"/>
    <w:rsid w:val="00952777"/>
    <w:rsid w:val="0095278E"/>
    <w:rsid w:val="009527FB"/>
    <w:rsid w:val="009529B6"/>
    <w:rsid w:val="00952B90"/>
    <w:rsid w:val="00952BF5"/>
    <w:rsid w:val="00952EC0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C8D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8C"/>
    <w:rsid w:val="00955C34"/>
    <w:rsid w:val="00955D02"/>
    <w:rsid w:val="00955DD3"/>
    <w:rsid w:val="00955F49"/>
    <w:rsid w:val="009565B3"/>
    <w:rsid w:val="009565DA"/>
    <w:rsid w:val="00956666"/>
    <w:rsid w:val="00956776"/>
    <w:rsid w:val="009575EA"/>
    <w:rsid w:val="00957698"/>
    <w:rsid w:val="00957775"/>
    <w:rsid w:val="009578DF"/>
    <w:rsid w:val="0095790C"/>
    <w:rsid w:val="0095798E"/>
    <w:rsid w:val="00957A6E"/>
    <w:rsid w:val="00957C9E"/>
    <w:rsid w:val="00957CAB"/>
    <w:rsid w:val="00957E70"/>
    <w:rsid w:val="00957F83"/>
    <w:rsid w:val="00960029"/>
    <w:rsid w:val="00960085"/>
    <w:rsid w:val="009600FD"/>
    <w:rsid w:val="0096031C"/>
    <w:rsid w:val="00960810"/>
    <w:rsid w:val="00960826"/>
    <w:rsid w:val="00960A9E"/>
    <w:rsid w:val="0096119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7D6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94D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0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790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3B"/>
    <w:rsid w:val="009819CC"/>
    <w:rsid w:val="00981A61"/>
    <w:rsid w:val="00981AC8"/>
    <w:rsid w:val="00981B08"/>
    <w:rsid w:val="00981CEF"/>
    <w:rsid w:val="00981E58"/>
    <w:rsid w:val="00981ED8"/>
    <w:rsid w:val="00982452"/>
    <w:rsid w:val="0098274F"/>
    <w:rsid w:val="009827D2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3A88"/>
    <w:rsid w:val="00984025"/>
    <w:rsid w:val="00984841"/>
    <w:rsid w:val="00984B6E"/>
    <w:rsid w:val="00984E81"/>
    <w:rsid w:val="00984EAA"/>
    <w:rsid w:val="00985068"/>
    <w:rsid w:val="00985387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29A"/>
    <w:rsid w:val="009946EE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A6C"/>
    <w:rsid w:val="00995EB3"/>
    <w:rsid w:val="00996244"/>
    <w:rsid w:val="00996302"/>
    <w:rsid w:val="00996337"/>
    <w:rsid w:val="00996670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B2B"/>
    <w:rsid w:val="00997C69"/>
    <w:rsid w:val="00997E15"/>
    <w:rsid w:val="009A0361"/>
    <w:rsid w:val="009A0486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14E"/>
    <w:rsid w:val="009A2207"/>
    <w:rsid w:val="009A2247"/>
    <w:rsid w:val="009A2A81"/>
    <w:rsid w:val="009A2B78"/>
    <w:rsid w:val="009A2C34"/>
    <w:rsid w:val="009A2C76"/>
    <w:rsid w:val="009A2D8F"/>
    <w:rsid w:val="009A31D9"/>
    <w:rsid w:val="009A350A"/>
    <w:rsid w:val="009A3881"/>
    <w:rsid w:val="009A3883"/>
    <w:rsid w:val="009A394C"/>
    <w:rsid w:val="009A3A16"/>
    <w:rsid w:val="009A3A50"/>
    <w:rsid w:val="009A3E9A"/>
    <w:rsid w:val="009A401C"/>
    <w:rsid w:val="009A43F4"/>
    <w:rsid w:val="009A45B0"/>
    <w:rsid w:val="009A5172"/>
    <w:rsid w:val="009A522D"/>
    <w:rsid w:val="009A56CB"/>
    <w:rsid w:val="009A5947"/>
    <w:rsid w:val="009A5D00"/>
    <w:rsid w:val="009A5F91"/>
    <w:rsid w:val="009A6327"/>
    <w:rsid w:val="009A63DA"/>
    <w:rsid w:val="009A69CA"/>
    <w:rsid w:val="009A6AFB"/>
    <w:rsid w:val="009A6B4E"/>
    <w:rsid w:val="009A6C95"/>
    <w:rsid w:val="009A6DC8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3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76"/>
    <w:rsid w:val="009B2BE9"/>
    <w:rsid w:val="009B2CAA"/>
    <w:rsid w:val="009B2EE8"/>
    <w:rsid w:val="009B30C1"/>
    <w:rsid w:val="009B313E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170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3C"/>
    <w:rsid w:val="009B5166"/>
    <w:rsid w:val="009B5ACE"/>
    <w:rsid w:val="009B5AE6"/>
    <w:rsid w:val="009B5B9A"/>
    <w:rsid w:val="009B5CFD"/>
    <w:rsid w:val="009B5E7D"/>
    <w:rsid w:val="009B6494"/>
    <w:rsid w:val="009B6676"/>
    <w:rsid w:val="009B6890"/>
    <w:rsid w:val="009B6BD3"/>
    <w:rsid w:val="009B6CBD"/>
    <w:rsid w:val="009B6EBD"/>
    <w:rsid w:val="009B6F36"/>
    <w:rsid w:val="009B71EE"/>
    <w:rsid w:val="009B7353"/>
    <w:rsid w:val="009B736C"/>
    <w:rsid w:val="009B7445"/>
    <w:rsid w:val="009B7625"/>
    <w:rsid w:val="009B7894"/>
    <w:rsid w:val="009B7BFA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80B"/>
    <w:rsid w:val="009C5AFF"/>
    <w:rsid w:val="009C5CDE"/>
    <w:rsid w:val="009C5E02"/>
    <w:rsid w:val="009C62EE"/>
    <w:rsid w:val="009C6473"/>
    <w:rsid w:val="009C671E"/>
    <w:rsid w:val="009C6783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BFC"/>
    <w:rsid w:val="009D1D28"/>
    <w:rsid w:val="009D1D9A"/>
    <w:rsid w:val="009D1E66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960"/>
    <w:rsid w:val="009D4A63"/>
    <w:rsid w:val="009D4B27"/>
    <w:rsid w:val="009D4FBC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25E"/>
    <w:rsid w:val="009E1277"/>
    <w:rsid w:val="009E1850"/>
    <w:rsid w:val="009E19E7"/>
    <w:rsid w:val="009E1AF0"/>
    <w:rsid w:val="009E1BCB"/>
    <w:rsid w:val="009E1DF8"/>
    <w:rsid w:val="009E1FC9"/>
    <w:rsid w:val="009E2576"/>
    <w:rsid w:val="009E25D4"/>
    <w:rsid w:val="009E2C27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18"/>
    <w:rsid w:val="009E3C8B"/>
    <w:rsid w:val="009E3DA7"/>
    <w:rsid w:val="009E4098"/>
    <w:rsid w:val="009E4213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0CE"/>
    <w:rsid w:val="009E5490"/>
    <w:rsid w:val="009E5AD1"/>
    <w:rsid w:val="009E5FCD"/>
    <w:rsid w:val="009E5FCF"/>
    <w:rsid w:val="009E6386"/>
    <w:rsid w:val="009E6489"/>
    <w:rsid w:val="009E6674"/>
    <w:rsid w:val="009E6B41"/>
    <w:rsid w:val="009E6B61"/>
    <w:rsid w:val="009E6E21"/>
    <w:rsid w:val="009E6E62"/>
    <w:rsid w:val="009E712D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2B4"/>
    <w:rsid w:val="009F0325"/>
    <w:rsid w:val="009F03D8"/>
    <w:rsid w:val="009F061A"/>
    <w:rsid w:val="009F077C"/>
    <w:rsid w:val="009F0A48"/>
    <w:rsid w:val="009F0E5F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0AA"/>
    <w:rsid w:val="009F4250"/>
    <w:rsid w:val="009F4256"/>
    <w:rsid w:val="009F43C4"/>
    <w:rsid w:val="009F43E4"/>
    <w:rsid w:val="009F449E"/>
    <w:rsid w:val="009F45E5"/>
    <w:rsid w:val="009F46CD"/>
    <w:rsid w:val="009F4746"/>
    <w:rsid w:val="009F4C90"/>
    <w:rsid w:val="009F5620"/>
    <w:rsid w:val="009F5AC7"/>
    <w:rsid w:val="009F5B7D"/>
    <w:rsid w:val="009F5DEC"/>
    <w:rsid w:val="009F5EEA"/>
    <w:rsid w:val="009F6176"/>
    <w:rsid w:val="009F642A"/>
    <w:rsid w:val="009F67FC"/>
    <w:rsid w:val="009F6DEF"/>
    <w:rsid w:val="009F70E1"/>
    <w:rsid w:val="009F73AF"/>
    <w:rsid w:val="009F758A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274"/>
    <w:rsid w:val="00A00590"/>
    <w:rsid w:val="00A00686"/>
    <w:rsid w:val="00A00B17"/>
    <w:rsid w:val="00A00BA8"/>
    <w:rsid w:val="00A0129D"/>
    <w:rsid w:val="00A0139B"/>
    <w:rsid w:val="00A019F9"/>
    <w:rsid w:val="00A01B5E"/>
    <w:rsid w:val="00A01D0F"/>
    <w:rsid w:val="00A01D46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2FB4"/>
    <w:rsid w:val="00A0318E"/>
    <w:rsid w:val="00A03377"/>
    <w:rsid w:val="00A03534"/>
    <w:rsid w:val="00A038AB"/>
    <w:rsid w:val="00A03B23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666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8FA"/>
    <w:rsid w:val="00A13990"/>
    <w:rsid w:val="00A13AE5"/>
    <w:rsid w:val="00A1438F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714"/>
    <w:rsid w:val="00A16EB2"/>
    <w:rsid w:val="00A1721B"/>
    <w:rsid w:val="00A1727D"/>
    <w:rsid w:val="00A173C0"/>
    <w:rsid w:val="00A17964"/>
    <w:rsid w:val="00A17A1C"/>
    <w:rsid w:val="00A17AFF"/>
    <w:rsid w:val="00A17D24"/>
    <w:rsid w:val="00A17F54"/>
    <w:rsid w:val="00A20020"/>
    <w:rsid w:val="00A2011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164"/>
    <w:rsid w:val="00A231E3"/>
    <w:rsid w:val="00A2333F"/>
    <w:rsid w:val="00A23585"/>
    <w:rsid w:val="00A23862"/>
    <w:rsid w:val="00A23AB9"/>
    <w:rsid w:val="00A23C66"/>
    <w:rsid w:val="00A23C84"/>
    <w:rsid w:val="00A23CA5"/>
    <w:rsid w:val="00A24206"/>
    <w:rsid w:val="00A24CA0"/>
    <w:rsid w:val="00A25804"/>
    <w:rsid w:val="00A25B8B"/>
    <w:rsid w:val="00A25F0A"/>
    <w:rsid w:val="00A26177"/>
    <w:rsid w:val="00A26248"/>
    <w:rsid w:val="00A26706"/>
    <w:rsid w:val="00A269FD"/>
    <w:rsid w:val="00A26A9C"/>
    <w:rsid w:val="00A26B27"/>
    <w:rsid w:val="00A26CE6"/>
    <w:rsid w:val="00A27117"/>
    <w:rsid w:val="00A271FD"/>
    <w:rsid w:val="00A27659"/>
    <w:rsid w:val="00A27801"/>
    <w:rsid w:val="00A27A68"/>
    <w:rsid w:val="00A27A7B"/>
    <w:rsid w:val="00A27ADF"/>
    <w:rsid w:val="00A27B00"/>
    <w:rsid w:val="00A27FFA"/>
    <w:rsid w:val="00A30411"/>
    <w:rsid w:val="00A30556"/>
    <w:rsid w:val="00A30702"/>
    <w:rsid w:val="00A3095D"/>
    <w:rsid w:val="00A30A57"/>
    <w:rsid w:val="00A30A89"/>
    <w:rsid w:val="00A30BAB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B43"/>
    <w:rsid w:val="00A32B78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B61"/>
    <w:rsid w:val="00A33E64"/>
    <w:rsid w:val="00A33E81"/>
    <w:rsid w:val="00A341F3"/>
    <w:rsid w:val="00A347B1"/>
    <w:rsid w:val="00A3482A"/>
    <w:rsid w:val="00A34864"/>
    <w:rsid w:val="00A34C8E"/>
    <w:rsid w:val="00A34F2E"/>
    <w:rsid w:val="00A35001"/>
    <w:rsid w:val="00A352DB"/>
    <w:rsid w:val="00A3537D"/>
    <w:rsid w:val="00A35EA4"/>
    <w:rsid w:val="00A35F12"/>
    <w:rsid w:val="00A368DF"/>
    <w:rsid w:val="00A36A51"/>
    <w:rsid w:val="00A36B58"/>
    <w:rsid w:val="00A370ED"/>
    <w:rsid w:val="00A37110"/>
    <w:rsid w:val="00A37287"/>
    <w:rsid w:val="00A37836"/>
    <w:rsid w:val="00A37859"/>
    <w:rsid w:val="00A3786E"/>
    <w:rsid w:val="00A378C9"/>
    <w:rsid w:val="00A37C02"/>
    <w:rsid w:val="00A37C22"/>
    <w:rsid w:val="00A37D84"/>
    <w:rsid w:val="00A40559"/>
    <w:rsid w:val="00A406DD"/>
    <w:rsid w:val="00A40A4E"/>
    <w:rsid w:val="00A40D87"/>
    <w:rsid w:val="00A410CF"/>
    <w:rsid w:val="00A4124D"/>
    <w:rsid w:val="00A4133D"/>
    <w:rsid w:val="00A414FC"/>
    <w:rsid w:val="00A41753"/>
    <w:rsid w:val="00A41A5F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60"/>
    <w:rsid w:val="00A446C0"/>
    <w:rsid w:val="00A44ECA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90E"/>
    <w:rsid w:val="00A47AE9"/>
    <w:rsid w:val="00A47E31"/>
    <w:rsid w:val="00A47EED"/>
    <w:rsid w:val="00A47EFD"/>
    <w:rsid w:val="00A47FA7"/>
    <w:rsid w:val="00A5005C"/>
    <w:rsid w:val="00A5056D"/>
    <w:rsid w:val="00A508AF"/>
    <w:rsid w:val="00A50BC5"/>
    <w:rsid w:val="00A50C3E"/>
    <w:rsid w:val="00A50E27"/>
    <w:rsid w:val="00A50EC5"/>
    <w:rsid w:val="00A5131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5F3C"/>
    <w:rsid w:val="00A5611D"/>
    <w:rsid w:val="00A56184"/>
    <w:rsid w:val="00A56226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2EA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C41"/>
    <w:rsid w:val="00A62DFA"/>
    <w:rsid w:val="00A62E43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5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BC2"/>
    <w:rsid w:val="00A71D82"/>
    <w:rsid w:val="00A72167"/>
    <w:rsid w:val="00A7268B"/>
    <w:rsid w:val="00A72800"/>
    <w:rsid w:val="00A728E0"/>
    <w:rsid w:val="00A72B10"/>
    <w:rsid w:val="00A73133"/>
    <w:rsid w:val="00A73361"/>
    <w:rsid w:val="00A733B7"/>
    <w:rsid w:val="00A7376A"/>
    <w:rsid w:val="00A73BC3"/>
    <w:rsid w:val="00A73C87"/>
    <w:rsid w:val="00A73DBC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866"/>
    <w:rsid w:val="00A76DC6"/>
    <w:rsid w:val="00A76DE6"/>
    <w:rsid w:val="00A76E0F"/>
    <w:rsid w:val="00A76E8A"/>
    <w:rsid w:val="00A7714E"/>
    <w:rsid w:val="00A7754F"/>
    <w:rsid w:val="00A77577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0F02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1AB"/>
    <w:rsid w:val="00A8321B"/>
    <w:rsid w:val="00A83291"/>
    <w:rsid w:val="00A83388"/>
    <w:rsid w:val="00A83820"/>
    <w:rsid w:val="00A83829"/>
    <w:rsid w:val="00A83964"/>
    <w:rsid w:val="00A83B53"/>
    <w:rsid w:val="00A83D39"/>
    <w:rsid w:val="00A83D5A"/>
    <w:rsid w:val="00A83D73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4C3"/>
    <w:rsid w:val="00A86C3B"/>
    <w:rsid w:val="00A86CE1"/>
    <w:rsid w:val="00A86DCB"/>
    <w:rsid w:val="00A87120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8B3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16"/>
    <w:rsid w:val="00A92C8F"/>
    <w:rsid w:val="00A92D97"/>
    <w:rsid w:val="00A9356C"/>
    <w:rsid w:val="00A9381A"/>
    <w:rsid w:val="00A938C7"/>
    <w:rsid w:val="00A93BCB"/>
    <w:rsid w:val="00A93C0C"/>
    <w:rsid w:val="00A93F80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9AE"/>
    <w:rsid w:val="00A94BD2"/>
    <w:rsid w:val="00A94CC4"/>
    <w:rsid w:val="00A94EDA"/>
    <w:rsid w:val="00A95113"/>
    <w:rsid w:val="00A9515E"/>
    <w:rsid w:val="00A951C5"/>
    <w:rsid w:val="00A955DA"/>
    <w:rsid w:val="00A95992"/>
    <w:rsid w:val="00A95A3D"/>
    <w:rsid w:val="00A95BB1"/>
    <w:rsid w:val="00A95D34"/>
    <w:rsid w:val="00A95F41"/>
    <w:rsid w:val="00A95FC6"/>
    <w:rsid w:val="00A96009"/>
    <w:rsid w:val="00A96084"/>
    <w:rsid w:val="00A96228"/>
    <w:rsid w:val="00A9694E"/>
    <w:rsid w:val="00A96AD1"/>
    <w:rsid w:val="00A96C11"/>
    <w:rsid w:val="00A96D8D"/>
    <w:rsid w:val="00A96FCE"/>
    <w:rsid w:val="00A96FF5"/>
    <w:rsid w:val="00A971F1"/>
    <w:rsid w:val="00A976D6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27C"/>
    <w:rsid w:val="00AA0520"/>
    <w:rsid w:val="00AA064E"/>
    <w:rsid w:val="00AA0718"/>
    <w:rsid w:val="00AA0799"/>
    <w:rsid w:val="00AA084F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793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A7885"/>
    <w:rsid w:val="00AA79B7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3EAF"/>
    <w:rsid w:val="00AB3FFC"/>
    <w:rsid w:val="00AB402C"/>
    <w:rsid w:val="00AB411B"/>
    <w:rsid w:val="00AB4304"/>
    <w:rsid w:val="00AB49A9"/>
    <w:rsid w:val="00AB4A28"/>
    <w:rsid w:val="00AB4F1A"/>
    <w:rsid w:val="00AB5104"/>
    <w:rsid w:val="00AB51BA"/>
    <w:rsid w:val="00AB5586"/>
    <w:rsid w:val="00AB58B7"/>
    <w:rsid w:val="00AB5934"/>
    <w:rsid w:val="00AB60FF"/>
    <w:rsid w:val="00AB612C"/>
    <w:rsid w:val="00AB62F6"/>
    <w:rsid w:val="00AB639F"/>
    <w:rsid w:val="00AB640F"/>
    <w:rsid w:val="00AB64F6"/>
    <w:rsid w:val="00AB6562"/>
    <w:rsid w:val="00AB6D5D"/>
    <w:rsid w:val="00AB6E25"/>
    <w:rsid w:val="00AB6F58"/>
    <w:rsid w:val="00AB71C4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C8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2B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B2C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A90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260"/>
    <w:rsid w:val="00AD05D9"/>
    <w:rsid w:val="00AD07C2"/>
    <w:rsid w:val="00AD09AD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52A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AD8"/>
    <w:rsid w:val="00AD5B17"/>
    <w:rsid w:val="00AD5E92"/>
    <w:rsid w:val="00AD5EE1"/>
    <w:rsid w:val="00AD5F5D"/>
    <w:rsid w:val="00AD615C"/>
    <w:rsid w:val="00AD625F"/>
    <w:rsid w:val="00AD62A5"/>
    <w:rsid w:val="00AD6408"/>
    <w:rsid w:val="00AD64D4"/>
    <w:rsid w:val="00AD663E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918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AA9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361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203"/>
    <w:rsid w:val="00AE6537"/>
    <w:rsid w:val="00AE66A9"/>
    <w:rsid w:val="00AE6833"/>
    <w:rsid w:val="00AE6A5F"/>
    <w:rsid w:val="00AE6B6E"/>
    <w:rsid w:val="00AE7044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1B35"/>
    <w:rsid w:val="00AF21C2"/>
    <w:rsid w:val="00AF2289"/>
    <w:rsid w:val="00AF2553"/>
    <w:rsid w:val="00AF257B"/>
    <w:rsid w:val="00AF2653"/>
    <w:rsid w:val="00AF2738"/>
    <w:rsid w:val="00AF2B47"/>
    <w:rsid w:val="00AF2DD2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5EFC"/>
    <w:rsid w:val="00AF6463"/>
    <w:rsid w:val="00AF6547"/>
    <w:rsid w:val="00AF690B"/>
    <w:rsid w:val="00AF6EED"/>
    <w:rsid w:val="00AF7455"/>
    <w:rsid w:val="00AF785D"/>
    <w:rsid w:val="00AF794E"/>
    <w:rsid w:val="00AF7A9D"/>
    <w:rsid w:val="00AF7C55"/>
    <w:rsid w:val="00AF7DAC"/>
    <w:rsid w:val="00AF7ED0"/>
    <w:rsid w:val="00B001A6"/>
    <w:rsid w:val="00B00265"/>
    <w:rsid w:val="00B00CF5"/>
    <w:rsid w:val="00B00F22"/>
    <w:rsid w:val="00B0107C"/>
    <w:rsid w:val="00B01142"/>
    <w:rsid w:val="00B0116F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DD2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02"/>
    <w:rsid w:val="00B0534D"/>
    <w:rsid w:val="00B05553"/>
    <w:rsid w:val="00B05594"/>
    <w:rsid w:val="00B063C7"/>
    <w:rsid w:val="00B063F3"/>
    <w:rsid w:val="00B065B3"/>
    <w:rsid w:val="00B066C6"/>
    <w:rsid w:val="00B06761"/>
    <w:rsid w:val="00B067C2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B47"/>
    <w:rsid w:val="00B15D67"/>
    <w:rsid w:val="00B163E2"/>
    <w:rsid w:val="00B16453"/>
    <w:rsid w:val="00B16C0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7E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A8B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A95"/>
    <w:rsid w:val="00B32DA1"/>
    <w:rsid w:val="00B32E00"/>
    <w:rsid w:val="00B32EDE"/>
    <w:rsid w:val="00B32F3C"/>
    <w:rsid w:val="00B3304B"/>
    <w:rsid w:val="00B33193"/>
    <w:rsid w:val="00B33373"/>
    <w:rsid w:val="00B33534"/>
    <w:rsid w:val="00B33BFF"/>
    <w:rsid w:val="00B33C2B"/>
    <w:rsid w:val="00B33F0B"/>
    <w:rsid w:val="00B340CF"/>
    <w:rsid w:val="00B3417E"/>
    <w:rsid w:val="00B3423B"/>
    <w:rsid w:val="00B34267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007"/>
    <w:rsid w:val="00B36568"/>
    <w:rsid w:val="00B36696"/>
    <w:rsid w:val="00B36786"/>
    <w:rsid w:val="00B3681F"/>
    <w:rsid w:val="00B36AE3"/>
    <w:rsid w:val="00B36B5D"/>
    <w:rsid w:val="00B36BC4"/>
    <w:rsid w:val="00B36C2E"/>
    <w:rsid w:val="00B36EF5"/>
    <w:rsid w:val="00B37183"/>
    <w:rsid w:val="00B3720C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BC1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45"/>
    <w:rsid w:val="00B45DDB"/>
    <w:rsid w:val="00B46494"/>
    <w:rsid w:val="00B46834"/>
    <w:rsid w:val="00B4689A"/>
    <w:rsid w:val="00B46991"/>
    <w:rsid w:val="00B46E1D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22B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16C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43D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6F5B"/>
    <w:rsid w:val="00B5719F"/>
    <w:rsid w:val="00B574EC"/>
    <w:rsid w:val="00B5791F"/>
    <w:rsid w:val="00B57968"/>
    <w:rsid w:val="00B57B4C"/>
    <w:rsid w:val="00B600E1"/>
    <w:rsid w:val="00B6028E"/>
    <w:rsid w:val="00B602B8"/>
    <w:rsid w:val="00B6058E"/>
    <w:rsid w:val="00B605EA"/>
    <w:rsid w:val="00B60948"/>
    <w:rsid w:val="00B60A45"/>
    <w:rsid w:val="00B60A98"/>
    <w:rsid w:val="00B60BBD"/>
    <w:rsid w:val="00B60DD2"/>
    <w:rsid w:val="00B61147"/>
    <w:rsid w:val="00B6126C"/>
    <w:rsid w:val="00B612BC"/>
    <w:rsid w:val="00B61B29"/>
    <w:rsid w:val="00B61B6B"/>
    <w:rsid w:val="00B61DF7"/>
    <w:rsid w:val="00B61EAE"/>
    <w:rsid w:val="00B61ED9"/>
    <w:rsid w:val="00B61F2A"/>
    <w:rsid w:val="00B6208F"/>
    <w:rsid w:val="00B624DC"/>
    <w:rsid w:val="00B62B00"/>
    <w:rsid w:val="00B63837"/>
    <w:rsid w:val="00B638A0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05"/>
    <w:rsid w:val="00B65823"/>
    <w:rsid w:val="00B65997"/>
    <w:rsid w:val="00B65A1D"/>
    <w:rsid w:val="00B65EF6"/>
    <w:rsid w:val="00B65F78"/>
    <w:rsid w:val="00B660A6"/>
    <w:rsid w:val="00B661B0"/>
    <w:rsid w:val="00B66659"/>
    <w:rsid w:val="00B66868"/>
    <w:rsid w:val="00B66BBE"/>
    <w:rsid w:val="00B66C47"/>
    <w:rsid w:val="00B66C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934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2FE"/>
    <w:rsid w:val="00B73611"/>
    <w:rsid w:val="00B736C3"/>
    <w:rsid w:val="00B738EE"/>
    <w:rsid w:val="00B73D85"/>
    <w:rsid w:val="00B73F30"/>
    <w:rsid w:val="00B73F79"/>
    <w:rsid w:val="00B7409A"/>
    <w:rsid w:val="00B74353"/>
    <w:rsid w:val="00B744CD"/>
    <w:rsid w:val="00B7474C"/>
    <w:rsid w:val="00B74A3A"/>
    <w:rsid w:val="00B74AEB"/>
    <w:rsid w:val="00B74B7A"/>
    <w:rsid w:val="00B74EB4"/>
    <w:rsid w:val="00B752F7"/>
    <w:rsid w:val="00B757EC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958"/>
    <w:rsid w:val="00B77ABF"/>
    <w:rsid w:val="00B8062C"/>
    <w:rsid w:val="00B806EA"/>
    <w:rsid w:val="00B80C0B"/>
    <w:rsid w:val="00B81147"/>
    <w:rsid w:val="00B81618"/>
    <w:rsid w:val="00B817AE"/>
    <w:rsid w:val="00B81915"/>
    <w:rsid w:val="00B81978"/>
    <w:rsid w:val="00B81BC9"/>
    <w:rsid w:val="00B81DE5"/>
    <w:rsid w:val="00B81F8A"/>
    <w:rsid w:val="00B82131"/>
    <w:rsid w:val="00B82297"/>
    <w:rsid w:val="00B822EC"/>
    <w:rsid w:val="00B825FE"/>
    <w:rsid w:val="00B8279D"/>
    <w:rsid w:val="00B8294F"/>
    <w:rsid w:val="00B829A6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5D"/>
    <w:rsid w:val="00B845F1"/>
    <w:rsid w:val="00B84883"/>
    <w:rsid w:val="00B84C7F"/>
    <w:rsid w:val="00B84CBC"/>
    <w:rsid w:val="00B84DE5"/>
    <w:rsid w:val="00B84E62"/>
    <w:rsid w:val="00B84F72"/>
    <w:rsid w:val="00B851C4"/>
    <w:rsid w:val="00B852C6"/>
    <w:rsid w:val="00B852DB"/>
    <w:rsid w:val="00B8543A"/>
    <w:rsid w:val="00B854E3"/>
    <w:rsid w:val="00B8570C"/>
    <w:rsid w:val="00B85B3A"/>
    <w:rsid w:val="00B85EEA"/>
    <w:rsid w:val="00B86304"/>
    <w:rsid w:val="00B86422"/>
    <w:rsid w:val="00B86499"/>
    <w:rsid w:val="00B86643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CC1"/>
    <w:rsid w:val="00B87E4C"/>
    <w:rsid w:val="00B904EB"/>
    <w:rsid w:val="00B906A4"/>
    <w:rsid w:val="00B90756"/>
    <w:rsid w:val="00B9080A"/>
    <w:rsid w:val="00B90BB0"/>
    <w:rsid w:val="00B90CF2"/>
    <w:rsid w:val="00B90D4D"/>
    <w:rsid w:val="00B90E13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09C"/>
    <w:rsid w:val="00B93200"/>
    <w:rsid w:val="00B9324D"/>
    <w:rsid w:val="00B934BC"/>
    <w:rsid w:val="00B93530"/>
    <w:rsid w:val="00B935CF"/>
    <w:rsid w:val="00B93909"/>
    <w:rsid w:val="00B93AB4"/>
    <w:rsid w:val="00B93BD7"/>
    <w:rsid w:val="00B93C7B"/>
    <w:rsid w:val="00B93D07"/>
    <w:rsid w:val="00B93EBD"/>
    <w:rsid w:val="00B94289"/>
    <w:rsid w:val="00B945C3"/>
    <w:rsid w:val="00B9481B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279"/>
    <w:rsid w:val="00B975F0"/>
    <w:rsid w:val="00B976ED"/>
    <w:rsid w:val="00B97B26"/>
    <w:rsid w:val="00B97B37"/>
    <w:rsid w:val="00B97D24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2AAE"/>
    <w:rsid w:val="00BA3304"/>
    <w:rsid w:val="00BA339D"/>
    <w:rsid w:val="00BA37EA"/>
    <w:rsid w:val="00BA411D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44"/>
    <w:rsid w:val="00BA5952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8C8"/>
    <w:rsid w:val="00BA69F4"/>
    <w:rsid w:val="00BA6C47"/>
    <w:rsid w:val="00BA6C53"/>
    <w:rsid w:val="00BA6D38"/>
    <w:rsid w:val="00BA6DC2"/>
    <w:rsid w:val="00BA6DE5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D39"/>
    <w:rsid w:val="00BB1EAF"/>
    <w:rsid w:val="00BB2A41"/>
    <w:rsid w:val="00BB2B03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1E1"/>
    <w:rsid w:val="00BB58CC"/>
    <w:rsid w:val="00BB5A42"/>
    <w:rsid w:val="00BB5C4F"/>
    <w:rsid w:val="00BB5C5D"/>
    <w:rsid w:val="00BB5C69"/>
    <w:rsid w:val="00BB5C82"/>
    <w:rsid w:val="00BB5D41"/>
    <w:rsid w:val="00BB5D45"/>
    <w:rsid w:val="00BB5E42"/>
    <w:rsid w:val="00BB6147"/>
    <w:rsid w:val="00BB63AE"/>
    <w:rsid w:val="00BB6FF8"/>
    <w:rsid w:val="00BB70A8"/>
    <w:rsid w:val="00BB7210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0F4F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AB7"/>
    <w:rsid w:val="00BC4CB2"/>
    <w:rsid w:val="00BC4ED3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7D4"/>
    <w:rsid w:val="00BD0B15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015"/>
    <w:rsid w:val="00BD2404"/>
    <w:rsid w:val="00BD24E0"/>
    <w:rsid w:val="00BD2B43"/>
    <w:rsid w:val="00BD2C42"/>
    <w:rsid w:val="00BD31D4"/>
    <w:rsid w:val="00BD336D"/>
    <w:rsid w:val="00BD340D"/>
    <w:rsid w:val="00BD3771"/>
    <w:rsid w:val="00BD38D2"/>
    <w:rsid w:val="00BD38E3"/>
    <w:rsid w:val="00BD3903"/>
    <w:rsid w:val="00BD3C60"/>
    <w:rsid w:val="00BD3E84"/>
    <w:rsid w:val="00BD424C"/>
    <w:rsid w:val="00BD4770"/>
    <w:rsid w:val="00BD4B2D"/>
    <w:rsid w:val="00BD4DA7"/>
    <w:rsid w:val="00BD4E82"/>
    <w:rsid w:val="00BD5130"/>
    <w:rsid w:val="00BD5191"/>
    <w:rsid w:val="00BD5261"/>
    <w:rsid w:val="00BD5448"/>
    <w:rsid w:val="00BD54E2"/>
    <w:rsid w:val="00BD5501"/>
    <w:rsid w:val="00BD5779"/>
    <w:rsid w:val="00BD599D"/>
    <w:rsid w:val="00BD59D0"/>
    <w:rsid w:val="00BD5B4A"/>
    <w:rsid w:val="00BD5C18"/>
    <w:rsid w:val="00BD5CB6"/>
    <w:rsid w:val="00BD6154"/>
    <w:rsid w:val="00BD61C1"/>
    <w:rsid w:val="00BD634D"/>
    <w:rsid w:val="00BD65BA"/>
    <w:rsid w:val="00BD6BA0"/>
    <w:rsid w:val="00BD6E68"/>
    <w:rsid w:val="00BD6F6B"/>
    <w:rsid w:val="00BD6FD4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882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4B5"/>
    <w:rsid w:val="00BE4588"/>
    <w:rsid w:val="00BE45ED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07"/>
    <w:rsid w:val="00BE6A2B"/>
    <w:rsid w:val="00BE6AB3"/>
    <w:rsid w:val="00BE7149"/>
    <w:rsid w:val="00BE72CC"/>
    <w:rsid w:val="00BE76B2"/>
    <w:rsid w:val="00BE7763"/>
    <w:rsid w:val="00BE780E"/>
    <w:rsid w:val="00BE78DB"/>
    <w:rsid w:val="00BE79F4"/>
    <w:rsid w:val="00BE7A27"/>
    <w:rsid w:val="00BE7A42"/>
    <w:rsid w:val="00BE7C5D"/>
    <w:rsid w:val="00BE7F78"/>
    <w:rsid w:val="00BF0044"/>
    <w:rsid w:val="00BF057B"/>
    <w:rsid w:val="00BF093E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30AF"/>
    <w:rsid w:val="00BF30E7"/>
    <w:rsid w:val="00BF3270"/>
    <w:rsid w:val="00BF350C"/>
    <w:rsid w:val="00BF3981"/>
    <w:rsid w:val="00BF3AD1"/>
    <w:rsid w:val="00BF3E54"/>
    <w:rsid w:val="00BF3F25"/>
    <w:rsid w:val="00BF408E"/>
    <w:rsid w:val="00BF41B4"/>
    <w:rsid w:val="00BF429E"/>
    <w:rsid w:val="00BF4516"/>
    <w:rsid w:val="00BF45D3"/>
    <w:rsid w:val="00BF46BC"/>
    <w:rsid w:val="00BF49C5"/>
    <w:rsid w:val="00BF4A7A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6B6"/>
    <w:rsid w:val="00BF6702"/>
    <w:rsid w:val="00BF6769"/>
    <w:rsid w:val="00BF6779"/>
    <w:rsid w:val="00BF6843"/>
    <w:rsid w:val="00BF698A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BDA"/>
    <w:rsid w:val="00C00DD3"/>
    <w:rsid w:val="00C00F5A"/>
    <w:rsid w:val="00C0146C"/>
    <w:rsid w:val="00C017DA"/>
    <w:rsid w:val="00C0192B"/>
    <w:rsid w:val="00C01945"/>
    <w:rsid w:val="00C019AA"/>
    <w:rsid w:val="00C01C9D"/>
    <w:rsid w:val="00C01D7A"/>
    <w:rsid w:val="00C01DC7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915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687"/>
    <w:rsid w:val="00C04BEF"/>
    <w:rsid w:val="00C04F0D"/>
    <w:rsid w:val="00C04F22"/>
    <w:rsid w:val="00C04F5D"/>
    <w:rsid w:val="00C05320"/>
    <w:rsid w:val="00C0558E"/>
    <w:rsid w:val="00C05845"/>
    <w:rsid w:val="00C05AF5"/>
    <w:rsid w:val="00C05C24"/>
    <w:rsid w:val="00C05C84"/>
    <w:rsid w:val="00C0632D"/>
    <w:rsid w:val="00C06439"/>
    <w:rsid w:val="00C06580"/>
    <w:rsid w:val="00C06630"/>
    <w:rsid w:val="00C06708"/>
    <w:rsid w:val="00C06781"/>
    <w:rsid w:val="00C06C48"/>
    <w:rsid w:val="00C0706E"/>
    <w:rsid w:val="00C0715D"/>
    <w:rsid w:val="00C07553"/>
    <w:rsid w:val="00C07805"/>
    <w:rsid w:val="00C07DAE"/>
    <w:rsid w:val="00C07FBD"/>
    <w:rsid w:val="00C10427"/>
    <w:rsid w:val="00C1063E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6C"/>
    <w:rsid w:val="00C13AD8"/>
    <w:rsid w:val="00C13D41"/>
    <w:rsid w:val="00C14224"/>
    <w:rsid w:val="00C1434E"/>
    <w:rsid w:val="00C1473B"/>
    <w:rsid w:val="00C14783"/>
    <w:rsid w:val="00C1488F"/>
    <w:rsid w:val="00C149B7"/>
    <w:rsid w:val="00C14E20"/>
    <w:rsid w:val="00C14FB7"/>
    <w:rsid w:val="00C152C8"/>
    <w:rsid w:val="00C158E3"/>
    <w:rsid w:val="00C15C97"/>
    <w:rsid w:val="00C15CAC"/>
    <w:rsid w:val="00C15CFD"/>
    <w:rsid w:val="00C16066"/>
    <w:rsid w:val="00C16693"/>
    <w:rsid w:val="00C16748"/>
    <w:rsid w:val="00C167A7"/>
    <w:rsid w:val="00C16827"/>
    <w:rsid w:val="00C1686A"/>
    <w:rsid w:val="00C168FE"/>
    <w:rsid w:val="00C16A59"/>
    <w:rsid w:val="00C16C47"/>
    <w:rsid w:val="00C1702C"/>
    <w:rsid w:val="00C171F7"/>
    <w:rsid w:val="00C173AE"/>
    <w:rsid w:val="00C17923"/>
    <w:rsid w:val="00C17BB0"/>
    <w:rsid w:val="00C17DBC"/>
    <w:rsid w:val="00C17F8E"/>
    <w:rsid w:val="00C20032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48"/>
    <w:rsid w:val="00C237FC"/>
    <w:rsid w:val="00C238F7"/>
    <w:rsid w:val="00C23970"/>
    <w:rsid w:val="00C239DE"/>
    <w:rsid w:val="00C23DF6"/>
    <w:rsid w:val="00C23E51"/>
    <w:rsid w:val="00C2424D"/>
    <w:rsid w:val="00C24393"/>
    <w:rsid w:val="00C246EF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E41"/>
    <w:rsid w:val="00C25FC9"/>
    <w:rsid w:val="00C264DD"/>
    <w:rsid w:val="00C2660B"/>
    <w:rsid w:val="00C26A01"/>
    <w:rsid w:val="00C26BF6"/>
    <w:rsid w:val="00C26BFC"/>
    <w:rsid w:val="00C26C78"/>
    <w:rsid w:val="00C272B6"/>
    <w:rsid w:val="00C2730E"/>
    <w:rsid w:val="00C30244"/>
    <w:rsid w:val="00C3059D"/>
    <w:rsid w:val="00C307D2"/>
    <w:rsid w:val="00C3080D"/>
    <w:rsid w:val="00C30A0A"/>
    <w:rsid w:val="00C30D26"/>
    <w:rsid w:val="00C310E7"/>
    <w:rsid w:val="00C313AF"/>
    <w:rsid w:val="00C3206F"/>
    <w:rsid w:val="00C322B8"/>
    <w:rsid w:val="00C32AA8"/>
    <w:rsid w:val="00C32D7E"/>
    <w:rsid w:val="00C32F54"/>
    <w:rsid w:val="00C330D2"/>
    <w:rsid w:val="00C33168"/>
    <w:rsid w:val="00C3338B"/>
    <w:rsid w:val="00C335B2"/>
    <w:rsid w:val="00C336B8"/>
    <w:rsid w:val="00C33E6C"/>
    <w:rsid w:val="00C340A2"/>
    <w:rsid w:val="00C34654"/>
    <w:rsid w:val="00C346E7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70A4"/>
    <w:rsid w:val="00C3779B"/>
    <w:rsid w:val="00C3791C"/>
    <w:rsid w:val="00C37CB2"/>
    <w:rsid w:val="00C37DCA"/>
    <w:rsid w:val="00C37FE6"/>
    <w:rsid w:val="00C40047"/>
    <w:rsid w:val="00C40112"/>
    <w:rsid w:val="00C4079A"/>
    <w:rsid w:val="00C40880"/>
    <w:rsid w:val="00C408EE"/>
    <w:rsid w:val="00C40921"/>
    <w:rsid w:val="00C409DA"/>
    <w:rsid w:val="00C40BE4"/>
    <w:rsid w:val="00C40CF3"/>
    <w:rsid w:val="00C411B4"/>
    <w:rsid w:val="00C411DC"/>
    <w:rsid w:val="00C41397"/>
    <w:rsid w:val="00C4172E"/>
    <w:rsid w:val="00C417B0"/>
    <w:rsid w:val="00C419F7"/>
    <w:rsid w:val="00C419FB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3A7A"/>
    <w:rsid w:val="00C44315"/>
    <w:rsid w:val="00C44692"/>
    <w:rsid w:val="00C4470D"/>
    <w:rsid w:val="00C44753"/>
    <w:rsid w:val="00C44772"/>
    <w:rsid w:val="00C44D37"/>
    <w:rsid w:val="00C4518A"/>
    <w:rsid w:val="00C45393"/>
    <w:rsid w:val="00C4559B"/>
    <w:rsid w:val="00C4566E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C7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360"/>
    <w:rsid w:val="00C52DD8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7B9"/>
    <w:rsid w:val="00C549AA"/>
    <w:rsid w:val="00C54CCB"/>
    <w:rsid w:val="00C550C0"/>
    <w:rsid w:val="00C551BC"/>
    <w:rsid w:val="00C55233"/>
    <w:rsid w:val="00C5537D"/>
    <w:rsid w:val="00C55D63"/>
    <w:rsid w:val="00C55E65"/>
    <w:rsid w:val="00C56050"/>
    <w:rsid w:val="00C562FA"/>
    <w:rsid w:val="00C563C1"/>
    <w:rsid w:val="00C56726"/>
    <w:rsid w:val="00C56737"/>
    <w:rsid w:val="00C56B0D"/>
    <w:rsid w:val="00C56B15"/>
    <w:rsid w:val="00C56EF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59D"/>
    <w:rsid w:val="00C607A3"/>
    <w:rsid w:val="00C6094D"/>
    <w:rsid w:val="00C60A91"/>
    <w:rsid w:val="00C60B86"/>
    <w:rsid w:val="00C60C4B"/>
    <w:rsid w:val="00C60DFC"/>
    <w:rsid w:val="00C60FBF"/>
    <w:rsid w:val="00C610B3"/>
    <w:rsid w:val="00C61729"/>
    <w:rsid w:val="00C618AD"/>
    <w:rsid w:val="00C618DD"/>
    <w:rsid w:val="00C61AD7"/>
    <w:rsid w:val="00C61D4A"/>
    <w:rsid w:val="00C61F77"/>
    <w:rsid w:val="00C62229"/>
    <w:rsid w:val="00C6245E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234"/>
    <w:rsid w:val="00C63481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2B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80A"/>
    <w:rsid w:val="00C75A4D"/>
    <w:rsid w:val="00C75A6B"/>
    <w:rsid w:val="00C75AB8"/>
    <w:rsid w:val="00C75C60"/>
    <w:rsid w:val="00C75CB8"/>
    <w:rsid w:val="00C75FA0"/>
    <w:rsid w:val="00C761C9"/>
    <w:rsid w:val="00C7675B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C56"/>
    <w:rsid w:val="00C77DEF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A7D"/>
    <w:rsid w:val="00C81B53"/>
    <w:rsid w:val="00C81D78"/>
    <w:rsid w:val="00C82297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01C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84E"/>
    <w:rsid w:val="00C8690B"/>
    <w:rsid w:val="00C86CAF"/>
    <w:rsid w:val="00C86D1D"/>
    <w:rsid w:val="00C86F72"/>
    <w:rsid w:val="00C87008"/>
    <w:rsid w:val="00C87449"/>
    <w:rsid w:val="00C87481"/>
    <w:rsid w:val="00C874D8"/>
    <w:rsid w:val="00C87529"/>
    <w:rsid w:val="00C87569"/>
    <w:rsid w:val="00C87635"/>
    <w:rsid w:val="00C8790C"/>
    <w:rsid w:val="00C87AA7"/>
    <w:rsid w:val="00C87D59"/>
    <w:rsid w:val="00C9024A"/>
    <w:rsid w:val="00C90333"/>
    <w:rsid w:val="00C90590"/>
    <w:rsid w:val="00C905AA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20E8"/>
    <w:rsid w:val="00C9221E"/>
    <w:rsid w:val="00C925F4"/>
    <w:rsid w:val="00C929C7"/>
    <w:rsid w:val="00C92E53"/>
    <w:rsid w:val="00C92EE8"/>
    <w:rsid w:val="00C93120"/>
    <w:rsid w:val="00C9333E"/>
    <w:rsid w:val="00C93590"/>
    <w:rsid w:val="00C936EB"/>
    <w:rsid w:val="00C93A18"/>
    <w:rsid w:val="00C93D92"/>
    <w:rsid w:val="00C93DE6"/>
    <w:rsid w:val="00C943A9"/>
    <w:rsid w:val="00C945C4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5BE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717"/>
    <w:rsid w:val="00CA18AC"/>
    <w:rsid w:val="00CA1AB5"/>
    <w:rsid w:val="00CA1BEF"/>
    <w:rsid w:val="00CA1D0B"/>
    <w:rsid w:val="00CA1D40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BA6"/>
    <w:rsid w:val="00CA3D86"/>
    <w:rsid w:val="00CA3EA9"/>
    <w:rsid w:val="00CA3F9E"/>
    <w:rsid w:val="00CA3FEC"/>
    <w:rsid w:val="00CA40D3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BE"/>
    <w:rsid w:val="00CA6642"/>
    <w:rsid w:val="00CA6BC8"/>
    <w:rsid w:val="00CA70C5"/>
    <w:rsid w:val="00CA714A"/>
    <w:rsid w:val="00CA741C"/>
    <w:rsid w:val="00CA767A"/>
    <w:rsid w:val="00CA76C3"/>
    <w:rsid w:val="00CA7B57"/>
    <w:rsid w:val="00CA7D2F"/>
    <w:rsid w:val="00CA7E71"/>
    <w:rsid w:val="00CA7FC3"/>
    <w:rsid w:val="00CA7FDE"/>
    <w:rsid w:val="00CB036A"/>
    <w:rsid w:val="00CB07C9"/>
    <w:rsid w:val="00CB09BD"/>
    <w:rsid w:val="00CB0B02"/>
    <w:rsid w:val="00CB11E9"/>
    <w:rsid w:val="00CB13BC"/>
    <w:rsid w:val="00CB14FB"/>
    <w:rsid w:val="00CB15B0"/>
    <w:rsid w:val="00CB175F"/>
    <w:rsid w:val="00CB229A"/>
    <w:rsid w:val="00CB23F0"/>
    <w:rsid w:val="00CB26CF"/>
    <w:rsid w:val="00CB2AF6"/>
    <w:rsid w:val="00CB2B11"/>
    <w:rsid w:val="00CB2B88"/>
    <w:rsid w:val="00CB2F93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E1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0F6D"/>
    <w:rsid w:val="00CC10D9"/>
    <w:rsid w:val="00CC1582"/>
    <w:rsid w:val="00CC16D0"/>
    <w:rsid w:val="00CC1793"/>
    <w:rsid w:val="00CC1794"/>
    <w:rsid w:val="00CC1EC8"/>
    <w:rsid w:val="00CC2177"/>
    <w:rsid w:val="00CC24B5"/>
    <w:rsid w:val="00CC2A28"/>
    <w:rsid w:val="00CC2C34"/>
    <w:rsid w:val="00CC2FE1"/>
    <w:rsid w:val="00CC30AA"/>
    <w:rsid w:val="00CC3100"/>
    <w:rsid w:val="00CC32DF"/>
    <w:rsid w:val="00CC32EB"/>
    <w:rsid w:val="00CC3541"/>
    <w:rsid w:val="00CC37EC"/>
    <w:rsid w:val="00CC3A54"/>
    <w:rsid w:val="00CC3D78"/>
    <w:rsid w:val="00CC4583"/>
    <w:rsid w:val="00CC480B"/>
    <w:rsid w:val="00CC480C"/>
    <w:rsid w:val="00CC4B4A"/>
    <w:rsid w:val="00CC4C98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76"/>
    <w:rsid w:val="00CC6F96"/>
    <w:rsid w:val="00CC7464"/>
    <w:rsid w:val="00CC7636"/>
    <w:rsid w:val="00CC7E4B"/>
    <w:rsid w:val="00CD0228"/>
    <w:rsid w:val="00CD02AA"/>
    <w:rsid w:val="00CD02D7"/>
    <w:rsid w:val="00CD0580"/>
    <w:rsid w:val="00CD058A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2FC7"/>
    <w:rsid w:val="00CD323A"/>
    <w:rsid w:val="00CD33FC"/>
    <w:rsid w:val="00CD377A"/>
    <w:rsid w:val="00CD39A7"/>
    <w:rsid w:val="00CD3D1C"/>
    <w:rsid w:val="00CD4214"/>
    <w:rsid w:val="00CD42E7"/>
    <w:rsid w:val="00CD4305"/>
    <w:rsid w:val="00CD454F"/>
    <w:rsid w:val="00CD470C"/>
    <w:rsid w:val="00CD4718"/>
    <w:rsid w:val="00CD4755"/>
    <w:rsid w:val="00CD4ADF"/>
    <w:rsid w:val="00CD4CED"/>
    <w:rsid w:val="00CD5212"/>
    <w:rsid w:val="00CD521A"/>
    <w:rsid w:val="00CD5421"/>
    <w:rsid w:val="00CD551C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5EC"/>
    <w:rsid w:val="00CE0697"/>
    <w:rsid w:val="00CE0718"/>
    <w:rsid w:val="00CE0842"/>
    <w:rsid w:val="00CE093C"/>
    <w:rsid w:val="00CE0F6A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29D"/>
    <w:rsid w:val="00CE365D"/>
    <w:rsid w:val="00CE36C8"/>
    <w:rsid w:val="00CE3757"/>
    <w:rsid w:val="00CE3BAE"/>
    <w:rsid w:val="00CE3C66"/>
    <w:rsid w:val="00CE3F98"/>
    <w:rsid w:val="00CE43FD"/>
    <w:rsid w:val="00CE45B0"/>
    <w:rsid w:val="00CE4949"/>
    <w:rsid w:val="00CE4F45"/>
    <w:rsid w:val="00CE4FD3"/>
    <w:rsid w:val="00CE51BB"/>
    <w:rsid w:val="00CE52B6"/>
    <w:rsid w:val="00CE58AD"/>
    <w:rsid w:val="00CE598C"/>
    <w:rsid w:val="00CE5A80"/>
    <w:rsid w:val="00CE5B51"/>
    <w:rsid w:val="00CE6059"/>
    <w:rsid w:val="00CE608D"/>
    <w:rsid w:val="00CE621A"/>
    <w:rsid w:val="00CE63A3"/>
    <w:rsid w:val="00CE6590"/>
    <w:rsid w:val="00CE6597"/>
    <w:rsid w:val="00CE6B9E"/>
    <w:rsid w:val="00CE6C77"/>
    <w:rsid w:val="00CE78B5"/>
    <w:rsid w:val="00CE7967"/>
    <w:rsid w:val="00CE7BC6"/>
    <w:rsid w:val="00CE7E01"/>
    <w:rsid w:val="00CE7F3B"/>
    <w:rsid w:val="00CF0381"/>
    <w:rsid w:val="00CF05EE"/>
    <w:rsid w:val="00CF08DC"/>
    <w:rsid w:val="00CF0C6E"/>
    <w:rsid w:val="00CF0D69"/>
    <w:rsid w:val="00CF0D6C"/>
    <w:rsid w:val="00CF0DC1"/>
    <w:rsid w:val="00CF128D"/>
    <w:rsid w:val="00CF135A"/>
    <w:rsid w:val="00CF151D"/>
    <w:rsid w:val="00CF16D9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7E"/>
    <w:rsid w:val="00CF4D86"/>
    <w:rsid w:val="00CF4EFB"/>
    <w:rsid w:val="00CF501C"/>
    <w:rsid w:val="00CF506D"/>
    <w:rsid w:val="00CF508C"/>
    <w:rsid w:val="00CF5157"/>
    <w:rsid w:val="00CF5275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9F7"/>
    <w:rsid w:val="00CF7AAC"/>
    <w:rsid w:val="00CF7B87"/>
    <w:rsid w:val="00CF7CA5"/>
    <w:rsid w:val="00CF7E34"/>
    <w:rsid w:val="00CF7FB7"/>
    <w:rsid w:val="00D0052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0E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3FB0"/>
    <w:rsid w:val="00D040E1"/>
    <w:rsid w:val="00D045C3"/>
    <w:rsid w:val="00D04854"/>
    <w:rsid w:val="00D048EF"/>
    <w:rsid w:val="00D04A3B"/>
    <w:rsid w:val="00D04B9B"/>
    <w:rsid w:val="00D04D2D"/>
    <w:rsid w:val="00D04D3B"/>
    <w:rsid w:val="00D05194"/>
    <w:rsid w:val="00D05353"/>
    <w:rsid w:val="00D0573F"/>
    <w:rsid w:val="00D05908"/>
    <w:rsid w:val="00D059E6"/>
    <w:rsid w:val="00D05B22"/>
    <w:rsid w:val="00D05E7C"/>
    <w:rsid w:val="00D05F3F"/>
    <w:rsid w:val="00D05F64"/>
    <w:rsid w:val="00D0600F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0A3"/>
    <w:rsid w:val="00D0716A"/>
    <w:rsid w:val="00D07369"/>
    <w:rsid w:val="00D07629"/>
    <w:rsid w:val="00D0775D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3DC"/>
    <w:rsid w:val="00D12800"/>
    <w:rsid w:val="00D12AC1"/>
    <w:rsid w:val="00D12DF5"/>
    <w:rsid w:val="00D13085"/>
    <w:rsid w:val="00D1372E"/>
    <w:rsid w:val="00D13832"/>
    <w:rsid w:val="00D13A64"/>
    <w:rsid w:val="00D13AA9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DD1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9AB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454"/>
    <w:rsid w:val="00D274BF"/>
    <w:rsid w:val="00D277B3"/>
    <w:rsid w:val="00D278C6"/>
    <w:rsid w:val="00D27A23"/>
    <w:rsid w:val="00D27EE6"/>
    <w:rsid w:val="00D305BA"/>
    <w:rsid w:val="00D306FF"/>
    <w:rsid w:val="00D307D2"/>
    <w:rsid w:val="00D3083A"/>
    <w:rsid w:val="00D30ECF"/>
    <w:rsid w:val="00D31426"/>
    <w:rsid w:val="00D316B5"/>
    <w:rsid w:val="00D316C3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E54"/>
    <w:rsid w:val="00D33EAC"/>
    <w:rsid w:val="00D33F94"/>
    <w:rsid w:val="00D340B7"/>
    <w:rsid w:val="00D341EE"/>
    <w:rsid w:val="00D343D9"/>
    <w:rsid w:val="00D344D3"/>
    <w:rsid w:val="00D34A3E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220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37E9F"/>
    <w:rsid w:val="00D4001E"/>
    <w:rsid w:val="00D40539"/>
    <w:rsid w:val="00D406E2"/>
    <w:rsid w:val="00D40C45"/>
    <w:rsid w:val="00D40D9E"/>
    <w:rsid w:val="00D41166"/>
    <w:rsid w:val="00D411A7"/>
    <w:rsid w:val="00D411DB"/>
    <w:rsid w:val="00D413DF"/>
    <w:rsid w:val="00D414AB"/>
    <w:rsid w:val="00D414D1"/>
    <w:rsid w:val="00D4170D"/>
    <w:rsid w:val="00D41767"/>
    <w:rsid w:val="00D417A5"/>
    <w:rsid w:val="00D417F2"/>
    <w:rsid w:val="00D418FF"/>
    <w:rsid w:val="00D41AE3"/>
    <w:rsid w:val="00D41CF1"/>
    <w:rsid w:val="00D41E1C"/>
    <w:rsid w:val="00D41E87"/>
    <w:rsid w:val="00D41F86"/>
    <w:rsid w:val="00D42114"/>
    <w:rsid w:val="00D42367"/>
    <w:rsid w:val="00D4258B"/>
    <w:rsid w:val="00D42652"/>
    <w:rsid w:val="00D429F3"/>
    <w:rsid w:val="00D42C7E"/>
    <w:rsid w:val="00D42CC1"/>
    <w:rsid w:val="00D42DBC"/>
    <w:rsid w:val="00D42F28"/>
    <w:rsid w:val="00D432A6"/>
    <w:rsid w:val="00D432B4"/>
    <w:rsid w:val="00D43376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9F"/>
    <w:rsid w:val="00D45FDC"/>
    <w:rsid w:val="00D46057"/>
    <w:rsid w:val="00D4644B"/>
    <w:rsid w:val="00D46527"/>
    <w:rsid w:val="00D46B14"/>
    <w:rsid w:val="00D46C3C"/>
    <w:rsid w:val="00D46D71"/>
    <w:rsid w:val="00D46EB6"/>
    <w:rsid w:val="00D47283"/>
    <w:rsid w:val="00D47482"/>
    <w:rsid w:val="00D4764F"/>
    <w:rsid w:val="00D47661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1EE"/>
    <w:rsid w:val="00D513D2"/>
    <w:rsid w:val="00D515DC"/>
    <w:rsid w:val="00D515F1"/>
    <w:rsid w:val="00D519A4"/>
    <w:rsid w:val="00D51B47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1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0BC"/>
    <w:rsid w:val="00D551B6"/>
    <w:rsid w:val="00D55271"/>
    <w:rsid w:val="00D554A9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4D1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727"/>
    <w:rsid w:val="00D60A14"/>
    <w:rsid w:val="00D60C35"/>
    <w:rsid w:val="00D60CC6"/>
    <w:rsid w:val="00D60FAD"/>
    <w:rsid w:val="00D61065"/>
    <w:rsid w:val="00D610E8"/>
    <w:rsid w:val="00D612B8"/>
    <w:rsid w:val="00D614BE"/>
    <w:rsid w:val="00D615DD"/>
    <w:rsid w:val="00D61653"/>
    <w:rsid w:val="00D616CC"/>
    <w:rsid w:val="00D61913"/>
    <w:rsid w:val="00D61A30"/>
    <w:rsid w:val="00D61CB0"/>
    <w:rsid w:val="00D61DA7"/>
    <w:rsid w:val="00D621DE"/>
    <w:rsid w:val="00D62320"/>
    <w:rsid w:val="00D62396"/>
    <w:rsid w:val="00D624B3"/>
    <w:rsid w:val="00D6272B"/>
    <w:rsid w:val="00D6299D"/>
    <w:rsid w:val="00D62AD7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7E"/>
    <w:rsid w:val="00D63DFC"/>
    <w:rsid w:val="00D642A5"/>
    <w:rsid w:val="00D6462E"/>
    <w:rsid w:val="00D64B2D"/>
    <w:rsid w:val="00D6517C"/>
    <w:rsid w:val="00D6530E"/>
    <w:rsid w:val="00D654FC"/>
    <w:rsid w:val="00D655D7"/>
    <w:rsid w:val="00D65656"/>
    <w:rsid w:val="00D65BB4"/>
    <w:rsid w:val="00D65DBE"/>
    <w:rsid w:val="00D65DF6"/>
    <w:rsid w:val="00D65E22"/>
    <w:rsid w:val="00D65FA4"/>
    <w:rsid w:val="00D660FF"/>
    <w:rsid w:val="00D662C1"/>
    <w:rsid w:val="00D6637A"/>
    <w:rsid w:val="00D66818"/>
    <w:rsid w:val="00D66BCA"/>
    <w:rsid w:val="00D66C46"/>
    <w:rsid w:val="00D66FD7"/>
    <w:rsid w:val="00D672E4"/>
    <w:rsid w:val="00D67573"/>
    <w:rsid w:val="00D67A2D"/>
    <w:rsid w:val="00D67C6A"/>
    <w:rsid w:val="00D67CD4"/>
    <w:rsid w:val="00D67CEA"/>
    <w:rsid w:val="00D67DC0"/>
    <w:rsid w:val="00D67F06"/>
    <w:rsid w:val="00D70122"/>
    <w:rsid w:val="00D703E3"/>
    <w:rsid w:val="00D70999"/>
    <w:rsid w:val="00D70A09"/>
    <w:rsid w:val="00D70FDA"/>
    <w:rsid w:val="00D7153C"/>
    <w:rsid w:val="00D7161A"/>
    <w:rsid w:val="00D7167A"/>
    <w:rsid w:val="00D716EF"/>
    <w:rsid w:val="00D718A3"/>
    <w:rsid w:val="00D7194F"/>
    <w:rsid w:val="00D71C8F"/>
    <w:rsid w:val="00D71F13"/>
    <w:rsid w:val="00D72061"/>
    <w:rsid w:val="00D72187"/>
    <w:rsid w:val="00D72265"/>
    <w:rsid w:val="00D723FB"/>
    <w:rsid w:val="00D7243D"/>
    <w:rsid w:val="00D727BB"/>
    <w:rsid w:val="00D7292A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578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9C8"/>
    <w:rsid w:val="00D81AF4"/>
    <w:rsid w:val="00D81AF9"/>
    <w:rsid w:val="00D81DB5"/>
    <w:rsid w:val="00D81EBA"/>
    <w:rsid w:val="00D82026"/>
    <w:rsid w:val="00D8206E"/>
    <w:rsid w:val="00D823E4"/>
    <w:rsid w:val="00D82418"/>
    <w:rsid w:val="00D8247D"/>
    <w:rsid w:val="00D8286C"/>
    <w:rsid w:val="00D82C66"/>
    <w:rsid w:val="00D82E99"/>
    <w:rsid w:val="00D830D3"/>
    <w:rsid w:val="00D835D8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C7F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2F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87A11"/>
    <w:rsid w:val="00D90432"/>
    <w:rsid w:val="00D9051B"/>
    <w:rsid w:val="00D90E25"/>
    <w:rsid w:val="00D90F7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74"/>
    <w:rsid w:val="00D921CA"/>
    <w:rsid w:val="00D92545"/>
    <w:rsid w:val="00D92C6F"/>
    <w:rsid w:val="00D92C92"/>
    <w:rsid w:val="00D92DB3"/>
    <w:rsid w:val="00D92EFA"/>
    <w:rsid w:val="00D93044"/>
    <w:rsid w:val="00D9317E"/>
    <w:rsid w:val="00D931F2"/>
    <w:rsid w:val="00D937B5"/>
    <w:rsid w:val="00D937E0"/>
    <w:rsid w:val="00D939A4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5473"/>
    <w:rsid w:val="00D95620"/>
    <w:rsid w:val="00D95A38"/>
    <w:rsid w:val="00D95F00"/>
    <w:rsid w:val="00D95F82"/>
    <w:rsid w:val="00D961D4"/>
    <w:rsid w:val="00D963DF"/>
    <w:rsid w:val="00D9649B"/>
    <w:rsid w:val="00D96709"/>
    <w:rsid w:val="00D967AF"/>
    <w:rsid w:val="00D9687D"/>
    <w:rsid w:val="00D9689E"/>
    <w:rsid w:val="00D97519"/>
    <w:rsid w:val="00D975F0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468"/>
    <w:rsid w:val="00DA066F"/>
    <w:rsid w:val="00DA0A66"/>
    <w:rsid w:val="00DA0AAF"/>
    <w:rsid w:val="00DA0B38"/>
    <w:rsid w:val="00DA0CBD"/>
    <w:rsid w:val="00DA0EB2"/>
    <w:rsid w:val="00DA1379"/>
    <w:rsid w:val="00DA13C5"/>
    <w:rsid w:val="00DA14A4"/>
    <w:rsid w:val="00DA18E9"/>
    <w:rsid w:val="00DA19B5"/>
    <w:rsid w:val="00DA1B72"/>
    <w:rsid w:val="00DA1BDC"/>
    <w:rsid w:val="00DA1C56"/>
    <w:rsid w:val="00DA209D"/>
    <w:rsid w:val="00DA224F"/>
    <w:rsid w:val="00DA235D"/>
    <w:rsid w:val="00DA2502"/>
    <w:rsid w:val="00DA2642"/>
    <w:rsid w:val="00DA2696"/>
    <w:rsid w:val="00DA2BC1"/>
    <w:rsid w:val="00DA2CB0"/>
    <w:rsid w:val="00DA2DC1"/>
    <w:rsid w:val="00DA2F16"/>
    <w:rsid w:val="00DA311C"/>
    <w:rsid w:val="00DA3131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03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56E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B8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26E"/>
    <w:rsid w:val="00DB276C"/>
    <w:rsid w:val="00DB2806"/>
    <w:rsid w:val="00DB2AD7"/>
    <w:rsid w:val="00DB3297"/>
    <w:rsid w:val="00DB3353"/>
    <w:rsid w:val="00DB39B1"/>
    <w:rsid w:val="00DB3B2D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5D9"/>
    <w:rsid w:val="00DB56D9"/>
    <w:rsid w:val="00DB5ABB"/>
    <w:rsid w:val="00DB5AD2"/>
    <w:rsid w:val="00DB5C7E"/>
    <w:rsid w:val="00DB5E42"/>
    <w:rsid w:val="00DB63C9"/>
    <w:rsid w:val="00DB6405"/>
    <w:rsid w:val="00DB6532"/>
    <w:rsid w:val="00DB6578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73D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B91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1C3"/>
    <w:rsid w:val="00DC53F2"/>
    <w:rsid w:val="00DC5492"/>
    <w:rsid w:val="00DC560F"/>
    <w:rsid w:val="00DC5A59"/>
    <w:rsid w:val="00DC6049"/>
    <w:rsid w:val="00DC6233"/>
    <w:rsid w:val="00DC6316"/>
    <w:rsid w:val="00DC65C9"/>
    <w:rsid w:val="00DC668D"/>
    <w:rsid w:val="00DC6767"/>
    <w:rsid w:val="00DC6A4E"/>
    <w:rsid w:val="00DC6DDC"/>
    <w:rsid w:val="00DC6F5A"/>
    <w:rsid w:val="00DD0017"/>
    <w:rsid w:val="00DD0053"/>
    <w:rsid w:val="00DD028C"/>
    <w:rsid w:val="00DD02CF"/>
    <w:rsid w:val="00DD061E"/>
    <w:rsid w:val="00DD069F"/>
    <w:rsid w:val="00DD06F9"/>
    <w:rsid w:val="00DD072E"/>
    <w:rsid w:val="00DD07E1"/>
    <w:rsid w:val="00DD0BF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27"/>
    <w:rsid w:val="00DD2E3A"/>
    <w:rsid w:val="00DD3056"/>
    <w:rsid w:val="00DD306C"/>
    <w:rsid w:val="00DD32ED"/>
    <w:rsid w:val="00DD3376"/>
    <w:rsid w:val="00DD33EC"/>
    <w:rsid w:val="00DD3525"/>
    <w:rsid w:val="00DD3CDB"/>
    <w:rsid w:val="00DD3CE2"/>
    <w:rsid w:val="00DD3F37"/>
    <w:rsid w:val="00DD4298"/>
    <w:rsid w:val="00DD4867"/>
    <w:rsid w:val="00DD49A9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5CF9"/>
    <w:rsid w:val="00DD6100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A0B"/>
    <w:rsid w:val="00DE0D85"/>
    <w:rsid w:val="00DE0E61"/>
    <w:rsid w:val="00DE0F82"/>
    <w:rsid w:val="00DE1322"/>
    <w:rsid w:val="00DE1498"/>
    <w:rsid w:val="00DE1945"/>
    <w:rsid w:val="00DE1B90"/>
    <w:rsid w:val="00DE1DB1"/>
    <w:rsid w:val="00DE2302"/>
    <w:rsid w:val="00DE24AD"/>
    <w:rsid w:val="00DE25AF"/>
    <w:rsid w:val="00DE2686"/>
    <w:rsid w:val="00DE28AA"/>
    <w:rsid w:val="00DE2901"/>
    <w:rsid w:val="00DE2C8E"/>
    <w:rsid w:val="00DE2EE0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261"/>
    <w:rsid w:val="00DE4660"/>
    <w:rsid w:val="00DE49B5"/>
    <w:rsid w:val="00DE4A29"/>
    <w:rsid w:val="00DE534F"/>
    <w:rsid w:val="00DE553D"/>
    <w:rsid w:val="00DE55A7"/>
    <w:rsid w:val="00DE5C92"/>
    <w:rsid w:val="00DE5CAF"/>
    <w:rsid w:val="00DE5CD1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E7FE6"/>
    <w:rsid w:val="00DF00BF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4CD"/>
    <w:rsid w:val="00DF273D"/>
    <w:rsid w:val="00DF2798"/>
    <w:rsid w:val="00DF2BCA"/>
    <w:rsid w:val="00DF2C0D"/>
    <w:rsid w:val="00DF2EFA"/>
    <w:rsid w:val="00DF309C"/>
    <w:rsid w:val="00DF3484"/>
    <w:rsid w:val="00DF35E8"/>
    <w:rsid w:val="00DF375B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9CF"/>
    <w:rsid w:val="00DF4A1C"/>
    <w:rsid w:val="00DF4AE4"/>
    <w:rsid w:val="00DF4B08"/>
    <w:rsid w:val="00DF4C6C"/>
    <w:rsid w:val="00DF527D"/>
    <w:rsid w:val="00DF53AE"/>
    <w:rsid w:val="00DF53FD"/>
    <w:rsid w:val="00DF5A6D"/>
    <w:rsid w:val="00DF5B6B"/>
    <w:rsid w:val="00DF601E"/>
    <w:rsid w:val="00DF64A3"/>
    <w:rsid w:val="00DF6B6E"/>
    <w:rsid w:val="00DF6D99"/>
    <w:rsid w:val="00DF7037"/>
    <w:rsid w:val="00DF72C9"/>
    <w:rsid w:val="00DF72F3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2B9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4C0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02"/>
    <w:rsid w:val="00E02AA4"/>
    <w:rsid w:val="00E02D67"/>
    <w:rsid w:val="00E02F58"/>
    <w:rsid w:val="00E031C1"/>
    <w:rsid w:val="00E03360"/>
    <w:rsid w:val="00E033DE"/>
    <w:rsid w:val="00E03968"/>
    <w:rsid w:val="00E039B4"/>
    <w:rsid w:val="00E03A14"/>
    <w:rsid w:val="00E03B9D"/>
    <w:rsid w:val="00E03BF8"/>
    <w:rsid w:val="00E03F32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3F8"/>
    <w:rsid w:val="00E1052E"/>
    <w:rsid w:val="00E105C4"/>
    <w:rsid w:val="00E107A5"/>
    <w:rsid w:val="00E10A2B"/>
    <w:rsid w:val="00E10E06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2C9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17"/>
    <w:rsid w:val="00E12F5A"/>
    <w:rsid w:val="00E1315C"/>
    <w:rsid w:val="00E133E0"/>
    <w:rsid w:val="00E13521"/>
    <w:rsid w:val="00E135EF"/>
    <w:rsid w:val="00E13798"/>
    <w:rsid w:val="00E138E5"/>
    <w:rsid w:val="00E13911"/>
    <w:rsid w:val="00E13915"/>
    <w:rsid w:val="00E13FC3"/>
    <w:rsid w:val="00E1406E"/>
    <w:rsid w:val="00E14891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546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BFC"/>
    <w:rsid w:val="00E20CA4"/>
    <w:rsid w:val="00E20CCA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2F2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634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25"/>
    <w:rsid w:val="00E31B40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341"/>
    <w:rsid w:val="00E3356D"/>
    <w:rsid w:val="00E336C6"/>
    <w:rsid w:val="00E33A2E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CD"/>
    <w:rsid w:val="00E36ADB"/>
    <w:rsid w:val="00E36CC9"/>
    <w:rsid w:val="00E36DDC"/>
    <w:rsid w:val="00E36E49"/>
    <w:rsid w:val="00E36E70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65B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166"/>
    <w:rsid w:val="00E46579"/>
    <w:rsid w:val="00E467BF"/>
    <w:rsid w:val="00E468FE"/>
    <w:rsid w:val="00E46996"/>
    <w:rsid w:val="00E46A4C"/>
    <w:rsid w:val="00E46D1E"/>
    <w:rsid w:val="00E46E8E"/>
    <w:rsid w:val="00E47081"/>
    <w:rsid w:val="00E470DE"/>
    <w:rsid w:val="00E47542"/>
    <w:rsid w:val="00E47598"/>
    <w:rsid w:val="00E47816"/>
    <w:rsid w:val="00E478A0"/>
    <w:rsid w:val="00E47A36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94"/>
    <w:rsid w:val="00E538BB"/>
    <w:rsid w:val="00E53976"/>
    <w:rsid w:val="00E53A5C"/>
    <w:rsid w:val="00E54351"/>
    <w:rsid w:val="00E54662"/>
    <w:rsid w:val="00E54A9E"/>
    <w:rsid w:val="00E54AFE"/>
    <w:rsid w:val="00E54BC1"/>
    <w:rsid w:val="00E54F6D"/>
    <w:rsid w:val="00E5503D"/>
    <w:rsid w:val="00E55097"/>
    <w:rsid w:val="00E55712"/>
    <w:rsid w:val="00E55734"/>
    <w:rsid w:val="00E55810"/>
    <w:rsid w:val="00E55B8E"/>
    <w:rsid w:val="00E55DBF"/>
    <w:rsid w:val="00E564EC"/>
    <w:rsid w:val="00E56AC1"/>
    <w:rsid w:val="00E56C1D"/>
    <w:rsid w:val="00E56D62"/>
    <w:rsid w:val="00E56EEB"/>
    <w:rsid w:val="00E57C1B"/>
    <w:rsid w:val="00E57C48"/>
    <w:rsid w:val="00E602A6"/>
    <w:rsid w:val="00E60389"/>
    <w:rsid w:val="00E60A88"/>
    <w:rsid w:val="00E60B00"/>
    <w:rsid w:val="00E61084"/>
    <w:rsid w:val="00E612A4"/>
    <w:rsid w:val="00E61CC9"/>
    <w:rsid w:val="00E61D53"/>
    <w:rsid w:val="00E61E94"/>
    <w:rsid w:val="00E61ED4"/>
    <w:rsid w:val="00E61F77"/>
    <w:rsid w:val="00E61FFB"/>
    <w:rsid w:val="00E62123"/>
    <w:rsid w:val="00E62129"/>
    <w:rsid w:val="00E62170"/>
    <w:rsid w:val="00E62281"/>
    <w:rsid w:val="00E6265C"/>
    <w:rsid w:val="00E626BD"/>
    <w:rsid w:val="00E6279B"/>
    <w:rsid w:val="00E629CF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7D8"/>
    <w:rsid w:val="00E65D6D"/>
    <w:rsid w:val="00E65E0C"/>
    <w:rsid w:val="00E66033"/>
    <w:rsid w:val="00E66330"/>
    <w:rsid w:val="00E66439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1B0"/>
    <w:rsid w:val="00E7024D"/>
    <w:rsid w:val="00E70631"/>
    <w:rsid w:val="00E70667"/>
    <w:rsid w:val="00E70AFE"/>
    <w:rsid w:val="00E70EF7"/>
    <w:rsid w:val="00E70F58"/>
    <w:rsid w:val="00E70FA2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0B1"/>
    <w:rsid w:val="00E733DD"/>
    <w:rsid w:val="00E7345D"/>
    <w:rsid w:val="00E734B4"/>
    <w:rsid w:val="00E7359C"/>
    <w:rsid w:val="00E735F7"/>
    <w:rsid w:val="00E73782"/>
    <w:rsid w:val="00E73802"/>
    <w:rsid w:val="00E73833"/>
    <w:rsid w:val="00E738BE"/>
    <w:rsid w:val="00E7390B"/>
    <w:rsid w:val="00E73A62"/>
    <w:rsid w:val="00E73AE1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4F7"/>
    <w:rsid w:val="00E75509"/>
    <w:rsid w:val="00E75A0F"/>
    <w:rsid w:val="00E76142"/>
    <w:rsid w:val="00E763CE"/>
    <w:rsid w:val="00E76496"/>
    <w:rsid w:val="00E76518"/>
    <w:rsid w:val="00E76968"/>
    <w:rsid w:val="00E769CD"/>
    <w:rsid w:val="00E769D7"/>
    <w:rsid w:val="00E76C7B"/>
    <w:rsid w:val="00E76C99"/>
    <w:rsid w:val="00E76D3C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C74"/>
    <w:rsid w:val="00E83DCF"/>
    <w:rsid w:val="00E83F76"/>
    <w:rsid w:val="00E8407E"/>
    <w:rsid w:val="00E840E9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CD1"/>
    <w:rsid w:val="00E85D3A"/>
    <w:rsid w:val="00E85EE6"/>
    <w:rsid w:val="00E8612B"/>
    <w:rsid w:val="00E8628D"/>
    <w:rsid w:val="00E86530"/>
    <w:rsid w:val="00E869F3"/>
    <w:rsid w:val="00E86A88"/>
    <w:rsid w:val="00E8707E"/>
    <w:rsid w:val="00E87728"/>
    <w:rsid w:val="00E877E0"/>
    <w:rsid w:val="00E87AE9"/>
    <w:rsid w:val="00E87CB7"/>
    <w:rsid w:val="00E87D55"/>
    <w:rsid w:val="00E87EFA"/>
    <w:rsid w:val="00E87F94"/>
    <w:rsid w:val="00E87FC0"/>
    <w:rsid w:val="00E9004C"/>
    <w:rsid w:val="00E900E4"/>
    <w:rsid w:val="00E901F2"/>
    <w:rsid w:val="00E904AD"/>
    <w:rsid w:val="00E90650"/>
    <w:rsid w:val="00E906A0"/>
    <w:rsid w:val="00E90998"/>
    <w:rsid w:val="00E90A02"/>
    <w:rsid w:val="00E90ED9"/>
    <w:rsid w:val="00E91496"/>
    <w:rsid w:val="00E916B9"/>
    <w:rsid w:val="00E916F3"/>
    <w:rsid w:val="00E9173A"/>
    <w:rsid w:val="00E9174A"/>
    <w:rsid w:val="00E91B56"/>
    <w:rsid w:val="00E91C5F"/>
    <w:rsid w:val="00E91D94"/>
    <w:rsid w:val="00E9208C"/>
    <w:rsid w:val="00E92307"/>
    <w:rsid w:val="00E924BE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17E"/>
    <w:rsid w:val="00E945BD"/>
    <w:rsid w:val="00E9466B"/>
    <w:rsid w:val="00E9473A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6CD4"/>
    <w:rsid w:val="00E970E5"/>
    <w:rsid w:val="00E9712B"/>
    <w:rsid w:val="00E97362"/>
    <w:rsid w:val="00E9789D"/>
    <w:rsid w:val="00E979CB"/>
    <w:rsid w:val="00E97AC6"/>
    <w:rsid w:val="00E97AF6"/>
    <w:rsid w:val="00E97B74"/>
    <w:rsid w:val="00E97C1E"/>
    <w:rsid w:val="00E97C87"/>
    <w:rsid w:val="00EA01A4"/>
    <w:rsid w:val="00EA05E6"/>
    <w:rsid w:val="00EA0784"/>
    <w:rsid w:val="00EA0A78"/>
    <w:rsid w:val="00EA0B1A"/>
    <w:rsid w:val="00EA0CC2"/>
    <w:rsid w:val="00EA0D8B"/>
    <w:rsid w:val="00EA0D9E"/>
    <w:rsid w:val="00EA0F7B"/>
    <w:rsid w:val="00EA1055"/>
    <w:rsid w:val="00EA13C4"/>
    <w:rsid w:val="00EA13EF"/>
    <w:rsid w:val="00EA1507"/>
    <w:rsid w:val="00EA170D"/>
    <w:rsid w:val="00EA184C"/>
    <w:rsid w:val="00EA24FD"/>
    <w:rsid w:val="00EA2541"/>
    <w:rsid w:val="00EA2574"/>
    <w:rsid w:val="00EA2A8A"/>
    <w:rsid w:val="00EA2B99"/>
    <w:rsid w:val="00EA2DD7"/>
    <w:rsid w:val="00EA2E61"/>
    <w:rsid w:val="00EA3400"/>
    <w:rsid w:val="00EA347D"/>
    <w:rsid w:val="00EA38A3"/>
    <w:rsid w:val="00EA3940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6FE"/>
    <w:rsid w:val="00EA57B3"/>
    <w:rsid w:val="00EA5805"/>
    <w:rsid w:val="00EA5954"/>
    <w:rsid w:val="00EA5E83"/>
    <w:rsid w:val="00EA5F79"/>
    <w:rsid w:val="00EA5FE1"/>
    <w:rsid w:val="00EA6304"/>
    <w:rsid w:val="00EA6540"/>
    <w:rsid w:val="00EA69BE"/>
    <w:rsid w:val="00EA6B7C"/>
    <w:rsid w:val="00EA6C88"/>
    <w:rsid w:val="00EA6D7D"/>
    <w:rsid w:val="00EA6DFE"/>
    <w:rsid w:val="00EA7022"/>
    <w:rsid w:val="00EA71A1"/>
    <w:rsid w:val="00EA7785"/>
    <w:rsid w:val="00EA782B"/>
    <w:rsid w:val="00EA7900"/>
    <w:rsid w:val="00EA79B7"/>
    <w:rsid w:val="00EA7A35"/>
    <w:rsid w:val="00EA7B8D"/>
    <w:rsid w:val="00EA7CE1"/>
    <w:rsid w:val="00EA7F2E"/>
    <w:rsid w:val="00EB0055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1C"/>
    <w:rsid w:val="00EB36A7"/>
    <w:rsid w:val="00EB3845"/>
    <w:rsid w:val="00EB3D06"/>
    <w:rsid w:val="00EB3F29"/>
    <w:rsid w:val="00EB431A"/>
    <w:rsid w:val="00EB4336"/>
    <w:rsid w:val="00EB44F2"/>
    <w:rsid w:val="00EB46CC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1E14"/>
    <w:rsid w:val="00EC2041"/>
    <w:rsid w:val="00EC2058"/>
    <w:rsid w:val="00EC222F"/>
    <w:rsid w:val="00EC2400"/>
    <w:rsid w:val="00EC247B"/>
    <w:rsid w:val="00EC2E3D"/>
    <w:rsid w:val="00EC31B5"/>
    <w:rsid w:val="00EC32BC"/>
    <w:rsid w:val="00EC355F"/>
    <w:rsid w:val="00EC357C"/>
    <w:rsid w:val="00EC35A7"/>
    <w:rsid w:val="00EC396F"/>
    <w:rsid w:val="00EC3991"/>
    <w:rsid w:val="00EC39DA"/>
    <w:rsid w:val="00EC40CF"/>
    <w:rsid w:val="00EC445F"/>
    <w:rsid w:val="00EC4511"/>
    <w:rsid w:val="00EC45AB"/>
    <w:rsid w:val="00EC466D"/>
    <w:rsid w:val="00EC48DC"/>
    <w:rsid w:val="00EC4AF0"/>
    <w:rsid w:val="00EC4CF4"/>
    <w:rsid w:val="00EC4E23"/>
    <w:rsid w:val="00EC4F93"/>
    <w:rsid w:val="00EC5150"/>
    <w:rsid w:val="00EC548E"/>
    <w:rsid w:val="00EC54BB"/>
    <w:rsid w:val="00EC5704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4FA7"/>
    <w:rsid w:val="00ED55E2"/>
    <w:rsid w:val="00ED562C"/>
    <w:rsid w:val="00ED56B2"/>
    <w:rsid w:val="00ED56CA"/>
    <w:rsid w:val="00ED5A41"/>
    <w:rsid w:val="00ED5EA2"/>
    <w:rsid w:val="00ED5F6E"/>
    <w:rsid w:val="00ED6253"/>
    <w:rsid w:val="00ED635D"/>
    <w:rsid w:val="00ED6388"/>
    <w:rsid w:val="00ED66AD"/>
    <w:rsid w:val="00ED692C"/>
    <w:rsid w:val="00ED6B08"/>
    <w:rsid w:val="00ED70C2"/>
    <w:rsid w:val="00ED7667"/>
    <w:rsid w:val="00ED7671"/>
    <w:rsid w:val="00EE0408"/>
    <w:rsid w:val="00EE044E"/>
    <w:rsid w:val="00EE0450"/>
    <w:rsid w:val="00EE0464"/>
    <w:rsid w:val="00EE04F0"/>
    <w:rsid w:val="00EE051D"/>
    <w:rsid w:val="00EE07C5"/>
    <w:rsid w:val="00EE0A56"/>
    <w:rsid w:val="00EE0A78"/>
    <w:rsid w:val="00EE0A98"/>
    <w:rsid w:val="00EE0AE4"/>
    <w:rsid w:val="00EE0B84"/>
    <w:rsid w:val="00EE10DF"/>
    <w:rsid w:val="00EE12DA"/>
    <w:rsid w:val="00EE1300"/>
    <w:rsid w:val="00EE15B2"/>
    <w:rsid w:val="00EE170D"/>
    <w:rsid w:val="00EE1837"/>
    <w:rsid w:val="00EE19B0"/>
    <w:rsid w:val="00EE1E45"/>
    <w:rsid w:val="00EE1E48"/>
    <w:rsid w:val="00EE1FAF"/>
    <w:rsid w:val="00EE205C"/>
    <w:rsid w:val="00EE2563"/>
    <w:rsid w:val="00EE2865"/>
    <w:rsid w:val="00EE293D"/>
    <w:rsid w:val="00EE2DC5"/>
    <w:rsid w:val="00EE2E6D"/>
    <w:rsid w:val="00EE30D5"/>
    <w:rsid w:val="00EE31FA"/>
    <w:rsid w:val="00EE32A2"/>
    <w:rsid w:val="00EE3343"/>
    <w:rsid w:val="00EE33CC"/>
    <w:rsid w:val="00EE352D"/>
    <w:rsid w:val="00EE3753"/>
    <w:rsid w:val="00EE382A"/>
    <w:rsid w:val="00EE38FF"/>
    <w:rsid w:val="00EE39B1"/>
    <w:rsid w:val="00EE3C1A"/>
    <w:rsid w:val="00EE3D3B"/>
    <w:rsid w:val="00EE4125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F1"/>
    <w:rsid w:val="00EE7231"/>
    <w:rsid w:val="00EE734C"/>
    <w:rsid w:val="00EE73F9"/>
    <w:rsid w:val="00EE7715"/>
    <w:rsid w:val="00EE776A"/>
    <w:rsid w:val="00EE7B5B"/>
    <w:rsid w:val="00EE7C04"/>
    <w:rsid w:val="00EE7C38"/>
    <w:rsid w:val="00EE7D93"/>
    <w:rsid w:val="00EE7E93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C07"/>
    <w:rsid w:val="00EF3D52"/>
    <w:rsid w:val="00EF3E14"/>
    <w:rsid w:val="00EF425C"/>
    <w:rsid w:val="00EF43C2"/>
    <w:rsid w:val="00EF44D7"/>
    <w:rsid w:val="00EF47E8"/>
    <w:rsid w:val="00EF4828"/>
    <w:rsid w:val="00EF490F"/>
    <w:rsid w:val="00EF4B9A"/>
    <w:rsid w:val="00EF4BB5"/>
    <w:rsid w:val="00EF4BC9"/>
    <w:rsid w:val="00EF4D85"/>
    <w:rsid w:val="00EF4F0F"/>
    <w:rsid w:val="00EF50D1"/>
    <w:rsid w:val="00EF53FD"/>
    <w:rsid w:val="00EF579C"/>
    <w:rsid w:val="00EF5AE9"/>
    <w:rsid w:val="00EF5B44"/>
    <w:rsid w:val="00EF6200"/>
    <w:rsid w:val="00EF6574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498"/>
    <w:rsid w:val="00F007C2"/>
    <w:rsid w:val="00F008BB"/>
    <w:rsid w:val="00F00C0E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719"/>
    <w:rsid w:val="00F02B0B"/>
    <w:rsid w:val="00F02B90"/>
    <w:rsid w:val="00F02BCC"/>
    <w:rsid w:val="00F02E6C"/>
    <w:rsid w:val="00F02FA3"/>
    <w:rsid w:val="00F03053"/>
    <w:rsid w:val="00F03207"/>
    <w:rsid w:val="00F034FF"/>
    <w:rsid w:val="00F036A5"/>
    <w:rsid w:val="00F0394F"/>
    <w:rsid w:val="00F03D1F"/>
    <w:rsid w:val="00F03D41"/>
    <w:rsid w:val="00F03E74"/>
    <w:rsid w:val="00F0406F"/>
    <w:rsid w:val="00F041C1"/>
    <w:rsid w:val="00F042EC"/>
    <w:rsid w:val="00F044C7"/>
    <w:rsid w:val="00F045B8"/>
    <w:rsid w:val="00F04EFF"/>
    <w:rsid w:val="00F05550"/>
    <w:rsid w:val="00F05913"/>
    <w:rsid w:val="00F05B0B"/>
    <w:rsid w:val="00F05B4A"/>
    <w:rsid w:val="00F05C49"/>
    <w:rsid w:val="00F05E40"/>
    <w:rsid w:val="00F060B2"/>
    <w:rsid w:val="00F06389"/>
    <w:rsid w:val="00F063B3"/>
    <w:rsid w:val="00F066D6"/>
    <w:rsid w:val="00F0674B"/>
    <w:rsid w:val="00F0691F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4BB"/>
    <w:rsid w:val="00F10632"/>
    <w:rsid w:val="00F1067A"/>
    <w:rsid w:val="00F10A3C"/>
    <w:rsid w:val="00F10CD1"/>
    <w:rsid w:val="00F11527"/>
    <w:rsid w:val="00F1154F"/>
    <w:rsid w:val="00F11852"/>
    <w:rsid w:val="00F119F2"/>
    <w:rsid w:val="00F11B6C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9C7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6C7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727"/>
    <w:rsid w:val="00F259B8"/>
    <w:rsid w:val="00F25BFB"/>
    <w:rsid w:val="00F25C7B"/>
    <w:rsid w:val="00F26195"/>
    <w:rsid w:val="00F2624D"/>
    <w:rsid w:val="00F262DD"/>
    <w:rsid w:val="00F268B8"/>
    <w:rsid w:val="00F26AA8"/>
    <w:rsid w:val="00F26DCE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80C"/>
    <w:rsid w:val="00F3198E"/>
    <w:rsid w:val="00F31D82"/>
    <w:rsid w:val="00F31EE4"/>
    <w:rsid w:val="00F32025"/>
    <w:rsid w:val="00F3205A"/>
    <w:rsid w:val="00F320C2"/>
    <w:rsid w:val="00F320C8"/>
    <w:rsid w:val="00F32913"/>
    <w:rsid w:val="00F32B64"/>
    <w:rsid w:val="00F32CDD"/>
    <w:rsid w:val="00F32EC6"/>
    <w:rsid w:val="00F3305D"/>
    <w:rsid w:val="00F33087"/>
    <w:rsid w:val="00F3308F"/>
    <w:rsid w:val="00F33299"/>
    <w:rsid w:val="00F335B5"/>
    <w:rsid w:val="00F335C7"/>
    <w:rsid w:val="00F33621"/>
    <w:rsid w:val="00F3369E"/>
    <w:rsid w:val="00F3380A"/>
    <w:rsid w:val="00F33958"/>
    <w:rsid w:val="00F33A43"/>
    <w:rsid w:val="00F33C27"/>
    <w:rsid w:val="00F3450E"/>
    <w:rsid w:val="00F34666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75D"/>
    <w:rsid w:val="00F3794F"/>
    <w:rsid w:val="00F37BE2"/>
    <w:rsid w:val="00F37CEE"/>
    <w:rsid w:val="00F37E6F"/>
    <w:rsid w:val="00F37F9C"/>
    <w:rsid w:val="00F40A50"/>
    <w:rsid w:val="00F40B01"/>
    <w:rsid w:val="00F40B51"/>
    <w:rsid w:val="00F40D4F"/>
    <w:rsid w:val="00F40EF4"/>
    <w:rsid w:val="00F4137D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6C"/>
    <w:rsid w:val="00F45C71"/>
    <w:rsid w:val="00F46058"/>
    <w:rsid w:val="00F46709"/>
    <w:rsid w:val="00F46A3C"/>
    <w:rsid w:val="00F46C54"/>
    <w:rsid w:val="00F46F4D"/>
    <w:rsid w:val="00F46F94"/>
    <w:rsid w:val="00F471B3"/>
    <w:rsid w:val="00F4728E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4C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7A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985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873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6B6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42C"/>
    <w:rsid w:val="00F646BC"/>
    <w:rsid w:val="00F646DD"/>
    <w:rsid w:val="00F64CA8"/>
    <w:rsid w:val="00F64F06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557"/>
    <w:rsid w:val="00F666B0"/>
    <w:rsid w:val="00F6682F"/>
    <w:rsid w:val="00F66C79"/>
    <w:rsid w:val="00F66F70"/>
    <w:rsid w:val="00F67072"/>
    <w:rsid w:val="00F67279"/>
    <w:rsid w:val="00F67353"/>
    <w:rsid w:val="00F673AA"/>
    <w:rsid w:val="00F6747C"/>
    <w:rsid w:val="00F676AC"/>
    <w:rsid w:val="00F6785B"/>
    <w:rsid w:val="00F678F4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C19"/>
    <w:rsid w:val="00F72FA0"/>
    <w:rsid w:val="00F73988"/>
    <w:rsid w:val="00F739E8"/>
    <w:rsid w:val="00F73BD5"/>
    <w:rsid w:val="00F73F2D"/>
    <w:rsid w:val="00F74130"/>
    <w:rsid w:val="00F74477"/>
    <w:rsid w:val="00F746B6"/>
    <w:rsid w:val="00F7479C"/>
    <w:rsid w:val="00F74DDA"/>
    <w:rsid w:val="00F74EE0"/>
    <w:rsid w:val="00F74FDB"/>
    <w:rsid w:val="00F753B9"/>
    <w:rsid w:val="00F753CA"/>
    <w:rsid w:val="00F75491"/>
    <w:rsid w:val="00F75A7A"/>
    <w:rsid w:val="00F75B5C"/>
    <w:rsid w:val="00F75D7A"/>
    <w:rsid w:val="00F76356"/>
    <w:rsid w:val="00F76413"/>
    <w:rsid w:val="00F76488"/>
    <w:rsid w:val="00F765A1"/>
    <w:rsid w:val="00F7682B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EAB"/>
    <w:rsid w:val="00F80F23"/>
    <w:rsid w:val="00F80F2E"/>
    <w:rsid w:val="00F80F50"/>
    <w:rsid w:val="00F8100E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2DE8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3E4C"/>
    <w:rsid w:val="00F841F3"/>
    <w:rsid w:val="00F84A18"/>
    <w:rsid w:val="00F84D76"/>
    <w:rsid w:val="00F850DE"/>
    <w:rsid w:val="00F85225"/>
    <w:rsid w:val="00F85458"/>
    <w:rsid w:val="00F85475"/>
    <w:rsid w:val="00F8561F"/>
    <w:rsid w:val="00F8564D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5E8"/>
    <w:rsid w:val="00F8760D"/>
    <w:rsid w:val="00F87B08"/>
    <w:rsid w:val="00F87F38"/>
    <w:rsid w:val="00F87F3B"/>
    <w:rsid w:val="00F901B2"/>
    <w:rsid w:val="00F903CB"/>
    <w:rsid w:val="00F90696"/>
    <w:rsid w:val="00F909C2"/>
    <w:rsid w:val="00F90C47"/>
    <w:rsid w:val="00F9108D"/>
    <w:rsid w:val="00F914EF"/>
    <w:rsid w:val="00F915EA"/>
    <w:rsid w:val="00F91690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4BD"/>
    <w:rsid w:val="00F93612"/>
    <w:rsid w:val="00F93ACE"/>
    <w:rsid w:val="00F93AD5"/>
    <w:rsid w:val="00F93ADF"/>
    <w:rsid w:val="00F93B71"/>
    <w:rsid w:val="00F93B87"/>
    <w:rsid w:val="00F93BCF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744"/>
    <w:rsid w:val="00F979A7"/>
    <w:rsid w:val="00F97BDD"/>
    <w:rsid w:val="00F97DA4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1B22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6B"/>
    <w:rsid w:val="00FA32A1"/>
    <w:rsid w:val="00FA32EC"/>
    <w:rsid w:val="00FA3500"/>
    <w:rsid w:val="00FA3540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4CAE"/>
    <w:rsid w:val="00FA532E"/>
    <w:rsid w:val="00FA558B"/>
    <w:rsid w:val="00FA59E7"/>
    <w:rsid w:val="00FA5B65"/>
    <w:rsid w:val="00FA5B66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BBD"/>
    <w:rsid w:val="00FA7F57"/>
    <w:rsid w:val="00FB0009"/>
    <w:rsid w:val="00FB00E9"/>
    <w:rsid w:val="00FB0303"/>
    <w:rsid w:val="00FB0756"/>
    <w:rsid w:val="00FB07C6"/>
    <w:rsid w:val="00FB0D21"/>
    <w:rsid w:val="00FB0E1C"/>
    <w:rsid w:val="00FB0FF7"/>
    <w:rsid w:val="00FB10F3"/>
    <w:rsid w:val="00FB123A"/>
    <w:rsid w:val="00FB12AE"/>
    <w:rsid w:val="00FB15E2"/>
    <w:rsid w:val="00FB162F"/>
    <w:rsid w:val="00FB1AA3"/>
    <w:rsid w:val="00FB1E62"/>
    <w:rsid w:val="00FB2060"/>
    <w:rsid w:val="00FB232E"/>
    <w:rsid w:val="00FB2A4E"/>
    <w:rsid w:val="00FB2B5E"/>
    <w:rsid w:val="00FB2D75"/>
    <w:rsid w:val="00FB2F37"/>
    <w:rsid w:val="00FB335F"/>
    <w:rsid w:val="00FB3420"/>
    <w:rsid w:val="00FB36FD"/>
    <w:rsid w:val="00FB3742"/>
    <w:rsid w:val="00FB38A4"/>
    <w:rsid w:val="00FB3BE8"/>
    <w:rsid w:val="00FB4546"/>
    <w:rsid w:val="00FB45A7"/>
    <w:rsid w:val="00FB46BF"/>
    <w:rsid w:val="00FB4783"/>
    <w:rsid w:val="00FB49B1"/>
    <w:rsid w:val="00FB4CA9"/>
    <w:rsid w:val="00FB4FB8"/>
    <w:rsid w:val="00FB5000"/>
    <w:rsid w:val="00FB5002"/>
    <w:rsid w:val="00FB50B3"/>
    <w:rsid w:val="00FB51CF"/>
    <w:rsid w:val="00FB5304"/>
    <w:rsid w:val="00FB5726"/>
    <w:rsid w:val="00FB5C74"/>
    <w:rsid w:val="00FB5DF7"/>
    <w:rsid w:val="00FB5DFB"/>
    <w:rsid w:val="00FB6925"/>
    <w:rsid w:val="00FB6BFC"/>
    <w:rsid w:val="00FB7149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4E5"/>
    <w:rsid w:val="00FC16DE"/>
    <w:rsid w:val="00FC1AC7"/>
    <w:rsid w:val="00FC1E79"/>
    <w:rsid w:val="00FC2346"/>
    <w:rsid w:val="00FC23B1"/>
    <w:rsid w:val="00FC27CC"/>
    <w:rsid w:val="00FC2880"/>
    <w:rsid w:val="00FC28B1"/>
    <w:rsid w:val="00FC2DD6"/>
    <w:rsid w:val="00FC2E8A"/>
    <w:rsid w:val="00FC2FE5"/>
    <w:rsid w:val="00FC32D8"/>
    <w:rsid w:val="00FC3498"/>
    <w:rsid w:val="00FC35BE"/>
    <w:rsid w:val="00FC366A"/>
    <w:rsid w:val="00FC3825"/>
    <w:rsid w:val="00FC388F"/>
    <w:rsid w:val="00FC38B8"/>
    <w:rsid w:val="00FC3979"/>
    <w:rsid w:val="00FC3AA6"/>
    <w:rsid w:val="00FC3B38"/>
    <w:rsid w:val="00FC3BA5"/>
    <w:rsid w:val="00FC3E2D"/>
    <w:rsid w:val="00FC3F9C"/>
    <w:rsid w:val="00FC40C3"/>
    <w:rsid w:val="00FC4649"/>
    <w:rsid w:val="00FC4B98"/>
    <w:rsid w:val="00FC4CCE"/>
    <w:rsid w:val="00FC4DC6"/>
    <w:rsid w:val="00FC4E72"/>
    <w:rsid w:val="00FC504E"/>
    <w:rsid w:val="00FC50B8"/>
    <w:rsid w:val="00FC51D1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47"/>
    <w:rsid w:val="00FD02B5"/>
    <w:rsid w:val="00FD0314"/>
    <w:rsid w:val="00FD069C"/>
    <w:rsid w:val="00FD0C33"/>
    <w:rsid w:val="00FD0EBA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05F"/>
    <w:rsid w:val="00FD211A"/>
    <w:rsid w:val="00FD2181"/>
    <w:rsid w:val="00FD21B2"/>
    <w:rsid w:val="00FD2245"/>
    <w:rsid w:val="00FD22F0"/>
    <w:rsid w:val="00FD2389"/>
    <w:rsid w:val="00FD27DD"/>
    <w:rsid w:val="00FD2854"/>
    <w:rsid w:val="00FD2B5B"/>
    <w:rsid w:val="00FD301D"/>
    <w:rsid w:val="00FD3552"/>
    <w:rsid w:val="00FD361C"/>
    <w:rsid w:val="00FD36C7"/>
    <w:rsid w:val="00FD44B7"/>
    <w:rsid w:val="00FD451E"/>
    <w:rsid w:val="00FD45B4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8FC"/>
    <w:rsid w:val="00FD6C8F"/>
    <w:rsid w:val="00FD6CBF"/>
    <w:rsid w:val="00FD6EBC"/>
    <w:rsid w:val="00FD73A7"/>
    <w:rsid w:val="00FD7427"/>
    <w:rsid w:val="00FD7652"/>
    <w:rsid w:val="00FD77B6"/>
    <w:rsid w:val="00FD788F"/>
    <w:rsid w:val="00FD7CAD"/>
    <w:rsid w:val="00FD7D6D"/>
    <w:rsid w:val="00FD7FB2"/>
    <w:rsid w:val="00FE03F4"/>
    <w:rsid w:val="00FE0526"/>
    <w:rsid w:val="00FE070F"/>
    <w:rsid w:val="00FE0A66"/>
    <w:rsid w:val="00FE0EB0"/>
    <w:rsid w:val="00FE1122"/>
    <w:rsid w:val="00FE1154"/>
    <w:rsid w:val="00FE13E6"/>
    <w:rsid w:val="00FE1483"/>
    <w:rsid w:val="00FE176E"/>
    <w:rsid w:val="00FE1B8F"/>
    <w:rsid w:val="00FE1B9E"/>
    <w:rsid w:val="00FE1E9C"/>
    <w:rsid w:val="00FE1EC4"/>
    <w:rsid w:val="00FE1F27"/>
    <w:rsid w:val="00FE26F1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3E8B"/>
    <w:rsid w:val="00FE3F8A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2CB"/>
    <w:rsid w:val="00FE6345"/>
    <w:rsid w:val="00FE6D5C"/>
    <w:rsid w:val="00FE6F49"/>
    <w:rsid w:val="00FE70B8"/>
    <w:rsid w:val="00FE70F5"/>
    <w:rsid w:val="00FE71B1"/>
    <w:rsid w:val="00FE7293"/>
    <w:rsid w:val="00FE72D1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7"/>
    <w:rsid w:val="00FF1828"/>
    <w:rsid w:val="00FF184A"/>
    <w:rsid w:val="00FF1888"/>
    <w:rsid w:val="00FF1956"/>
    <w:rsid w:val="00FF1BAB"/>
    <w:rsid w:val="00FF1DE5"/>
    <w:rsid w:val="00FF1E38"/>
    <w:rsid w:val="00FF1F68"/>
    <w:rsid w:val="00FF2007"/>
    <w:rsid w:val="00FF2032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2B1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96"/>
    <w:rsid w:val="00FF46BF"/>
    <w:rsid w:val="00FF487C"/>
    <w:rsid w:val="00FF49BF"/>
    <w:rsid w:val="00FF4AF8"/>
    <w:rsid w:val="00FF4B5A"/>
    <w:rsid w:val="00FF4C0A"/>
    <w:rsid w:val="00FF4EAC"/>
    <w:rsid w:val="00FF5630"/>
    <w:rsid w:val="00FF5789"/>
    <w:rsid w:val="00FF5898"/>
    <w:rsid w:val="00FF59B6"/>
    <w:rsid w:val="00FF5BBA"/>
    <w:rsid w:val="00FF5CF2"/>
    <w:rsid w:val="00FF5DFE"/>
    <w:rsid w:val="00FF5E85"/>
    <w:rsid w:val="00FF5F05"/>
    <w:rsid w:val="00FF5F6F"/>
    <w:rsid w:val="00FF5FAE"/>
    <w:rsid w:val="00FF6868"/>
    <w:rsid w:val="00FF6D42"/>
    <w:rsid w:val="00FF6DD4"/>
    <w:rsid w:val="00FF6F5B"/>
    <w:rsid w:val="00FF760B"/>
    <w:rsid w:val="00FF7812"/>
    <w:rsid w:val="00FF79EC"/>
    <w:rsid w:val="00FF7A15"/>
    <w:rsid w:val="00FF7A72"/>
    <w:rsid w:val="00FF7B60"/>
    <w:rsid w:val="00FF7C03"/>
    <w:rsid w:val="00FF7C84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645412B"/>
  <w15:chartTrackingRefBased/>
  <w15:docId w15:val="{729819F5-B8E9-4615-967C-AFD2064DC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5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91935-FDB6-4E32-9EC0-326857DB6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741921-F1EB-4417-8AA4-6C30FBF7003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932FE67E-7F39-4C4C-8423-C60969CEF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4031</TotalTime>
  <Pages>17</Pages>
  <Words>2369</Words>
  <Characters>13505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Thanetpol, Boonkerdsukcharoen</dc:creator>
  <cp:keywords/>
  <dc:description/>
  <cp:lastModifiedBy>Thanetpol, Boonkerdsukcharoen</cp:lastModifiedBy>
  <cp:revision>721</cp:revision>
  <cp:lastPrinted>2025-08-06T03:53:00Z</cp:lastPrinted>
  <dcterms:created xsi:type="dcterms:W3CDTF">2024-05-13T11:49:00Z</dcterms:created>
  <dcterms:modified xsi:type="dcterms:W3CDTF">2025-08-13T05:27:00Z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f0d2caf0805898ff48ab7ec8883acfb324089dd31e6243682de4f2cfbd06d7a4</vt:lpwstr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