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3555A" w14:textId="0571DF82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D35F5">
        <w:rPr>
          <w:rFonts w:ascii="Angsana New" w:hAnsi="Angsana New"/>
          <w:b/>
          <w:bCs/>
          <w:sz w:val="52"/>
          <w:szCs w:val="52"/>
          <w:cs/>
        </w:rPr>
        <w:t xml:space="preserve">บริษัท มูราโมโต้ อีเล็คตรอน (ประเทศไทย) จำกัด (มหาชน) </w:t>
      </w:r>
    </w:p>
    <w:p w14:paraId="05DE2302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ED35F5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5F1B7E1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527F667" w14:textId="77777777" w:rsidR="00F001EF" w:rsidRPr="00ED35F5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ED35F5">
        <w:rPr>
          <w:rFonts w:ascii="Angsana New" w:hAnsi="Angsana New"/>
          <w:sz w:val="32"/>
          <w:szCs w:val="32"/>
          <w:cs/>
        </w:rPr>
        <w:t>งบการเงิน</w:t>
      </w:r>
      <w:r w:rsidRPr="00ED35F5">
        <w:rPr>
          <w:rFonts w:ascii="Angsana New" w:hAnsi="Angsana New" w:hint="cs"/>
          <w:sz w:val="32"/>
          <w:szCs w:val="32"/>
          <w:cs/>
        </w:rPr>
        <w:t>ระหว่างกาล</w:t>
      </w:r>
      <w:r w:rsidR="00E95EDA" w:rsidRPr="00ED35F5">
        <w:rPr>
          <w:rFonts w:ascii="Angsana New" w:hAnsi="Angsana New" w:hint="cs"/>
          <w:sz w:val="32"/>
          <w:szCs w:val="32"/>
          <w:cs/>
        </w:rPr>
        <w:t>แบบย่อ</w:t>
      </w:r>
    </w:p>
    <w:p w14:paraId="77B77637" w14:textId="421B0AA6" w:rsidR="00220EC4" w:rsidRDefault="00220EC4" w:rsidP="00220EC4">
      <w:pPr>
        <w:pStyle w:val="Title"/>
        <w:ind w:left="0" w:right="-40"/>
        <w:rPr>
          <w:rFonts w:ascii="Angsana New" w:hAnsi="Angsana New" w:cs="Angsana New"/>
          <w:sz w:val="32"/>
          <w:szCs w:val="32"/>
          <w:u w:val="none"/>
        </w:rPr>
      </w:pPr>
      <w:r w:rsidRPr="00ED35F5">
        <w:rPr>
          <w:rFonts w:ascii="Angsana New" w:hAnsi="Angsana New" w:cs="Angsana New"/>
          <w:sz w:val="32"/>
          <w:szCs w:val="32"/>
          <w:u w:val="none"/>
          <w:cs/>
        </w:rPr>
        <w:t>สำหรับงวดสามเดือน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>และ</w:t>
      </w:r>
      <w:r w:rsidR="00551869">
        <w:rPr>
          <w:rFonts w:ascii="Angsana New" w:hAnsi="Angsana New" w:cs="Angsana New" w:hint="cs"/>
          <w:sz w:val="32"/>
          <w:szCs w:val="32"/>
          <w:u w:val="none"/>
          <w:cs/>
        </w:rPr>
        <w:t>เก้า</w:t>
      </w:r>
      <w:r w:rsidRPr="00ED35F5">
        <w:rPr>
          <w:rFonts w:ascii="Angsana New" w:hAnsi="Angsana New" w:cs="Angsana New" w:hint="cs"/>
          <w:sz w:val="32"/>
          <w:szCs w:val="32"/>
          <w:u w:val="none"/>
          <w:cs/>
        </w:rPr>
        <w:t>เดือน</w:t>
      </w:r>
      <w:r w:rsidRPr="00ED35F5">
        <w:rPr>
          <w:rFonts w:ascii="Angsana New" w:hAnsi="Angsana New" w:cs="Angsana New"/>
          <w:sz w:val="32"/>
          <w:szCs w:val="32"/>
          <w:u w:val="none"/>
          <w:cs/>
        </w:rPr>
        <w:t xml:space="preserve">สิ้นสุดวันที่ </w:t>
      </w:r>
      <w:r w:rsidR="00551869">
        <w:rPr>
          <w:rFonts w:ascii="Angsana New" w:hAnsi="Angsana New" w:cs="Angsana New"/>
          <w:sz w:val="32"/>
          <w:szCs w:val="32"/>
          <w:u w:val="none"/>
        </w:rPr>
        <w:t xml:space="preserve">30 </w:t>
      </w:r>
      <w:r w:rsidR="00551869">
        <w:rPr>
          <w:rFonts w:ascii="Angsana New" w:hAnsi="Angsana New" w:cs="Angsana New" w:hint="cs"/>
          <w:sz w:val="32"/>
          <w:szCs w:val="32"/>
          <w:u w:val="none"/>
          <w:cs/>
        </w:rPr>
        <w:t xml:space="preserve">มิถุนายน </w:t>
      </w:r>
      <w:r w:rsidRPr="00ED35F5">
        <w:rPr>
          <w:rFonts w:ascii="Angsana New" w:hAnsi="Angsana New" w:cs="Angsana New"/>
          <w:sz w:val="32"/>
          <w:szCs w:val="32"/>
          <w:u w:val="none"/>
        </w:rPr>
        <w:t>256</w:t>
      </w:r>
      <w:r w:rsidR="00551869">
        <w:rPr>
          <w:rFonts w:ascii="Angsana New" w:hAnsi="Angsana New" w:cs="Angsana New"/>
          <w:sz w:val="32"/>
          <w:szCs w:val="32"/>
          <w:u w:val="none"/>
        </w:rPr>
        <w:t>8</w:t>
      </w:r>
    </w:p>
    <w:p w14:paraId="48914171" w14:textId="77777777" w:rsidR="00F001EF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3054FD">
        <w:rPr>
          <w:rFonts w:ascii="Angsana New" w:hAnsi="Angsana New"/>
          <w:sz w:val="32"/>
          <w:szCs w:val="32"/>
          <w:cs/>
        </w:rPr>
        <w:t>และ</w:t>
      </w:r>
    </w:p>
    <w:p w14:paraId="07885E7A" w14:textId="77777777" w:rsidR="0052069C" w:rsidRPr="003054FD" w:rsidRDefault="00F001EF" w:rsidP="00F00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3054FD">
        <w:rPr>
          <w:rFonts w:ascii="Angsana New" w:hAnsi="Angsana New"/>
          <w:sz w:val="32"/>
          <w:szCs w:val="32"/>
          <w:cs/>
        </w:rPr>
        <w:t>รายงาน</w:t>
      </w:r>
      <w:r w:rsidRPr="003054FD">
        <w:rPr>
          <w:rFonts w:ascii="Angsana New" w:hAnsi="Angsana New" w:hint="cs"/>
          <w:sz w:val="32"/>
          <w:szCs w:val="32"/>
          <w:cs/>
        </w:rPr>
        <w:t>การสอบทาน</w:t>
      </w:r>
      <w:r w:rsidR="002C4F12" w:rsidRPr="003054FD">
        <w:rPr>
          <w:rFonts w:ascii="Angsana New" w:hAnsi="Angsana New" w:hint="cs"/>
          <w:sz w:val="32"/>
          <w:szCs w:val="32"/>
          <w:cs/>
        </w:rPr>
        <w:t>ของ</w:t>
      </w:r>
      <w:r w:rsidRPr="003054FD">
        <w:rPr>
          <w:rFonts w:ascii="Angsana New" w:hAnsi="Angsana New" w:hint="cs"/>
          <w:sz w:val="32"/>
          <w:szCs w:val="32"/>
          <w:cs/>
        </w:rPr>
        <w:t>ผู้</w:t>
      </w:r>
      <w:r w:rsidRPr="003054FD">
        <w:rPr>
          <w:rFonts w:ascii="Angsana New" w:hAnsi="Angsana New"/>
          <w:sz w:val="32"/>
          <w:szCs w:val="32"/>
          <w:cs/>
        </w:rPr>
        <w:t>สอบบัญชีรับอนุญาต</w:t>
      </w:r>
    </w:p>
    <w:p w14:paraId="159D1A4E" w14:textId="77777777" w:rsidR="00EF4B08" w:rsidRPr="003054FD" w:rsidRDefault="00EF4B08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4706EDB7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6FDA54FA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5FAF04F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26E1D959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415BEC38" w14:textId="77777777" w:rsidR="00EF4B08" w:rsidRPr="003054FD" w:rsidRDefault="00EF4B08" w:rsidP="00EF4B08">
      <w:pPr>
        <w:rPr>
          <w:rFonts w:ascii="Angsana New" w:hAnsi="Angsana New"/>
          <w:sz w:val="32"/>
          <w:szCs w:val="32"/>
        </w:rPr>
      </w:pPr>
    </w:p>
    <w:p w14:paraId="75B76C58" w14:textId="77777777" w:rsidR="00372A8C" w:rsidRDefault="00372A8C" w:rsidP="00EF4B08">
      <w:pPr>
        <w:rPr>
          <w:rFonts w:ascii="Angsana New" w:hAnsi="Angsana New"/>
          <w:sz w:val="32"/>
          <w:szCs w:val="32"/>
        </w:rPr>
        <w:sectPr w:rsidR="00372A8C" w:rsidSect="00372A8C"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bookmarkEnd w:id="0"/>
    <w:p w14:paraId="5B69E284" w14:textId="77777777" w:rsidR="006C6417" w:rsidRPr="003054FD" w:rsidRDefault="006C6417" w:rsidP="006C6417">
      <w:pPr>
        <w:pStyle w:val="Heading9"/>
        <w:rPr>
          <w:rFonts w:ascii="Angsana New" w:hAnsi="Angsana New" w:cs="Angsana New"/>
        </w:rPr>
      </w:pPr>
      <w:r w:rsidRPr="003054FD">
        <w:rPr>
          <w:rFonts w:ascii="Angsana New" w:hAnsi="Angsana New" w:cs="Angsana New"/>
          <w:cs/>
        </w:rPr>
        <w:lastRenderedPageBreak/>
        <w:t>รายงานการสอบทาน</w:t>
      </w:r>
      <w:r w:rsidRPr="003054FD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3054FD">
        <w:rPr>
          <w:rFonts w:ascii="Angsana New" w:hAnsi="Angsana New" w:cs="Angsana New"/>
          <w:cs/>
        </w:rPr>
        <w:t>โดยผู้สอบบัญชีรับอนุญาต</w:t>
      </w:r>
    </w:p>
    <w:p w14:paraId="0823D439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1914242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054FD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Pr="003054FD">
        <w:rPr>
          <w:rFonts w:ascii="Angsana New" w:hAnsi="Angsana New" w:hint="cs"/>
          <w:b/>
          <w:bCs/>
          <w:sz w:val="30"/>
          <w:szCs w:val="30"/>
          <w:cs/>
        </w:rPr>
        <w:t xml:space="preserve">มูราโมโต้ อีเล็คตรอน (ประเทศไทย) </w:t>
      </w:r>
      <w:r w:rsidRPr="003054FD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1CA7B69F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FD8DB08" w14:textId="6E7036C6" w:rsidR="00220EC4" w:rsidRPr="003054FD" w:rsidRDefault="00220EC4" w:rsidP="00220EC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30AF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</w:t>
      </w:r>
      <w:r w:rsidRPr="00ED35F5">
        <w:rPr>
          <w:rFonts w:ascii="Angsana New" w:hAnsi="Angsana New"/>
          <w:sz w:val="30"/>
          <w:szCs w:val="30"/>
          <w:cs/>
        </w:rPr>
        <w:t>เฉพาะกิจการ ณ 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551869" w:rsidRPr="003054FD">
        <w:rPr>
          <w:rFonts w:ascii="Angsana New" w:hAnsi="Angsana New"/>
          <w:sz w:val="30"/>
          <w:szCs w:val="30"/>
        </w:rPr>
        <w:t>30</w:t>
      </w:r>
      <w:r w:rsidR="00551869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551869" w:rsidRPr="003054FD">
        <w:rPr>
          <w:rFonts w:ascii="Angsana New" w:hAnsi="Angsana New"/>
          <w:sz w:val="30"/>
          <w:szCs w:val="30"/>
          <w:cs/>
        </w:rPr>
        <w:t>มิถุน</w:t>
      </w:r>
      <w:r w:rsidR="00551869" w:rsidRPr="003054FD">
        <w:rPr>
          <w:rFonts w:ascii="Angsana New" w:hAnsi="Angsana New" w:hint="cs"/>
          <w:sz w:val="30"/>
          <w:szCs w:val="30"/>
          <w:cs/>
        </w:rPr>
        <w:t>า</w:t>
      </w:r>
      <w:r w:rsidR="00551869" w:rsidRPr="003054FD">
        <w:rPr>
          <w:rFonts w:ascii="Angsana New" w:hAnsi="Angsana New"/>
          <w:sz w:val="30"/>
          <w:szCs w:val="30"/>
          <w:cs/>
        </w:rPr>
        <w:t>ยน</w:t>
      </w:r>
      <w:r w:rsidR="00551869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="003D0E02">
        <w:rPr>
          <w:rFonts w:ascii="Angsana New" w:hAnsi="Angsana New"/>
          <w:sz w:val="30"/>
          <w:szCs w:val="30"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ED35F5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551869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ED35F5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3D0E02">
        <w:rPr>
          <w:rFonts w:ascii="Angsana New" w:hAnsi="Angsana New"/>
          <w:spacing w:val="-4"/>
          <w:sz w:val="30"/>
          <w:szCs w:val="30"/>
        </w:rPr>
        <w:t xml:space="preserve"> </w:t>
      </w:r>
      <w:r w:rsidR="00551869" w:rsidRPr="003054FD">
        <w:rPr>
          <w:rFonts w:ascii="Angsana New" w:hAnsi="Angsana New"/>
          <w:sz w:val="30"/>
          <w:szCs w:val="30"/>
        </w:rPr>
        <w:t>30</w:t>
      </w:r>
      <w:r w:rsidR="00551869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551869" w:rsidRPr="003054FD">
        <w:rPr>
          <w:rFonts w:ascii="Angsana New" w:hAnsi="Angsana New"/>
          <w:sz w:val="30"/>
          <w:szCs w:val="30"/>
          <w:cs/>
        </w:rPr>
        <w:t>มิถุน</w:t>
      </w:r>
      <w:r w:rsidR="00551869" w:rsidRPr="003054FD">
        <w:rPr>
          <w:rFonts w:ascii="Angsana New" w:hAnsi="Angsana New" w:hint="cs"/>
          <w:sz w:val="30"/>
          <w:szCs w:val="30"/>
          <w:cs/>
        </w:rPr>
        <w:t>า</w:t>
      </w:r>
      <w:r w:rsidR="00551869" w:rsidRPr="003054FD">
        <w:rPr>
          <w:rFonts w:ascii="Angsana New" w:hAnsi="Angsana New"/>
          <w:sz w:val="30"/>
          <w:szCs w:val="30"/>
          <w:cs/>
        </w:rPr>
        <w:t>ยน</w:t>
      </w:r>
      <w:r w:rsidR="00551869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="003D0E02">
        <w:rPr>
          <w:rFonts w:ascii="Angsana New" w:hAnsi="Angsana New"/>
          <w:spacing w:val="-4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</w:t>
      </w:r>
      <w:r w:rsidRPr="00ED35F5">
        <w:rPr>
          <w:rFonts w:ascii="Angsana New" w:hAnsi="Angsana New" w:hint="cs"/>
          <w:sz w:val="30"/>
          <w:szCs w:val="30"/>
          <w:cs/>
        </w:rPr>
        <w:t>แ</w:t>
      </w:r>
      <w:r w:rsidRPr="00ED35F5">
        <w:rPr>
          <w:rFonts w:ascii="Angsana New" w:hAnsi="Angsana New"/>
          <w:sz w:val="30"/>
          <w:szCs w:val="30"/>
          <w:cs/>
        </w:rPr>
        <w:t>ละงบ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งวด</w:t>
      </w:r>
      <w:r w:rsidR="00551869">
        <w:rPr>
          <w:rFonts w:ascii="Angsana New" w:hAnsi="Angsana New" w:hint="cs"/>
          <w:sz w:val="30"/>
          <w:szCs w:val="30"/>
          <w:cs/>
        </w:rPr>
        <w:t>เก้า</w:t>
      </w:r>
      <w:r w:rsidRPr="00ED35F5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ED35F5">
        <w:rPr>
          <w:rFonts w:ascii="Angsana New" w:hAnsi="Angsana New"/>
          <w:sz w:val="30"/>
          <w:szCs w:val="30"/>
        </w:rPr>
        <w:t xml:space="preserve"> </w:t>
      </w:r>
      <w:r w:rsidR="00551869" w:rsidRPr="003054FD">
        <w:rPr>
          <w:rFonts w:ascii="Angsana New" w:hAnsi="Angsana New"/>
          <w:sz w:val="30"/>
          <w:szCs w:val="30"/>
        </w:rPr>
        <w:t>30</w:t>
      </w:r>
      <w:r w:rsidR="00551869" w:rsidRPr="003054FD">
        <w:rPr>
          <w:rFonts w:ascii="Angsana New" w:hAnsi="Angsana New" w:hint="cs"/>
          <w:sz w:val="30"/>
          <w:szCs w:val="30"/>
          <w:cs/>
        </w:rPr>
        <w:t xml:space="preserve"> </w:t>
      </w:r>
      <w:r w:rsidR="00551869" w:rsidRPr="003054FD">
        <w:rPr>
          <w:rFonts w:ascii="Angsana New" w:hAnsi="Angsana New"/>
          <w:sz w:val="30"/>
          <w:szCs w:val="30"/>
          <w:cs/>
        </w:rPr>
        <w:t>มิถุน</w:t>
      </w:r>
      <w:r w:rsidR="00551869" w:rsidRPr="003054FD">
        <w:rPr>
          <w:rFonts w:ascii="Angsana New" w:hAnsi="Angsana New" w:hint="cs"/>
          <w:sz w:val="30"/>
          <w:szCs w:val="30"/>
          <w:cs/>
        </w:rPr>
        <w:t>า</w:t>
      </w:r>
      <w:r w:rsidR="00551869" w:rsidRPr="003054FD">
        <w:rPr>
          <w:rFonts w:ascii="Angsana New" w:hAnsi="Angsana New"/>
          <w:sz w:val="30"/>
          <w:szCs w:val="30"/>
          <w:cs/>
        </w:rPr>
        <w:t>ยน</w:t>
      </w:r>
      <w:r w:rsidR="00551869" w:rsidRPr="00ED35F5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ED35F5">
        <w:rPr>
          <w:rFonts w:ascii="Angsana New" w:hAnsi="Angsana New" w:hint="cs"/>
          <w:sz w:val="30"/>
          <w:szCs w:val="30"/>
          <w:cs/>
        </w:rPr>
        <w:t xml:space="preserve"> </w:t>
      </w:r>
      <w:r w:rsidRPr="00ED35F5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3D0E02">
        <w:rPr>
          <w:rFonts w:ascii="Angsana New" w:hAnsi="Angsana New"/>
          <w:sz w:val="30"/>
          <w:szCs w:val="30"/>
        </w:rPr>
        <w:br/>
      </w:r>
      <w:r w:rsidRPr="00ED35F5">
        <w:rPr>
          <w:rFonts w:ascii="Angsana New" w:hAnsi="Angsana New"/>
          <w:sz w:val="30"/>
          <w:szCs w:val="30"/>
          <w:cs/>
        </w:rPr>
        <w:t>แบบย่อ (ข้อมูลทางการเงินระหว่างกาล) ของบริษัท มูราโมโต้ อีเล็คตรอน (ประเทศไทย)</w:t>
      </w:r>
      <w:r w:rsidRPr="00EE30AF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และของเฉพาะบริษัท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EE30AF">
        <w:rPr>
          <w:rFonts w:ascii="Angsana New" w:hAnsi="Angsana New"/>
          <w:sz w:val="30"/>
          <w:szCs w:val="30"/>
          <w:cs/>
        </w:rPr>
        <w:t>มูราโมโต้ อีเล็คตรอน (ประเทศไทย)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/>
          <w:sz w:val="30"/>
          <w:szCs w:val="30"/>
        </w:rPr>
        <w:t xml:space="preserve"> 34</w:t>
      </w:r>
      <w:r w:rsidR="003D0E02">
        <w:rPr>
          <w:rFonts w:ascii="Angsana New" w:hAnsi="Angsana New"/>
          <w:sz w:val="30"/>
          <w:szCs w:val="30"/>
        </w:rPr>
        <w:br/>
      </w:r>
      <w:r w:rsidRPr="003D0E0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="003D0E02"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3D0E02">
        <w:rPr>
          <w:rFonts w:ascii="Angsana New" w:hAnsi="Angsana New"/>
          <w:spacing w:val="-2"/>
          <w:sz w:val="30"/>
          <w:szCs w:val="30"/>
        </w:rPr>
        <w:t xml:space="preserve"> </w:t>
      </w:r>
      <w:r w:rsidRPr="003D0E02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3D0E02" w:rsidRPr="003D0E02">
        <w:rPr>
          <w:rFonts w:ascii="Angsana New" w:hAnsi="Angsana New"/>
          <w:spacing w:val="-2"/>
          <w:sz w:val="30"/>
          <w:szCs w:val="30"/>
        </w:rPr>
        <w:br/>
      </w:r>
      <w:r w:rsidRPr="003D0E02">
        <w:rPr>
          <w:rFonts w:ascii="Angsana New" w:hAnsi="Angsana New"/>
          <w:spacing w:val="-2"/>
          <w:sz w:val="30"/>
          <w:szCs w:val="30"/>
          <w:cs/>
        </w:rPr>
        <w:t>ระหว่างกาล</w:t>
      </w:r>
      <w:r w:rsidRPr="00EE30AF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7DC18EB8" w14:textId="77777777" w:rsidR="002C64AB" w:rsidRPr="003054FD" w:rsidRDefault="002C64AB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8D177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0C9016D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A486EFE" w14:textId="2313FB86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8270CA" w:rsidRPr="003054FD">
        <w:rPr>
          <w:rFonts w:ascii="Angsana New" w:hAnsi="Angsana New"/>
          <w:sz w:val="30"/>
          <w:szCs w:val="30"/>
        </w:rPr>
        <w:t>2410</w:t>
      </w:r>
      <w:r w:rsidRPr="003054FD">
        <w:rPr>
          <w:rFonts w:ascii="Angsana New" w:hAnsi="Angsana New"/>
          <w:sz w:val="30"/>
          <w:szCs w:val="30"/>
          <w:cs/>
        </w:rPr>
        <w:t xml:space="preserve"> </w:t>
      </w:r>
      <w:r w:rsidRPr="003054FD">
        <w:rPr>
          <w:rFonts w:ascii="Angsana New" w:hAnsi="Angsana New"/>
          <w:sz w:val="30"/>
          <w:szCs w:val="30"/>
        </w:rPr>
        <w:t>“</w:t>
      </w:r>
      <w:r w:rsidRPr="003054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054FD">
        <w:rPr>
          <w:rFonts w:ascii="Angsana New" w:hAnsi="Angsana New"/>
          <w:sz w:val="30"/>
          <w:szCs w:val="30"/>
        </w:rPr>
        <w:t xml:space="preserve">” </w:t>
      </w:r>
      <w:r w:rsidRPr="003054FD">
        <w:rPr>
          <w:rFonts w:ascii="Angsana New" w:hAnsi="Angsana New"/>
          <w:sz w:val="30"/>
          <w:szCs w:val="30"/>
          <w:cs/>
        </w:rPr>
        <w:t>การสอบทานดังกล่าวประกอบด้วยการใช้วิธีการสอบถามบุคลาก</w:t>
      </w:r>
      <w:r w:rsidRPr="003054FD">
        <w:rPr>
          <w:rFonts w:ascii="Angsana New" w:hAnsi="Angsana New" w:hint="cs"/>
          <w:sz w:val="30"/>
          <w:szCs w:val="30"/>
          <w:cs/>
        </w:rPr>
        <w:t>ร</w:t>
      </w:r>
      <w:r w:rsidRPr="003054FD">
        <w:rPr>
          <w:rFonts w:ascii="Angsana New" w:hAnsi="Angsana New"/>
          <w:sz w:val="30"/>
          <w:szCs w:val="30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</w:t>
      </w:r>
      <w:r w:rsidRPr="003054FD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17D6C930" w14:textId="4679C797" w:rsidR="00465B86" w:rsidRPr="003054FD" w:rsidRDefault="00C84E9F" w:rsidP="006C6417">
      <w:pPr>
        <w:spacing w:line="240" w:lineRule="auto"/>
        <w:jc w:val="thaiDistribute"/>
        <w:rPr>
          <w:rFonts w:ascii="Angsana New" w:hAnsi="Angsana New"/>
          <w:cs/>
        </w:rPr>
        <w:sectPr w:rsidR="00465B86" w:rsidRPr="003054FD" w:rsidSect="00372A8C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F82B0B" wp14:editId="7406DDD9">
                <wp:simplePos x="0" y="0"/>
                <wp:positionH relativeFrom="column">
                  <wp:posOffset>2514600</wp:posOffset>
                </wp:positionH>
                <wp:positionV relativeFrom="paragraph">
                  <wp:posOffset>265430</wp:posOffset>
                </wp:positionV>
                <wp:extent cx="800100" cy="914400"/>
                <wp:effectExtent l="0" t="0" r="0" b="0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6822B4" id="Oval 2" o:spid="_x0000_s1026" style="position:absolute;margin-left:198pt;margin-top:20.9pt;width:63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" strokecolor="white"/>
            </w:pict>
          </mc:Fallback>
        </mc:AlternateContent>
      </w:r>
    </w:p>
    <w:p w14:paraId="4F25661F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3054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3054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8CB8275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258C27B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3054FD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3054FD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ข้อมูลทางการเงินระหว่างกาลดังกล่าว</w:t>
      </w:r>
      <w:r w:rsidRPr="003054FD">
        <w:rPr>
          <w:rFonts w:ascii="Angsana New" w:hAnsi="Angsana New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="008270CA" w:rsidRPr="003054FD">
        <w:rPr>
          <w:rFonts w:ascii="Angsana New" w:hAnsi="Angsana New"/>
          <w:sz w:val="30"/>
          <w:szCs w:val="30"/>
        </w:rPr>
        <w:t>34</w:t>
      </w:r>
      <w:r w:rsidRPr="003054FD">
        <w:rPr>
          <w:rFonts w:ascii="Angsana New" w:hAnsi="Angsana New"/>
          <w:sz w:val="30"/>
          <w:szCs w:val="30"/>
          <w:cs/>
        </w:rPr>
        <w:t xml:space="preserve">  เรื่อง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="008811ED" w:rsidRPr="003054FD">
        <w:rPr>
          <w:rFonts w:ascii="Angsana New" w:hAnsi="Angsana New"/>
          <w:sz w:val="30"/>
          <w:szCs w:val="30"/>
          <w:cs/>
        </w:rPr>
        <w:t>การรายงานทาง</w:t>
      </w:r>
      <w:r w:rsidRPr="003054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054FD">
        <w:rPr>
          <w:rFonts w:ascii="Angsana New" w:hAnsi="Angsana New"/>
          <w:sz w:val="30"/>
          <w:szCs w:val="30"/>
        </w:rPr>
        <w:t xml:space="preserve"> </w:t>
      </w:r>
      <w:r w:rsidRPr="003054FD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229CBD1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87CD051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508088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65FA85D" w14:textId="77777777" w:rsidR="006C6417" w:rsidRPr="003054FD" w:rsidRDefault="006C6417" w:rsidP="006C6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ECAD227" w14:textId="4FE53DD6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(</w:t>
      </w:r>
      <w:r w:rsidR="007F51D8">
        <w:rPr>
          <w:rFonts w:cs="Angsana New"/>
          <w:cs/>
        </w:rPr>
        <w:t>จามจุรี สถาพรชัยวัฒน์</w:t>
      </w:r>
      <w:r w:rsidRPr="003054FD">
        <w:rPr>
          <w:rFonts w:ascii="Angsana New" w:hAnsi="Angsana New" w:cs="Angsana New"/>
          <w:cs/>
        </w:rPr>
        <w:t xml:space="preserve">)    </w:t>
      </w:r>
    </w:p>
    <w:p w14:paraId="15ECD7E5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3054FD">
        <w:rPr>
          <w:rFonts w:ascii="Angsana New" w:hAnsi="Angsana New" w:cs="Angsana New"/>
          <w:cs/>
        </w:rPr>
        <w:t>ผู้สอบบัญชีรับอนุญาต</w:t>
      </w:r>
    </w:p>
    <w:p w14:paraId="3A2328BC" w14:textId="7D8535C0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  <w:r w:rsidRPr="003054FD">
        <w:rPr>
          <w:rFonts w:ascii="Angsana New" w:hAnsi="Angsana New" w:cs="Angsana New"/>
          <w:cs/>
        </w:rPr>
        <w:t xml:space="preserve">เลขทะเบียน </w:t>
      </w:r>
      <w:r w:rsidR="00156BB5" w:rsidRPr="00156BB5">
        <w:rPr>
          <w:rFonts w:ascii="Angsana New" w:hAnsi="Angsana New" w:cs="Angsana New"/>
        </w:rPr>
        <w:t>11567</w:t>
      </w:r>
    </w:p>
    <w:p w14:paraId="71DE8524" w14:textId="77777777" w:rsidR="006C6417" w:rsidRPr="003054FD" w:rsidRDefault="006C6417" w:rsidP="006C6417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00A6B5E9" w14:textId="77777777" w:rsidR="006C6417" w:rsidRPr="003054FD" w:rsidRDefault="006C6417" w:rsidP="006C641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092720B3" w14:textId="77777777" w:rsidR="00496EE8" w:rsidRDefault="006C6417" w:rsidP="003445CA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54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FFB0A03" w14:textId="3D9258CA" w:rsidR="00220EC4" w:rsidRPr="003445CA" w:rsidRDefault="00945895" w:rsidP="00220EC4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8</w:t>
      </w:r>
      <w:r w:rsidR="00551869">
        <w:rPr>
          <w:rFonts w:ascii="Angsana New" w:hAnsi="Angsana New"/>
          <w:sz w:val="30"/>
          <w:szCs w:val="30"/>
        </w:rPr>
        <w:t xml:space="preserve"> </w:t>
      </w:r>
      <w:r w:rsidR="00551869" w:rsidRPr="00531A8D">
        <w:rPr>
          <w:rFonts w:ascii="Angsana New" w:hAnsi="Angsana New"/>
          <w:sz w:val="30"/>
          <w:szCs w:val="30"/>
          <w:cs/>
        </w:rPr>
        <w:t>สิงหาคม</w:t>
      </w:r>
      <w:r w:rsidR="00551869" w:rsidRPr="003054FD">
        <w:rPr>
          <w:rFonts w:ascii="Angsana New" w:hAnsi="Angsana New"/>
          <w:sz w:val="30"/>
          <w:szCs w:val="30"/>
        </w:rPr>
        <w:t xml:space="preserve"> </w:t>
      </w:r>
      <w:r w:rsidR="00220EC4" w:rsidRPr="003054FD">
        <w:rPr>
          <w:rFonts w:ascii="Angsana New" w:hAnsi="Angsana New"/>
          <w:sz w:val="30"/>
          <w:szCs w:val="30"/>
        </w:rPr>
        <w:t>256</w:t>
      </w:r>
      <w:r w:rsidR="00220EC4">
        <w:rPr>
          <w:rFonts w:ascii="Angsana New" w:hAnsi="Angsana New"/>
          <w:sz w:val="30"/>
          <w:szCs w:val="30"/>
        </w:rPr>
        <w:t>8</w:t>
      </w:r>
    </w:p>
    <w:p w14:paraId="6426354E" w14:textId="192BC4DF" w:rsidR="005B68BD" w:rsidRDefault="005B68BD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3F2C6A04" w14:textId="399E73B7" w:rsidR="008C00A8" w:rsidRDefault="008C00A8" w:rsidP="008C00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sectPr w:rsidR="008C00A8" w:rsidSect="00372A8C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0BF47" w14:textId="77777777" w:rsidR="00CF6EDE" w:rsidRDefault="00CF6EDE">
      <w:r>
        <w:separator/>
      </w:r>
    </w:p>
  </w:endnote>
  <w:endnote w:type="continuationSeparator" w:id="0">
    <w:p w14:paraId="1EB8FA3D" w14:textId="77777777" w:rsidR="00CF6EDE" w:rsidRDefault="00CF6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58B74" w14:textId="77777777" w:rsidR="00612146" w:rsidRDefault="00612146" w:rsidP="00DB28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14:paraId="7943AAA4" w14:textId="77777777" w:rsidR="00612146" w:rsidRDefault="00612146" w:rsidP="00FD5C4F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C7EC9" w14:textId="18515BAE" w:rsidR="00612146" w:rsidRDefault="00612146" w:rsidP="00EF4B08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E745A" w14:textId="77777777" w:rsidR="00612146" w:rsidRPr="005649DD" w:rsidRDefault="00612146" w:rsidP="005649DD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5BEEF" w14:textId="77777777" w:rsidR="00372A8C" w:rsidRDefault="00372A8C" w:rsidP="00EF4B08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026770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85E264" w14:textId="12100126" w:rsidR="00372A8C" w:rsidRPr="00372A8C" w:rsidRDefault="00372A8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72A8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72A8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72A8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72A8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CFED8" w14:textId="77777777" w:rsidR="00CF6EDE" w:rsidRDefault="00CF6EDE">
      <w:r>
        <w:separator/>
      </w:r>
    </w:p>
  </w:footnote>
  <w:footnote w:type="continuationSeparator" w:id="0">
    <w:p w14:paraId="0276332D" w14:textId="77777777" w:rsidR="00CF6EDE" w:rsidRDefault="00CF6E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0F3DC" w14:textId="29BBA90D" w:rsidR="00612146" w:rsidRPr="00372F9E" w:rsidRDefault="00612146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51153E" w14:textId="1C7D46C5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10B3C9" w14:textId="54CDCCAE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63224EC" w14:textId="7CBF5948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3D1208E" w14:textId="18DADC1A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F3A963B" w14:textId="77777777" w:rsidR="00372F9E" w:rsidRPr="00372F9E" w:rsidRDefault="00372F9E" w:rsidP="00372F9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38C2D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8E569C6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4179915" w14:textId="77777777" w:rsidR="00612146" w:rsidRDefault="00612146" w:rsidP="00FD5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5587B" w14:textId="0057EDCD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84A876C" w14:textId="6E3A0BAE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3DF0B72" w14:textId="5EC6EA5B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0198C03" w14:textId="3F1D1898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5A456053" w14:textId="328D3994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6EE6AC0B" w14:textId="2263149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4E18A7D0" w14:textId="22EAA5B0" w:rsid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  <w:p w14:paraId="1EE32396" w14:textId="77777777" w:rsidR="00372A8C" w:rsidRPr="00372A8C" w:rsidRDefault="00372A8C" w:rsidP="00372A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F16C4" w14:textId="785B0632" w:rsidR="00D664B9" w:rsidRDefault="00D664B9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5709AA44" w14:textId="28D5E785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311F939D" w14:textId="236EADA7" w:rsidR="00372A8C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  <w:p w14:paraId="68089B4F" w14:textId="77777777" w:rsidR="00372A8C" w:rsidRPr="00F631FA" w:rsidRDefault="00372A8C" w:rsidP="00372A8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36"/>
        </w:tabs>
        <w:ind w:left="123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716"/>
    <w:multiLevelType w:val="hybridMultilevel"/>
    <w:tmpl w:val="B47EC86E"/>
    <w:lvl w:ilvl="0" w:tplc="2CECC4A6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6E66476"/>
    <w:multiLevelType w:val="multilevel"/>
    <w:tmpl w:val="5EF68B3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D8355E"/>
    <w:multiLevelType w:val="hybridMultilevel"/>
    <w:tmpl w:val="1DBE685C"/>
    <w:lvl w:ilvl="0" w:tplc="C72C57BC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9A97F80"/>
    <w:multiLevelType w:val="hybridMultilevel"/>
    <w:tmpl w:val="8C0ADF0E"/>
    <w:lvl w:ilvl="0" w:tplc="0372916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94024C"/>
    <w:multiLevelType w:val="hybridMultilevel"/>
    <w:tmpl w:val="C3D6906E"/>
    <w:lvl w:ilvl="0" w:tplc="25AEED5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37A16746"/>
    <w:multiLevelType w:val="hybridMultilevel"/>
    <w:tmpl w:val="3A4E451A"/>
    <w:lvl w:ilvl="0" w:tplc="469AEE7C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D97105E"/>
    <w:multiLevelType w:val="hybridMultilevel"/>
    <w:tmpl w:val="2530E486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DA232B9"/>
    <w:multiLevelType w:val="hybridMultilevel"/>
    <w:tmpl w:val="61FC85F8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5" w15:restartNumberingAfterBreak="0">
    <w:nsid w:val="58FC75B2"/>
    <w:multiLevelType w:val="multilevel"/>
    <w:tmpl w:val="982E8E1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7" w15:restartNumberingAfterBreak="0">
    <w:nsid w:val="66713BF8"/>
    <w:multiLevelType w:val="hybridMultilevel"/>
    <w:tmpl w:val="CD62E4EC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A62363"/>
    <w:multiLevelType w:val="hybridMultilevel"/>
    <w:tmpl w:val="A352FF38"/>
    <w:lvl w:ilvl="0" w:tplc="9606DBEA">
      <w:start w:val="1"/>
      <w:numFmt w:val="thaiLetters"/>
      <w:lvlText w:val="(%1)"/>
      <w:lvlJc w:val="left"/>
      <w:pPr>
        <w:ind w:left="1710" w:hanging="360"/>
      </w:pPr>
      <w:rPr>
        <w:rFonts w:hint="default"/>
        <w:color w:val="00000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DF7678"/>
    <w:multiLevelType w:val="hybridMultilevel"/>
    <w:tmpl w:val="B844A8FC"/>
    <w:lvl w:ilvl="0" w:tplc="FFFFFFFF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F71412"/>
    <w:multiLevelType w:val="hybridMultilevel"/>
    <w:tmpl w:val="9BC436F6"/>
    <w:lvl w:ilvl="0" w:tplc="469AEE7C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26C7642"/>
    <w:multiLevelType w:val="hybridMultilevel"/>
    <w:tmpl w:val="161441D6"/>
    <w:lvl w:ilvl="0" w:tplc="A6407BA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3AF5CF1"/>
    <w:multiLevelType w:val="hybridMultilevel"/>
    <w:tmpl w:val="396AE80E"/>
    <w:lvl w:ilvl="0" w:tplc="FA2A9E74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50433107">
    <w:abstractNumId w:val="6"/>
  </w:num>
  <w:num w:numId="2" w16cid:durableId="189611537">
    <w:abstractNumId w:val="5"/>
  </w:num>
  <w:num w:numId="3" w16cid:durableId="1411660256">
    <w:abstractNumId w:val="9"/>
  </w:num>
  <w:num w:numId="4" w16cid:durableId="262081193">
    <w:abstractNumId w:val="7"/>
  </w:num>
  <w:num w:numId="5" w16cid:durableId="455757349">
    <w:abstractNumId w:val="8"/>
  </w:num>
  <w:num w:numId="6" w16cid:durableId="738671220">
    <w:abstractNumId w:val="3"/>
  </w:num>
  <w:num w:numId="7" w16cid:durableId="623196189">
    <w:abstractNumId w:val="2"/>
  </w:num>
  <w:num w:numId="8" w16cid:durableId="38600749">
    <w:abstractNumId w:val="0"/>
  </w:num>
  <w:num w:numId="9" w16cid:durableId="1647777597">
    <w:abstractNumId w:val="1"/>
  </w:num>
  <w:num w:numId="10" w16cid:durableId="682516820">
    <w:abstractNumId w:val="4"/>
  </w:num>
  <w:num w:numId="11" w16cid:durableId="649332831">
    <w:abstractNumId w:val="20"/>
  </w:num>
  <w:num w:numId="12" w16cid:durableId="1228960080">
    <w:abstractNumId w:val="15"/>
  </w:num>
  <w:num w:numId="13" w16cid:durableId="1207909087">
    <w:abstractNumId w:val="28"/>
  </w:num>
  <w:num w:numId="14" w16cid:durableId="1203128100">
    <w:abstractNumId w:val="17"/>
  </w:num>
  <w:num w:numId="15" w16cid:durableId="2118518604">
    <w:abstractNumId w:val="23"/>
  </w:num>
  <w:num w:numId="16" w16cid:durableId="609168304">
    <w:abstractNumId w:val="19"/>
  </w:num>
  <w:num w:numId="17" w16cid:durableId="1186290930">
    <w:abstractNumId w:val="34"/>
  </w:num>
  <w:num w:numId="18" w16cid:durableId="1787038388">
    <w:abstractNumId w:val="13"/>
  </w:num>
  <w:num w:numId="19" w16cid:durableId="1268928273">
    <w:abstractNumId w:val="10"/>
  </w:num>
  <w:num w:numId="20" w16cid:durableId="177932924">
    <w:abstractNumId w:val="24"/>
  </w:num>
  <w:num w:numId="21" w16cid:durableId="1570652482">
    <w:abstractNumId w:val="24"/>
  </w:num>
  <w:num w:numId="22" w16cid:durableId="1275675882">
    <w:abstractNumId w:val="16"/>
  </w:num>
  <w:num w:numId="23" w16cid:durableId="277611234">
    <w:abstractNumId w:val="31"/>
  </w:num>
  <w:num w:numId="24" w16cid:durableId="1359743866">
    <w:abstractNumId w:val="14"/>
  </w:num>
  <w:num w:numId="25" w16cid:durableId="1710370577">
    <w:abstractNumId w:val="12"/>
  </w:num>
  <w:num w:numId="26" w16cid:durableId="1815219806">
    <w:abstractNumId w:val="32"/>
  </w:num>
  <w:num w:numId="27" w16cid:durableId="1345327873">
    <w:abstractNumId w:val="18"/>
  </w:num>
  <w:num w:numId="28" w16cid:durableId="932132472">
    <w:abstractNumId w:val="33"/>
  </w:num>
  <w:num w:numId="29" w16cid:durableId="1628656303">
    <w:abstractNumId w:val="25"/>
  </w:num>
  <w:num w:numId="30" w16cid:durableId="1076589408">
    <w:abstractNumId w:val="11"/>
  </w:num>
  <w:num w:numId="31" w16cid:durableId="134884151">
    <w:abstractNumId w:val="30"/>
  </w:num>
  <w:num w:numId="32" w16cid:durableId="647591645">
    <w:abstractNumId w:val="26"/>
  </w:num>
  <w:num w:numId="33" w16cid:durableId="1503397182">
    <w:abstractNumId w:val="22"/>
  </w:num>
  <w:num w:numId="34" w16cid:durableId="941452169">
    <w:abstractNumId w:val="21"/>
  </w:num>
  <w:num w:numId="35" w16cid:durableId="314338547">
    <w:abstractNumId w:val="27"/>
  </w:num>
  <w:num w:numId="36" w16cid:durableId="1074742310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,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2A7"/>
    <w:rsid w:val="00000BAA"/>
    <w:rsid w:val="00000EF0"/>
    <w:rsid w:val="00000FF8"/>
    <w:rsid w:val="0000170D"/>
    <w:rsid w:val="00001E81"/>
    <w:rsid w:val="0000211E"/>
    <w:rsid w:val="00002534"/>
    <w:rsid w:val="000026BD"/>
    <w:rsid w:val="00002901"/>
    <w:rsid w:val="00003C94"/>
    <w:rsid w:val="00003D1A"/>
    <w:rsid w:val="00004928"/>
    <w:rsid w:val="000051EA"/>
    <w:rsid w:val="00005361"/>
    <w:rsid w:val="00005562"/>
    <w:rsid w:val="000056D8"/>
    <w:rsid w:val="000057C5"/>
    <w:rsid w:val="000057D2"/>
    <w:rsid w:val="000060F3"/>
    <w:rsid w:val="000061FD"/>
    <w:rsid w:val="00006987"/>
    <w:rsid w:val="00007014"/>
    <w:rsid w:val="000074EA"/>
    <w:rsid w:val="000103B6"/>
    <w:rsid w:val="000106C5"/>
    <w:rsid w:val="00010FC6"/>
    <w:rsid w:val="0001181B"/>
    <w:rsid w:val="0001271E"/>
    <w:rsid w:val="00012A60"/>
    <w:rsid w:val="0001314B"/>
    <w:rsid w:val="0001318C"/>
    <w:rsid w:val="0001322C"/>
    <w:rsid w:val="000132BA"/>
    <w:rsid w:val="000133BD"/>
    <w:rsid w:val="000139CD"/>
    <w:rsid w:val="00013BFD"/>
    <w:rsid w:val="00013C65"/>
    <w:rsid w:val="00014900"/>
    <w:rsid w:val="00014F0E"/>
    <w:rsid w:val="00015138"/>
    <w:rsid w:val="000152CD"/>
    <w:rsid w:val="00015408"/>
    <w:rsid w:val="00015913"/>
    <w:rsid w:val="00015BC6"/>
    <w:rsid w:val="00015C56"/>
    <w:rsid w:val="00015DB3"/>
    <w:rsid w:val="000161FA"/>
    <w:rsid w:val="000167D8"/>
    <w:rsid w:val="00016F58"/>
    <w:rsid w:val="00017429"/>
    <w:rsid w:val="00017497"/>
    <w:rsid w:val="0001792C"/>
    <w:rsid w:val="00017A9C"/>
    <w:rsid w:val="00017EB1"/>
    <w:rsid w:val="0002123D"/>
    <w:rsid w:val="00021583"/>
    <w:rsid w:val="000217E4"/>
    <w:rsid w:val="00021E4F"/>
    <w:rsid w:val="00021F92"/>
    <w:rsid w:val="00022ADE"/>
    <w:rsid w:val="00022BA9"/>
    <w:rsid w:val="00022C22"/>
    <w:rsid w:val="00022C3F"/>
    <w:rsid w:val="0002303E"/>
    <w:rsid w:val="00023488"/>
    <w:rsid w:val="0002393B"/>
    <w:rsid w:val="0002436D"/>
    <w:rsid w:val="00024C2C"/>
    <w:rsid w:val="00025554"/>
    <w:rsid w:val="00025FDC"/>
    <w:rsid w:val="00026258"/>
    <w:rsid w:val="0002707D"/>
    <w:rsid w:val="0002748A"/>
    <w:rsid w:val="00027B16"/>
    <w:rsid w:val="00027E5C"/>
    <w:rsid w:val="0003061A"/>
    <w:rsid w:val="0003091E"/>
    <w:rsid w:val="00030EDA"/>
    <w:rsid w:val="00031717"/>
    <w:rsid w:val="0003203F"/>
    <w:rsid w:val="000320A0"/>
    <w:rsid w:val="00032131"/>
    <w:rsid w:val="00032BEF"/>
    <w:rsid w:val="00033694"/>
    <w:rsid w:val="00033E46"/>
    <w:rsid w:val="00033F5E"/>
    <w:rsid w:val="0003484C"/>
    <w:rsid w:val="000349B5"/>
    <w:rsid w:val="00034CE2"/>
    <w:rsid w:val="00034D28"/>
    <w:rsid w:val="00034E88"/>
    <w:rsid w:val="000350DC"/>
    <w:rsid w:val="0003558B"/>
    <w:rsid w:val="0003568A"/>
    <w:rsid w:val="000356E5"/>
    <w:rsid w:val="000357D7"/>
    <w:rsid w:val="00035DA9"/>
    <w:rsid w:val="00035E69"/>
    <w:rsid w:val="00035FBC"/>
    <w:rsid w:val="00037731"/>
    <w:rsid w:val="000377AE"/>
    <w:rsid w:val="0003787E"/>
    <w:rsid w:val="00037CA6"/>
    <w:rsid w:val="00037F4B"/>
    <w:rsid w:val="0004024C"/>
    <w:rsid w:val="000403A0"/>
    <w:rsid w:val="000405FC"/>
    <w:rsid w:val="00040994"/>
    <w:rsid w:val="00040E81"/>
    <w:rsid w:val="000412D1"/>
    <w:rsid w:val="0004138B"/>
    <w:rsid w:val="0004151D"/>
    <w:rsid w:val="00041760"/>
    <w:rsid w:val="00041AC4"/>
    <w:rsid w:val="00041BDD"/>
    <w:rsid w:val="00041E4E"/>
    <w:rsid w:val="000430EB"/>
    <w:rsid w:val="0004319C"/>
    <w:rsid w:val="000434FF"/>
    <w:rsid w:val="00043600"/>
    <w:rsid w:val="00043EB3"/>
    <w:rsid w:val="00044FED"/>
    <w:rsid w:val="000451D0"/>
    <w:rsid w:val="00045203"/>
    <w:rsid w:val="00045282"/>
    <w:rsid w:val="000453A2"/>
    <w:rsid w:val="0004543A"/>
    <w:rsid w:val="00045D2B"/>
    <w:rsid w:val="0004619F"/>
    <w:rsid w:val="0004628C"/>
    <w:rsid w:val="000464F0"/>
    <w:rsid w:val="00046715"/>
    <w:rsid w:val="00046760"/>
    <w:rsid w:val="0004686D"/>
    <w:rsid w:val="00046892"/>
    <w:rsid w:val="00046A32"/>
    <w:rsid w:val="00046C85"/>
    <w:rsid w:val="0004718C"/>
    <w:rsid w:val="00047C08"/>
    <w:rsid w:val="00047F84"/>
    <w:rsid w:val="000501EB"/>
    <w:rsid w:val="0005165E"/>
    <w:rsid w:val="00052262"/>
    <w:rsid w:val="000523E0"/>
    <w:rsid w:val="0005335F"/>
    <w:rsid w:val="00053DF4"/>
    <w:rsid w:val="00054625"/>
    <w:rsid w:val="00054639"/>
    <w:rsid w:val="00054A24"/>
    <w:rsid w:val="00055174"/>
    <w:rsid w:val="000561FB"/>
    <w:rsid w:val="00056CD2"/>
    <w:rsid w:val="000571AC"/>
    <w:rsid w:val="000571F6"/>
    <w:rsid w:val="000603C6"/>
    <w:rsid w:val="0006073E"/>
    <w:rsid w:val="00060AC1"/>
    <w:rsid w:val="00060B63"/>
    <w:rsid w:val="00061155"/>
    <w:rsid w:val="000614FE"/>
    <w:rsid w:val="00061EC4"/>
    <w:rsid w:val="000622E6"/>
    <w:rsid w:val="00062B8E"/>
    <w:rsid w:val="00062F4A"/>
    <w:rsid w:val="000639BA"/>
    <w:rsid w:val="000639D0"/>
    <w:rsid w:val="00064943"/>
    <w:rsid w:val="00064B35"/>
    <w:rsid w:val="00064BF6"/>
    <w:rsid w:val="00064EEB"/>
    <w:rsid w:val="00064FC2"/>
    <w:rsid w:val="00065336"/>
    <w:rsid w:val="000657B5"/>
    <w:rsid w:val="00065979"/>
    <w:rsid w:val="00067350"/>
    <w:rsid w:val="00067491"/>
    <w:rsid w:val="000674C9"/>
    <w:rsid w:val="00067768"/>
    <w:rsid w:val="0006781E"/>
    <w:rsid w:val="00067879"/>
    <w:rsid w:val="0007017A"/>
    <w:rsid w:val="00070491"/>
    <w:rsid w:val="00070952"/>
    <w:rsid w:val="0007200A"/>
    <w:rsid w:val="000724D2"/>
    <w:rsid w:val="0007276E"/>
    <w:rsid w:val="0007283F"/>
    <w:rsid w:val="0007289E"/>
    <w:rsid w:val="00072FD7"/>
    <w:rsid w:val="00073087"/>
    <w:rsid w:val="00073159"/>
    <w:rsid w:val="0007376C"/>
    <w:rsid w:val="00073CF2"/>
    <w:rsid w:val="000741AC"/>
    <w:rsid w:val="000745C8"/>
    <w:rsid w:val="0007518B"/>
    <w:rsid w:val="00075BC6"/>
    <w:rsid w:val="00075F07"/>
    <w:rsid w:val="000763DA"/>
    <w:rsid w:val="00076FFA"/>
    <w:rsid w:val="0007740A"/>
    <w:rsid w:val="000776AF"/>
    <w:rsid w:val="00077708"/>
    <w:rsid w:val="00077741"/>
    <w:rsid w:val="00077B6E"/>
    <w:rsid w:val="00077F15"/>
    <w:rsid w:val="000811DE"/>
    <w:rsid w:val="0008170C"/>
    <w:rsid w:val="000824C7"/>
    <w:rsid w:val="00082589"/>
    <w:rsid w:val="0008292D"/>
    <w:rsid w:val="000854AB"/>
    <w:rsid w:val="000856ED"/>
    <w:rsid w:val="0008576D"/>
    <w:rsid w:val="0008659C"/>
    <w:rsid w:val="0008659F"/>
    <w:rsid w:val="000868AE"/>
    <w:rsid w:val="00086A55"/>
    <w:rsid w:val="00086FFD"/>
    <w:rsid w:val="000877E8"/>
    <w:rsid w:val="0009060F"/>
    <w:rsid w:val="000909BD"/>
    <w:rsid w:val="00090B4F"/>
    <w:rsid w:val="00090B65"/>
    <w:rsid w:val="000910B9"/>
    <w:rsid w:val="000915A9"/>
    <w:rsid w:val="00091DD3"/>
    <w:rsid w:val="000924DB"/>
    <w:rsid w:val="00092AAE"/>
    <w:rsid w:val="00093F5A"/>
    <w:rsid w:val="00094400"/>
    <w:rsid w:val="00094505"/>
    <w:rsid w:val="00094F5F"/>
    <w:rsid w:val="00095673"/>
    <w:rsid w:val="0009609F"/>
    <w:rsid w:val="0009642B"/>
    <w:rsid w:val="000966AC"/>
    <w:rsid w:val="000968C8"/>
    <w:rsid w:val="00096A24"/>
    <w:rsid w:val="000A1DA3"/>
    <w:rsid w:val="000A1E73"/>
    <w:rsid w:val="000A30FB"/>
    <w:rsid w:val="000A3147"/>
    <w:rsid w:val="000A320D"/>
    <w:rsid w:val="000A3A2E"/>
    <w:rsid w:val="000A3C52"/>
    <w:rsid w:val="000A4059"/>
    <w:rsid w:val="000A4C87"/>
    <w:rsid w:val="000A4DDD"/>
    <w:rsid w:val="000A4F26"/>
    <w:rsid w:val="000A51E8"/>
    <w:rsid w:val="000A526D"/>
    <w:rsid w:val="000A5454"/>
    <w:rsid w:val="000A5E09"/>
    <w:rsid w:val="000A5E89"/>
    <w:rsid w:val="000A6BB6"/>
    <w:rsid w:val="000A71C4"/>
    <w:rsid w:val="000A74BA"/>
    <w:rsid w:val="000A76CA"/>
    <w:rsid w:val="000A78B6"/>
    <w:rsid w:val="000A7A0D"/>
    <w:rsid w:val="000A7A89"/>
    <w:rsid w:val="000A7E98"/>
    <w:rsid w:val="000A7EB3"/>
    <w:rsid w:val="000B002D"/>
    <w:rsid w:val="000B1030"/>
    <w:rsid w:val="000B2081"/>
    <w:rsid w:val="000B2464"/>
    <w:rsid w:val="000B2562"/>
    <w:rsid w:val="000B2DA7"/>
    <w:rsid w:val="000B397B"/>
    <w:rsid w:val="000B3D17"/>
    <w:rsid w:val="000B4655"/>
    <w:rsid w:val="000B4954"/>
    <w:rsid w:val="000B52BB"/>
    <w:rsid w:val="000B5E45"/>
    <w:rsid w:val="000B5FB9"/>
    <w:rsid w:val="000B6793"/>
    <w:rsid w:val="000B6D69"/>
    <w:rsid w:val="000B7760"/>
    <w:rsid w:val="000B7D32"/>
    <w:rsid w:val="000B7D42"/>
    <w:rsid w:val="000C0084"/>
    <w:rsid w:val="000C0404"/>
    <w:rsid w:val="000C084B"/>
    <w:rsid w:val="000C1364"/>
    <w:rsid w:val="000C139E"/>
    <w:rsid w:val="000C1E22"/>
    <w:rsid w:val="000C231A"/>
    <w:rsid w:val="000C2404"/>
    <w:rsid w:val="000C3A09"/>
    <w:rsid w:val="000C3E57"/>
    <w:rsid w:val="000C418A"/>
    <w:rsid w:val="000C4541"/>
    <w:rsid w:val="000C4601"/>
    <w:rsid w:val="000C4670"/>
    <w:rsid w:val="000C4A26"/>
    <w:rsid w:val="000C4B4B"/>
    <w:rsid w:val="000C537A"/>
    <w:rsid w:val="000C59B8"/>
    <w:rsid w:val="000C5C77"/>
    <w:rsid w:val="000C6312"/>
    <w:rsid w:val="000C6377"/>
    <w:rsid w:val="000C6501"/>
    <w:rsid w:val="000C6503"/>
    <w:rsid w:val="000C654C"/>
    <w:rsid w:val="000C74F6"/>
    <w:rsid w:val="000C76B9"/>
    <w:rsid w:val="000C7DB6"/>
    <w:rsid w:val="000D04BF"/>
    <w:rsid w:val="000D04EF"/>
    <w:rsid w:val="000D0A4C"/>
    <w:rsid w:val="000D0FEB"/>
    <w:rsid w:val="000D1FBE"/>
    <w:rsid w:val="000D2D1E"/>
    <w:rsid w:val="000D2D3B"/>
    <w:rsid w:val="000D2E4E"/>
    <w:rsid w:val="000D2FC5"/>
    <w:rsid w:val="000D319E"/>
    <w:rsid w:val="000D3DCA"/>
    <w:rsid w:val="000D435E"/>
    <w:rsid w:val="000D4431"/>
    <w:rsid w:val="000D4613"/>
    <w:rsid w:val="000D5551"/>
    <w:rsid w:val="000D6202"/>
    <w:rsid w:val="000D6275"/>
    <w:rsid w:val="000D656A"/>
    <w:rsid w:val="000D6C56"/>
    <w:rsid w:val="000D6CBB"/>
    <w:rsid w:val="000D7073"/>
    <w:rsid w:val="000D7D03"/>
    <w:rsid w:val="000D7D90"/>
    <w:rsid w:val="000D7FFA"/>
    <w:rsid w:val="000E02CF"/>
    <w:rsid w:val="000E0AAA"/>
    <w:rsid w:val="000E0D8B"/>
    <w:rsid w:val="000E1165"/>
    <w:rsid w:val="000E1208"/>
    <w:rsid w:val="000E1860"/>
    <w:rsid w:val="000E1C22"/>
    <w:rsid w:val="000E2677"/>
    <w:rsid w:val="000E2DB6"/>
    <w:rsid w:val="000E4D6A"/>
    <w:rsid w:val="000E5263"/>
    <w:rsid w:val="000E5472"/>
    <w:rsid w:val="000E55F8"/>
    <w:rsid w:val="000E5D18"/>
    <w:rsid w:val="000E6C0C"/>
    <w:rsid w:val="000E7269"/>
    <w:rsid w:val="000E72E8"/>
    <w:rsid w:val="000E7A3C"/>
    <w:rsid w:val="000E7AE9"/>
    <w:rsid w:val="000F05D0"/>
    <w:rsid w:val="000F073A"/>
    <w:rsid w:val="000F0789"/>
    <w:rsid w:val="000F0BB7"/>
    <w:rsid w:val="000F1138"/>
    <w:rsid w:val="000F113F"/>
    <w:rsid w:val="000F169D"/>
    <w:rsid w:val="000F1BC1"/>
    <w:rsid w:val="000F1E5F"/>
    <w:rsid w:val="000F2243"/>
    <w:rsid w:val="000F26F2"/>
    <w:rsid w:val="000F28FC"/>
    <w:rsid w:val="000F292D"/>
    <w:rsid w:val="000F2CCB"/>
    <w:rsid w:val="000F315A"/>
    <w:rsid w:val="000F362C"/>
    <w:rsid w:val="000F4272"/>
    <w:rsid w:val="000F4C17"/>
    <w:rsid w:val="000F4D41"/>
    <w:rsid w:val="000F4DD0"/>
    <w:rsid w:val="000F5017"/>
    <w:rsid w:val="000F5520"/>
    <w:rsid w:val="000F5820"/>
    <w:rsid w:val="000F6274"/>
    <w:rsid w:val="000F665C"/>
    <w:rsid w:val="0010018C"/>
    <w:rsid w:val="00100E2D"/>
    <w:rsid w:val="00101FAF"/>
    <w:rsid w:val="0010275F"/>
    <w:rsid w:val="00102D1E"/>
    <w:rsid w:val="001039E9"/>
    <w:rsid w:val="001042DB"/>
    <w:rsid w:val="001067DC"/>
    <w:rsid w:val="00106846"/>
    <w:rsid w:val="00107135"/>
    <w:rsid w:val="00107592"/>
    <w:rsid w:val="00107677"/>
    <w:rsid w:val="001079D5"/>
    <w:rsid w:val="001106AD"/>
    <w:rsid w:val="001115B2"/>
    <w:rsid w:val="00111BAF"/>
    <w:rsid w:val="00111E21"/>
    <w:rsid w:val="00111EA3"/>
    <w:rsid w:val="00111ED1"/>
    <w:rsid w:val="00112390"/>
    <w:rsid w:val="001123B1"/>
    <w:rsid w:val="00112DA2"/>
    <w:rsid w:val="001130B5"/>
    <w:rsid w:val="00113EB0"/>
    <w:rsid w:val="00114082"/>
    <w:rsid w:val="0011411B"/>
    <w:rsid w:val="001143B0"/>
    <w:rsid w:val="001144CA"/>
    <w:rsid w:val="00114F3E"/>
    <w:rsid w:val="00116308"/>
    <w:rsid w:val="00116915"/>
    <w:rsid w:val="0011693A"/>
    <w:rsid w:val="00116C38"/>
    <w:rsid w:val="00117149"/>
    <w:rsid w:val="00117DA6"/>
    <w:rsid w:val="001200C8"/>
    <w:rsid w:val="001209DD"/>
    <w:rsid w:val="00120E65"/>
    <w:rsid w:val="0012187C"/>
    <w:rsid w:val="001219A6"/>
    <w:rsid w:val="001219C0"/>
    <w:rsid w:val="00122362"/>
    <w:rsid w:val="001224DC"/>
    <w:rsid w:val="00122D04"/>
    <w:rsid w:val="00122DF8"/>
    <w:rsid w:val="00122E43"/>
    <w:rsid w:val="00122E7E"/>
    <w:rsid w:val="00123BF3"/>
    <w:rsid w:val="00123D8B"/>
    <w:rsid w:val="00123F5A"/>
    <w:rsid w:val="00124198"/>
    <w:rsid w:val="00124241"/>
    <w:rsid w:val="00124D03"/>
    <w:rsid w:val="001250A6"/>
    <w:rsid w:val="00125253"/>
    <w:rsid w:val="001256E3"/>
    <w:rsid w:val="00125B4D"/>
    <w:rsid w:val="0012735B"/>
    <w:rsid w:val="001276D5"/>
    <w:rsid w:val="00127B2B"/>
    <w:rsid w:val="00127BD0"/>
    <w:rsid w:val="00127C0B"/>
    <w:rsid w:val="00127F80"/>
    <w:rsid w:val="00130CE2"/>
    <w:rsid w:val="00130E66"/>
    <w:rsid w:val="00131074"/>
    <w:rsid w:val="00131097"/>
    <w:rsid w:val="001311B4"/>
    <w:rsid w:val="001316C3"/>
    <w:rsid w:val="00131E44"/>
    <w:rsid w:val="001322CF"/>
    <w:rsid w:val="001322FF"/>
    <w:rsid w:val="00132EBD"/>
    <w:rsid w:val="001334A1"/>
    <w:rsid w:val="001335A5"/>
    <w:rsid w:val="001337DF"/>
    <w:rsid w:val="00133F97"/>
    <w:rsid w:val="001342E5"/>
    <w:rsid w:val="0013474E"/>
    <w:rsid w:val="00134815"/>
    <w:rsid w:val="00134A19"/>
    <w:rsid w:val="00134E9E"/>
    <w:rsid w:val="00135590"/>
    <w:rsid w:val="001355A1"/>
    <w:rsid w:val="001355DC"/>
    <w:rsid w:val="00136187"/>
    <w:rsid w:val="0013663B"/>
    <w:rsid w:val="001368DA"/>
    <w:rsid w:val="001375C4"/>
    <w:rsid w:val="00137BF2"/>
    <w:rsid w:val="0014067A"/>
    <w:rsid w:val="00140FB2"/>
    <w:rsid w:val="001412A8"/>
    <w:rsid w:val="001413BC"/>
    <w:rsid w:val="0014148E"/>
    <w:rsid w:val="001415C7"/>
    <w:rsid w:val="00141D98"/>
    <w:rsid w:val="00142755"/>
    <w:rsid w:val="00142CD2"/>
    <w:rsid w:val="00142FC0"/>
    <w:rsid w:val="0014314A"/>
    <w:rsid w:val="00143B2E"/>
    <w:rsid w:val="00144C13"/>
    <w:rsid w:val="00145491"/>
    <w:rsid w:val="0014561D"/>
    <w:rsid w:val="00145754"/>
    <w:rsid w:val="0014578B"/>
    <w:rsid w:val="00145BB6"/>
    <w:rsid w:val="00145D1F"/>
    <w:rsid w:val="00145F4F"/>
    <w:rsid w:val="001461FB"/>
    <w:rsid w:val="00146341"/>
    <w:rsid w:val="00146E2D"/>
    <w:rsid w:val="00147202"/>
    <w:rsid w:val="00147277"/>
    <w:rsid w:val="001472EF"/>
    <w:rsid w:val="00147987"/>
    <w:rsid w:val="00147A13"/>
    <w:rsid w:val="00147D90"/>
    <w:rsid w:val="001502E9"/>
    <w:rsid w:val="00150AB4"/>
    <w:rsid w:val="00150BFB"/>
    <w:rsid w:val="00151BE5"/>
    <w:rsid w:val="00151C3F"/>
    <w:rsid w:val="00152915"/>
    <w:rsid w:val="00152BD2"/>
    <w:rsid w:val="00152CAF"/>
    <w:rsid w:val="00152CB6"/>
    <w:rsid w:val="00153629"/>
    <w:rsid w:val="00153B9D"/>
    <w:rsid w:val="00153CE3"/>
    <w:rsid w:val="001540B1"/>
    <w:rsid w:val="0015410D"/>
    <w:rsid w:val="0015456F"/>
    <w:rsid w:val="00154733"/>
    <w:rsid w:val="00154877"/>
    <w:rsid w:val="00154CA9"/>
    <w:rsid w:val="00154E6F"/>
    <w:rsid w:val="001550BF"/>
    <w:rsid w:val="00155428"/>
    <w:rsid w:val="0015549D"/>
    <w:rsid w:val="00156296"/>
    <w:rsid w:val="0015634C"/>
    <w:rsid w:val="00156389"/>
    <w:rsid w:val="00156BB5"/>
    <w:rsid w:val="00156F84"/>
    <w:rsid w:val="001600CA"/>
    <w:rsid w:val="00160EB7"/>
    <w:rsid w:val="00161357"/>
    <w:rsid w:val="00161400"/>
    <w:rsid w:val="00161A55"/>
    <w:rsid w:val="00162F83"/>
    <w:rsid w:val="00163AF9"/>
    <w:rsid w:val="001651EF"/>
    <w:rsid w:val="00165CB4"/>
    <w:rsid w:val="00165FB5"/>
    <w:rsid w:val="00166000"/>
    <w:rsid w:val="0016602B"/>
    <w:rsid w:val="0016608A"/>
    <w:rsid w:val="001662CE"/>
    <w:rsid w:val="00166A46"/>
    <w:rsid w:val="0016726A"/>
    <w:rsid w:val="0016730E"/>
    <w:rsid w:val="00167526"/>
    <w:rsid w:val="00167AAE"/>
    <w:rsid w:val="00167EA2"/>
    <w:rsid w:val="00167F62"/>
    <w:rsid w:val="001709F0"/>
    <w:rsid w:val="00170A9F"/>
    <w:rsid w:val="00170AEF"/>
    <w:rsid w:val="00170C70"/>
    <w:rsid w:val="0017171B"/>
    <w:rsid w:val="00171D2C"/>
    <w:rsid w:val="001728F3"/>
    <w:rsid w:val="00172CD3"/>
    <w:rsid w:val="00173C67"/>
    <w:rsid w:val="0017439F"/>
    <w:rsid w:val="00174656"/>
    <w:rsid w:val="00175A3F"/>
    <w:rsid w:val="0017613D"/>
    <w:rsid w:val="001772F3"/>
    <w:rsid w:val="00180004"/>
    <w:rsid w:val="0018049B"/>
    <w:rsid w:val="00180668"/>
    <w:rsid w:val="00180C88"/>
    <w:rsid w:val="00181086"/>
    <w:rsid w:val="001811C1"/>
    <w:rsid w:val="001815BF"/>
    <w:rsid w:val="00181EDA"/>
    <w:rsid w:val="00182F75"/>
    <w:rsid w:val="001834F2"/>
    <w:rsid w:val="00183E9A"/>
    <w:rsid w:val="00183FCC"/>
    <w:rsid w:val="00184689"/>
    <w:rsid w:val="00184989"/>
    <w:rsid w:val="00184FCD"/>
    <w:rsid w:val="001850B9"/>
    <w:rsid w:val="0018529C"/>
    <w:rsid w:val="00185CC2"/>
    <w:rsid w:val="0018607C"/>
    <w:rsid w:val="00187A6D"/>
    <w:rsid w:val="00187A78"/>
    <w:rsid w:val="0019014F"/>
    <w:rsid w:val="001903F9"/>
    <w:rsid w:val="001918D9"/>
    <w:rsid w:val="00191973"/>
    <w:rsid w:val="00191FD5"/>
    <w:rsid w:val="001923A5"/>
    <w:rsid w:val="0019318D"/>
    <w:rsid w:val="00193190"/>
    <w:rsid w:val="0019347F"/>
    <w:rsid w:val="00193AB7"/>
    <w:rsid w:val="00194410"/>
    <w:rsid w:val="0019476D"/>
    <w:rsid w:val="00194ABA"/>
    <w:rsid w:val="00194DB5"/>
    <w:rsid w:val="00194E20"/>
    <w:rsid w:val="00194E56"/>
    <w:rsid w:val="001951C2"/>
    <w:rsid w:val="001955C4"/>
    <w:rsid w:val="00195773"/>
    <w:rsid w:val="001957B2"/>
    <w:rsid w:val="00195CA6"/>
    <w:rsid w:val="00195D64"/>
    <w:rsid w:val="001960AA"/>
    <w:rsid w:val="001964AD"/>
    <w:rsid w:val="001979FA"/>
    <w:rsid w:val="00197CFC"/>
    <w:rsid w:val="00197F5C"/>
    <w:rsid w:val="001A00F6"/>
    <w:rsid w:val="001A0335"/>
    <w:rsid w:val="001A09ED"/>
    <w:rsid w:val="001A0D77"/>
    <w:rsid w:val="001A0F83"/>
    <w:rsid w:val="001A109A"/>
    <w:rsid w:val="001A1A59"/>
    <w:rsid w:val="001A1FE5"/>
    <w:rsid w:val="001A29B8"/>
    <w:rsid w:val="001A2F8C"/>
    <w:rsid w:val="001A3273"/>
    <w:rsid w:val="001A3F41"/>
    <w:rsid w:val="001A4566"/>
    <w:rsid w:val="001A598E"/>
    <w:rsid w:val="001A64F3"/>
    <w:rsid w:val="001A6596"/>
    <w:rsid w:val="001A6878"/>
    <w:rsid w:val="001A74DC"/>
    <w:rsid w:val="001A7709"/>
    <w:rsid w:val="001A7ABA"/>
    <w:rsid w:val="001A7B27"/>
    <w:rsid w:val="001B0E3C"/>
    <w:rsid w:val="001B1CFA"/>
    <w:rsid w:val="001B1DEF"/>
    <w:rsid w:val="001B2415"/>
    <w:rsid w:val="001B2A91"/>
    <w:rsid w:val="001B3350"/>
    <w:rsid w:val="001B3556"/>
    <w:rsid w:val="001B376D"/>
    <w:rsid w:val="001B379D"/>
    <w:rsid w:val="001B3E08"/>
    <w:rsid w:val="001B3FC1"/>
    <w:rsid w:val="001B4149"/>
    <w:rsid w:val="001B44E2"/>
    <w:rsid w:val="001B4720"/>
    <w:rsid w:val="001B4941"/>
    <w:rsid w:val="001B51B3"/>
    <w:rsid w:val="001B5605"/>
    <w:rsid w:val="001B58C5"/>
    <w:rsid w:val="001B5DF8"/>
    <w:rsid w:val="001B5EFB"/>
    <w:rsid w:val="001B5F27"/>
    <w:rsid w:val="001B6506"/>
    <w:rsid w:val="001B7139"/>
    <w:rsid w:val="001C03D3"/>
    <w:rsid w:val="001C0947"/>
    <w:rsid w:val="001C0F8A"/>
    <w:rsid w:val="001C141B"/>
    <w:rsid w:val="001C1F83"/>
    <w:rsid w:val="001C2299"/>
    <w:rsid w:val="001C28FA"/>
    <w:rsid w:val="001C34BE"/>
    <w:rsid w:val="001C3864"/>
    <w:rsid w:val="001C4775"/>
    <w:rsid w:val="001C6132"/>
    <w:rsid w:val="001C62BC"/>
    <w:rsid w:val="001C66B0"/>
    <w:rsid w:val="001C6AF0"/>
    <w:rsid w:val="001C7326"/>
    <w:rsid w:val="001C771D"/>
    <w:rsid w:val="001C79DD"/>
    <w:rsid w:val="001C7EEB"/>
    <w:rsid w:val="001D0098"/>
    <w:rsid w:val="001D09C4"/>
    <w:rsid w:val="001D2137"/>
    <w:rsid w:val="001D318A"/>
    <w:rsid w:val="001D360D"/>
    <w:rsid w:val="001D3C0A"/>
    <w:rsid w:val="001D3C96"/>
    <w:rsid w:val="001D41E0"/>
    <w:rsid w:val="001D4C1F"/>
    <w:rsid w:val="001D5065"/>
    <w:rsid w:val="001D5390"/>
    <w:rsid w:val="001D557B"/>
    <w:rsid w:val="001D58F6"/>
    <w:rsid w:val="001D6911"/>
    <w:rsid w:val="001D6B80"/>
    <w:rsid w:val="001D7B2E"/>
    <w:rsid w:val="001E033D"/>
    <w:rsid w:val="001E0BA7"/>
    <w:rsid w:val="001E0D3C"/>
    <w:rsid w:val="001E16FE"/>
    <w:rsid w:val="001E25D5"/>
    <w:rsid w:val="001E274A"/>
    <w:rsid w:val="001E275E"/>
    <w:rsid w:val="001E30F4"/>
    <w:rsid w:val="001E38E1"/>
    <w:rsid w:val="001E3977"/>
    <w:rsid w:val="001E3DEB"/>
    <w:rsid w:val="001E4030"/>
    <w:rsid w:val="001E4CBC"/>
    <w:rsid w:val="001E563C"/>
    <w:rsid w:val="001E5CB9"/>
    <w:rsid w:val="001E5EED"/>
    <w:rsid w:val="001E61FB"/>
    <w:rsid w:val="001E6234"/>
    <w:rsid w:val="001F110F"/>
    <w:rsid w:val="001F11E4"/>
    <w:rsid w:val="001F170A"/>
    <w:rsid w:val="001F1851"/>
    <w:rsid w:val="001F1CB7"/>
    <w:rsid w:val="001F1DB4"/>
    <w:rsid w:val="001F2419"/>
    <w:rsid w:val="001F299C"/>
    <w:rsid w:val="001F2A7A"/>
    <w:rsid w:val="001F2B91"/>
    <w:rsid w:val="001F2C7A"/>
    <w:rsid w:val="001F3BEC"/>
    <w:rsid w:val="001F3D11"/>
    <w:rsid w:val="001F3E7D"/>
    <w:rsid w:val="001F416C"/>
    <w:rsid w:val="001F41B2"/>
    <w:rsid w:val="001F4A90"/>
    <w:rsid w:val="001F4F42"/>
    <w:rsid w:val="001F542F"/>
    <w:rsid w:val="001F5A0C"/>
    <w:rsid w:val="001F5C29"/>
    <w:rsid w:val="001F5C2B"/>
    <w:rsid w:val="001F5D22"/>
    <w:rsid w:val="001F5DF5"/>
    <w:rsid w:val="001F62EE"/>
    <w:rsid w:val="001F716E"/>
    <w:rsid w:val="001F7D91"/>
    <w:rsid w:val="00201936"/>
    <w:rsid w:val="00201FB4"/>
    <w:rsid w:val="002020D3"/>
    <w:rsid w:val="002023D7"/>
    <w:rsid w:val="0020247C"/>
    <w:rsid w:val="002025EF"/>
    <w:rsid w:val="0020276D"/>
    <w:rsid w:val="00202D89"/>
    <w:rsid w:val="00203376"/>
    <w:rsid w:val="0020347E"/>
    <w:rsid w:val="00203529"/>
    <w:rsid w:val="002035C0"/>
    <w:rsid w:val="002039A8"/>
    <w:rsid w:val="002044A6"/>
    <w:rsid w:val="00204F62"/>
    <w:rsid w:val="0020528D"/>
    <w:rsid w:val="0020538E"/>
    <w:rsid w:val="00205553"/>
    <w:rsid w:val="00205C52"/>
    <w:rsid w:val="00205E59"/>
    <w:rsid w:val="0020640B"/>
    <w:rsid w:val="00206752"/>
    <w:rsid w:val="00206ACE"/>
    <w:rsid w:val="00206D59"/>
    <w:rsid w:val="0020716E"/>
    <w:rsid w:val="00207F25"/>
    <w:rsid w:val="002112A5"/>
    <w:rsid w:val="00211679"/>
    <w:rsid w:val="00212604"/>
    <w:rsid w:val="00212914"/>
    <w:rsid w:val="00212D3A"/>
    <w:rsid w:val="0021496F"/>
    <w:rsid w:val="002153C3"/>
    <w:rsid w:val="00215502"/>
    <w:rsid w:val="00215659"/>
    <w:rsid w:val="002159AE"/>
    <w:rsid w:val="00215ACA"/>
    <w:rsid w:val="00215EF4"/>
    <w:rsid w:val="00216454"/>
    <w:rsid w:val="002165F9"/>
    <w:rsid w:val="00216874"/>
    <w:rsid w:val="00216D07"/>
    <w:rsid w:val="00216EFF"/>
    <w:rsid w:val="00220324"/>
    <w:rsid w:val="002203F6"/>
    <w:rsid w:val="0022044D"/>
    <w:rsid w:val="00220488"/>
    <w:rsid w:val="00220801"/>
    <w:rsid w:val="00220EB2"/>
    <w:rsid w:val="00220EC4"/>
    <w:rsid w:val="0022238B"/>
    <w:rsid w:val="00222490"/>
    <w:rsid w:val="002224DA"/>
    <w:rsid w:val="00222CF9"/>
    <w:rsid w:val="00223381"/>
    <w:rsid w:val="00223E5C"/>
    <w:rsid w:val="002243A5"/>
    <w:rsid w:val="00224552"/>
    <w:rsid w:val="00224BD3"/>
    <w:rsid w:val="0022506F"/>
    <w:rsid w:val="00225678"/>
    <w:rsid w:val="0022669C"/>
    <w:rsid w:val="002266DF"/>
    <w:rsid w:val="00226739"/>
    <w:rsid w:val="00226BC2"/>
    <w:rsid w:val="00226D7F"/>
    <w:rsid w:val="00227485"/>
    <w:rsid w:val="00227A40"/>
    <w:rsid w:val="00227B38"/>
    <w:rsid w:val="00227CA9"/>
    <w:rsid w:val="0023020E"/>
    <w:rsid w:val="0023212C"/>
    <w:rsid w:val="00232220"/>
    <w:rsid w:val="00232BC7"/>
    <w:rsid w:val="0023312E"/>
    <w:rsid w:val="00233F2C"/>
    <w:rsid w:val="00235261"/>
    <w:rsid w:val="002355F4"/>
    <w:rsid w:val="00235665"/>
    <w:rsid w:val="002358E8"/>
    <w:rsid w:val="00235AE8"/>
    <w:rsid w:val="00235B3D"/>
    <w:rsid w:val="00235C9B"/>
    <w:rsid w:val="00236F93"/>
    <w:rsid w:val="00237105"/>
    <w:rsid w:val="00237375"/>
    <w:rsid w:val="00237A7C"/>
    <w:rsid w:val="0024078B"/>
    <w:rsid w:val="00240B43"/>
    <w:rsid w:val="00240FF6"/>
    <w:rsid w:val="0024119F"/>
    <w:rsid w:val="0024153A"/>
    <w:rsid w:val="0024162A"/>
    <w:rsid w:val="00242679"/>
    <w:rsid w:val="002429D8"/>
    <w:rsid w:val="00243EE8"/>
    <w:rsid w:val="002440F1"/>
    <w:rsid w:val="00244152"/>
    <w:rsid w:val="002446E2"/>
    <w:rsid w:val="00244702"/>
    <w:rsid w:val="002457E1"/>
    <w:rsid w:val="00245914"/>
    <w:rsid w:val="00246C62"/>
    <w:rsid w:val="0025002F"/>
    <w:rsid w:val="00250132"/>
    <w:rsid w:val="00250239"/>
    <w:rsid w:val="00250579"/>
    <w:rsid w:val="00250883"/>
    <w:rsid w:val="0025089F"/>
    <w:rsid w:val="00250A68"/>
    <w:rsid w:val="00251303"/>
    <w:rsid w:val="00251430"/>
    <w:rsid w:val="0025153A"/>
    <w:rsid w:val="00251556"/>
    <w:rsid w:val="00251DF2"/>
    <w:rsid w:val="00251F9B"/>
    <w:rsid w:val="0025227A"/>
    <w:rsid w:val="002525F5"/>
    <w:rsid w:val="00252D7E"/>
    <w:rsid w:val="00252E67"/>
    <w:rsid w:val="00253213"/>
    <w:rsid w:val="00253281"/>
    <w:rsid w:val="002532A8"/>
    <w:rsid w:val="00253719"/>
    <w:rsid w:val="00253842"/>
    <w:rsid w:val="00253DD0"/>
    <w:rsid w:val="0025412C"/>
    <w:rsid w:val="0025470E"/>
    <w:rsid w:val="00254863"/>
    <w:rsid w:val="0025495B"/>
    <w:rsid w:val="00254AE6"/>
    <w:rsid w:val="00254F94"/>
    <w:rsid w:val="00255EF0"/>
    <w:rsid w:val="002563C9"/>
    <w:rsid w:val="00256978"/>
    <w:rsid w:val="00256D9A"/>
    <w:rsid w:val="00256E03"/>
    <w:rsid w:val="00257821"/>
    <w:rsid w:val="0025793C"/>
    <w:rsid w:val="00257B60"/>
    <w:rsid w:val="00257B6F"/>
    <w:rsid w:val="0026115A"/>
    <w:rsid w:val="002611B6"/>
    <w:rsid w:val="0026160D"/>
    <w:rsid w:val="00261A04"/>
    <w:rsid w:val="00261B22"/>
    <w:rsid w:val="00261C62"/>
    <w:rsid w:val="00261F89"/>
    <w:rsid w:val="002622F2"/>
    <w:rsid w:val="0026236F"/>
    <w:rsid w:val="002629F1"/>
    <w:rsid w:val="00263CDB"/>
    <w:rsid w:val="00263DE8"/>
    <w:rsid w:val="00264733"/>
    <w:rsid w:val="00264792"/>
    <w:rsid w:val="00264E9A"/>
    <w:rsid w:val="00264F00"/>
    <w:rsid w:val="0026545C"/>
    <w:rsid w:val="00265562"/>
    <w:rsid w:val="002657D1"/>
    <w:rsid w:val="002660A5"/>
    <w:rsid w:val="00266CED"/>
    <w:rsid w:val="00266D3B"/>
    <w:rsid w:val="00266D6E"/>
    <w:rsid w:val="00267097"/>
    <w:rsid w:val="00267C82"/>
    <w:rsid w:val="00267C99"/>
    <w:rsid w:val="00270463"/>
    <w:rsid w:val="002705FC"/>
    <w:rsid w:val="0027068E"/>
    <w:rsid w:val="00270ABE"/>
    <w:rsid w:val="00270B67"/>
    <w:rsid w:val="00270CC2"/>
    <w:rsid w:val="00270D85"/>
    <w:rsid w:val="0027118C"/>
    <w:rsid w:val="00272691"/>
    <w:rsid w:val="002726C6"/>
    <w:rsid w:val="00272B93"/>
    <w:rsid w:val="00272F62"/>
    <w:rsid w:val="00274003"/>
    <w:rsid w:val="002743DE"/>
    <w:rsid w:val="002749C6"/>
    <w:rsid w:val="00274A3F"/>
    <w:rsid w:val="002751C2"/>
    <w:rsid w:val="00275274"/>
    <w:rsid w:val="00275A21"/>
    <w:rsid w:val="00275A30"/>
    <w:rsid w:val="00276632"/>
    <w:rsid w:val="002770E1"/>
    <w:rsid w:val="002775E9"/>
    <w:rsid w:val="00277CFF"/>
    <w:rsid w:val="00280659"/>
    <w:rsid w:val="0028090F"/>
    <w:rsid w:val="00280973"/>
    <w:rsid w:val="00280B5D"/>
    <w:rsid w:val="00281A30"/>
    <w:rsid w:val="00281BF2"/>
    <w:rsid w:val="00281FFB"/>
    <w:rsid w:val="002820AA"/>
    <w:rsid w:val="0028281D"/>
    <w:rsid w:val="00282FF5"/>
    <w:rsid w:val="00283BA8"/>
    <w:rsid w:val="00284035"/>
    <w:rsid w:val="0028489A"/>
    <w:rsid w:val="00284C16"/>
    <w:rsid w:val="0028507F"/>
    <w:rsid w:val="00285B7F"/>
    <w:rsid w:val="00285B96"/>
    <w:rsid w:val="0028634B"/>
    <w:rsid w:val="00286359"/>
    <w:rsid w:val="00286665"/>
    <w:rsid w:val="00286961"/>
    <w:rsid w:val="00286CB0"/>
    <w:rsid w:val="00286DA2"/>
    <w:rsid w:val="002870BD"/>
    <w:rsid w:val="00287351"/>
    <w:rsid w:val="0028736A"/>
    <w:rsid w:val="0028774D"/>
    <w:rsid w:val="002900E2"/>
    <w:rsid w:val="002904FB"/>
    <w:rsid w:val="0029161C"/>
    <w:rsid w:val="0029189C"/>
    <w:rsid w:val="00291B8C"/>
    <w:rsid w:val="00292281"/>
    <w:rsid w:val="002929BB"/>
    <w:rsid w:val="002937CD"/>
    <w:rsid w:val="00293923"/>
    <w:rsid w:val="00294206"/>
    <w:rsid w:val="00294519"/>
    <w:rsid w:val="002947F6"/>
    <w:rsid w:val="002949F7"/>
    <w:rsid w:val="00294F61"/>
    <w:rsid w:val="0029512E"/>
    <w:rsid w:val="00295401"/>
    <w:rsid w:val="00296010"/>
    <w:rsid w:val="002961DA"/>
    <w:rsid w:val="002962FE"/>
    <w:rsid w:val="00296CAA"/>
    <w:rsid w:val="00296DF1"/>
    <w:rsid w:val="0029701C"/>
    <w:rsid w:val="00297391"/>
    <w:rsid w:val="002A08C5"/>
    <w:rsid w:val="002A14AF"/>
    <w:rsid w:val="002A1C45"/>
    <w:rsid w:val="002A220F"/>
    <w:rsid w:val="002A2EC2"/>
    <w:rsid w:val="002A3358"/>
    <w:rsid w:val="002A35DD"/>
    <w:rsid w:val="002A364B"/>
    <w:rsid w:val="002A3E8F"/>
    <w:rsid w:val="002A3F80"/>
    <w:rsid w:val="002A443E"/>
    <w:rsid w:val="002A5802"/>
    <w:rsid w:val="002A5D24"/>
    <w:rsid w:val="002A5E7A"/>
    <w:rsid w:val="002A5E9F"/>
    <w:rsid w:val="002A6009"/>
    <w:rsid w:val="002A65AF"/>
    <w:rsid w:val="002A6D2F"/>
    <w:rsid w:val="002A6FD2"/>
    <w:rsid w:val="002A730B"/>
    <w:rsid w:val="002A7B52"/>
    <w:rsid w:val="002A7F67"/>
    <w:rsid w:val="002B0489"/>
    <w:rsid w:val="002B187C"/>
    <w:rsid w:val="002B1A15"/>
    <w:rsid w:val="002B1ACF"/>
    <w:rsid w:val="002B2B16"/>
    <w:rsid w:val="002B3A0F"/>
    <w:rsid w:val="002B3BFC"/>
    <w:rsid w:val="002B56E9"/>
    <w:rsid w:val="002B58B7"/>
    <w:rsid w:val="002B62C2"/>
    <w:rsid w:val="002B6475"/>
    <w:rsid w:val="002B64BA"/>
    <w:rsid w:val="002B6F06"/>
    <w:rsid w:val="002B702D"/>
    <w:rsid w:val="002B70C4"/>
    <w:rsid w:val="002B7707"/>
    <w:rsid w:val="002B77C5"/>
    <w:rsid w:val="002B792F"/>
    <w:rsid w:val="002B7AFB"/>
    <w:rsid w:val="002B7CD8"/>
    <w:rsid w:val="002B7F89"/>
    <w:rsid w:val="002C04D2"/>
    <w:rsid w:val="002C0C42"/>
    <w:rsid w:val="002C159E"/>
    <w:rsid w:val="002C1C3F"/>
    <w:rsid w:val="002C1D12"/>
    <w:rsid w:val="002C1D21"/>
    <w:rsid w:val="002C235B"/>
    <w:rsid w:val="002C31F0"/>
    <w:rsid w:val="002C4489"/>
    <w:rsid w:val="002C472F"/>
    <w:rsid w:val="002C474C"/>
    <w:rsid w:val="002C4CE7"/>
    <w:rsid w:val="002C4F12"/>
    <w:rsid w:val="002C5EE1"/>
    <w:rsid w:val="002C644B"/>
    <w:rsid w:val="002C64AB"/>
    <w:rsid w:val="002C71E2"/>
    <w:rsid w:val="002C7A84"/>
    <w:rsid w:val="002D0202"/>
    <w:rsid w:val="002D0B40"/>
    <w:rsid w:val="002D0BE2"/>
    <w:rsid w:val="002D1217"/>
    <w:rsid w:val="002D13FB"/>
    <w:rsid w:val="002D17AF"/>
    <w:rsid w:val="002D1D02"/>
    <w:rsid w:val="002D1D87"/>
    <w:rsid w:val="002D1F53"/>
    <w:rsid w:val="002D22FE"/>
    <w:rsid w:val="002D28D2"/>
    <w:rsid w:val="002D30EB"/>
    <w:rsid w:val="002D3104"/>
    <w:rsid w:val="002D3AFA"/>
    <w:rsid w:val="002D3F60"/>
    <w:rsid w:val="002D4232"/>
    <w:rsid w:val="002D4548"/>
    <w:rsid w:val="002D477B"/>
    <w:rsid w:val="002D486B"/>
    <w:rsid w:val="002D50B7"/>
    <w:rsid w:val="002D51EB"/>
    <w:rsid w:val="002D524F"/>
    <w:rsid w:val="002D5C3D"/>
    <w:rsid w:val="002D67F6"/>
    <w:rsid w:val="002D6AD9"/>
    <w:rsid w:val="002D6EDA"/>
    <w:rsid w:val="002D6F3A"/>
    <w:rsid w:val="002D72B4"/>
    <w:rsid w:val="002D7415"/>
    <w:rsid w:val="002D760B"/>
    <w:rsid w:val="002D7CFD"/>
    <w:rsid w:val="002D7EBA"/>
    <w:rsid w:val="002E027D"/>
    <w:rsid w:val="002E077A"/>
    <w:rsid w:val="002E0C68"/>
    <w:rsid w:val="002E1191"/>
    <w:rsid w:val="002E1358"/>
    <w:rsid w:val="002E1803"/>
    <w:rsid w:val="002E189F"/>
    <w:rsid w:val="002E2644"/>
    <w:rsid w:val="002E31E5"/>
    <w:rsid w:val="002E383E"/>
    <w:rsid w:val="002E3EFB"/>
    <w:rsid w:val="002E4A09"/>
    <w:rsid w:val="002E4FB4"/>
    <w:rsid w:val="002E4FE4"/>
    <w:rsid w:val="002E58F8"/>
    <w:rsid w:val="002E750A"/>
    <w:rsid w:val="002E788C"/>
    <w:rsid w:val="002E7B46"/>
    <w:rsid w:val="002F0EFF"/>
    <w:rsid w:val="002F13D3"/>
    <w:rsid w:val="002F193A"/>
    <w:rsid w:val="002F2599"/>
    <w:rsid w:val="002F28BE"/>
    <w:rsid w:val="002F2926"/>
    <w:rsid w:val="002F29D1"/>
    <w:rsid w:val="002F2B3D"/>
    <w:rsid w:val="002F2C75"/>
    <w:rsid w:val="002F3337"/>
    <w:rsid w:val="002F37FF"/>
    <w:rsid w:val="002F3EDB"/>
    <w:rsid w:val="002F3F27"/>
    <w:rsid w:val="002F460E"/>
    <w:rsid w:val="002F48F1"/>
    <w:rsid w:val="002F4F91"/>
    <w:rsid w:val="002F58C0"/>
    <w:rsid w:val="002F6155"/>
    <w:rsid w:val="002F6C8E"/>
    <w:rsid w:val="002F706A"/>
    <w:rsid w:val="002F71F1"/>
    <w:rsid w:val="002F7916"/>
    <w:rsid w:val="002F7AFA"/>
    <w:rsid w:val="002F7BF0"/>
    <w:rsid w:val="00300040"/>
    <w:rsid w:val="003000B3"/>
    <w:rsid w:val="00300116"/>
    <w:rsid w:val="00300235"/>
    <w:rsid w:val="00300903"/>
    <w:rsid w:val="00300CD4"/>
    <w:rsid w:val="00301078"/>
    <w:rsid w:val="003010D1"/>
    <w:rsid w:val="003015A7"/>
    <w:rsid w:val="00301A75"/>
    <w:rsid w:val="00301D45"/>
    <w:rsid w:val="0030200C"/>
    <w:rsid w:val="00302823"/>
    <w:rsid w:val="00302AD9"/>
    <w:rsid w:val="00302CCB"/>
    <w:rsid w:val="003033B1"/>
    <w:rsid w:val="00303B41"/>
    <w:rsid w:val="003040ED"/>
    <w:rsid w:val="00304D30"/>
    <w:rsid w:val="003054FD"/>
    <w:rsid w:val="00305535"/>
    <w:rsid w:val="003069A6"/>
    <w:rsid w:val="00306A7E"/>
    <w:rsid w:val="00306AB9"/>
    <w:rsid w:val="00306D0B"/>
    <w:rsid w:val="003071C8"/>
    <w:rsid w:val="00307241"/>
    <w:rsid w:val="00307BF0"/>
    <w:rsid w:val="00307D2E"/>
    <w:rsid w:val="00307E35"/>
    <w:rsid w:val="00307F78"/>
    <w:rsid w:val="003103AB"/>
    <w:rsid w:val="003104CB"/>
    <w:rsid w:val="0031059A"/>
    <w:rsid w:val="00311CF8"/>
    <w:rsid w:val="00311F5A"/>
    <w:rsid w:val="00311F72"/>
    <w:rsid w:val="0031281B"/>
    <w:rsid w:val="00312D51"/>
    <w:rsid w:val="00312DA7"/>
    <w:rsid w:val="003135E4"/>
    <w:rsid w:val="00313C3C"/>
    <w:rsid w:val="00313F4F"/>
    <w:rsid w:val="0031461E"/>
    <w:rsid w:val="00314B0D"/>
    <w:rsid w:val="00314B9A"/>
    <w:rsid w:val="00314E43"/>
    <w:rsid w:val="0031510D"/>
    <w:rsid w:val="0031557B"/>
    <w:rsid w:val="00315A28"/>
    <w:rsid w:val="00315CEE"/>
    <w:rsid w:val="00315F72"/>
    <w:rsid w:val="003160B6"/>
    <w:rsid w:val="0031633C"/>
    <w:rsid w:val="0031752D"/>
    <w:rsid w:val="003177FC"/>
    <w:rsid w:val="0031781C"/>
    <w:rsid w:val="00317ACB"/>
    <w:rsid w:val="00317CB2"/>
    <w:rsid w:val="0032031F"/>
    <w:rsid w:val="00320364"/>
    <w:rsid w:val="003209E8"/>
    <w:rsid w:val="00320A2E"/>
    <w:rsid w:val="00321230"/>
    <w:rsid w:val="003220E7"/>
    <w:rsid w:val="00322491"/>
    <w:rsid w:val="0032381A"/>
    <w:rsid w:val="00323A5C"/>
    <w:rsid w:val="0032446D"/>
    <w:rsid w:val="003246A9"/>
    <w:rsid w:val="00324CBB"/>
    <w:rsid w:val="00324CD0"/>
    <w:rsid w:val="0032523E"/>
    <w:rsid w:val="003253A9"/>
    <w:rsid w:val="003258DA"/>
    <w:rsid w:val="003260E2"/>
    <w:rsid w:val="0032657A"/>
    <w:rsid w:val="0032737A"/>
    <w:rsid w:val="003277B6"/>
    <w:rsid w:val="003279E5"/>
    <w:rsid w:val="00327BC7"/>
    <w:rsid w:val="00327E8D"/>
    <w:rsid w:val="0033061A"/>
    <w:rsid w:val="00330B9B"/>
    <w:rsid w:val="00331B34"/>
    <w:rsid w:val="00331B46"/>
    <w:rsid w:val="00331C78"/>
    <w:rsid w:val="003323BD"/>
    <w:rsid w:val="00332C1A"/>
    <w:rsid w:val="0033315A"/>
    <w:rsid w:val="0033339C"/>
    <w:rsid w:val="003337CB"/>
    <w:rsid w:val="00333CEC"/>
    <w:rsid w:val="003342DD"/>
    <w:rsid w:val="00334727"/>
    <w:rsid w:val="00334A0D"/>
    <w:rsid w:val="00335354"/>
    <w:rsid w:val="003354D3"/>
    <w:rsid w:val="0033551A"/>
    <w:rsid w:val="00335E5E"/>
    <w:rsid w:val="00335F7D"/>
    <w:rsid w:val="003363D6"/>
    <w:rsid w:val="003368BB"/>
    <w:rsid w:val="00337152"/>
    <w:rsid w:val="003377F3"/>
    <w:rsid w:val="00337EE1"/>
    <w:rsid w:val="003403CD"/>
    <w:rsid w:val="003405BF"/>
    <w:rsid w:val="00340C76"/>
    <w:rsid w:val="00341530"/>
    <w:rsid w:val="00341961"/>
    <w:rsid w:val="00341F00"/>
    <w:rsid w:val="00342308"/>
    <w:rsid w:val="00342782"/>
    <w:rsid w:val="00342938"/>
    <w:rsid w:val="00342D35"/>
    <w:rsid w:val="00342F3E"/>
    <w:rsid w:val="003445CA"/>
    <w:rsid w:val="00344723"/>
    <w:rsid w:val="00344B72"/>
    <w:rsid w:val="00344CEC"/>
    <w:rsid w:val="0034598B"/>
    <w:rsid w:val="00345EF6"/>
    <w:rsid w:val="0034605B"/>
    <w:rsid w:val="0034718E"/>
    <w:rsid w:val="0034789D"/>
    <w:rsid w:val="00350276"/>
    <w:rsid w:val="0035034C"/>
    <w:rsid w:val="003504A5"/>
    <w:rsid w:val="003506C8"/>
    <w:rsid w:val="00350CDA"/>
    <w:rsid w:val="00350E19"/>
    <w:rsid w:val="003516E2"/>
    <w:rsid w:val="00351876"/>
    <w:rsid w:val="003520CB"/>
    <w:rsid w:val="0035282F"/>
    <w:rsid w:val="00352982"/>
    <w:rsid w:val="003533C3"/>
    <w:rsid w:val="003537F5"/>
    <w:rsid w:val="003540A6"/>
    <w:rsid w:val="0035454E"/>
    <w:rsid w:val="00354674"/>
    <w:rsid w:val="00354B09"/>
    <w:rsid w:val="003555A8"/>
    <w:rsid w:val="003558B4"/>
    <w:rsid w:val="00355A41"/>
    <w:rsid w:val="00355A8F"/>
    <w:rsid w:val="00355E44"/>
    <w:rsid w:val="0035621D"/>
    <w:rsid w:val="003564E3"/>
    <w:rsid w:val="00356C0B"/>
    <w:rsid w:val="00356CCF"/>
    <w:rsid w:val="00356F0F"/>
    <w:rsid w:val="00357CF3"/>
    <w:rsid w:val="003604BA"/>
    <w:rsid w:val="0036069C"/>
    <w:rsid w:val="00360889"/>
    <w:rsid w:val="0036093C"/>
    <w:rsid w:val="00363568"/>
    <w:rsid w:val="0036388F"/>
    <w:rsid w:val="0036447C"/>
    <w:rsid w:val="003644CC"/>
    <w:rsid w:val="003645B4"/>
    <w:rsid w:val="00364843"/>
    <w:rsid w:val="00364E7A"/>
    <w:rsid w:val="00364FA6"/>
    <w:rsid w:val="003653F0"/>
    <w:rsid w:val="00365809"/>
    <w:rsid w:val="003662F6"/>
    <w:rsid w:val="0036690E"/>
    <w:rsid w:val="00366E92"/>
    <w:rsid w:val="003674DA"/>
    <w:rsid w:val="00367A4B"/>
    <w:rsid w:val="00367C81"/>
    <w:rsid w:val="0037078A"/>
    <w:rsid w:val="003716D9"/>
    <w:rsid w:val="003716E1"/>
    <w:rsid w:val="00371AEB"/>
    <w:rsid w:val="00371E29"/>
    <w:rsid w:val="00372A8C"/>
    <w:rsid w:val="00372AA3"/>
    <w:rsid w:val="00372D1F"/>
    <w:rsid w:val="00372D9E"/>
    <w:rsid w:val="00372F9E"/>
    <w:rsid w:val="00373DFA"/>
    <w:rsid w:val="003743A0"/>
    <w:rsid w:val="00374502"/>
    <w:rsid w:val="0037469B"/>
    <w:rsid w:val="00374C6F"/>
    <w:rsid w:val="00375104"/>
    <w:rsid w:val="0037682D"/>
    <w:rsid w:val="00376E60"/>
    <w:rsid w:val="00376ECA"/>
    <w:rsid w:val="00377A63"/>
    <w:rsid w:val="00377ACB"/>
    <w:rsid w:val="00377F75"/>
    <w:rsid w:val="00380370"/>
    <w:rsid w:val="003804A9"/>
    <w:rsid w:val="00380B26"/>
    <w:rsid w:val="00380CD8"/>
    <w:rsid w:val="00380D76"/>
    <w:rsid w:val="00380F25"/>
    <w:rsid w:val="00381395"/>
    <w:rsid w:val="003817B2"/>
    <w:rsid w:val="00381A65"/>
    <w:rsid w:val="003823BA"/>
    <w:rsid w:val="003836C6"/>
    <w:rsid w:val="0038379C"/>
    <w:rsid w:val="00383F1B"/>
    <w:rsid w:val="0038413C"/>
    <w:rsid w:val="003848AB"/>
    <w:rsid w:val="00384CA0"/>
    <w:rsid w:val="00385408"/>
    <w:rsid w:val="00385901"/>
    <w:rsid w:val="003859F5"/>
    <w:rsid w:val="00386499"/>
    <w:rsid w:val="00386C22"/>
    <w:rsid w:val="00387B74"/>
    <w:rsid w:val="00387D7E"/>
    <w:rsid w:val="00387DB1"/>
    <w:rsid w:val="003902BC"/>
    <w:rsid w:val="0039043B"/>
    <w:rsid w:val="00390912"/>
    <w:rsid w:val="00390941"/>
    <w:rsid w:val="00390B36"/>
    <w:rsid w:val="00390EF4"/>
    <w:rsid w:val="00392F27"/>
    <w:rsid w:val="003930EE"/>
    <w:rsid w:val="003933B9"/>
    <w:rsid w:val="0039398E"/>
    <w:rsid w:val="00393DBD"/>
    <w:rsid w:val="00394408"/>
    <w:rsid w:val="00394620"/>
    <w:rsid w:val="00394F15"/>
    <w:rsid w:val="00395596"/>
    <w:rsid w:val="003957A6"/>
    <w:rsid w:val="0039603C"/>
    <w:rsid w:val="003964CD"/>
    <w:rsid w:val="00396598"/>
    <w:rsid w:val="00396912"/>
    <w:rsid w:val="003973B6"/>
    <w:rsid w:val="00397427"/>
    <w:rsid w:val="003976AE"/>
    <w:rsid w:val="003979B2"/>
    <w:rsid w:val="00397BB1"/>
    <w:rsid w:val="00397FC0"/>
    <w:rsid w:val="003A0D84"/>
    <w:rsid w:val="003A0F30"/>
    <w:rsid w:val="003A18EA"/>
    <w:rsid w:val="003A1A5A"/>
    <w:rsid w:val="003A1BF6"/>
    <w:rsid w:val="003A2662"/>
    <w:rsid w:val="003A2C74"/>
    <w:rsid w:val="003A3077"/>
    <w:rsid w:val="003A3466"/>
    <w:rsid w:val="003A35BD"/>
    <w:rsid w:val="003A38AA"/>
    <w:rsid w:val="003A3D99"/>
    <w:rsid w:val="003A3DC4"/>
    <w:rsid w:val="003A3F53"/>
    <w:rsid w:val="003A42CA"/>
    <w:rsid w:val="003A4432"/>
    <w:rsid w:val="003A5038"/>
    <w:rsid w:val="003A53E6"/>
    <w:rsid w:val="003A566A"/>
    <w:rsid w:val="003A6240"/>
    <w:rsid w:val="003A65D0"/>
    <w:rsid w:val="003A6840"/>
    <w:rsid w:val="003A6A75"/>
    <w:rsid w:val="003A7183"/>
    <w:rsid w:val="003A71B9"/>
    <w:rsid w:val="003A7551"/>
    <w:rsid w:val="003A7B8F"/>
    <w:rsid w:val="003B1409"/>
    <w:rsid w:val="003B1432"/>
    <w:rsid w:val="003B17AB"/>
    <w:rsid w:val="003B1FC7"/>
    <w:rsid w:val="003B2214"/>
    <w:rsid w:val="003B25DC"/>
    <w:rsid w:val="003B2702"/>
    <w:rsid w:val="003B27EB"/>
    <w:rsid w:val="003B2D24"/>
    <w:rsid w:val="003B2E66"/>
    <w:rsid w:val="003B3964"/>
    <w:rsid w:val="003B4C09"/>
    <w:rsid w:val="003B4E8C"/>
    <w:rsid w:val="003B4EDD"/>
    <w:rsid w:val="003B5226"/>
    <w:rsid w:val="003B5329"/>
    <w:rsid w:val="003B5773"/>
    <w:rsid w:val="003B5C17"/>
    <w:rsid w:val="003B64E8"/>
    <w:rsid w:val="003B6670"/>
    <w:rsid w:val="003B6840"/>
    <w:rsid w:val="003B71BD"/>
    <w:rsid w:val="003B752C"/>
    <w:rsid w:val="003B7A99"/>
    <w:rsid w:val="003C0EF9"/>
    <w:rsid w:val="003C13A6"/>
    <w:rsid w:val="003C1AA2"/>
    <w:rsid w:val="003C1C70"/>
    <w:rsid w:val="003C1D6E"/>
    <w:rsid w:val="003C1E9C"/>
    <w:rsid w:val="003C2DA5"/>
    <w:rsid w:val="003C2FA7"/>
    <w:rsid w:val="003C31C9"/>
    <w:rsid w:val="003C3FCC"/>
    <w:rsid w:val="003C3FE8"/>
    <w:rsid w:val="003C43AD"/>
    <w:rsid w:val="003C45A0"/>
    <w:rsid w:val="003C45C0"/>
    <w:rsid w:val="003C4604"/>
    <w:rsid w:val="003C4ACC"/>
    <w:rsid w:val="003C4D7B"/>
    <w:rsid w:val="003C5D2B"/>
    <w:rsid w:val="003C60AE"/>
    <w:rsid w:val="003C63A1"/>
    <w:rsid w:val="003C66D7"/>
    <w:rsid w:val="003C6789"/>
    <w:rsid w:val="003C68FD"/>
    <w:rsid w:val="003C6D59"/>
    <w:rsid w:val="003C70A8"/>
    <w:rsid w:val="003D0ABF"/>
    <w:rsid w:val="003D0E02"/>
    <w:rsid w:val="003D0FD1"/>
    <w:rsid w:val="003D1444"/>
    <w:rsid w:val="003D15AC"/>
    <w:rsid w:val="003D1B10"/>
    <w:rsid w:val="003D1B8B"/>
    <w:rsid w:val="003D1FB6"/>
    <w:rsid w:val="003D21AB"/>
    <w:rsid w:val="003D30C0"/>
    <w:rsid w:val="003D3BBF"/>
    <w:rsid w:val="003D461C"/>
    <w:rsid w:val="003D4F31"/>
    <w:rsid w:val="003D538F"/>
    <w:rsid w:val="003D560B"/>
    <w:rsid w:val="003D5640"/>
    <w:rsid w:val="003D5A87"/>
    <w:rsid w:val="003D5AAB"/>
    <w:rsid w:val="003D5C08"/>
    <w:rsid w:val="003D5C24"/>
    <w:rsid w:val="003D5C5C"/>
    <w:rsid w:val="003D62A0"/>
    <w:rsid w:val="003D62D8"/>
    <w:rsid w:val="003D63F7"/>
    <w:rsid w:val="003D66C4"/>
    <w:rsid w:val="003D66D8"/>
    <w:rsid w:val="003D6C78"/>
    <w:rsid w:val="003D72CF"/>
    <w:rsid w:val="003D752E"/>
    <w:rsid w:val="003D7721"/>
    <w:rsid w:val="003D7B7A"/>
    <w:rsid w:val="003D7BC7"/>
    <w:rsid w:val="003E028A"/>
    <w:rsid w:val="003E04B2"/>
    <w:rsid w:val="003E18CA"/>
    <w:rsid w:val="003E199C"/>
    <w:rsid w:val="003E1AE6"/>
    <w:rsid w:val="003E1D57"/>
    <w:rsid w:val="003E2193"/>
    <w:rsid w:val="003E2835"/>
    <w:rsid w:val="003E2CDB"/>
    <w:rsid w:val="003E3393"/>
    <w:rsid w:val="003E4DB8"/>
    <w:rsid w:val="003E5955"/>
    <w:rsid w:val="003E6150"/>
    <w:rsid w:val="003E69A3"/>
    <w:rsid w:val="003E75CB"/>
    <w:rsid w:val="003F0098"/>
    <w:rsid w:val="003F0474"/>
    <w:rsid w:val="003F0758"/>
    <w:rsid w:val="003F0886"/>
    <w:rsid w:val="003F1154"/>
    <w:rsid w:val="003F121B"/>
    <w:rsid w:val="003F1818"/>
    <w:rsid w:val="003F1832"/>
    <w:rsid w:val="003F1EA0"/>
    <w:rsid w:val="003F1ECE"/>
    <w:rsid w:val="003F1ED6"/>
    <w:rsid w:val="003F26BF"/>
    <w:rsid w:val="003F27AF"/>
    <w:rsid w:val="003F3137"/>
    <w:rsid w:val="003F3E86"/>
    <w:rsid w:val="003F56F2"/>
    <w:rsid w:val="003F59EA"/>
    <w:rsid w:val="003F5DC5"/>
    <w:rsid w:val="003F66D6"/>
    <w:rsid w:val="003F6ED3"/>
    <w:rsid w:val="003F6F23"/>
    <w:rsid w:val="003F7F36"/>
    <w:rsid w:val="004002C8"/>
    <w:rsid w:val="00400363"/>
    <w:rsid w:val="004014F4"/>
    <w:rsid w:val="00401B47"/>
    <w:rsid w:val="00402028"/>
    <w:rsid w:val="00402408"/>
    <w:rsid w:val="00402747"/>
    <w:rsid w:val="00402CD4"/>
    <w:rsid w:val="00403069"/>
    <w:rsid w:val="00403446"/>
    <w:rsid w:val="00403AEC"/>
    <w:rsid w:val="00403ED0"/>
    <w:rsid w:val="00404107"/>
    <w:rsid w:val="0040416C"/>
    <w:rsid w:val="00404356"/>
    <w:rsid w:val="00404384"/>
    <w:rsid w:val="00404754"/>
    <w:rsid w:val="00404891"/>
    <w:rsid w:val="00405191"/>
    <w:rsid w:val="00405747"/>
    <w:rsid w:val="00405B7C"/>
    <w:rsid w:val="004063BC"/>
    <w:rsid w:val="0040661B"/>
    <w:rsid w:val="004075D0"/>
    <w:rsid w:val="004079ED"/>
    <w:rsid w:val="00407EDF"/>
    <w:rsid w:val="00407EF5"/>
    <w:rsid w:val="0041020E"/>
    <w:rsid w:val="004106A4"/>
    <w:rsid w:val="00410863"/>
    <w:rsid w:val="004114FE"/>
    <w:rsid w:val="004119D7"/>
    <w:rsid w:val="00412410"/>
    <w:rsid w:val="0041266C"/>
    <w:rsid w:val="004126EF"/>
    <w:rsid w:val="00412957"/>
    <w:rsid w:val="00412BBC"/>
    <w:rsid w:val="00412E38"/>
    <w:rsid w:val="004139FF"/>
    <w:rsid w:val="00413AB3"/>
    <w:rsid w:val="00413DDE"/>
    <w:rsid w:val="00413EBC"/>
    <w:rsid w:val="00414283"/>
    <w:rsid w:val="004145CF"/>
    <w:rsid w:val="004148EE"/>
    <w:rsid w:val="00414906"/>
    <w:rsid w:val="00414C84"/>
    <w:rsid w:val="00414F60"/>
    <w:rsid w:val="004151A9"/>
    <w:rsid w:val="00415BD1"/>
    <w:rsid w:val="00416EE0"/>
    <w:rsid w:val="0041759F"/>
    <w:rsid w:val="00420374"/>
    <w:rsid w:val="0042055A"/>
    <w:rsid w:val="004208A1"/>
    <w:rsid w:val="00420B95"/>
    <w:rsid w:val="00420D15"/>
    <w:rsid w:val="00420F23"/>
    <w:rsid w:val="004211C7"/>
    <w:rsid w:val="00421409"/>
    <w:rsid w:val="004216E7"/>
    <w:rsid w:val="00421971"/>
    <w:rsid w:val="00421C6C"/>
    <w:rsid w:val="004222EB"/>
    <w:rsid w:val="00422519"/>
    <w:rsid w:val="00422CAE"/>
    <w:rsid w:val="0042346D"/>
    <w:rsid w:val="004236AC"/>
    <w:rsid w:val="00423EC2"/>
    <w:rsid w:val="00424529"/>
    <w:rsid w:val="00424C61"/>
    <w:rsid w:val="00424DC0"/>
    <w:rsid w:val="0042554F"/>
    <w:rsid w:val="00425AB9"/>
    <w:rsid w:val="00425D31"/>
    <w:rsid w:val="00426275"/>
    <w:rsid w:val="00426BA7"/>
    <w:rsid w:val="00426EA9"/>
    <w:rsid w:val="0042717D"/>
    <w:rsid w:val="00427214"/>
    <w:rsid w:val="00427606"/>
    <w:rsid w:val="004279CD"/>
    <w:rsid w:val="004303E9"/>
    <w:rsid w:val="00431659"/>
    <w:rsid w:val="00431860"/>
    <w:rsid w:val="004318C7"/>
    <w:rsid w:val="0043224B"/>
    <w:rsid w:val="0043240E"/>
    <w:rsid w:val="0043267E"/>
    <w:rsid w:val="00433C86"/>
    <w:rsid w:val="00433DA2"/>
    <w:rsid w:val="00433FB8"/>
    <w:rsid w:val="004340F9"/>
    <w:rsid w:val="00435022"/>
    <w:rsid w:val="004350C7"/>
    <w:rsid w:val="004360BC"/>
    <w:rsid w:val="00437083"/>
    <w:rsid w:val="0043719D"/>
    <w:rsid w:val="00437753"/>
    <w:rsid w:val="004379E5"/>
    <w:rsid w:val="00437DBB"/>
    <w:rsid w:val="00440CCD"/>
    <w:rsid w:val="00440ECC"/>
    <w:rsid w:val="00440FAD"/>
    <w:rsid w:val="004410F9"/>
    <w:rsid w:val="00441787"/>
    <w:rsid w:val="00441CB9"/>
    <w:rsid w:val="00441E9E"/>
    <w:rsid w:val="004424BA"/>
    <w:rsid w:val="00442650"/>
    <w:rsid w:val="00442738"/>
    <w:rsid w:val="00442D96"/>
    <w:rsid w:val="00443246"/>
    <w:rsid w:val="0044328F"/>
    <w:rsid w:val="0044382E"/>
    <w:rsid w:val="004438A4"/>
    <w:rsid w:val="00443B00"/>
    <w:rsid w:val="00444057"/>
    <w:rsid w:val="004440A1"/>
    <w:rsid w:val="00444138"/>
    <w:rsid w:val="0044415F"/>
    <w:rsid w:val="00444448"/>
    <w:rsid w:val="004448B8"/>
    <w:rsid w:val="004452A7"/>
    <w:rsid w:val="0044541D"/>
    <w:rsid w:val="00445675"/>
    <w:rsid w:val="00445D4C"/>
    <w:rsid w:val="00446762"/>
    <w:rsid w:val="00446924"/>
    <w:rsid w:val="00446AB2"/>
    <w:rsid w:val="00446B46"/>
    <w:rsid w:val="00446F8E"/>
    <w:rsid w:val="00447462"/>
    <w:rsid w:val="00447691"/>
    <w:rsid w:val="00447B12"/>
    <w:rsid w:val="00447F94"/>
    <w:rsid w:val="0045073B"/>
    <w:rsid w:val="00450AF0"/>
    <w:rsid w:val="004511E6"/>
    <w:rsid w:val="00451DE1"/>
    <w:rsid w:val="00452411"/>
    <w:rsid w:val="00452BD7"/>
    <w:rsid w:val="00452EE3"/>
    <w:rsid w:val="004534B5"/>
    <w:rsid w:val="004536D6"/>
    <w:rsid w:val="004537D2"/>
    <w:rsid w:val="00453814"/>
    <w:rsid w:val="0045445E"/>
    <w:rsid w:val="00454613"/>
    <w:rsid w:val="0045472C"/>
    <w:rsid w:val="00454A3F"/>
    <w:rsid w:val="004550FA"/>
    <w:rsid w:val="004551C4"/>
    <w:rsid w:val="00455BA2"/>
    <w:rsid w:val="0045637B"/>
    <w:rsid w:val="004566B3"/>
    <w:rsid w:val="0045773D"/>
    <w:rsid w:val="00457B94"/>
    <w:rsid w:val="00457BB7"/>
    <w:rsid w:val="00457BDB"/>
    <w:rsid w:val="00457CD6"/>
    <w:rsid w:val="00460032"/>
    <w:rsid w:val="004600E5"/>
    <w:rsid w:val="0046057B"/>
    <w:rsid w:val="0046079E"/>
    <w:rsid w:val="00460CD7"/>
    <w:rsid w:val="00460D87"/>
    <w:rsid w:val="004612CD"/>
    <w:rsid w:val="00461E3B"/>
    <w:rsid w:val="00462125"/>
    <w:rsid w:val="004622AF"/>
    <w:rsid w:val="00462CE7"/>
    <w:rsid w:val="00462D9F"/>
    <w:rsid w:val="0046315F"/>
    <w:rsid w:val="00463493"/>
    <w:rsid w:val="00463775"/>
    <w:rsid w:val="004637CF"/>
    <w:rsid w:val="00463ECA"/>
    <w:rsid w:val="00463FCF"/>
    <w:rsid w:val="00464198"/>
    <w:rsid w:val="00464265"/>
    <w:rsid w:val="00464A29"/>
    <w:rsid w:val="00464C99"/>
    <w:rsid w:val="004653A1"/>
    <w:rsid w:val="00465561"/>
    <w:rsid w:val="0046575E"/>
    <w:rsid w:val="00465B86"/>
    <w:rsid w:val="00465BAF"/>
    <w:rsid w:val="0046609F"/>
    <w:rsid w:val="00466337"/>
    <w:rsid w:val="004664D7"/>
    <w:rsid w:val="00466721"/>
    <w:rsid w:val="00466AC1"/>
    <w:rsid w:val="00467609"/>
    <w:rsid w:val="00467657"/>
    <w:rsid w:val="00467851"/>
    <w:rsid w:val="004678A6"/>
    <w:rsid w:val="00467D61"/>
    <w:rsid w:val="00470212"/>
    <w:rsid w:val="00470470"/>
    <w:rsid w:val="00470671"/>
    <w:rsid w:val="004709FC"/>
    <w:rsid w:val="0047108C"/>
    <w:rsid w:val="004710AE"/>
    <w:rsid w:val="00471B63"/>
    <w:rsid w:val="00472525"/>
    <w:rsid w:val="0047269C"/>
    <w:rsid w:val="00472C88"/>
    <w:rsid w:val="00472E46"/>
    <w:rsid w:val="00472E6F"/>
    <w:rsid w:val="0047391F"/>
    <w:rsid w:val="00473B32"/>
    <w:rsid w:val="004742C0"/>
    <w:rsid w:val="00474897"/>
    <w:rsid w:val="00474E4A"/>
    <w:rsid w:val="00474E4C"/>
    <w:rsid w:val="0047547E"/>
    <w:rsid w:val="0047573F"/>
    <w:rsid w:val="00475F31"/>
    <w:rsid w:val="0047649B"/>
    <w:rsid w:val="0047662C"/>
    <w:rsid w:val="00480AFA"/>
    <w:rsid w:val="00480CE1"/>
    <w:rsid w:val="0048106F"/>
    <w:rsid w:val="00481271"/>
    <w:rsid w:val="00481AE8"/>
    <w:rsid w:val="00481BAD"/>
    <w:rsid w:val="004820BC"/>
    <w:rsid w:val="004824C7"/>
    <w:rsid w:val="00482C55"/>
    <w:rsid w:val="00482EBB"/>
    <w:rsid w:val="00483277"/>
    <w:rsid w:val="004833BE"/>
    <w:rsid w:val="00483400"/>
    <w:rsid w:val="00484332"/>
    <w:rsid w:val="00484362"/>
    <w:rsid w:val="00484811"/>
    <w:rsid w:val="00484A33"/>
    <w:rsid w:val="00484CFE"/>
    <w:rsid w:val="0048504B"/>
    <w:rsid w:val="00485C91"/>
    <w:rsid w:val="00485D7B"/>
    <w:rsid w:val="004860FA"/>
    <w:rsid w:val="004867C7"/>
    <w:rsid w:val="00486DDB"/>
    <w:rsid w:val="00487226"/>
    <w:rsid w:val="00487259"/>
    <w:rsid w:val="0048727F"/>
    <w:rsid w:val="00487D92"/>
    <w:rsid w:val="00490020"/>
    <w:rsid w:val="00490715"/>
    <w:rsid w:val="00490827"/>
    <w:rsid w:val="00490A88"/>
    <w:rsid w:val="00490BB9"/>
    <w:rsid w:val="00491598"/>
    <w:rsid w:val="0049162C"/>
    <w:rsid w:val="00492D4E"/>
    <w:rsid w:val="004931F3"/>
    <w:rsid w:val="004932F0"/>
    <w:rsid w:val="0049345F"/>
    <w:rsid w:val="00493514"/>
    <w:rsid w:val="00493BAF"/>
    <w:rsid w:val="00494750"/>
    <w:rsid w:val="00495571"/>
    <w:rsid w:val="00495682"/>
    <w:rsid w:val="00495C7D"/>
    <w:rsid w:val="00495CB8"/>
    <w:rsid w:val="004961B4"/>
    <w:rsid w:val="00496A3C"/>
    <w:rsid w:val="00496EE8"/>
    <w:rsid w:val="00496F30"/>
    <w:rsid w:val="0049731D"/>
    <w:rsid w:val="004979D9"/>
    <w:rsid w:val="00497AEE"/>
    <w:rsid w:val="00497D1A"/>
    <w:rsid w:val="004A0089"/>
    <w:rsid w:val="004A02C8"/>
    <w:rsid w:val="004A0BFF"/>
    <w:rsid w:val="004A1555"/>
    <w:rsid w:val="004A175B"/>
    <w:rsid w:val="004A1799"/>
    <w:rsid w:val="004A1A0B"/>
    <w:rsid w:val="004A1B50"/>
    <w:rsid w:val="004A1C50"/>
    <w:rsid w:val="004A1D15"/>
    <w:rsid w:val="004A213A"/>
    <w:rsid w:val="004A257F"/>
    <w:rsid w:val="004A2CF3"/>
    <w:rsid w:val="004A3259"/>
    <w:rsid w:val="004A3458"/>
    <w:rsid w:val="004A3584"/>
    <w:rsid w:val="004A3ABD"/>
    <w:rsid w:val="004A46EF"/>
    <w:rsid w:val="004A52CE"/>
    <w:rsid w:val="004A54C1"/>
    <w:rsid w:val="004A658D"/>
    <w:rsid w:val="004A6CF3"/>
    <w:rsid w:val="004A6DF7"/>
    <w:rsid w:val="004A70AA"/>
    <w:rsid w:val="004A7F32"/>
    <w:rsid w:val="004B082C"/>
    <w:rsid w:val="004B13F7"/>
    <w:rsid w:val="004B1A88"/>
    <w:rsid w:val="004B1D98"/>
    <w:rsid w:val="004B2393"/>
    <w:rsid w:val="004B246D"/>
    <w:rsid w:val="004B28A1"/>
    <w:rsid w:val="004B2C2C"/>
    <w:rsid w:val="004B3056"/>
    <w:rsid w:val="004B33BA"/>
    <w:rsid w:val="004B34C8"/>
    <w:rsid w:val="004B3843"/>
    <w:rsid w:val="004B4BC5"/>
    <w:rsid w:val="004B5459"/>
    <w:rsid w:val="004B571E"/>
    <w:rsid w:val="004B5C5F"/>
    <w:rsid w:val="004B6255"/>
    <w:rsid w:val="004B675E"/>
    <w:rsid w:val="004B6C81"/>
    <w:rsid w:val="004B74A8"/>
    <w:rsid w:val="004B7D10"/>
    <w:rsid w:val="004B7F23"/>
    <w:rsid w:val="004C0234"/>
    <w:rsid w:val="004C076A"/>
    <w:rsid w:val="004C08B5"/>
    <w:rsid w:val="004C1256"/>
    <w:rsid w:val="004C1394"/>
    <w:rsid w:val="004C164A"/>
    <w:rsid w:val="004C1E59"/>
    <w:rsid w:val="004C24F2"/>
    <w:rsid w:val="004C2518"/>
    <w:rsid w:val="004C2972"/>
    <w:rsid w:val="004C3418"/>
    <w:rsid w:val="004C3D7A"/>
    <w:rsid w:val="004C3D7C"/>
    <w:rsid w:val="004C436E"/>
    <w:rsid w:val="004C44AF"/>
    <w:rsid w:val="004C5268"/>
    <w:rsid w:val="004C6258"/>
    <w:rsid w:val="004C6319"/>
    <w:rsid w:val="004C631D"/>
    <w:rsid w:val="004C7895"/>
    <w:rsid w:val="004C7984"/>
    <w:rsid w:val="004C79A5"/>
    <w:rsid w:val="004C7FB1"/>
    <w:rsid w:val="004D03D2"/>
    <w:rsid w:val="004D0677"/>
    <w:rsid w:val="004D083A"/>
    <w:rsid w:val="004D102C"/>
    <w:rsid w:val="004D15AC"/>
    <w:rsid w:val="004D229A"/>
    <w:rsid w:val="004D2FB2"/>
    <w:rsid w:val="004D3141"/>
    <w:rsid w:val="004D32F7"/>
    <w:rsid w:val="004D3E1C"/>
    <w:rsid w:val="004D3F8F"/>
    <w:rsid w:val="004D4CB0"/>
    <w:rsid w:val="004D6167"/>
    <w:rsid w:val="004D62E2"/>
    <w:rsid w:val="004D69C8"/>
    <w:rsid w:val="004D7291"/>
    <w:rsid w:val="004D78A3"/>
    <w:rsid w:val="004E0570"/>
    <w:rsid w:val="004E0D36"/>
    <w:rsid w:val="004E1631"/>
    <w:rsid w:val="004E18B7"/>
    <w:rsid w:val="004E1AE1"/>
    <w:rsid w:val="004E1DD0"/>
    <w:rsid w:val="004E28A3"/>
    <w:rsid w:val="004E3DBB"/>
    <w:rsid w:val="004E400E"/>
    <w:rsid w:val="004E41D1"/>
    <w:rsid w:val="004E445C"/>
    <w:rsid w:val="004E4836"/>
    <w:rsid w:val="004E4A43"/>
    <w:rsid w:val="004E4A53"/>
    <w:rsid w:val="004E4ABD"/>
    <w:rsid w:val="004E4BFC"/>
    <w:rsid w:val="004E501B"/>
    <w:rsid w:val="004E5650"/>
    <w:rsid w:val="004E5985"/>
    <w:rsid w:val="004E5C4C"/>
    <w:rsid w:val="004E603F"/>
    <w:rsid w:val="004E627D"/>
    <w:rsid w:val="004E64B4"/>
    <w:rsid w:val="004E6589"/>
    <w:rsid w:val="004E675B"/>
    <w:rsid w:val="004E77CB"/>
    <w:rsid w:val="004E7B45"/>
    <w:rsid w:val="004F13EB"/>
    <w:rsid w:val="004F156F"/>
    <w:rsid w:val="004F1EAD"/>
    <w:rsid w:val="004F261F"/>
    <w:rsid w:val="004F2E90"/>
    <w:rsid w:val="004F3155"/>
    <w:rsid w:val="004F3163"/>
    <w:rsid w:val="004F316D"/>
    <w:rsid w:val="004F34CF"/>
    <w:rsid w:val="004F396F"/>
    <w:rsid w:val="004F3E54"/>
    <w:rsid w:val="004F4D09"/>
    <w:rsid w:val="004F5495"/>
    <w:rsid w:val="004F55EB"/>
    <w:rsid w:val="004F584F"/>
    <w:rsid w:val="004F58F7"/>
    <w:rsid w:val="004F5E79"/>
    <w:rsid w:val="004F607B"/>
    <w:rsid w:val="004F6781"/>
    <w:rsid w:val="004F67DC"/>
    <w:rsid w:val="004F7242"/>
    <w:rsid w:val="004F72AE"/>
    <w:rsid w:val="004F72FD"/>
    <w:rsid w:val="004F7389"/>
    <w:rsid w:val="004F78A8"/>
    <w:rsid w:val="004F7A14"/>
    <w:rsid w:val="004F7D14"/>
    <w:rsid w:val="004F7D43"/>
    <w:rsid w:val="004F7DB6"/>
    <w:rsid w:val="004F7E85"/>
    <w:rsid w:val="00500BE8"/>
    <w:rsid w:val="005018A1"/>
    <w:rsid w:val="00501E9E"/>
    <w:rsid w:val="00502F0D"/>
    <w:rsid w:val="005031DC"/>
    <w:rsid w:val="0050336F"/>
    <w:rsid w:val="00503719"/>
    <w:rsid w:val="00503892"/>
    <w:rsid w:val="00503A4D"/>
    <w:rsid w:val="00503ADC"/>
    <w:rsid w:val="00503D34"/>
    <w:rsid w:val="00503DD6"/>
    <w:rsid w:val="00503E54"/>
    <w:rsid w:val="005045D1"/>
    <w:rsid w:val="00504691"/>
    <w:rsid w:val="00504FAC"/>
    <w:rsid w:val="00505708"/>
    <w:rsid w:val="00505DDB"/>
    <w:rsid w:val="00506C57"/>
    <w:rsid w:val="00506CE0"/>
    <w:rsid w:val="00506FBD"/>
    <w:rsid w:val="00507313"/>
    <w:rsid w:val="0051096E"/>
    <w:rsid w:val="00510C30"/>
    <w:rsid w:val="00510F44"/>
    <w:rsid w:val="00511343"/>
    <w:rsid w:val="0051252E"/>
    <w:rsid w:val="005129D1"/>
    <w:rsid w:val="00512FD4"/>
    <w:rsid w:val="00513594"/>
    <w:rsid w:val="00513C05"/>
    <w:rsid w:val="00514645"/>
    <w:rsid w:val="00514CB3"/>
    <w:rsid w:val="00514CE0"/>
    <w:rsid w:val="005155B5"/>
    <w:rsid w:val="0051590D"/>
    <w:rsid w:val="00515925"/>
    <w:rsid w:val="00515A81"/>
    <w:rsid w:val="00515B53"/>
    <w:rsid w:val="005160C7"/>
    <w:rsid w:val="00516462"/>
    <w:rsid w:val="005167CF"/>
    <w:rsid w:val="00516A37"/>
    <w:rsid w:val="00517300"/>
    <w:rsid w:val="005173A4"/>
    <w:rsid w:val="00517D27"/>
    <w:rsid w:val="0052069C"/>
    <w:rsid w:val="00520875"/>
    <w:rsid w:val="005208BD"/>
    <w:rsid w:val="00520BE5"/>
    <w:rsid w:val="00520C25"/>
    <w:rsid w:val="00521353"/>
    <w:rsid w:val="005218A6"/>
    <w:rsid w:val="00521C04"/>
    <w:rsid w:val="00521CCE"/>
    <w:rsid w:val="0052274E"/>
    <w:rsid w:val="0052314F"/>
    <w:rsid w:val="005232F9"/>
    <w:rsid w:val="0052354F"/>
    <w:rsid w:val="005237B3"/>
    <w:rsid w:val="00523E5F"/>
    <w:rsid w:val="0052470B"/>
    <w:rsid w:val="005247C3"/>
    <w:rsid w:val="005249EE"/>
    <w:rsid w:val="00524D1F"/>
    <w:rsid w:val="00524DE0"/>
    <w:rsid w:val="00524F52"/>
    <w:rsid w:val="00524F6E"/>
    <w:rsid w:val="00525825"/>
    <w:rsid w:val="00525EFB"/>
    <w:rsid w:val="00526389"/>
    <w:rsid w:val="005264F3"/>
    <w:rsid w:val="00526592"/>
    <w:rsid w:val="005269DC"/>
    <w:rsid w:val="00526BF0"/>
    <w:rsid w:val="0052775A"/>
    <w:rsid w:val="00527787"/>
    <w:rsid w:val="00527A72"/>
    <w:rsid w:val="00527A96"/>
    <w:rsid w:val="00530730"/>
    <w:rsid w:val="0053075E"/>
    <w:rsid w:val="00530894"/>
    <w:rsid w:val="005309B4"/>
    <w:rsid w:val="00530AAC"/>
    <w:rsid w:val="005315F6"/>
    <w:rsid w:val="005318A6"/>
    <w:rsid w:val="00531A8D"/>
    <w:rsid w:val="00532703"/>
    <w:rsid w:val="00532CB4"/>
    <w:rsid w:val="00532F14"/>
    <w:rsid w:val="00533617"/>
    <w:rsid w:val="00533D59"/>
    <w:rsid w:val="00533FE1"/>
    <w:rsid w:val="0053462F"/>
    <w:rsid w:val="0053476A"/>
    <w:rsid w:val="0053485F"/>
    <w:rsid w:val="00535349"/>
    <w:rsid w:val="00535366"/>
    <w:rsid w:val="005356C3"/>
    <w:rsid w:val="00536019"/>
    <w:rsid w:val="005364AF"/>
    <w:rsid w:val="005371BE"/>
    <w:rsid w:val="00537C7E"/>
    <w:rsid w:val="005400B4"/>
    <w:rsid w:val="005408AA"/>
    <w:rsid w:val="00540DD7"/>
    <w:rsid w:val="00540F00"/>
    <w:rsid w:val="005410BD"/>
    <w:rsid w:val="00541243"/>
    <w:rsid w:val="005419D9"/>
    <w:rsid w:val="00541B54"/>
    <w:rsid w:val="00542EC4"/>
    <w:rsid w:val="00543A0D"/>
    <w:rsid w:val="005447E7"/>
    <w:rsid w:val="00544A01"/>
    <w:rsid w:val="00544D22"/>
    <w:rsid w:val="00545598"/>
    <w:rsid w:val="00545618"/>
    <w:rsid w:val="0054623A"/>
    <w:rsid w:val="0054726A"/>
    <w:rsid w:val="00547836"/>
    <w:rsid w:val="00550B48"/>
    <w:rsid w:val="0055116B"/>
    <w:rsid w:val="00551869"/>
    <w:rsid w:val="00552239"/>
    <w:rsid w:val="00552621"/>
    <w:rsid w:val="005530A9"/>
    <w:rsid w:val="00553106"/>
    <w:rsid w:val="00553524"/>
    <w:rsid w:val="00553CE0"/>
    <w:rsid w:val="0055496A"/>
    <w:rsid w:val="00554CA1"/>
    <w:rsid w:val="0055521A"/>
    <w:rsid w:val="00555FAF"/>
    <w:rsid w:val="00556267"/>
    <w:rsid w:val="0055730E"/>
    <w:rsid w:val="00557E68"/>
    <w:rsid w:val="0056014D"/>
    <w:rsid w:val="005602E8"/>
    <w:rsid w:val="005604AB"/>
    <w:rsid w:val="0056069A"/>
    <w:rsid w:val="00560C16"/>
    <w:rsid w:val="00560D74"/>
    <w:rsid w:val="00560EB6"/>
    <w:rsid w:val="00561AC4"/>
    <w:rsid w:val="00561F48"/>
    <w:rsid w:val="00563790"/>
    <w:rsid w:val="005638D9"/>
    <w:rsid w:val="00563DAA"/>
    <w:rsid w:val="00564042"/>
    <w:rsid w:val="0056459D"/>
    <w:rsid w:val="005649DD"/>
    <w:rsid w:val="00564BBE"/>
    <w:rsid w:val="00564E80"/>
    <w:rsid w:val="005652EE"/>
    <w:rsid w:val="00565FB3"/>
    <w:rsid w:val="0056642F"/>
    <w:rsid w:val="00566528"/>
    <w:rsid w:val="005669E1"/>
    <w:rsid w:val="00566A72"/>
    <w:rsid w:val="00566B20"/>
    <w:rsid w:val="0056728E"/>
    <w:rsid w:val="00567B96"/>
    <w:rsid w:val="005701E7"/>
    <w:rsid w:val="00570635"/>
    <w:rsid w:val="005709FF"/>
    <w:rsid w:val="00570C65"/>
    <w:rsid w:val="00571417"/>
    <w:rsid w:val="0057162D"/>
    <w:rsid w:val="005719B3"/>
    <w:rsid w:val="005719EF"/>
    <w:rsid w:val="00571F86"/>
    <w:rsid w:val="005722CB"/>
    <w:rsid w:val="00572970"/>
    <w:rsid w:val="005734DD"/>
    <w:rsid w:val="0057431E"/>
    <w:rsid w:val="00574439"/>
    <w:rsid w:val="0057489F"/>
    <w:rsid w:val="00574BE8"/>
    <w:rsid w:val="00574DC3"/>
    <w:rsid w:val="00574FC9"/>
    <w:rsid w:val="00575268"/>
    <w:rsid w:val="0057565F"/>
    <w:rsid w:val="00575813"/>
    <w:rsid w:val="00575CBA"/>
    <w:rsid w:val="0057651F"/>
    <w:rsid w:val="0057657C"/>
    <w:rsid w:val="0057674B"/>
    <w:rsid w:val="005769A9"/>
    <w:rsid w:val="00576C26"/>
    <w:rsid w:val="00576F82"/>
    <w:rsid w:val="00577BBD"/>
    <w:rsid w:val="00577D26"/>
    <w:rsid w:val="00577D42"/>
    <w:rsid w:val="005809E7"/>
    <w:rsid w:val="00580DFD"/>
    <w:rsid w:val="0058103F"/>
    <w:rsid w:val="00581DA3"/>
    <w:rsid w:val="00582763"/>
    <w:rsid w:val="00582B24"/>
    <w:rsid w:val="00582FC8"/>
    <w:rsid w:val="005839C1"/>
    <w:rsid w:val="00584DE1"/>
    <w:rsid w:val="00584F92"/>
    <w:rsid w:val="0058501B"/>
    <w:rsid w:val="00585220"/>
    <w:rsid w:val="005859B2"/>
    <w:rsid w:val="00585B10"/>
    <w:rsid w:val="00585DF5"/>
    <w:rsid w:val="005866E8"/>
    <w:rsid w:val="00586F9B"/>
    <w:rsid w:val="00587112"/>
    <w:rsid w:val="005871A0"/>
    <w:rsid w:val="005876B0"/>
    <w:rsid w:val="00587C60"/>
    <w:rsid w:val="00587F66"/>
    <w:rsid w:val="005906A5"/>
    <w:rsid w:val="0059075E"/>
    <w:rsid w:val="00590E03"/>
    <w:rsid w:val="00590E94"/>
    <w:rsid w:val="00590ECF"/>
    <w:rsid w:val="00591552"/>
    <w:rsid w:val="00591B40"/>
    <w:rsid w:val="005925F7"/>
    <w:rsid w:val="0059341E"/>
    <w:rsid w:val="0059351D"/>
    <w:rsid w:val="00593943"/>
    <w:rsid w:val="00593AE1"/>
    <w:rsid w:val="00593EF4"/>
    <w:rsid w:val="0059442E"/>
    <w:rsid w:val="0059499E"/>
    <w:rsid w:val="00595822"/>
    <w:rsid w:val="00596701"/>
    <w:rsid w:val="00596718"/>
    <w:rsid w:val="00596803"/>
    <w:rsid w:val="00596FA5"/>
    <w:rsid w:val="00597A5C"/>
    <w:rsid w:val="00597FE4"/>
    <w:rsid w:val="005A0042"/>
    <w:rsid w:val="005A0BF1"/>
    <w:rsid w:val="005A0C2F"/>
    <w:rsid w:val="005A0CE2"/>
    <w:rsid w:val="005A13EA"/>
    <w:rsid w:val="005A1AAE"/>
    <w:rsid w:val="005A1CE8"/>
    <w:rsid w:val="005A226F"/>
    <w:rsid w:val="005A24AE"/>
    <w:rsid w:val="005A28A8"/>
    <w:rsid w:val="005A2947"/>
    <w:rsid w:val="005A2966"/>
    <w:rsid w:val="005A32EB"/>
    <w:rsid w:val="005A3FA7"/>
    <w:rsid w:val="005A495C"/>
    <w:rsid w:val="005A4ADC"/>
    <w:rsid w:val="005A4D2C"/>
    <w:rsid w:val="005A4E01"/>
    <w:rsid w:val="005A5417"/>
    <w:rsid w:val="005A61D3"/>
    <w:rsid w:val="005A6E22"/>
    <w:rsid w:val="005A74DA"/>
    <w:rsid w:val="005A79A8"/>
    <w:rsid w:val="005A7D5A"/>
    <w:rsid w:val="005B02E9"/>
    <w:rsid w:val="005B0403"/>
    <w:rsid w:val="005B09B0"/>
    <w:rsid w:val="005B0C9F"/>
    <w:rsid w:val="005B1561"/>
    <w:rsid w:val="005B1CD0"/>
    <w:rsid w:val="005B2536"/>
    <w:rsid w:val="005B2759"/>
    <w:rsid w:val="005B2783"/>
    <w:rsid w:val="005B2842"/>
    <w:rsid w:val="005B2B8E"/>
    <w:rsid w:val="005B309D"/>
    <w:rsid w:val="005B362C"/>
    <w:rsid w:val="005B3699"/>
    <w:rsid w:val="005B4B4E"/>
    <w:rsid w:val="005B4C39"/>
    <w:rsid w:val="005B5B09"/>
    <w:rsid w:val="005B5B72"/>
    <w:rsid w:val="005B6276"/>
    <w:rsid w:val="005B62D7"/>
    <w:rsid w:val="005B64A8"/>
    <w:rsid w:val="005B68BA"/>
    <w:rsid w:val="005B68BD"/>
    <w:rsid w:val="005B691E"/>
    <w:rsid w:val="005B6C06"/>
    <w:rsid w:val="005B6E80"/>
    <w:rsid w:val="005B7329"/>
    <w:rsid w:val="005B7A17"/>
    <w:rsid w:val="005B7B02"/>
    <w:rsid w:val="005C0045"/>
    <w:rsid w:val="005C02C2"/>
    <w:rsid w:val="005C02DA"/>
    <w:rsid w:val="005C07E6"/>
    <w:rsid w:val="005C0A29"/>
    <w:rsid w:val="005C0A90"/>
    <w:rsid w:val="005C0C49"/>
    <w:rsid w:val="005C1067"/>
    <w:rsid w:val="005C1694"/>
    <w:rsid w:val="005C19CD"/>
    <w:rsid w:val="005C1B11"/>
    <w:rsid w:val="005C2573"/>
    <w:rsid w:val="005C262A"/>
    <w:rsid w:val="005C2AA1"/>
    <w:rsid w:val="005C2D72"/>
    <w:rsid w:val="005C3EC2"/>
    <w:rsid w:val="005C45DF"/>
    <w:rsid w:val="005C4651"/>
    <w:rsid w:val="005C4DFB"/>
    <w:rsid w:val="005C593D"/>
    <w:rsid w:val="005C6059"/>
    <w:rsid w:val="005C67F0"/>
    <w:rsid w:val="005C6B5C"/>
    <w:rsid w:val="005C6CCD"/>
    <w:rsid w:val="005C6F0D"/>
    <w:rsid w:val="005C6F9B"/>
    <w:rsid w:val="005C775B"/>
    <w:rsid w:val="005D05DB"/>
    <w:rsid w:val="005D0D13"/>
    <w:rsid w:val="005D143C"/>
    <w:rsid w:val="005D15C9"/>
    <w:rsid w:val="005D1829"/>
    <w:rsid w:val="005D26C3"/>
    <w:rsid w:val="005D2DD1"/>
    <w:rsid w:val="005D3705"/>
    <w:rsid w:val="005D3996"/>
    <w:rsid w:val="005D3A52"/>
    <w:rsid w:val="005D3C7C"/>
    <w:rsid w:val="005D4404"/>
    <w:rsid w:val="005D4432"/>
    <w:rsid w:val="005D4465"/>
    <w:rsid w:val="005D4572"/>
    <w:rsid w:val="005D46AA"/>
    <w:rsid w:val="005D4B54"/>
    <w:rsid w:val="005D501E"/>
    <w:rsid w:val="005D5667"/>
    <w:rsid w:val="005D6003"/>
    <w:rsid w:val="005D6742"/>
    <w:rsid w:val="005D6E87"/>
    <w:rsid w:val="005D749B"/>
    <w:rsid w:val="005D76F0"/>
    <w:rsid w:val="005D7A56"/>
    <w:rsid w:val="005D7CE9"/>
    <w:rsid w:val="005D7D1B"/>
    <w:rsid w:val="005D7D4C"/>
    <w:rsid w:val="005E0E3C"/>
    <w:rsid w:val="005E38F1"/>
    <w:rsid w:val="005E3B2A"/>
    <w:rsid w:val="005E40E2"/>
    <w:rsid w:val="005E427E"/>
    <w:rsid w:val="005E48B9"/>
    <w:rsid w:val="005E4919"/>
    <w:rsid w:val="005E52F6"/>
    <w:rsid w:val="005E66D1"/>
    <w:rsid w:val="005E6AF1"/>
    <w:rsid w:val="005E6C63"/>
    <w:rsid w:val="005E6E92"/>
    <w:rsid w:val="005E7057"/>
    <w:rsid w:val="005E73A4"/>
    <w:rsid w:val="005E7466"/>
    <w:rsid w:val="005E769F"/>
    <w:rsid w:val="005E781C"/>
    <w:rsid w:val="005E7C70"/>
    <w:rsid w:val="005E7DAB"/>
    <w:rsid w:val="005F051D"/>
    <w:rsid w:val="005F052A"/>
    <w:rsid w:val="005F1193"/>
    <w:rsid w:val="005F157A"/>
    <w:rsid w:val="005F3539"/>
    <w:rsid w:val="005F3AA5"/>
    <w:rsid w:val="005F3DF6"/>
    <w:rsid w:val="005F3E08"/>
    <w:rsid w:val="005F4242"/>
    <w:rsid w:val="005F4717"/>
    <w:rsid w:val="005F4738"/>
    <w:rsid w:val="005F4CA8"/>
    <w:rsid w:val="005F4FBD"/>
    <w:rsid w:val="005F512B"/>
    <w:rsid w:val="005F53CD"/>
    <w:rsid w:val="005F60D6"/>
    <w:rsid w:val="005F667F"/>
    <w:rsid w:val="005F6F41"/>
    <w:rsid w:val="005F776D"/>
    <w:rsid w:val="005F7AF4"/>
    <w:rsid w:val="005F7F03"/>
    <w:rsid w:val="0060010B"/>
    <w:rsid w:val="00600215"/>
    <w:rsid w:val="00600789"/>
    <w:rsid w:val="006008DF"/>
    <w:rsid w:val="006013BF"/>
    <w:rsid w:val="006014EE"/>
    <w:rsid w:val="00601585"/>
    <w:rsid w:val="00601DDF"/>
    <w:rsid w:val="00601FB1"/>
    <w:rsid w:val="00602518"/>
    <w:rsid w:val="006025DB"/>
    <w:rsid w:val="00602D7D"/>
    <w:rsid w:val="00603CAA"/>
    <w:rsid w:val="00603F77"/>
    <w:rsid w:val="0060449A"/>
    <w:rsid w:val="006044EB"/>
    <w:rsid w:val="0060580C"/>
    <w:rsid w:val="00605B91"/>
    <w:rsid w:val="00606142"/>
    <w:rsid w:val="006066D0"/>
    <w:rsid w:val="006074DC"/>
    <w:rsid w:val="00607A89"/>
    <w:rsid w:val="0061000F"/>
    <w:rsid w:val="006109F7"/>
    <w:rsid w:val="00610A43"/>
    <w:rsid w:val="00611354"/>
    <w:rsid w:val="006116DB"/>
    <w:rsid w:val="00611BEE"/>
    <w:rsid w:val="00611C3C"/>
    <w:rsid w:val="00611D93"/>
    <w:rsid w:val="00611EB0"/>
    <w:rsid w:val="00612146"/>
    <w:rsid w:val="006122A6"/>
    <w:rsid w:val="006124C9"/>
    <w:rsid w:val="00612BC7"/>
    <w:rsid w:val="00612CCE"/>
    <w:rsid w:val="00612ED8"/>
    <w:rsid w:val="00613230"/>
    <w:rsid w:val="006136EC"/>
    <w:rsid w:val="006147B2"/>
    <w:rsid w:val="006147CD"/>
    <w:rsid w:val="00615BA7"/>
    <w:rsid w:val="00615C63"/>
    <w:rsid w:val="00615F4C"/>
    <w:rsid w:val="0061603E"/>
    <w:rsid w:val="006164CA"/>
    <w:rsid w:val="00616774"/>
    <w:rsid w:val="006168C6"/>
    <w:rsid w:val="00616BD1"/>
    <w:rsid w:val="00616CBF"/>
    <w:rsid w:val="006172A6"/>
    <w:rsid w:val="00617D69"/>
    <w:rsid w:val="00617D92"/>
    <w:rsid w:val="00620E4F"/>
    <w:rsid w:val="00620F42"/>
    <w:rsid w:val="00621797"/>
    <w:rsid w:val="006217F8"/>
    <w:rsid w:val="00621F54"/>
    <w:rsid w:val="006223BD"/>
    <w:rsid w:val="00622689"/>
    <w:rsid w:val="006226F3"/>
    <w:rsid w:val="006228BF"/>
    <w:rsid w:val="00622CBF"/>
    <w:rsid w:val="00622CDD"/>
    <w:rsid w:val="00623105"/>
    <w:rsid w:val="00623FD5"/>
    <w:rsid w:val="006242A1"/>
    <w:rsid w:val="006243CA"/>
    <w:rsid w:val="006246F7"/>
    <w:rsid w:val="006259CB"/>
    <w:rsid w:val="00625BE8"/>
    <w:rsid w:val="00625F07"/>
    <w:rsid w:val="0062622D"/>
    <w:rsid w:val="00626E18"/>
    <w:rsid w:val="006272E0"/>
    <w:rsid w:val="0062739C"/>
    <w:rsid w:val="0062764C"/>
    <w:rsid w:val="00627EBC"/>
    <w:rsid w:val="00630334"/>
    <w:rsid w:val="0063046B"/>
    <w:rsid w:val="006307F8"/>
    <w:rsid w:val="006307FE"/>
    <w:rsid w:val="006309E5"/>
    <w:rsid w:val="00630EB2"/>
    <w:rsid w:val="00630F8A"/>
    <w:rsid w:val="0063153A"/>
    <w:rsid w:val="0063191D"/>
    <w:rsid w:val="006319B1"/>
    <w:rsid w:val="00631AF4"/>
    <w:rsid w:val="00631B87"/>
    <w:rsid w:val="00632704"/>
    <w:rsid w:val="006335E3"/>
    <w:rsid w:val="006339BC"/>
    <w:rsid w:val="006345FC"/>
    <w:rsid w:val="00634ECD"/>
    <w:rsid w:val="0063512B"/>
    <w:rsid w:val="006351D9"/>
    <w:rsid w:val="006356A0"/>
    <w:rsid w:val="00635903"/>
    <w:rsid w:val="00635B51"/>
    <w:rsid w:val="006362B3"/>
    <w:rsid w:val="006369F8"/>
    <w:rsid w:val="00637004"/>
    <w:rsid w:val="00637225"/>
    <w:rsid w:val="00637285"/>
    <w:rsid w:val="00637297"/>
    <w:rsid w:val="00637749"/>
    <w:rsid w:val="00637F88"/>
    <w:rsid w:val="0064012A"/>
    <w:rsid w:val="00640253"/>
    <w:rsid w:val="00641229"/>
    <w:rsid w:val="006414AE"/>
    <w:rsid w:val="00641545"/>
    <w:rsid w:val="006421D1"/>
    <w:rsid w:val="006424D6"/>
    <w:rsid w:val="006427F3"/>
    <w:rsid w:val="00642CB9"/>
    <w:rsid w:val="00642D58"/>
    <w:rsid w:val="0064309E"/>
    <w:rsid w:val="006431BD"/>
    <w:rsid w:val="0064435F"/>
    <w:rsid w:val="00644388"/>
    <w:rsid w:val="006444AC"/>
    <w:rsid w:val="006447B5"/>
    <w:rsid w:val="006448CC"/>
    <w:rsid w:val="00644C0C"/>
    <w:rsid w:val="00645144"/>
    <w:rsid w:val="006453DA"/>
    <w:rsid w:val="006455F1"/>
    <w:rsid w:val="0064591C"/>
    <w:rsid w:val="00645975"/>
    <w:rsid w:val="00645A61"/>
    <w:rsid w:val="00645C67"/>
    <w:rsid w:val="006466DF"/>
    <w:rsid w:val="006467BA"/>
    <w:rsid w:val="00646BA6"/>
    <w:rsid w:val="006475E0"/>
    <w:rsid w:val="00650018"/>
    <w:rsid w:val="006509DE"/>
    <w:rsid w:val="00650BF4"/>
    <w:rsid w:val="00650C35"/>
    <w:rsid w:val="00651820"/>
    <w:rsid w:val="006518CB"/>
    <w:rsid w:val="00651EA0"/>
    <w:rsid w:val="0065244D"/>
    <w:rsid w:val="006529D8"/>
    <w:rsid w:val="006530A5"/>
    <w:rsid w:val="00653666"/>
    <w:rsid w:val="006538DB"/>
    <w:rsid w:val="00654020"/>
    <w:rsid w:val="00654332"/>
    <w:rsid w:val="00654396"/>
    <w:rsid w:val="00654E65"/>
    <w:rsid w:val="0065543C"/>
    <w:rsid w:val="006554D7"/>
    <w:rsid w:val="00656535"/>
    <w:rsid w:val="0065698C"/>
    <w:rsid w:val="00656D1C"/>
    <w:rsid w:val="00656DC5"/>
    <w:rsid w:val="00657132"/>
    <w:rsid w:val="00657ED8"/>
    <w:rsid w:val="006602BD"/>
    <w:rsid w:val="00660AE8"/>
    <w:rsid w:val="006610F6"/>
    <w:rsid w:val="00661B74"/>
    <w:rsid w:val="00661CFA"/>
    <w:rsid w:val="0066237B"/>
    <w:rsid w:val="00662754"/>
    <w:rsid w:val="00662D3D"/>
    <w:rsid w:val="00663179"/>
    <w:rsid w:val="0066379A"/>
    <w:rsid w:val="006639D6"/>
    <w:rsid w:val="00663AF1"/>
    <w:rsid w:val="00663E1E"/>
    <w:rsid w:val="00663EE5"/>
    <w:rsid w:val="006644FA"/>
    <w:rsid w:val="00664745"/>
    <w:rsid w:val="00664B60"/>
    <w:rsid w:val="0066596C"/>
    <w:rsid w:val="00665AEC"/>
    <w:rsid w:val="00665C9D"/>
    <w:rsid w:val="00665E4D"/>
    <w:rsid w:val="00665F43"/>
    <w:rsid w:val="00666E01"/>
    <w:rsid w:val="006678C6"/>
    <w:rsid w:val="006679C3"/>
    <w:rsid w:val="006679F3"/>
    <w:rsid w:val="006701A2"/>
    <w:rsid w:val="006713D8"/>
    <w:rsid w:val="00671572"/>
    <w:rsid w:val="006718CD"/>
    <w:rsid w:val="00671F56"/>
    <w:rsid w:val="006724F7"/>
    <w:rsid w:val="00672AF6"/>
    <w:rsid w:val="00673120"/>
    <w:rsid w:val="0067332A"/>
    <w:rsid w:val="00673937"/>
    <w:rsid w:val="00673E9A"/>
    <w:rsid w:val="00674109"/>
    <w:rsid w:val="00674717"/>
    <w:rsid w:val="00674A54"/>
    <w:rsid w:val="00674AAA"/>
    <w:rsid w:val="006750A0"/>
    <w:rsid w:val="006762B0"/>
    <w:rsid w:val="0067634F"/>
    <w:rsid w:val="006770F1"/>
    <w:rsid w:val="00677B6C"/>
    <w:rsid w:val="00677E0A"/>
    <w:rsid w:val="006808CE"/>
    <w:rsid w:val="006810F7"/>
    <w:rsid w:val="0068162E"/>
    <w:rsid w:val="00681C2D"/>
    <w:rsid w:val="00681C88"/>
    <w:rsid w:val="0068205F"/>
    <w:rsid w:val="0068249C"/>
    <w:rsid w:val="00683346"/>
    <w:rsid w:val="00683D94"/>
    <w:rsid w:val="0068417E"/>
    <w:rsid w:val="00684699"/>
    <w:rsid w:val="00684BE3"/>
    <w:rsid w:val="00684EA6"/>
    <w:rsid w:val="0068509D"/>
    <w:rsid w:val="006855C2"/>
    <w:rsid w:val="00685A1B"/>
    <w:rsid w:val="006861B9"/>
    <w:rsid w:val="00686707"/>
    <w:rsid w:val="00686E81"/>
    <w:rsid w:val="0068719D"/>
    <w:rsid w:val="00687FD6"/>
    <w:rsid w:val="006908AC"/>
    <w:rsid w:val="00690B1B"/>
    <w:rsid w:val="00690C0B"/>
    <w:rsid w:val="00691DD4"/>
    <w:rsid w:val="0069220C"/>
    <w:rsid w:val="0069254D"/>
    <w:rsid w:val="00692815"/>
    <w:rsid w:val="00692BF2"/>
    <w:rsid w:val="00693DA5"/>
    <w:rsid w:val="006940A8"/>
    <w:rsid w:val="00694287"/>
    <w:rsid w:val="006942DE"/>
    <w:rsid w:val="00694D69"/>
    <w:rsid w:val="00695086"/>
    <w:rsid w:val="0069515E"/>
    <w:rsid w:val="00695556"/>
    <w:rsid w:val="0069574B"/>
    <w:rsid w:val="0069588C"/>
    <w:rsid w:val="00695B7E"/>
    <w:rsid w:val="006961AA"/>
    <w:rsid w:val="006964EF"/>
    <w:rsid w:val="00696A04"/>
    <w:rsid w:val="00696A1C"/>
    <w:rsid w:val="006972F5"/>
    <w:rsid w:val="00697331"/>
    <w:rsid w:val="00697708"/>
    <w:rsid w:val="00697852"/>
    <w:rsid w:val="00697BCB"/>
    <w:rsid w:val="006A04A5"/>
    <w:rsid w:val="006A0A26"/>
    <w:rsid w:val="006A0F94"/>
    <w:rsid w:val="006A19EC"/>
    <w:rsid w:val="006A1D04"/>
    <w:rsid w:val="006A1EED"/>
    <w:rsid w:val="006A2E07"/>
    <w:rsid w:val="006A3208"/>
    <w:rsid w:val="006A3E1C"/>
    <w:rsid w:val="006A3F2E"/>
    <w:rsid w:val="006A4915"/>
    <w:rsid w:val="006A4999"/>
    <w:rsid w:val="006A4A7A"/>
    <w:rsid w:val="006A4BB7"/>
    <w:rsid w:val="006A5798"/>
    <w:rsid w:val="006A5C11"/>
    <w:rsid w:val="006A5CA1"/>
    <w:rsid w:val="006A5D11"/>
    <w:rsid w:val="006A67B9"/>
    <w:rsid w:val="006A695C"/>
    <w:rsid w:val="006A6B84"/>
    <w:rsid w:val="006A7642"/>
    <w:rsid w:val="006A7676"/>
    <w:rsid w:val="006A78A3"/>
    <w:rsid w:val="006B0C8A"/>
    <w:rsid w:val="006B0F70"/>
    <w:rsid w:val="006B2EE7"/>
    <w:rsid w:val="006B30B6"/>
    <w:rsid w:val="006B324A"/>
    <w:rsid w:val="006B3A6F"/>
    <w:rsid w:val="006B3AC2"/>
    <w:rsid w:val="006B3DD1"/>
    <w:rsid w:val="006B3DDA"/>
    <w:rsid w:val="006B3E85"/>
    <w:rsid w:val="006B412B"/>
    <w:rsid w:val="006B47A3"/>
    <w:rsid w:val="006B4AF8"/>
    <w:rsid w:val="006B4B54"/>
    <w:rsid w:val="006B565A"/>
    <w:rsid w:val="006B5951"/>
    <w:rsid w:val="006B5C4F"/>
    <w:rsid w:val="006B5D19"/>
    <w:rsid w:val="006B5E8A"/>
    <w:rsid w:val="006B610D"/>
    <w:rsid w:val="006B696E"/>
    <w:rsid w:val="006B6CD2"/>
    <w:rsid w:val="006C0198"/>
    <w:rsid w:val="006C07E4"/>
    <w:rsid w:val="006C09B5"/>
    <w:rsid w:val="006C27EF"/>
    <w:rsid w:val="006C2E25"/>
    <w:rsid w:val="006C32A4"/>
    <w:rsid w:val="006C35E1"/>
    <w:rsid w:val="006C392B"/>
    <w:rsid w:val="006C3DF5"/>
    <w:rsid w:val="006C3F9D"/>
    <w:rsid w:val="006C44ED"/>
    <w:rsid w:val="006C45D7"/>
    <w:rsid w:val="006C4626"/>
    <w:rsid w:val="006C462C"/>
    <w:rsid w:val="006C4894"/>
    <w:rsid w:val="006C4916"/>
    <w:rsid w:val="006C5BF1"/>
    <w:rsid w:val="006C6152"/>
    <w:rsid w:val="006C6244"/>
    <w:rsid w:val="006C6417"/>
    <w:rsid w:val="006C7098"/>
    <w:rsid w:val="006C7540"/>
    <w:rsid w:val="006C7B90"/>
    <w:rsid w:val="006C7EE1"/>
    <w:rsid w:val="006D0003"/>
    <w:rsid w:val="006D0124"/>
    <w:rsid w:val="006D01E3"/>
    <w:rsid w:val="006D06C2"/>
    <w:rsid w:val="006D0DD7"/>
    <w:rsid w:val="006D0E0A"/>
    <w:rsid w:val="006D0F81"/>
    <w:rsid w:val="006D1546"/>
    <w:rsid w:val="006D1597"/>
    <w:rsid w:val="006D17D4"/>
    <w:rsid w:val="006D1E4F"/>
    <w:rsid w:val="006D2424"/>
    <w:rsid w:val="006D288A"/>
    <w:rsid w:val="006D2B3A"/>
    <w:rsid w:val="006D2FA5"/>
    <w:rsid w:val="006D3106"/>
    <w:rsid w:val="006D33ED"/>
    <w:rsid w:val="006D37FB"/>
    <w:rsid w:val="006D3D12"/>
    <w:rsid w:val="006D42EC"/>
    <w:rsid w:val="006D50E7"/>
    <w:rsid w:val="006D5585"/>
    <w:rsid w:val="006D5C36"/>
    <w:rsid w:val="006D5CF2"/>
    <w:rsid w:val="006D66B6"/>
    <w:rsid w:val="006D66DF"/>
    <w:rsid w:val="006D6BA0"/>
    <w:rsid w:val="006D6E4B"/>
    <w:rsid w:val="006D7333"/>
    <w:rsid w:val="006D7ADC"/>
    <w:rsid w:val="006D7EA1"/>
    <w:rsid w:val="006E051E"/>
    <w:rsid w:val="006E0751"/>
    <w:rsid w:val="006E08ED"/>
    <w:rsid w:val="006E1170"/>
    <w:rsid w:val="006E1756"/>
    <w:rsid w:val="006E1E7F"/>
    <w:rsid w:val="006E2B05"/>
    <w:rsid w:val="006E2DB8"/>
    <w:rsid w:val="006E3022"/>
    <w:rsid w:val="006E318F"/>
    <w:rsid w:val="006E47B2"/>
    <w:rsid w:val="006E4C0D"/>
    <w:rsid w:val="006E53A2"/>
    <w:rsid w:val="006E5453"/>
    <w:rsid w:val="006E5613"/>
    <w:rsid w:val="006E5747"/>
    <w:rsid w:val="006E5E7A"/>
    <w:rsid w:val="006E669B"/>
    <w:rsid w:val="006E6E58"/>
    <w:rsid w:val="006E7520"/>
    <w:rsid w:val="006F0189"/>
    <w:rsid w:val="006F021E"/>
    <w:rsid w:val="006F06B0"/>
    <w:rsid w:val="006F0E5F"/>
    <w:rsid w:val="006F10D2"/>
    <w:rsid w:val="006F16FC"/>
    <w:rsid w:val="006F1AC0"/>
    <w:rsid w:val="006F20DE"/>
    <w:rsid w:val="006F21F9"/>
    <w:rsid w:val="006F2444"/>
    <w:rsid w:val="006F287A"/>
    <w:rsid w:val="006F2963"/>
    <w:rsid w:val="006F2C61"/>
    <w:rsid w:val="006F377C"/>
    <w:rsid w:val="006F3969"/>
    <w:rsid w:val="006F39EB"/>
    <w:rsid w:val="006F3EA8"/>
    <w:rsid w:val="006F4028"/>
    <w:rsid w:val="006F43C5"/>
    <w:rsid w:val="006F4904"/>
    <w:rsid w:val="006F4AFE"/>
    <w:rsid w:val="006F53DC"/>
    <w:rsid w:val="006F546F"/>
    <w:rsid w:val="006F5528"/>
    <w:rsid w:val="006F6526"/>
    <w:rsid w:val="006F79B3"/>
    <w:rsid w:val="006F7E40"/>
    <w:rsid w:val="0070004B"/>
    <w:rsid w:val="00700C59"/>
    <w:rsid w:val="00700D0D"/>
    <w:rsid w:val="007010D2"/>
    <w:rsid w:val="007015CF"/>
    <w:rsid w:val="0070164D"/>
    <w:rsid w:val="007019F1"/>
    <w:rsid w:val="00701B74"/>
    <w:rsid w:val="00701B8D"/>
    <w:rsid w:val="00701BDA"/>
    <w:rsid w:val="00701CC9"/>
    <w:rsid w:val="00701D1B"/>
    <w:rsid w:val="00702768"/>
    <w:rsid w:val="00702A16"/>
    <w:rsid w:val="00702D05"/>
    <w:rsid w:val="00702E50"/>
    <w:rsid w:val="00703064"/>
    <w:rsid w:val="007040CA"/>
    <w:rsid w:val="00704808"/>
    <w:rsid w:val="0070522C"/>
    <w:rsid w:val="00705C6E"/>
    <w:rsid w:val="007060E1"/>
    <w:rsid w:val="00706487"/>
    <w:rsid w:val="007070FC"/>
    <w:rsid w:val="00707256"/>
    <w:rsid w:val="0070751F"/>
    <w:rsid w:val="007076C0"/>
    <w:rsid w:val="0070770B"/>
    <w:rsid w:val="00707BA5"/>
    <w:rsid w:val="007106C8"/>
    <w:rsid w:val="00710894"/>
    <w:rsid w:val="00710AB6"/>
    <w:rsid w:val="00710C37"/>
    <w:rsid w:val="007113D5"/>
    <w:rsid w:val="00711A33"/>
    <w:rsid w:val="007125F3"/>
    <w:rsid w:val="00712C6A"/>
    <w:rsid w:val="00712D9F"/>
    <w:rsid w:val="007135CC"/>
    <w:rsid w:val="00713CDE"/>
    <w:rsid w:val="00713F65"/>
    <w:rsid w:val="00714193"/>
    <w:rsid w:val="00714ED2"/>
    <w:rsid w:val="0071546E"/>
    <w:rsid w:val="007157E3"/>
    <w:rsid w:val="00715897"/>
    <w:rsid w:val="00716037"/>
    <w:rsid w:val="007161D5"/>
    <w:rsid w:val="00716209"/>
    <w:rsid w:val="00716556"/>
    <w:rsid w:val="00716830"/>
    <w:rsid w:val="007170FA"/>
    <w:rsid w:val="00717E02"/>
    <w:rsid w:val="00720182"/>
    <w:rsid w:val="00720859"/>
    <w:rsid w:val="00720E69"/>
    <w:rsid w:val="0072150E"/>
    <w:rsid w:val="007215A7"/>
    <w:rsid w:val="0072167C"/>
    <w:rsid w:val="007216AE"/>
    <w:rsid w:val="00721937"/>
    <w:rsid w:val="00721B24"/>
    <w:rsid w:val="0072318B"/>
    <w:rsid w:val="0072319F"/>
    <w:rsid w:val="00723E6C"/>
    <w:rsid w:val="00724144"/>
    <w:rsid w:val="00724CDF"/>
    <w:rsid w:val="007251DC"/>
    <w:rsid w:val="00725E66"/>
    <w:rsid w:val="007262F5"/>
    <w:rsid w:val="007268C0"/>
    <w:rsid w:val="00726C3D"/>
    <w:rsid w:val="00726DA5"/>
    <w:rsid w:val="00726EEA"/>
    <w:rsid w:val="00726FBD"/>
    <w:rsid w:val="007270D2"/>
    <w:rsid w:val="00727153"/>
    <w:rsid w:val="00727779"/>
    <w:rsid w:val="007307FC"/>
    <w:rsid w:val="007311C3"/>
    <w:rsid w:val="007317E9"/>
    <w:rsid w:val="007318C4"/>
    <w:rsid w:val="007319DA"/>
    <w:rsid w:val="00731E25"/>
    <w:rsid w:val="00731E2A"/>
    <w:rsid w:val="0073245A"/>
    <w:rsid w:val="007330AF"/>
    <w:rsid w:val="007334A5"/>
    <w:rsid w:val="00733B2D"/>
    <w:rsid w:val="00733FBD"/>
    <w:rsid w:val="0073402C"/>
    <w:rsid w:val="0073473B"/>
    <w:rsid w:val="00735F92"/>
    <w:rsid w:val="007360B0"/>
    <w:rsid w:val="0073643A"/>
    <w:rsid w:val="0073647C"/>
    <w:rsid w:val="007365E8"/>
    <w:rsid w:val="00736676"/>
    <w:rsid w:val="00736785"/>
    <w:rsid w:val="007367A4"/>
    <w:rsid w:val="00737D9B"/>
    <w:rsid w:val="00737F03"/>
    <w:rsid w:val="007406BD"/>
    <w:rsid w:val="00740805"/>
    <w:rsid w:val="007411F4"/>
    <w:rsid w:val="0074143A"/>
    <w:rsid w:val="00741DF3"/>
    <w:rsid w:val="00741FE8"/>
    <w:rsid w:val="00742204"/>
    <w:rsid w:val="007428BD"/>
    <w:rsid w:val="00742AA6"/>
    <w:rsid w:val="00743675"/>
    <w:rsid w:val="00744B0F"/>
    <w:rsid w:val="0074562B"/>
    <w:rsid w:val="0074585B"/>
    <w:rsid w:val="00745A35"/>
    <w:rsid w:val="007463B3"/>
    <w:rsid w:val="00746494"/>
    <w:rsid w:val="00746B84"/>
    <w:rsid w:val="007470C3"/>
    <w:rsid w:val="0074749F"/>
    <w:rsid w:val="0074773C"/>
    <w:rsid w:val="00747891"/>
    <w:rsid w:val="00750112"/>
    <w:rsid w:val="007503B1"/>
    <w:rsid w:val="00750581"/>
    <w:rsid w:val="0075144D"/>
    <w:rsid w:val="00751606"/>
    <w:rsid w:val="00751632"/>
    <w:rsid w:val="00752911"/>
    <w:rsid w:val="00752A9A"/>
    <w:rsid w:val="00753A96"/>
    <w:rsid w:val="00754147"/>
    <w:rsid w:val="007542C1"/>
    <w:rsid w:val="00754FC5"/>
    <w:rsid w:val="00755168"/>
    <w:rsid w:val="00756159"/>
    <w:rsid w:val="00756CA9"/>
    <w:rsid w:val="00756FF0"/>
    <w:rsid w:val="00757983"/>
    <w:rsid w:val="00757B3D"/>
    <w:rsid w:val="00757C67"/>
    <w:rsid w:val="00757E9F"/>
    <w:rsid w:val="00757FB9"/>
    <w:rsid w:val="0076003F"/>
    <w:rsid w:val="00760041"/>
    <w:rsid w:val="007606E5"/>
    <w:rsid w:val="00760867"/>
    <w:rsid w:val="007613BC"/>
    <w:rsid w:val="00761A06"/>
    <w:rsid w:val="0076229F"/>
    <w:rsid w:val="00762625"/>
    <w:rsid w:val="007626A6"/>
    <w:rsid w:val="0076281E"/>
    <w:rsid w:val="007628B2"/>
    <w:rsid w:val="0076295C"/>
    <w:rsid w:val="00762E71"/>
    <w:rsid w:val="007637FA"/>
    <w:rsid w:val="00763C1D"/>
    <w:rsid w:val="00763DA4"/>
    <w:rsid w:val="00763DBA"/>
    <w:rsid w:val="0076406E"/>
    <w:rsid w:val="0076466F"/>
    <w:rsid w:val="007646F6"/>
    <w:rsid w:val="00764B33"/>
    <w:rsid w:val="007650D0"/>
    <w:rsid w:val="007651CE"/>
    <w:rsid w:val="007654C1"/>
    <w:rsid w:val="00765740"/>
    <w:rsid w:val="00765930"/>
    <w:rsid w:val="00765F0F"/>
    <w:rsid w:val="007660C0"/>
    <w:rsid w:val="00766721"/>
    <w:rsid w:val="00766962"/>
    <w:rsid w:val="00766B50"/>
    <w:rsid w:val="0076749B"/>
    <w:rsid w:val="007678CA"/>
    <w:rsid w:val="00767A0D"/>
    <w:rsid w:val="007706AB"/>
    <w:rsid w:val="00770E4C"/>
    <w:rsid w:val="00770E80"/>
    <w:rsid w:val="007715A3"/>
    <w:rsid w:val="00771B1B"/>
    <w:rsid w:val="007724A7"/>
    <w:rsid w:val="00772BD0"/>
    <w:rsid w:val="007732FC"/>
    <w:rsid w:val="007733DA"/>
    <w:rsid w:val="00773B13"/>
    <w:rsid w:val="00773C85"/>
    <w:rsid w:val="00773F02"/>
    <w:rsid w:val="007742DF"/>
    <w:rsid w:val="00774C0C"/>
    <w:rsid w:val="00774D23"/>
    <w:rsid w:val="00775423"/>
    <w:rsid w:val="007757F8"/>
    <w:rsid w:val="0077583C"/>
    <w:rsid w:val="00776979"/>
    <w:rsid w:val="00776AAC"/>
    <w:rsid w:val="00777005"/>
    <w:rsid w:val="007776AC"/>
    <w:rsid w:val="007777FC"/>
    <w:rsid w:val="0078022A"/>
    <w:rsid w:val="00780881"/>
    <w:rsid w:val="00780FFC"/>
    <w:rsid w:val="00781502"/>
    <w:rsid w:val="007817CB"/>
    <w:rsid w:val="00781CEC"/>
    <w:rsid w:val="00781DDC"/>
    <w:rsid w:val="00782109"/>
    <w:rsid w:val="00782C21"/>
    <w:rsid w:val="00782FFD"/>
    <w:rsid w:val="007834D1"/>
    <w:rsid w:val="0078353D"/>
    <w:rsid w:val="00783BF9"/>
    <w:rsid w:val="00783D42"/>
    <w:rsid w:val="00783DA4"/>
    <w:rsid w:val="00783F3E"/>
    <w:rsid w:val="007841F7"/>
    <w:rsid w:val="007847FE"/>
    <w:rsid w:val="00784DC4"/>
    <w:rsid w:val="0078535B"/>
    <w:rsid w:val="00785866"/>
    <w:rsid w:val="00785B4B"/>
    <w:rsid w:val="00785EED"/>
    <w:rsid w:val="00785F47"/>
    <w:rsid w:val="007867FF"/>
    <w:rsid w:val="00786A22"/>
    <w:rsid w:val="00786F84"/>
    <w:rsid w:val="00786FD2"/>
    <w:rsid w:val="00787650"/>
    <w:rsid w:val="00787A70"/>
    <w:rsid w:val="00787EE3"/>
    <w:rsid w:val="007916E3"/>
    <w:rsid w:val="00791895"/>
    <w:rsid w:val="00791C09"/>
    <w:rsid w:val="00792341"/>
    <w:rsid w:val="00792442"/>
    <w:rsid w:val="00793566"/>
    <w:rsid w:val="00794170"/>
    <w:rsid w:val="007949A9"/>
    <w:rsid w:val="00794A00"/>
    <w:rsid w:val="00794BE6"/>
    <w:rsid w:val="00795014"/>
    <w:rsid w:val="00795220"/>
    <w:rsid w:val="007954FD"/>
    <w:rsid w:val="007960FC"/>
    <w:rsid w:val="00796B03"/>
    <w:rsid w:val="00796EA1"/>
    <w:rsid w:val="0079705E"/>
    <w:rsid w:val="00797146"/>
    <w:rsid w:val="007971EC"/>
    <w:rsid w:val="0079758D"/>
    <w:rsid w:val="00797CF9"/>
    <w:rsid w:val="007A036A"/>
    <w:rsid w:val="007A04B0"/>
    <w:rsid w:val="007A15F7"/>
    <w:rsid w:val="007A188B"/>
    <w:rsid w:val="007A18F6"/>
    <w:rsid w:val="007A1F6F"/>
    <w:rsid w:val="007A2196"/>
    <w:rsid w:val="007A2C0A"/>
    <w:rsid w:val="007A2DC4"/>
    <w:rsid w:val="007A3D9B"/>
    <w:rsid w:val="007A3E3C"/>
    <w:rsid w:val="007A3EE8"/>
    <w:rsid w:val="007A41A2"/>
    <w:rsid w:val="007A4274"/>
    <w:rsid w:val="007A486B"/>
    <w:rsid w:val="007A4AA9"/>
    <w:rsid w:val="007A4ED2"/>
    <w:rsid w:val="007A5471"/>
    <w:rsid w:val="007A55CF"/>
    <w:rsid w:val="007A583F"/>
    <w:rsid w:val="007A595F"/>
    <w:rsid w:val="007A5CE2"/>
    <w:rsid w:val="007A5D73"/>
    <w:rsid w:val="007A6D76"/>
    <w:rsid w:val="007A71B3"/>
    <w:rsid w:val="007A764A"/>
    <w:rsid w:val="007B0127"/>
    <w:rsid w:val="007B0E1E"/>
    <w:rsid w:val="007B106C"/>
    <w:rsid w:val="007B1124"/>
    <w:rsid w:val="007B1164"/>
    <w:rsid w:val="007B11DA"/>
    <w:rsid w:val="007B1282"/>
    <w:rsid w:val="007B13AD"/>
    <w:rsid w:val="007B1E2D"/>
    <w:rsid w:val="007B1FEA"/>
    <w:rsid w:val="007B21F5"/>
    <w:rsid w:val="007B269C"/>
    <w:rsid w:val="007B2825"/>
    <w:rsid w:val="007B3F51"/>
    <w:rsid w:val="007B44A9"/>
    <w:rsid w:val="007B461E"/>
    <w:rsid w:val="007B48FB"/>
    <w:rsid w:val="007B5D1C"/>
    <w:rsid w:val="007B5DDB"/>
    <w:rsid w:val="007B5F1A"/>
    <w:rsid w:val="007B6807"/>
    <w:rsid w:val="007B6C09"/>
    <w:rsid w:val="007B744C"/>
    <w:rsid w:val="007B7702"/>
    <w:rsid w:val="007B7B20"/>
    <w:rsid w:val="007C01DE"/>
    <w:rsid w:val="007C02F5"/>
    <w:rsid w:val="007C0DE2"/>
    <w:rsid w:val="007C106F"/>
    <w:rsid w:val="007C1DD8"/>
    <w:rsid w:val="007C2517"/>
    <w:rsid w:val="007C2528"/>
    <w:rsid w:val="007C2C1D"/>
    <w:rsid w:val="007C30E2"/>
    <w:rsid w:val="007C38E7"/>
    <w:rsid w:val="007C40B9"/>
    <w:rsid w:val="007C437E"/>
    <w:rsid w:val="007C45D0"/>
    <w:rsid w:val="007C5917"/>
    <w:rsid w:val="007C5E25"/>
    <w:rsid w:val="007C6192"/>
    <w:rsid w:val="007C6DD9"/>
    <w:rsid w:val="007C6FDC"/>
    <w:rsid w:val="007C7036"/>
    <w:rsid w:val="007C7B77"/>
    <w:rsid w:val="007C7DCE"/>
    <w:rsid w:val="007C7F71"/>
    <w:rsid w:val="007D0492"/>
    <w:rsid w:val="007D088A"/>
    <w:rsid w:val="007D08F8"/>
    <w:rsid w:val="007D0E4E"/>
    <w:rsid w:val="007D10DF"/>
    <w:rsid w:val="007D18B1"/>
    <w:rsid w:val="007D1A7B"/>
    <w:rsid w:val="007D2D02"/>
    <w:rsid w:val="007D33DE"/>
    <w:rsid w:val="007D3AFD"/>
    <w:rsid w:val="007D3E32"/>
    <w:rsid w:val="007D4027"/>
    <w:rsid w:val="007D439E"/>
    <w:rsid w:val="007D4BDD"/>
    <w:rsid w:val="007D521D"/>
    <w:rsid w:val="007D5E18"/>
    <w:rsid w:val="007D6210"/>
    <w:rsid w:val="007D63FC"/>
    <w:rsid w:val="007D6D84"/>
    <w:rsid w:val="007D7A71"/>
    <w:rsid w:val="007E000F"/>
    <w:rsid w:val="007E0070"/>
    <w:rsid w:val="007E1829"/>
    <w:rsid w:val="007E1BF8"/>
    <w:rsid w:val="007E203C"/>
    <w:rsid w:val="007E21FC"/>
    <w:rsid w:val="007E250D"/>
    <w:rsid w:val="007E3666"/>
    <w:rsid w:val="007E37A0"/>
    <w:rsid w:val="007E40C9"/>
    <w:rsid w:val="007E4335"/>
    <w:rsid w:val="007E43AD"/>
    <w:rsid w:val="007E54A2"/>
    <w:rsid w:val="007E5E80"/>
    <w:rsid w:val="007E5EE6"/>
    <w:rsid w:val="007E679B"/>
    <w:rsid w:val="007E682D"/>
    <w:rsid w:val="007F0ADF"/>
    <w:rsid w:val="007F12F6"/>
    <w:rsid w:val="007F1CE5"/>
    <w:rsid w:val="007F260A"/>
    <w:rsid w:val="007F344D"/>
    <w:rsid w:val="007F368D"/>
    <w:rsid w:val="007F372B"/>
    <w:rsid w:val="007F422E"/>
    <w:rsid w:val="007F47D3"/>
    <w:rsid w:val="007F51D8"/>
    <w:rsid w:val="007F5475"/>
    <w:rsid w:val="007F57AD"/>
    <w:rsid w:val="007F5AB4"/>
    <w:rsid w:val="007F5F61"/>
    <w:rsid w:val="007F6AE9"/>
    <w:rsid w:val="007F6BE3"/>
    <w:rsid w:val="007F737C"/>
    <w:rsid w:val="007F77C7"/>
    <w:rsid w:val="007F7B02"/>
    <w:rsid w:val="007F7ECE"/>
    <w:rsid w:val="008002DD"/>
    <w:rsid w:val="00800C81"/>
    <w:rsid w:val="00801017"/>
    <w:rsid w:val="00801542"/>
    <w:rsid w:val="008017FB"/>
    <w:rsid w:val="00801F58"/>
    <w:rsid w:val="00802064"/>
    <w:rsid w:val="0080216B"/>
    <w:rsid w:val="00802C1F"/>
    <w:rsid w:val="00802C7A"/>
    <w:rsid w:val="00802E38"/>
    <w:rsid w:val="00802F9D"/>
    <w:rsid w:val="00803248"/>
    <w:rsid w:val="00803C9B"/>
    <w:rsid w:val="00803F27"/>
    <w:rsid w:val="00803FB8"/>
    <w:rsid w:val="008044CD"/>
    <w:rsid w:val="00804952"/>
    <w:rsid w:val="00805398"/>
    <w:rsid w:val="00805406"/>
    <w:rsid w:val="0080552C"/>
    <w:rsid w:val="00805674"/>
    <w:rsid w:val="0080599E"/>
    <w:rsid w:val="008061AB"/>
    <w:rsid w:val="00806369"/>
    <w:rsid w:val="008064A7"/>
    <w:rsid w:val="008067CA"/>
    <w:rsid w:val="00806C53"/>
    <w:rsid w:val="00807A23"/>
    <w:rsid w:val="00807AAA"/>
    <w:rsid w:val="00807B87"/>
    <w:rsid w:val="00810602"/>
    <w:rsid w:val="00810A23"/>
    <w:rsid w:val="00811224"/>
    <w:rsid w:val="00811472"/>
    <w:rsid w:val="008114A1"/>
    <w:rsid w:val="0081158B"/>
    <w:rsid w:val="00812436"/>
    <w:rsid w:val="00814688"/>
    <w:rsid w:val="00816DE5"/>
    <w:rsid w:val="0081745A"/>
    <w:rsid w:val="008175BD"/>
    <w:rsid w:val="00817A30"/>
    <w:rsid w:val="00817AE7"/>
    <w:rsid w:val="00817BED"/>
    <w:rsid w:val="008200E7"/>
    <w:rsid w:val="00820802"/>
    <w:rsid w:val="00821686"/>
    <w:rsid w:val="008219DC"/>
    <w:rsid w:val="0082237D"/>
    <w:rsid w:val="00822C68"/>
    <w:rsid w:val="0082314C"/>
    <w:rsid w:val="00823409"/>
    <w:rsid w:val="00823415"/>
    <w:rsid w:val="00823D9A"/>
    <w:rsid w:val="00823E43"/>
    <w:rsid w:val="00823F2C"/>
    <w:rsid w:val="00824249"/>
    <w:rsid w:val="00824459"/>
    <w:rsid w:val="0082488E"/>
    <w:rsid w:val="0082494D"/>
    <w:rsid w:val="00824BA1"/>
    <w:rsid w:val="0082500A"/>
    <w:rsid w:val="0082527A"/>
    <w:rsid w:val="00825366"/>
    <w:rsid w:val="00825873"/>
    <w:rsid w:val="00825C62"/>
    <w:rsid w:val="008261AA"/>
    <w:rsid w:val="00826256"/>
    <w:rsid w:val="00826AD0"/>
    <w:rsid w:val="00826B67"/>
    <w:rsid w:val="00826BF1"/>
    <w:rsid w:val="00826DE6"/>
    <w:rsid w:val="008270CA"/>
    <w:rsid w:val="00827597"/>
    <w:rsid w:val="0082768A"/>
    <w:rsid w:val="008278DE"/>
    <w:rsid w:val="00827CDC"/>
    <w:rsid w:val="00830488"/>
    <w:rsid w:val="00830A5F"/>
    <w:rsid w:val="00830EF3"/>
    <w:rsid w:val="008311E3"/>
    <w:rsid w:val="008318DF"/>
    <w:rsid w:val="008319A4"/>
    <w:rsid w:val="00831A0C"/>
    <w:rsid w:val="00831C96"/>
    <w:rsid w:val="00831F2E"/>
    <w:rsid w:val="0083203F"/>
    <w:rsid w:val="00832EA3"/>
    <w:rsid w:val="00832EDB"/>
    <w:rsid w:val="00833B78"/>
    <w:rsid w:val="00834890"/>
    <w:rsid w:val="00834DD5"/>
    <w:rsid w:val="008355A4"/>
    <w:rsid w:val="0083675F"/>
    <w:rsid w:val="00836B6A"/>
    <w:rsid w:val="00836D96"/>
    <w:rsid w:val="008374B5"/>
    <w:rsid w:val="00837527"/>
    <w:rsid w:val="0083754C"/>
    <w:rsid w:val="00837F4C"/>
    <w:rsid w:val="00840226"/>
    <w:rsid w:val="00840369"/>
    <w:rsid w:val="0084046B"/>
    <w:rsid w:val="008405FE"/>
    <w:rsid w:val="00840878"/>
    <w:rsid w:val="008408C9"/>
    <w:rsid w:val="00841618"/>
    <w:rsid w:val="00841709"/>
    <w:rsid w:val="00842E12"/>
    <w:rsid w:val="008435B1"/>
    <w:rsid w:val="0084380C"/>
    <w:rsid w:val="008439C1"/>
    <w:rsid w:val="00843F9D"/>
    <w:rsid w:val="00843FAC"/>
    <w:rsid w:val="00844082"/>
    <w:rsid w:val="00844179"/>
    <w:rsid w:val="008444E1"/>
    <w:rsid w:val="00844FE8"/>
    <w:rsid w:val="0084511C"/>
    <w:rsid w:val="00845581"/>
    <w:rsid w:val="008457D7"/>
    <w:rsid w:val="008458F3"/>
    <w:rsid w:val="00845C92"/>
    <w:rsid w:val="00845DA0"/>
    <w:rsid w:val="008463BE"/>
    <w:rsid w:val="00846450"/>
    <w:rsid w:val="00846537"/>
    <w:rsid w:val="008472FE"/>
    <w:rsid w:val="008475FE"/>
    <w:rsid w:val="008478C5"/>
    <w:rsid w:val="00847A2A"/>
    <w:rsid w:val="00847C5C"/>
    <w:rsid w:val="00847D32"/>
    <w:rsid w:val="00850255"/>
    <w:rsid w:val="0085089D"/>
    <w:rsid w:val="00851681"/>
    <w:rsid w:val="0085187B"/>
    <w:rsid w:val="00851B91"/>
    <w:rsid w:val="00851EDA"/>
    <w:rsid w:val="0085206B"/>
    <w:rsid w:val="0085220C"/>
    <w:rsid w:val="008542F4"/>
    <w:rsid w:val="008543E1"/>
    <w:rsid w:val="00854AF2"/>
    <w:rsid w:val="00855382"/>
    <w:rsid w:val="0085567A"/>
    <w:rsid w:val="00855A0E"/>
    <w:rsid w:val="008560BA"/>
    <w:rsid w:val="008563C1"/>
    <w:rsid w:val="008567AF"/>
    <w:rsid w:val="0085680A"/>
    <w:rsid w:val="00857327"/>
    <w:rsid w:val="00857A0F"/>
    <w:rsid w:val="00857BF5"/>
    <w:rsid w:val="00857E65"/>
    <w:rsid w:val="00860DB1"/>
    <w:rsid w:val="008616F2"/>
    <w:rsid w:val="0086192E"/>
    <w:rsid w:val="008619C2"/>
    <w:rsid w:val="00862054"/>
    <w:rsid w:val="008625D7"/>
    <w:rsid w:val="0086295B"/>
    <w:rsid w:val="00862A52"/>
    <w:rsid w:val="0086386F"/>
    <w:rsid w:val="00864081"/>
    <w:rsid w:val="008643AD"/>
    <w:rsid w:val="0086477D"/>
    <w:rsid w:val="00865564"/>
    <w:rsid w:val="008658F3"/>
    <w:rsid w:val="00865BC5"/>
    <w:rsid w:val="00865ED1"/>
    <w:rsid w:val="00866106"/>
    <w:rsid w:val="00866D98"/>
    <w:rsid w:val="0086783F"/>
    <w:rsid w:val="00867B75"/>
    <w:rsid w:val="00867FDB"/>
    <w:rsid w:val="008701D1"/>
    <w:rsid w:val="00870B01"/>
    <w:rsid w:val="008714C1"/>
    <w:rsid w:val="00871FA6"/>
    <w:rsid w:val="00872AA9"/>
    <w:rsid w:val="00872B9A"/>
    <w:rsid w:val="00873000"/>
    <w:rsid w:val="00873077"/>
    <w:rsid w:val="0087358C"/>
    <w:rsid w:val="0087364C"/>
    <w:rsid w:val="00874240"/>
    <w:rsid w:val="008746D9"/>
    <w:rsid w:val="00874C90"/>
    <w:rsid w:val="00875016"/>
    <w:rsid w:val="0087542F"/>
    <w:rsid w:val="00875F39"/>
    <w:rsid w:val="0087630C"/>
    <w:rsid w:val="00876CCA"/>
    <w:rsid w:val="00877F94"/>
    <w:rsid w:val="00880225"/>
    <w:rsid w:val="008808DE"/>
    <w:rsid w:val="00880CAA"/>
    <w:rsid w:val="008811ED"/>
    <w:rsid w:val="00882BE7"/>
    <w:rsid w:val="008831BA"/>
    <w:rsid w:val="0088385C"/>
    <w:rsid w:val="00883944"/>
    <w:rsid w:val="00884084"/>
    <w:rsid w:val="008841E4"/>
    <w:rsid w:val="00884705"/>
    <w:rsid w:val="0088561A"/>
    <w:rsid w:val="008861E2"/>
    <w:rsid w:val="00886394"/>
    <w:rsid w:val="008866FA"/>
    <w:rsid w:val="00886914"/>
    <w:rsid w:val="00886CA9"/>
    <w:rsid w:val="00886E5F"/>
    <w:rsid w:val="008879C1"/>
    <w:rsid w:val="00887D99"/>
    <w:rsid w:val="00890210"/>
    <w:rsid w:val="00890538"/>
    <w:rsid w:val="008905E5"/>
    <w:rsid w:val="008906DB"/>
    <w:rsid w:val="0089096B"/>
    <w:rsid w:val="00890A12"/>
    <w:rsid w:val="00890FFC"/>
    <w:rsid w:val="00891BAA"/>
    <w:rsid w:val="0089226B"/>
    <w:rsid w:val="00892AF5"/>
    <w:rsid w:val="00892CD5"/>
    <w:rsid w:val="00893370"/>
    <w:rsid w:val="00894729"/>
    <w:rsid w:val="00894CCE"/>
    <w:rsid w:val="00894EDE"/>
    <w:rsid w:val="00895528"/>
    <w:rsid w:val="008957D1"/>
    <w:rsid w:val="00895B1C"/>
    <w:rsid w:val="00895D10"/>
    <w:rsid w:val="00896742"/>
    <w:rsid w:val="00897196"/>
    <w:rsid w:val="008979A5"/>
    <w:rsid w:val="008A002C"/>
    <w:rsid w:val="008A02E4"/>
    <w:rsid w:val="008A0928"/>
    <w:rsid w:val="008A0A20"/>
    <w:rsid w:val="008A22E3"/>
    <w:rsid w:val="008A2551"/>
    <w:rsid w:val="008A2C58"/>
    <w:rsid w:val="008A33F9"/>
    <w:rsid w:val="008A59AF"/>
    <w:rsid w:val="008A5B9D"/>
    <w:rsid w:val="008A5C0D"/>
    <w:rsid w:val="008A5F37"/>
    <w:rsid w:val="008A6D06"/>
    <w:rsid w:val="008A6ECC"/>
    <w:rsid w:val="008A77B3"/>
    <w:rsid w:val="008A7E54"/>
    <w:rsid w:val="008B03B4"/>
    <w:rsid w:val="008B12F6"/>
    <w:rsid w:val="008B1E2E"/>
    <w:rsid w:val="008B2795"/>
    <w:rsid w:val="008B2FB9"/>
    <w:rsid w:val="008B3038"/>
    <w:rsid w:val="008B34E0"/>
    <w:rsid w:val="008B44EF"/>
    <w:rsid w:val="008B46CC"/>
    <w:rsid w:val="008B46DF"/>
    <w:rsid w:val="008B4C08"/>
    <w:rsid w:val="008B5260"/>
    <w:rsid w:val="008B5D56"/>
    <w:rsid w:val="008B6204"/>
    <w:rsid w:val="008B62BD"/>
    <w:rsid w:val="008B6ADE"/>
    <w:rsid w:val="008B6DA4"/>
    <w:rsid w:val="008B7265"/>
    <w:rsid w:val="008B7345"/>
    <w:rsid w:val="008B7390"/>
    <w:rsid w:val="008B776D"/>
    <w:rsid w:val="008B7A06"/>
    <w:rsid w:val="008B7AC8"/>
    <w:rsid w:val="008C00A8"/>
    <w:rsid w:val="008C098B"/>
    <w:rsid w:val="008C0A37"/>
    <w:rsid w:val="008C113C"/>
    <w:rsid w:val="008C15CA"/>
    <w:rsid w:val="008C1842"/>
    <w:rsid w:val="008C1BC7"/>
    <w:rsid w:val="008C262C"/>
    <w:rsid w:val="008C26A9"/>
    <w:rsid w:val="008C3060"/>
    <w:rsid w:val="008C34C3"/>
    <w:rsid w:val="008C353D"/>
    <w:rsid w:val="008C397E"/>
    <w:rsid w:val="008C3AEE"/>
    <w:rsid w:val="008C3C40"/>
    <w:rsid w:val="008C3C6A"/>
    <w:rsid w:val="008C3E8C"/>
    <w:rsid w:val="008C47E0"/>
    <w:rsid w:val="008C4F17"/>
    <w:rsid w:val="008C5284"/>
    <w:rsid w:val="008C5586"/>
    <w:rsid w:val="008C5B06"/>
    <w:rsid w:val="008C5CE1"/>
    <w:rsid w:val="008C5F59"/>
    <w:rsid w:val="008C60DF"/>
    <w:rsid w:val="008C6A80"/>
    <w:rsid w:val="008C6B05"/>
    <w:rsid w:val="008C760A"/>
    <w:rsid w:val="008D01D3"/>
    <w:rsid w:val="008D0268"/>
    <w:rsid w:val="008D06A0"/>
    <w:rsid w:val="008D139E"/>
    <w:rsid w:val="008D1EA8"/>
    <w:rsid w:val="008D26B3"/>
    <w:rsid w:val="008D2A70"/>
    <w:rsid w:val="008D33F7"/>
    <w:rsid w:val="008D4106"/>
    <w:rsid w:val="008D5576"/>
    <w:rsid w:val="008D5EAD"/>
    <w:rsid w:val="008D5F79"/>
    <w:rsid w:val="008D60A3"/>
    <w:rsid w:val="008D61F9"/>
    <w:rsid w:val="008D6AC0"/>
    <w:rsid w:val="008D6F49"/>
    <w:rsid w:val="008D6F4B"/>
    <w:rsid w:val="008D7A6E"/>
    <w:rsid w:val="008D7B3B"/>
    <w:rsid w:val="008E04F6"/>
    <w:rsid w:val="008E0BC9"/>
    <w:rsid w:val="008E159C"/>
    <w:rsid w:val="008E17D7"/>
    <w:rsid w:val="008E210A"/>
    <w:rsid w:val="008E2543"/>
    <w:rsid w:val="008E258B"/>
    <w:rsid w:val="008E25C8"/>
    <w:rsid w:val="008E2692"/>
    <w:rsid w:val="008E2D88"/>
    <w:rsid w:val="008E2EF8"/>
    <w:rsid w:val="008E3F6D"/>
    <w:rsid w:val="008E4410"/>
    <w:rsid w:val="008E50DB"/>
    <w:rsid w:val="008E5975"/>
    <w:rsid w:val="008E6398"/>
    <w:rsid w:val="008E6D35"/>
    <w:rsid w:val="008E70D2"/>
    <w:rsid w:val="008E74D3"/>
    <w:rsid w:val="008E75F3"/>
    <w:rsid w:val="008E7D7D"/>
    <w:rsid w:val="008F033F"/>
    <w:rsid w:val="008F03D8"/>
    <w:rsid w:val="008F07D8"/>
    <w:rsid w:val="008F0CC8"/>
    <w:rsid w:val="008F12E2"/>
    <w:rsid w:val="008F1559"/>
    <w:rsid w:val="008F1749"/>
    <w:rsid w:val="008F266F"/>
    <w:rsid w:val="008F2759"/>
    <w:rsid w:val="008F2EDD"/>
    <w:rsid w:val="008F33E6"/>
    <w:rsid w:val="008F3A5E"/>
    <w:rsid w:val="008F3CDB"/>
    <w:rsid w:val="008F3F93"/>
    <w:rsid w:val="008F40C9"/>
    <w:rsid w:val="008F454E"/>
    <w:rsid w:val="008F4639"/>
    <w:rsid w:val="008F473F"/>
    <w:rsid w:val="008F4BF8"/>
    <w:rsid w:val="008F524C"/>
    <w:rsid w:val="008F5591"/>
    <w:rsid w:val="008F5BFC"/>
    <w:rsid w:val="008F5C7E"/>
    <w:rsid w:val="008F604C"/>
    <w:rsid w:val="008F67CC"/>
    <w:rsid w:val="008F6E38"/>
    <w:rsid w:val="008F7167"/>
    <w:rsid w:val="008F776A"/>
    <w:rsid w:val="008F7A3E"/>
    <w:rsid w:val="008F7C19"/>
    <w:rsid w:val="00900532"/>
    <w:rsid w:val="0090075B"/>
    <w:rsid w:val="009007E8"/>
    <w:rsid w:val="00900956"/>
    <w:rsid w:val="00900EB7"/>
    <w:rsid w:val="00900F36"/>
    <w:rsid w:val="00901403"/>
    <w:rsid w:val="009026BF"/>
    <w:rsid w:val="009029EA"/>
    <w:rsid w:val="00902BA4"/>
    <w:rsid w:val="009035DD"/>
    <w:rsid w:val="00903963"/>
    <w:rsid w:val="00903FAB"/>
    <w:rsid w:val="00904708"/>
    <w:rsid w:val="009048DD"/>
    <w:rsid w:val="0090624C"/>
    <w:rsid w:val="009064CE"/>
    <w:rsid w:val="009069BC"/>
    <w:rsid w:val="00907974"/>
    <w:rsid w:val="00910954"/>
    <w:rsid w:val="00910C2B"/>
    <w:rsid w:val="00911456"/>
    <w:rsid w:val="0091184D"/>
    <w:rsid w:val="00911D74"/>
    <w:rsid w:val="00911FB9"/>
    <w:rsid w:val="009128A9"/>
    <w:rsid w:val="00912EE8"/>
    <w:rsid w:val="009134D6"/>
    <w:rsid w:val="009135BB"/>
    <w:rsid w:val="00914619"/>
    <w:rsid w:val="00914EF8"/>
    <w:rsid w:val="009150CE"/>
    <w:rsid w:val="00915603"/>
    <w:rsid w:val="00915B24"/>
    <w:rsid w:val="009162B5"/>
    <w:rsid w:val="00916699"/>
    <w:rsid w:val="00916D04"/>
    <w:rsid w:val="00917649"/>
    <w:rsid w:val="00917A45"/>
    <w:rsid w:val="00917BE0"/>
    <w:rsid w:val="00917EE8"/>
    <w:rsid w:val="00920382"/>
    <w:rsid w:val="00920699"/>
    <w:rsid w:val="00920943"/>
    <w:rsid w:val="00920B9B"/>
    <w:rsid w:val="009215B8"/>
    <w:rsid w:val="00921674"/>
    <w:rsid w:val="009220AD"/>
    <w:rsid w:val="0092254C"/>
    <w:rsid w:val="00922612"/>
    <w:rsid w:val="00922AE5"/>
    <w:rsid w:val="00922FF3"/>
    <w:rsid w:val="00923E00"/>
    <w:rsid w:val="00923E9C"/>
    <w:rsid w:val="00924470"/>
    <w:rsid w:val="00924E6B"/>
    <w:rsid w:val="00924EF9"/>
    <w:rsid w:val="00925515"/>
    <w:rsid w:val="009258EE"/>
    <w:rsid w:val="00925998"/>
    <w:rsid w:val="00925A81"/>
    <w:rsid w:val="00925B20"/>
    <w:rsid w:val="00925C18"/>
    <w:rsid w:val="00925F91"/>
    <w:rsid w:val="009260D8"/>
    <w:rsid w:val="0092657F"/>
    <w:rsid w:val="009267C2"/>
    <w:rsid w:val="00926947"/>
    <w:rsid w:val="009275C8"/>
    <w:rsid w:val="00930192"/>
    <w:rsid w:val="00930397"/>
    <w:rsid w:val="009307F6"/>
    <w:rsid w:val="00931239"/>
    <w:rsid w:val="00931357"/>
    <w:rsid w:val="00931365"/>
    <w:rsid w:val="00931734"/>
    <w:rsid w:val="00931808"/>
    <w:rsid w:val="009323F7"/>
    <w:rsid w:val="00932483"/>
    <w:rsid w:val="009327CF"/>
    <w:rsid w:val="009333E2"/>
    <w:rsid w:val="00934125"/>
    <w:rsid w:val="0093528D"/>
    <w:rsid w:val="00935C5C"/>
    <w:rsid w:val="00935CE1"/>
    <w:rsid w:val="0093667B"/>
    <w:rsid w:val="00936CFF"/>
    <w:rsid w:val="00937C79"/>
    <w:rsid w:val="00940444"/>
    <w:rsid w:val="009404BB"/>
    <w:rsid w:val="00940F50"/>
    <w:rsid w:val="009420A3"/>
    <w:rsid w:val="00942CA7"/>
    <w:rsid w:val="00942E75"/>
    <w:rsid w:val="00943992"/>
    <w:rsid w:val="00943994"/>
    <w:rsid w:val="00943DB0"/>
    <w:rsid w:val="00944107"/>
    <w:rsid w:val="00944B45"/>
    <w:rsid w:val="00944C6B"/>
    <w:rsid w:val="00945895"/>
    <w:rsid w:val="00946410"/>
    <w:rsid w:val="00946535"/>
    <w:rsid w:val="0094663C"/>
    <w:rsid w:val="00946F0A"/>
    <w:rsid w:val="00947621"/>
    <w:rsid w:val="00947965"/>
    <w:rsid w:val="00947BB5"/>
    <w:rsid w:val="00947BF2"/>
    <w:rsid w:val="0095001A"/>
    <w:rsid w:val="009506C1"/>
    <w:rsid w:val="0095082A"/>
    <w:rsid w:val="00950E12"/>
    <w:rsid w:val="00951F4D"/>
    <w:rsid w:val="00952D34"/>
    <w:rsid w:val="00952E8B"/>
    <w:rsid w:val="00952F42"/>
    <w:rsid w:val="009535F2"/>
    <w:rsid w:val="0095373E"/>
    <w:rsid w:val="00953CAB"/>
    <w:rsid w:val="00953DEF"/>
    <w:rsid w:val="00954689"/>
    <w:rsid w:val="00954EB5"/>
    <w:rsid w:val="00955B6B"/>
    <w:rsid w:val="00955BB5"/>
    <w:rsid w:val="00956C54"/>
    <w:rsid w:val="00956E57"/>
    <w:rsid w:val="00956FB6"/>
    <w:rsid w:val="00957194"/>
    <w:rsid w:val="00957508"/>
    <w:rsid w:val="0095793F"/>
    <w:rsid w:val="00957A93"/>
    <w:rsid w:val="00960CDD"/>
    <w:rsid w:val="009616F9"/>
    <w:rsid w:val="00961DC0"/>
    <w:rsid w:val="00961F98"/>
    <w:rsid w:val="00962168"/>
    <w:rsid w:val="00962D95"/>
    <w:rsid w:val="00962F83"/>
    <w:rsid w:val="009630EC"/>
    <w:rsid w:val="00963295"/>
    <w:rsid w:val="00963910"/>
    <w:rsid w:val="0096393E"/>
    <w:rsid w:val="009642DE"/>
    <w:rsid w:val="009644F2"/>
    <w:rsid w:val="0096459D"/>
    <w:rsid w:val="00964B69"/>
    <w:rsid w:val="00964EEA"/>
    <w:rsid w:val="00965343"/>
    <w:rsid w:val="009658ED"/>
    <w:rsid w:val="009660AF"/>
    <w:rsid w:val="00966428"/>
    <w:rsid w:val="009664D6"/>
    <w:rsid w:val="009665F9"/>
    <w:rsid w:val="0096720C"/>
    <w:rsid w:val="009672DF"/>
    <w:rsid w:val="0096758A"/>
    <w:rsid w:val="00967DE3"/>
    <w:rsid w:val="00967E5B"/>
    <w:rsid w:val="00967F0E"/>
    <w:rsid w:val="009707F3"/>
    <w:rsid w:val="00970DDA"/>
    <w:rsid w:val="00970ECD"/>
    <w:rsid w:val="0097136B"/>
    <w:rsid w:val="00971418"/>
    <w:rsid w:val="00971A82"/>
    <w:rsid w:val="0097214C"/>
    <w:rsid w:val="00972576"/>
    <w:rsid w:val="009725E4"/>
    <w:rsid w:val="00972907"/>
    <w:rsid w:val="009729A3"/>
    <w:rsid w:val="00972C72"/>
    <w:rsid w:val="009731E2"/>
    <w:rsid w:val="009733D9"/>
    <w:rsid w:val="009733F4"/>
    <w:rsid w:val="00973AA8"/>
    <w:rsid w:val="00974319"/>
    <w:rsid w:val="009744BF"/>
    <w:rsid w:val="009749BB"/>
    <w:rsid w:val="00974D93"/>
    <w:rsid w:val="00974DB7"/>
    <w:rsid w:val="00975408"/>
    <w:rsid w:val="00980D37"/>
    <w:rsid w:val="0098121D"/>
    <w:rsid w:val="00981A08"/>
    <w:rsid w:val="00981F6A"/>
    <w:rsid w:val="00983329"/>
    <w:rsid w:val="00983747"/>
    <w:rsid w:val="0098386D"/>
    <w:rsid w:val="00983BC7"/>
    <w:rsid w:val="00983DEA"/>
    <w:rsid w:val="00983EA3"/>
    <w:rsid w:val="00984585"/>
    <w:rsid w:val="00984F31"/>
    <w:rsid w:val="0098585F"/>
    <w:rsid w:val="009859E6"/>
    <w:rsid w:val="00985A13"/>
    <w:rsid w:val="00986231"/>
    <w:rsid w:val="00986255"/>
    <w:rsid w:val="009869D3"/>
    <w:rsid w:val="0098775B"/>
    <w:rsid w:val="00987F32"/>
    <w:rsid w:val="009901DB"/>
    <w:rsid w:val="0099033C"/>
    <w:rsid w:val="00990C47"/>
    <w:rsid w:val="00991872"/>
    <w:rsid w:val="00991D33"/>
    <w:rsid w:val="00991E66"/>
    <w:rsid w:val="00992246"/>
    <w:rsid w:val="009927A6"/>
    <w:rsid w:val="00993B80"/>
    <w:rsid w:val="00993CE2"/>
    <w:rsid w:val="00994170"/>
    <w:rsid w:val="009945C6"/>
    <w:rsid w:val="009958F9"/>
    <w:rsid w:val="00996859"/>
    <w:rsid w:val="009969DB"/>
    <w:rsid w:val="00996AAD"/>
    <w:rsid w:val="00996DBB"/>
    <w:rsid w:val="00997378"/>
    <w:rsid w:val="009A0A39"/>
    <w:rsid w:val="009A0E8E"/>
    <w:rsid w:val="009A153D"/>
    <w:rsid w:val="009A158B"/>
    <w:rsid w:val="009A18D6"/>
    <w:rsid w:val="009A2065"/>
    <w:rsid w:val="009A2110"/>
    <w:rsid w:val="009A2116"/>
    <w:rsid w:val="009A21CE"/>
    <w:rsid w:val="009A27F2"/>
    <w:rsid w:val="009A2A6E"/>
    <w:rsid w:val="009A2C27"/>
    <w:rsid w:val="009A2C35"/>
    <w:rsid w:val="009A2F29"/>
    <w:rsid w:val="009A371A"/>
    <w:rsid w:val="009A3974"/>
    <w:rsid w:val="009A3DA5"/>
    <w:rsid w:val="009A4396"/>
    <w:rsid w:val="009A533A"/>
    <w:rsid w:val="009A5506"/>
    <w:rsid w:val="009A5AD2"/>
    <w:rsid w:val="009A5BD5"/>
    <w:rsid w:val="009A5D39"/>
    <w:rsid w:val="009A5E5A"/>
    <w:rsid w:val="009A68E4"/>
    <w:rsid w:val="009A6B45"/>
    <w:rsid w:val="009A6EC9"/>
    <w:rsid w:val="009A72B0"/>
    <w:rsid w:val="009A741B"/>
    <w:rsid w:val="009A77B2"/>
    <w:rsid w:val="009A78DA"/>
    <w:rsid w:val="009A7A83"/>
    <w:rsid w:val="009B019D"/>
    <w:rsid w:val="009B01E0"/>
    <w:rsid w:val="009B09DE"/>
    <w:rsid w:val="009B10BE"/>
    <w:rsid w:val="009B1492"/>
    <w:rsid w:val="009B1CA6"/>
    <w:rsid w:val="009B206B"/>
    <w:rsid w:val="009B27BC"/>
    <w:rsid w:val="009B2AFF"/>
    <w:rsid w:val="009B3370"/>
    <w:rsid w:val="009B393A"/>
    <w:rsid w:val="009B4545"/>
    <w:rsid w:val="009B47AA"/>
    <w:rsid w:val="009B5EB1"/>
    <w:rsid w:val="009B5EBE"/>
    <w:rsid w:val="009B6060"/>
    <w:rsid w:val="009B6AA6"/>
    <w:rsid w:val="009B7318"/>
    <w:rsid w:val="009B7386"/>
    <w:rsid w:val="009B74FF"/>
    <w:rsid w:val="009B76CC"/>
    <w:rsid w:val="009B77F9"/>
    <w:rsid w:val="009B7898"/>
    <w:rsid w:val="009B78AD"/>
    <w:rsid w:val="009B7CB1"/>
    <w:rsid w:val="009B7F96"/>
    <w:rsid w:val="009C0EB5"/>
    <w:rsid w:val="009C1159"/>
    <w:rsid w:val="009C1257"/>
    <w:rsid w:val="009C154B"/>
    <w:rsid w:val="009C1A1A"/>
    <w:rsid w:val="009C1C8B"/>
    <w:rsid w:val="009C209F"/>
    <w:rsid w:val="009C210A"/>
    <w:rsid w:val="009C22FF"/>
    <w:rsid w:val="009C26AE"/>
    <w:rsid w:val="009C37DD"/>
    <w:rsid w:val="009C3962"/>
    <w:rsid w:val="009C3C0A"/>
    <w:rsid w:val="009C4D75"/>
    <w:rsid w:val="009C4D7A"/>
    <w:rsid w:val="009C4F68"/>
    <w:rsid w:val="009C50C5"/>
    <w:rsid w:val="009C597F"/>
    <w:rsid w:val="009C5D66"/>
    <w:rsid w:val="009C5DA4"/>
    <w:rsid w:val="009C5DED"/>
    <w:rsid w:val="009C6086"/>
    <w:rsid w:val="009C7498"/>
    <w:rsid w:val="009C762B"/>
    <w:rsid w:val="009C7CAE"/>
    <w:rsid w:val="009C7D21"/>
    <w:rsid w:val="009D097F"/>
    <w:rsid w:val="009D0C22"/>
    <w:rsid w:val="009D1321"/>
    <w:rsid w:val="009D190D"/>
    <w:rsid w:val="009D1CA0"/>
    <w:rsid w:val="009D284B"/>
    <w:rsid w:val="009D2B63"/>
    <w:rsid w:val="009D2EB1"/>
    <w:rsid w:val="009D304C"/>
    <w:rsid w:val="009D3154"/>
    <w:rsid w:val="009D34E8"/>
    <w:rsid w:val="009D370A"/>
    <w:rsid w:val="009D3976"/>
    <w:rsid w:val="009D4925"/>
    <w:rsid w:val="009D503C"/>
    <w:rsid w:val="009D520A"/>
    <w:rsid w:val="009D6C8B"/>
    <w:rsid w:val="009E018D"/>
    <w:rsid w:val="009E065F"/>
    <w:rsid w:val="009E0A5D"/>
    <w:rsid w:val="009E1483"/>
    <w:rsid w:val="009E1BB1"/>
    <w:rsid w:val="009E3145"/>
    <w:rsid w:val="009E341C"/>
    <w:rsid w:val="009E3ADD"/>
    <w:rsid w:val="009E3EC2"/>
    <w:rsid w:val="009E4AF5"/>
    <w:rsid w:val="009E4E59"/>
    <w:rsid w:val="009E5115"/>
    <w:rsid w:val="009E53CA"/>
    <w:rsid w:val="009E557D"/>
    <w:rsid w:val="009E6147"/>
    <w:rsid w:val="009F0A08"/>
    <w:rsid w:val="009F0DE0"/>
    <w:rsid w:val="009F12C5"/>
    <w:rsid w:val="009F1805"/>
    <w:rsid w:val="009F1E28"/>
    <w:rsid w:val="009F2146"/>
    <w:rsid w:val="009F398F"/>
    <w:rsid w:val="009F3BE0"/>
    <w:rsid w:val="009F4390"/>
    <w:rsid w:val="009F4790"/>
    <w:rsid w:val="009F4B3C"/>
    <w:rsid w:val="009F4D0C"/>
    <w:rsid w:val="009F524D"/>
    <w:rsid w:val="009F5AE0"/>
    <w:rsid w:val="009F5B98"/>
    <w:rsid w:val="009F6869"/>
    <w:rsid w:val="009F764F"/>
    <w:rsid w:val="00A002EB"/>
    <w:rsid w:val="00A011B0"/>
    <w:rsid w:val="00A01290"/>
    <w:rsid w:val="00A01332"/>
    <w:rsid w:val="00A014E6"/>
    <w:rsid w:val="00A01590"/>
    <w:rsid w:val="00A0174C"/>
    <w:rsid w:val="00A01F81"/>
    <w:rsid w:val="00A02343"/>
    <w:rsid w:val="00A03333"/>
    <w:rsid w:val="00A03883"/>
    <w:rsid w:val="00A03A4A"/>
    <w:rsid w:val="00A03BF6"/>
    <w:rsid w:val="00A0426C"/>
    <w:rsid w:val="00A04912"/>
    <w:rsid w:val="00A05342"/>
    <w:rsid w:val="00A0575F"/>
    <w:rsid w:val="00A05E18"/>
    <w:rsid w:val="00A0663D"/>
    <w:rsid w:val="00A0698E"/>
    <w:rsid w:val="00A0703E"/>
    <w:rsid w:val="00A07267"/>
    <w:rsid w:val="00A07DA9"/>
    <w:rsid w:val="00A10752"/>
    <w:rsid w:val="00A11299"/>
    <w:rsid w:val="00A11F2D"/>
    <w:rsid w:val="00A11F3D"/>
    <w:rsid w:val="00A12AD2"/>
    <w:rsid w:val="00A12FA2"/>
    <w:rsid w:val="00A135DD"/>
    <w:rsid w:val="00A13B4D"/>
    <w:rsid w:val="00A149F8"/>
    <w:rsid w:val="00A14A86"/>
    <w:rsid w:val="00A1519F"/>
    <w:rsid w:val="00A157C1"/>
    <w:rsid w:val="00A1590E"/>
    <w:rsid w:val="00A15D7F"/>
    <w:rsid w:val="00A16BD5"/>
    <w:rsid w:val="00A1738D"/>
    <w:rsid w:val="00A1790D"/>
    <w:rsid w:val="00A17A6C"/>
    <w:rsid w:val="00A202D4"/>
    <w:rsid w:val="00A20E7E"/>
    <w:rsid w:val="00A20EB2"/>
    <w:rsid w:val="00A20F9B"/>
    <w:rsid w:val="00A20FA3"/>
    <w:rsid w:val="00A21874"/>
    <w:rsid w:val="00A21EDD"/>
    <w:rsid w:val="00A22162"/>
    <w:rsid w:val="00A224C1"/>
    <w:rsid w:val="00A225C0"/>
    <w:rsid w:val="00A23D37"/>
    <w:rsid w:val="00A23DAF"/>
    <w:rsid w:val="00A2409F"/>
    <w:rsid w:val="00A25364"/>
    <w:rsid w:val="00A2575C"/>
    <w:rsid w:val="00A26348"/>
    <w:rsid w:val="00A267D9"/>
    <w:rsid w:val="00A26F68"/>
    <w:rsid w:val="00A26F70"/>
    <w:rsid w:val="00A271C1"/>
    <w:rsid w:val="00A273BC"/>
    <w:rsid w:val="00A27891"/>
    <w:rsid w:val="00A278F9"/>
    <w:rsid w:val="00A302B3"/>
    <w:rsid w:val="00A31808"/>
    <w:rsid w:val="00A31B9D"/>
    <w:rsid w:val="00A33930"/>
    <w:rsid w:val="00A352AD"/>
    <w:rsid w:val="00A359E9"/>
    <w:rsid w:val="00A36066"/>
    <w:rsid w:val="00A36239"/>
    <w:rsid w:val="00A366F4"/>
    <w:rsid w:val="00A3702D"/>
    <w:rsid w:val="00A37153"/>
    <w:rsid w:val="00A37AB0"/>
    <w:rsid w:val="00A37B13"/>
    <w:rsid w:val="00A37F86"/>
    <w:rsid w:val="00A40038"/>
    <w:rsid w:val="00A40458"/>
    <w:rsid w:val="00A40475"/>
    <w:rsid w:val="00A40487"/>
    <w:rsid w:val="00A41EEF"/>
    <w:rsid w:val="00A421CC"/>
    <w:rsid w:val="00A4251F"/>
    <w:rsid w:val="00A429EB"/>
    <w:rsid w:val="00A42D10"/>
    <w:rsid w:val="00A43C2A"/>
    <w:rsid w:val="00A43C5D"/>
    <w:rsid w:val="00A445BA"/>
    <w:rsid w:val="00A447BF"/>
    <w:rsid w:val="00A44BF5"/>
    <w:rsid w:val="00A44F32"/>
    <w:rsid w:val="00A45075"/>
    <w:rsid w:val="00A45E5E"/>
    <w:rsid w:val="00A45F8E"/>
    <w:rsid w:val="00A46854"/>
    <w:rsid w:val="00A4722F"/>
    <w:rsid w:val="00A4735E"/>
    <w:rsid w:val="00A474A5"/>
    <w:rsid w:val="00A47838"/>
    <w:rsid w:val="00A50342"/>
    <w:rsid w:val="00A50A97"/>
    <w:rsid w:val="00A50EEA"/>
    <w:rsid w:val="00A510E7"/>
    <w:rsid w:val="00A5122B"/>
    <w:rsid w:val="00A51CE8"/>
    <w:rsid w:val="00A51D27"/>
    <w:rsid w:val="00A52020"/>
    <w:rsid w:val="00A524B6"/>
    <w:rsid w:val="00A52D30"/>
    <w:rsid w:val="00A5323C"/>
    <w:rsid w:val="00A54292"/>
    <w:rsid w:val="00A54709"/>
    <w:rsid w:val="00A54CCF"/>
    <w:rsid w:val="00A551B4"/>
    <w:rsid w:val="00A55660"/>
    <w:rsid w:val="00A55B80"/>
    <w:rsid w:val="00A575E6"/>
    <w:rsid w:val="00A60393"/>
    <w:rsid w:val="00A60843"/>
    <w:rsid w:val="00A60866"/>
    <w:rsid w:val="00A60C91"/>
    <w:rsid w:val="00A60FA7"/>
    <w:rsid w:val="00A61DE5"/>
    <w:rsid w:val="00A621B3"/>
    <w:rsid w:val="00A627A2"/>
    <w:rsid w:val="00A62836"/>
    <w:rsid w:val="00A62A2A"/>
    <w:rsid w:val="00A62AA7"/>
    <w:rsid w:val="00A63358"/>
    <w:rsid w:val="00A634E1"/>
    <w:rsid w:val="00A63716"/>
    <w:rsid w:val="00A64022"/>
    <w:rsid w:val="00A64188"/>
    <w:rsid w:val="00A64474"/>
    <w:rsid w:val="00A647B7"/>
    <w:rsid w:val="00A64A81"/>
    <w:rsid w:val="00A64B2A"/>
    <w:rsid w:val="00A64D2F"/>
    <w:rsid w:val="00A6508B"/>
    <w:rsid w:val="00A65A91"/>
    <w:rsid w:val="00A667FF"/>
    <w:rsid w:val="00A66A2E"/>
    <w:rsid w:val="00A66DA7"/>
    <w:rsid w:val="00A66E16"/>
    <w:rsid w:val="00A67A0F"/>
    <w:rsid w:val="00A70343"/>
    <w:rsid w:val="00A70380"/>
    <w:rsid w:val="00A70CF0"/>
    <w:rsid w:val="00A70CFB"/>
    <w:rsid w:val="00A70D8C"/>
    <w:rsid w:val="00A711BF"/>
    <w:rsid w:val="00A7182A"/>
    <w:rsid w:val="00A71A68"/>
    <w:rsid w:val="00A71EC2"/>
    <w:rsid w:val="00A7239C"/>
    <w:rsid w:val="00A72CBB"/>
    <w:rsid w:val="00A73169"/>
    <w:rsid w:val="00A73C7B"/>
    <w:rsid w:val="00A73D3A"/>
    <w:rsid w:val="00A73F1D"/>
    <w:rsid w:val="00A745B9"/>
    <w:rsid w:val="00A7488B"/>
    <w:rsid w:val="00A748B0"/>
    <w:rsid w:val="00A74ABE"/>
    <w:rsid w:val="00A74D16"/>
    <w:rsid w:val="00A750CA"/>
    <w:rsid w:val="00A75B6A"/>
    <w:rsid w:val="00A7684B"/>
    <w:rsid w:val="00A77027"/>
    <w:rsid w:val="00A80154"/>
    <w:rsid w:val="00A8025F"/>
    <w:rsid w:val="00A803B6"/>
    <w:rsid w:val="00A809CC"/>
    <w:rsid w:val="00A80F9C"/>
    <w:rsid w:val="00A813F4"/>
    <w:rsid w:val="00A8150E"/>
    <w:rsid w:val="00A8178F"/>
    <w:rsid w:val="00A81C4A"/>
    <w:rsid w:val="00A81FC3"/>
    <w:rsid w:val="00A823D8"/>
    <w:rsid w:val="00A829CC"/>
    <w:rsid w:val="00A82E30"/>
    <w:rsid w:val="00A831FB"/>
    <w:rsid w:val="00A8345A"/>
    <w:rsid w:val="00A8397D"/>
    <w:rsid w:val="00A83F5F"/>
    <w:rsid w:val="00A85820"/>
    <w:rsid w:val="00A85AC7"/>
    <w:rsid w:val="00A85FCF"/>
    <w:rsid w:val="00A862DF"/>
    <w:rsid w:val="00A86476"/>
    <w:rsid w:val="00A86585"/>
    <w:rsid w:val="00A868E9"/>
    <w:rsid w:val="00A86913"/>
    <w:rsid w:val="00A86EF2"/>
    <w:rsid w:val="00A878DB"/>
    <w:rsid w:val="00A90410"/>
    <w:rsid w:val="00A908AA"/>
    <w:rsid w:val="00A908DB"/>
    <w:rsid w:val="00A908E4"/>
    <w:rsid w:val="00A9098F"/>
    <w:rsid w:val="00A90DD4"/>
    <w:rsid w:val="00A912B3"/>
    <w:rsid w:val="00A918EB"/>
    <w:rsid w:val="00A91977"/>
    <w:rsid w:val="00A91D10"/>
    <w:rsid w:val="00A91E3F"/>
    <w:rsid w:val="00A92590"/>
    <w:rsid w:val="00A9268C"/>
    <w:rsid w:val="00A928D0"/>
    <w:rsid w:val="00A92C57"/>
    <w:rsid w:val="00A93458"/>
    <w:rsid w:val="00A93542"/>
    <w:rsid w:val="00A93B8F"/>
    <w:rsid w:val="00A94B38"/>
    <w:rsid w:val="00A94F8E"/>
    <w:rsid w:val="00A951BF"/>
    <w:rsid w:val="00A95570"/>
    <w:rsid w:val="00A956BE"/>
    <w:rsid w:val="00A957AE"/>
    <w:rsid w:val="00A957B2"/>
    <w:rsid w:val="00A95ADA"/>
    <w:rsid w:val="00A95C1A"/>
    <w:rsid w:val="00A97207"/>
    <w:rsid w:val="00A972E1"/>
    <w:rsid w:val="00A97410"/>
    <w:rsid w:val="00A97A69"/>
    <w:rsid w:val="00A97DD3"/>
    <w:rsid w:val="00AA03AB"/>
    <w:rsid w:val="00AA08C0"/>
    <w:rsid w:val="00AA0FA1"/>
    <w:rsid w:val="00AA12E7"/>
    <w:rsid w:val="00AA17C2"/>
    <w:rsid w:val="00AA1B4C"/>
    <w:rsid w:val="00AA1BC5"/>
    <w:rsid w:val="00AA21BF"/>
    <w:rsid w:val="00AA2458"/>
    <w:rsid w:val="00AA2C08"/>
    <w:rsid w:val="00AA367D"/>
    <w:rsid w:val="00AA3772"/>
    <w:rsid w:val="00AA3B82"/>
    <w:rsid w:val="00AA3BF3"/>
    <w:rsid w:val="00AA4371"/>
    <w:rsid w:val="00AA4975"/>
    <w:rsid w:val="00AA4EE4"/>
    <w:rsid w:val="00AA503C"/>
    <w:rsid w:val="00AA5078"/>
    <w:rsid w:val="00AA5640"/>
    <w:rsid w:val="00AA59A3"/>
    <w:rsid w:val="00AA5DE7"/>
    <w:rsid w:val="00AA5EE3"/>
    <w:rsid w:val="00AA6B39"/>
    <w:rsid w:val="00AA7E58"/>
    <w:rsid w:val="00AA7E5D"/>
    <w:rsid w:val="00AB01FA"/>
    <w:rsid w:val="00AB04FB"/>
    <w:rsid w:val="00AB0807"/>
    <w:rsid w:val="00AB08D3"/>
    <w:rsid w:val="00AB08EF"/>
    <w:rsid w:val="00AB0DEE"/>
    <w:rsid w:val="00AB0F6E"/>
    <w:rsid w:val="00AB1337"/>
    <w:rsid w:val="00AB19A0"/>
    <w:rsid w:val="00AB1FC0"/>
    <w:rsid w:val="00AB1FC6"/>
    <w:rsid w:val="00AB23EB"/>
    <w:rsid w:val="00AB24A8"/>
    <w:rsid w:val="00AB3237"/>
    <w:rsid w:val="00AB36CC"/>
    <w:rsid w:val="00AB4DDE"/>
    <w:rsid w:val="00AB5BB2"/>
    <w:rsid w:val="00AB71DA"/>
    <w:rsid w:val="00AB7BE2"/>
    <w:rsid w:val="00AC0680"/>
    <w:rsid w:val="00AC0A45"/>
    <w:rsid w:val="00AC0F49"/>
    <w:rsid w:val="00AC152F"/>
    <w:rsid w:val="00AC1A85"/>
    <w:rsid w:val="00AC2B10"/>
    <w:rsid w:val="00AC2D59"/>
    <w:rsid w:val="00AC2DA7"/>
    <w:rsid w:val="00AC4214"/>
    <w:rsid w:val="00AC5B66"/>
    <w:rsid w:val="00AC5F03"/>
    <w:rsid w:val="00AC64E4"/>
    <w:rsid w:val="00AC6625"/>
    <w:rsid w:val="00AC7615"/>
    <w:rsid w:val="00AC7773"/>
    <w:rsid w:val="00AC7855"/>
    <w:rsid w:val="00AC7B63"/>
    <w:rsid w:val="00AC7CBE"/>
    <w:rsid w:val="00AD0032"/>
    <w:rsid w:val="00AD03F1"/>
    <w:rsid w:val="00AD09A1"/>
    <w:rsid w:val="00AD1670"/>
    <w:rsid w:val="00AD1715"/>
    <w:rsid w:val="00AD1A0B"/>
    <w:rsid w:val="00AD2215"/>
    <w:rsid w:val="00AD28DC"/>
    <w:rsid w:val="00AD2D63"/>
    <w:rsid w:val="00AD3A15"/>
    <w:rsid w:val="00AD4016"/>
    <w:rsid w:val="00AD53FD"/>
    <w:rsid w:val="00AD5A14"/>
    <w:rsid w:val="00AD5F63"/>
    <w:rsid w:val="00AD6428"/>
    <w:rsid w:val="00AD66A2"/>
    <w:rsid w:val="00AD7C0E"/>
    <w:rsid w:val="00AD7DD5"/>
    <w:rsid w:val="00AE0B26"/>
    <w:rsid w:val="00AE0FA3"/>
    <w:rsid w:val="00AE1141"/>
    <w:rsid w:val="00AE16EF"/>
    <w:rsid w:val="00AE1A23"/>
    <w:rsid w:val="00AE1B49"/>
    <w:rsid w:val="00AE1FF7"/>
    <w:rsid w:val="00AE2425"/>
    <w:rsid w:val="00AE2471"/>
    <w:rsid w:val="00AE2599"/>
    <w:rsid w:val="00AE27A3"/>
    <w:rsid w:val="00AE3493"/>
    <w:rsid w:val="00AE38B9"/>
    <w:rsid w:val="00AE42A7"/>
    <w:rsid w:val="00AE4BCB"/>
    <w:rsid w:val="00AE4E32"/>
    <w:rsid w:val="00AE4FD2"/>
    <w:rsid w:val="00AE5573"/>
    <w:rsid w:val="00AE6750"/>
    <w:rsid w:val="00AE6778"/>
    <w:rsid w:val="00AE76C3"/>
    <w:rsid w:val="00AF0276"/>
    <w:rsid w:val="00AF085E"/>
    <w:rsid w:val="00AF08CA"/>
    <w:rsid w:val="00AF0AE0"/>
    <w:rsid w:val="00AF1CC2"/>
    <w:rsid w:val="00AF1D9F"/>
    <w:rsid w:val="00AF1EF3"/>
    <w:rsid w:val="00AF2419"/>
    <w:rsid w:val="00AF2834"/>
    <w:rsid w:val="00AF2B45"/>
    <w:rsid w:val="00AF30C4"/>
    <w:rsid w:val="00AF371C"/>
    <w:rsid w:val="00AF4279"/>
    <w:rsid w:val="00AF4B01"/>
    <w:rsid w:val="00AF4D6C"/>
    <w:rsid w:val="00AF4E38"/>
    <w:rsid w:val="00AF55EB"/>
    <w:rsid w:val="00AF5C4F"/>
    <w:rsid w:val="00AF5CA7"/>
    <w:rsid w:val="00AF5DD1"/>
    <w:rsid w:val="00AF60ED"/>
    <w:rsid w:val="00AF6DDB"/>
    <w:rsid w:val="00AF6ED9"/>
    <w:rsid w:val="00AF7013"/>
    <w:rsid w:val="00B008F8"/>
    <w:rsid w:val="00B00982"/>
    <w:rsid w:val="00B00C15"/>
    <w:rsid w:val="00B00F3B"/>
    <w:rsid w:val="00B01FEC"/>
    <w:rsid w:val="00B0278B"/>
    <w:rsid w:val="00B036A4"/>
    <w:rsid w:val="00B03D74"/>
    <w:rsid w:val="00B045E5"/>
    <w:rsid w:val="00B0486A"/>
    <w:rsid w:val="00B050B4"/>
    <w:rsid w:val="00B05379"/>
    <w:rsid w:val="00B053ED"/>
    <w:rsid w:val="00B05641"/>
    <w:rsid w:val="00B05A57"/>
    <w:rsid w:val="00B060FE"/>
    <w:rsid w:val="00B070C1"/>
    <w:rsid w:val="00B075CB"/>
    <w:rsid w:val="00B079D1"/>
    <w:rsid w:val="00B103B2"/>
    <w:rsid w:val="00B10672"/>
    <w:rsid w:val="00B1095F"/>
    <w:rsid w:val="00B10E0C"/>
    <w:rsid w:val="00B11C46"/>
    <w:rsid w:val="00B11F2C"/>
    <w:rsid w:val="00B122AD"/>
    <w:rsid w:val="00B1273E"/>
    <w:rsid w:val="00B138BE"/>
    <w:rsid w:val="00B13DBA"/>
    <w:rsid w:val="00B148E1"/>
    <w:rsid w:val="00B1570A"/>
    <w:rsid w:val="00B15B7B"/>
    <w:rsid w:val="00B15CE2"/>
    <w:rsid w:val="00B16028"/>
    <w:rsid w:val="00B160D9"/>
    <w:rsid w:val="00B16B52"/>
    <w:rsid w:val="00B16F0C"/>
    <w:rsid w:val="00B17861"/>
    <w:rsid w:val="00B17B81"/>
    <w:rsid w:val="00B204F9"/>
    <w:rsid w:val="00B2139D"/>
    <w:rsid w:val="00B213DF"/>
    <w:rsid w:val="00B229DE"/>
    <w:rsid w:val="00B22EA4"/>
    <w:rsid w:val="00B23080"/>
    <w:rsid w:val="00B23A60"/>
    <w:rsid w:val="00B2433E"/>
    <w:rsid w:val="00B252A6"/>
    <w:rsid w:val="00B255B5"/>
    <w:rsid w:val="00B256F7"/>
    <w:rsid w:val="00B25A95"/>
    <w:rsid w:val="00B25AF2"/>
    <w:rsid w:val="00B26E7A"/>
    <w:rsid w:val="00B27277"/>
    <w:rsid w:val="00B272AA"/>
    <w:rsid w:val="00B27D74"/>
    <w:rsid w:val="00B30118"/>
    <w:rsid w:val="00B30F6C"/>
    <w:rsid w:val="00B31B7B"/>
    <w:rsid w:val="00B31D5A"/>
    <w:rsid w:val="00B32800"/>
    <w:rsid w:val="00B32939"/>
    <w:rsid w:val="00B32B46"/>
    <w:rsid w:val="00B32BB3"/>
    <w:rsid w:val="00B32D47"/>
    <w:rsid w:val="00B32EFE"/>
    <w:rsid w:val="00B333FC"/>
    <w:rsid w:val="00B33A69"/>
    <w:rsid w:val="00B34201"/>
    <w:rsid w:val="00B344BE"/>
    <w:rsid w:val="00B348AA"/>
    <w:rsid w:val="00B34B41"/>
    <w:rsid w:val="00B34C91"/>
    <w:rsid w:val="00B3548F"/>
    <w:rsid w:val="00B355E0"/>
    <w:rsid w:val="00B356B2"/>
    <w:rsid w:val="00B3575B"/>
    <w:rsid w:val="00B36988"/>
    <w:rsid w:val="00B36B6F"/>
    <w:rsid w:val="00B36D0B"/>
    <w:rsid w:val="00B36E98"/>
    <w:rsid w:val="00B36FB0"/>
    <w:rsid w:val="00B3768E"/>
    <w:rsid w:val="00B377CF"/>
    <w:rsid w:val="00B37841"/>
    <w:rsid w:val="00B37BF5"/>
    <w:rsid w:val="00B37D01"/>
    <w:rsid w:val="00B400DB"/>
    <w:rsid w:val="00B4015E"/>
    <w:rsid w:val="00B402A9"/>
    <w:rsid w:val="00B406A9"/>
    <w:rsid w:val="00B406F8"/>
    <w:rsid w:val="00B41133"/>
    <w:rsid w:val="00B41282"/>
    <w:rsid w:val="00B41734"/>
    <w:rsid w:val="00B42FF0"/>
    <w:rsid w:val="00B43101"/>
    <w:rsid w:val="00B44225"/>
    <w:rsid w:val="00B44B4C"/>
    <w:rsid w:val="00B44C50"/>
    <w:rsid w:val="00B4572A"/>
    <w:rsid w:val="00B457B1"/>
    <w:rsid w:val="00B45FAB"/>
    <w:rsid w:val="00B4753D"/>
    <w:rsid w:val="00B4772B"/>
    <w:rsid w:val="00B47A8A"/>
    <w:rsid w:val="00B47CDD"/>
    <w:rsid w:val="00B47D67"/>
    <w:rsid w:val="00B50038"/>
    <w:rsid w:val="00B50A49"/>
    <w:rsid w:val="00B50C79"/>
    <w:rsid w:val="00B5176F"/>
    <w:rsid w:val="00B51944"/>
    <w:rsid w:val="00B51E14"/>
    <w:rsid w:val="00B51F24"/>
    <w:rsid w:val="00B51FB0"/>
    <w:rsid w:val="00B526F8"/>
    <w:rsid w:val="00B5314B"/>
    <w:rsid w:val="00B53396"/>
    <w:rsid w:val="00B53636"/>
    <w:rsid w:val="00B54827"/>
    <w:rsid w:val="00B54A9E"/>
    <w:rsid w:val="00B54D6D"/>
    <w:rsid w:val="00B553F1"/>
    <w:rsid w:val="00B5632A"/>
    <w:rsid w:val="00B5637E"/>
    <w:rsid w:val="00B56A91"/>
    <w:rsid w:val="00B56B79"/>
    <w:rsid w:val="00B56C81"/>
    <w:rsid w:val="00B56F46"/>
    <w:rsid w:val="00B571A0"/>
    <w:rsid w:val="00B57481"/>
    <w:rsid w:val="00B57EF0"/>
    <w:rsid w:val="00B600C9"/>
    <w:rsid w:val="00B60E81"/>
    <w:rsid w:val="00B60E9B"/>
    <w:rsid w:val="00B61704"/>
    <w:rsid w:val="00B61C43"/>
    <w:rsid w:val="00B61D02"/>
    <w:rsid w:val="00B621B7"/>
    <w:rsid w:val="00B62823"/>
    <w:rsid w:val="00B63199"/>
    <w:rsid w:val="00B63578"/>
    <w:rsid w:val="00B64132"/>
    <w:rsid w:val="00B6440C"/>
    <w:rsid w:val="00B64685"/>
    <w:rsid w:val="00B649F1"/>
    <w:rsid w:val="00B64A58"/>
    <w:rsid w:val="00B64BBA"/>
    <w:rsid w:val="00B6561C"/>
    <w:rsid w:val="00B661C5"/>
    <w:rsid w:val="00B665E0"/>
    <w:rsid w:val="00B66954"/>
    <w:rsid w:val="00B66BD7"/>
    <w:rsid w:val="00B6774B"/>
    <w:rsid w:val="00B67ED1"/>
    <w:rsid w:val="00B7065F"/>
    <w:rsid w:val="00B70C9D"/>
    <w:rsid w:val="00B70EE4"/>
    <w:rsid w:val="00B70F2E"/>
    <w:rsid w:val="00B71494"/>
    <w:rsid w:val="00B71748"/>
    <w:rsid w:val="00B71DA0"/>
    <w:rsid w:val="00B722A0"/>
    <w:rsid w:val="00B727AA"/>
    <w:rsid w:val="00B72C6D"/>
    <w:rsid w:val="00B72E4F"/>
    <w:rsid w:val="00B73272"/>
    <w:rsid w:val="00B734B3"/>
    <w:rsid w:val="00B735A3"/>
    <w:rsid w:val="00B738D1"/>
    <w:rsid w:val="00B73DE4"/>
    <w:rsid w:val="00B74AB2"/>
    <w:rsid w:val="00B74E9E"/>
    <w:rsid w:val="00B75476"/>
    <w:rsid w:val="00B75527"/>
    <w:rsid w:val="00B759A4"/>
    <w:rsid w:val="00B75B01"/>
    <w:rsid w:val="00B765F6"/>
    <w:rsid w:val="00B768C0"/>
    <w:rsid w:val="00B7723D"/>
    <w:rsid w:val="00B77A5F"/>
    <w:rsid w:val="00B77CD3"/>
    <w:rsid w:val="00B77D3D"/>
    <w:rsid w:val="00B77F7A"/>
    <w:rsid w:val="00B8096E"/>
    <w:rsid w:val="00B80DFD"/>
    <w:rsid w:val="00B80FD6"/>
    <w:rsid w:val="00B8202D"/>
    <w:rsid w:val="00B825D1"/>
    <w:rsid w:val="00B82827"/>
    <w:rsid w:val="00B83CD2"/>
    <w:rsid w:val="00B83D83"/>
    <w:rsid w:val="00B83ED0"/>
    <w:rsid w:val="00B84675"/>
    <w:rsid w:val="00B85460"/>
    <w:rsid w:val="00B8571E"/>
    <w:rsid w:val="00B85737"/>
    <w:rsid w:val="00B8582C"/>
    <w:rsid w:val="00B86694"/>
    <w:rsid w:val="00B867CC"/>
    <w:rsid w:val="00B86F79"/>
    <w:rsid w:val="00B90078"/>
    <w:rsid w:val="00B90A61"/>
    <w:rsid w:val="00B90B79"/>
    <w:rsid w:val="00B9105E"/>
    <w:rsid w:val="00B912C1"/>
    <w:rsid w:val="00B9162C"/>
    <w:rsid w:val="00B9181D"/>
    <w:rsid w:val="00B91D62"/>
    <w:rsid w:val="00B91F97"/>
    <w:rsid w:val="00B93538"/>
    <w:rsid w:val="00B9382B"/>
    <w:rsid w:val="00B93C69"/>
    <w:rsid w:val="00B93DBF"/>
    <w:rsid w:val="00B94B57"/>
    <w:rsid w:val="00B94E3A"/>
    <w:rsid w:val="00B95148"/>
    <w:rsid w:val="00B954E3"/>
    <w:rsid w:val="00B96F08"/>
    <w:rsid w:val="00B972A7"/>
    <w:rsid w:val="00B97474"/>
    <w:rsid w:val="00BA0005"/>
    <w:rsid w:val="00BA0459"/>
    <w:rsid w:val="00BA07D9"/>
    <w:rsid w:val="00BA0E1E"/>
    <w:rsid w:val="00BA1348"/>
    <w:rsid w:val="00BA1B48"/>
    <w:rsid w:val="00BA3862"/>
    <w:rsid w:val="00BA3EAE"/>
    <w:rsid w:val="00BA4588"/>
    <w:rsid w:val="00BA48AA"/>
    <w:rsid w:val="00BA4C5A"/>
    <w:rsid w:val="00BA4CE5"/>
    <w:rsid w:val="00BA4D0E"/>
    <w:rsid w:val="00BA4D3C"/>
    <w:rsid w:val="00BA4EE5"/>
    <w:rsid w:val="00BA5224"/>
    <w:rsid w:val="00BA537E"/>
    <w:rsid w:val="00BA556B"/>
    <w:rsid w:val="00BA587E"/>
    <w:rsid w:val="00BA5D8D"/>
    <w:rsid w:val="00BA70E8"/>
    <w:rsid w:val="00BA718D"/>
    <w:rsid w:val="00BA7F0D"/>
    <w:rsid w:val="00BA7FC0"/>
    <w:rsid w:val="00BB1655"/>
    <w:rsid w:val="00BB1B0C"/>
    <w:rsid w:val="00BB1BBF"/>
    <w:rsid w:val="00BB1D84"/>
    <w:rsid w:val="00BB2569"/>
    <w:rsid w:val="00BB2775"/>
    <w:rsid w:val="00BB2BA6"/>
    <w:rsid w:val="00BB2D96"/>
    <w:rsid w:val="00BB2DA2"/>
    <w:rsid w:val="00BB2E96"/>
    <w:rsid w:val="00BB4289"/>
    <w:rsid w:val="00BB4764"/>
    <w:rsid w:val="00BB489C"/>
    <w:rsid w:val="00BB48E6"/>
    <w:rsid w:val="00BB5332"/>
    <w:rsid w:val="00BB5722"/>
    <w:rsid w:val="00BB5E9B"/>
    <w:rsid w:val="00BB6097"/>
    <w:rsid w:val="00BB6419"/>
    <w:rsid w:val="00BB6678"/>
    <w:rsid w:val="00BB6FBA"/>
    <w:rsid w:val="00BB7248"/>
    <w:rsid w:val="00BB74F1"/>
    <w:rsid w:val="00BB7515"/>
    <w:rsid w:val="00BB7A54"/>
    <w:rsid w:val="00BB7C2E"/>
    <w:rsid w:val="00BB7C6D"/>
    <w:rsid w:val="00BC015F"/>
    <w:rsid w:val="00BC0E2E"/>
    <w:rsid w:val="00BC13C2"/>
    <w:rsid w:val="00BC149C"/>
    <w:rsid w:val="00BC1D0A"/>
    <w:rsid w:val="00BC235B"/>
    <w:rsid w:val="00BC2523"/>
    <w:rsid w:val="00BC256E"/>
    <w:rsid w:val="00BC2619"/>
    <w:rsid w:val="00BC30DB"/>
    <w:rsid w:val="00BC4BEA"/>
    <w:rsid w:val="00BC4CD3"/>
    <w:rsid w:val="00BC4EF8"/>
    <w:rsid w:val="00BC5414"/>
    <w:rsid w:val="00BC5632"/>
    <w:rsid w:val="00BC5BFF"/>
    <w:rsid w:val="00BC5E64"/>
    <w:rsid w:val="00BC6011"/>
    <w:rsid w:val="00BC68DD"/>
    <w:rsid w:val="00BC6CBD"/>
    <w:rsid w:val="00BC7304"/>
    <w:rsid w:val="00BC7766"/>
    <w:rsid w:val="00BD0006"/>
    <w:rsid w:val="00BD1149"/>
    <w:rsid w:val="00BD13D7"/>
    <w:rsid w:val="00BD16B9"/>
    <w:rsid w:val="00BD201A"/>
    <w:rsid w:val="00BD223F"/>
    <w:rsid w:val="00BD2490"/>
    <w:rsid w:val="00BD2C46"/>
    <w:rsid w:val="00BD2CF1"/>
    <w:rsid w:val="00BD2FE9"/>
    <w:rsid w:val="00BD306C"/>
    <w:rsid w:val="00BD30D4"/>
    <w:rsid w:val="00BD34CF"/>
    <w:rsid w:val="00BD3614"/>
    <w:rsid w:val="00BD3B4B"/>
    <w:rsid w:val="00BD3C95"/>
    <w:rsid w:val="00BD3D5B"/>
    <w:rsid w:val="00BD41ED"/>
    <w:rsid w:val="00BD46CB"/>
    <w:rsid w:val="00BD566B"/>
    <w:rsid w:val="00BD5AEB"/>
    <w:rsid w:val="00BD5E30"/>
    <w:rsid w:val="00BD6C86"/>
    <w:rsid w:val="00BD7224"/>
    <w:rsid w:val="00BD72A5"/>
    <w:rsid w:val="00BD7ABE"/>
    <w:rsid w:val="00BD7F2C"/>
    <w:rsid w:val="00BE03A6"/>
    <w:rsid w:val="00BE05BC"/>
    <w:rsid w:val="00BE0932"/>
    <w:rsid w:val="00BE0CFA"/>
    <w:rsid w:val="00BE0DD0"/>
    <w:rsid w:val="00BE0E52"/>
    <w:rsid w:val="00BE1111"/>
    <w:rsid w:val="00BE13F5"/>
    <w:rsid w:val="00BE1940"/>
    <w:rsid w:val="00BE1D1D"/>
    <w:rsid w:val="00BE1EBC"/>
    <w:rsid w:val="00BE2349"/>
    <w:rsid w:val="00BE28DE"/>
    <w:rsid w:val="00BE2ED4"/>
    <w:rsid w:val="00BE30AA"/>
    <w:rsid w:val="00BE3AE7"/>
    <w:rsid w:val="00BE3DF5"/>
    <w:rsid w:val="00BE4584"/>
    <w:rsid w:val="00BE4633"/>
    <w:rsid w:val="00BE5201"/>
    <w:rsid w:val="00BE5B77"/>
    <w:rsid w:val="00BE648C"/>
    <w:rsid w:val="00BE6A65"/>
    <w:rsid w:val="00BE6A87"/>
    <w:rsid w:val="00BE725F"/>
    <w:rsid w:val="00BE7DCF"/>
    <w:rsid w:val="00BF0789"/>
    <w:rsid w:val="00BF0C9F"/>
    <w:rsid w:val="00BF0D86"/>
    <w:rsid w:val="00BF0FC6"/>
    <w:rsid w:val="00BF1442"/>
    <w:rsid w:val="00BF1CBF"/>
    <w:rsid w:val="00BF2114"/>
    <w:rsid w:val="00BF364A"/>
    <w:rsid w:val="00BF3692"/>
    <w:rsid w:val="00BF3817"/>
    <w:rsid w:val="00BF3CBF"/>
    <w:rsid w:val="00BF3DA7"/>
    <w:rsid w:val="00BF44D9"/>
    <w:rsid w:val="00BF595A"/>
    <w:rsid w:val="00BF63A1"/>
    <w:rsid w:val="00BF6790"/>
    <w:rsid w:val="00BF685A"/>
    <w:rsid w:val="00C007EC"/>
    <w:rsid w:val="00C008C1"/>
    <w:rsid w:val="00C00A43"/>
    <w:rsid w:val="00C0126E"/>
    <w:rsid w:val="00C01350"/>
    <w:rsid w:val="00C01522"/>
    <w:rsid w:val="00C02B3D"/>
    <w:rsid w:val="00C0328D"/>
    <w:rsid w:val="00C03649"/>
    <w:rsid w:val="00C03FA9"/>
    <w:rsid w:val="00C04783"/>
    <w:rsid w:val="00C04F38"/>
    <w:rsid w:val="00C051E5"/>
    <w:rsid w:val="00C05715"/>
    <w:rsid w:val="00C05A30"/>
    <w:rsid w:val="00C05DFC"/>
    <w:rsid w:val="00C06933"/>
    <w:rsid w:val="00C06973"/>
    <w:rsid w:val="00C0723E"/>
    <w:rsid w:val="00C07B2D"/>
    <w:rsid w:val="00C1009A"/>
    <w:rsid w:val="00C11452"/>
    <w:rsid w:val="00C11573"/>
    <w:rsid w:val="00C11E0D"/>
    <w:rsid w:val="00C13894"/>
    <w:rsid w:val="00C13973"/>
    <w:rsid w:val="00C13A9E"/>
    <w:rsid w:val="00C13C3D"/>
    <w:rsid w:val="00C13E84"/>
    <w:rsid w:val="00C1411C"/>
    <w:rsid w:val="00C1422B"/>
    <w:rsid w:val="00C148D9"/>
    <w:rsid w:val="00C14E6D"/>
    <w:rsid w:val="00C1501C"/>
    <w:rsid w:val="00C1531B"/>
    <w:rsid w:val="00C15444"/>
    <w:rsid w:val="00C15B0B"/>
    <w:rsid w:val="00C162FB"/>
    <w:rsid w:val="00C169A0"/>
    <w:rsid w:val="00C1726E"/>
    <w:rsid w:val="00C17887"/>
    <w:rsid w:val="00C17D15"/>
    <w:rsid w:val="00C2018F"/>
    <w:rsid w:val="00C201E2"/>
    <w:rsid w:val="00C20433"/>
    <w:rsid w:val="00C2078B"/>
    <w:rsid w:val="00C2107C"/>
    <w:rsid w:val="00C213FD"/>
    <w:rsid w:val="00C21FD6"/>
    <w:rsid w:val="00C21FDE"/>
    <w:rsid w:val="00C23644"/>
    <w:rsid w:val="00C23873"/>
    <w:rsid w:val="00C23E7A"/>
    <w:rsid w:val="00C24094"/>
    <w:rsid w:val="00C243B7"/>
    <w:rsid w:val="00C24562"/>
    <w:rsid w:val="00C24697"/>
    <w:rsid w:val="00C249EF"/>
    <w:rsid w:val="00C24DAE"/>
    <w:rsid w:val="00C25194"/>
    <w:rsid w:val="00C25466"/>
    <w:rsid w:val="00C25894"/>
    <w:rsid w:val="00C25C78"/>
    <w:rsid w:val="00C25EBE"/>
    <w:rsid w:val="00C2651B"/>
    <w:rsid w:val="00C2674B"/>
    <w:rsid w:val="00C26A74"/>
    <w:rsid w:val="00C26D67"/>
    <w:rsid w:val="00C27F2D"/>
    <w:rsid w:val="00C300EE"/>
    <w:rsid w:val="00C309F1"/>
    <w:rsid w:val="00C30A2F"/>
    <w:rsid w:val="00C30B55"/>
    <w:rsid w:val="00C30BF4"/>
    <w:rsid w:val="00C30C7D"/>
    <w:rsid w:val="00C31661"/>
    <w:rsid w:val="00C31BF1"/>
    <w:rsid w:val="00C31C21"/>
    <w:rsid w:val="00C31D88"/>
    <w:rsid w:val="00C31DA7"/>
    <w:rsid w:val="00C31E3D"/>
    <w:rsid w:val="00C324AB"/>
    <w:rsid w:val="00C3266F"/>
    <w:rsid w:val="00C32690"/>
    <w:rsid w:val="00C32826"/>
    <w:rsid w:val="00C32964"/>
    <w:rsid w:val="00C32C09"/>
    <w:rsid w:val="00C330CE"/>
    <w:rsid w:val="00C339C5"/>
    <w:rsid w:val="00C33C93"/>
    <w:rsid w:val="00C3429C"/>
    <w:rsid w:val="00C346F3"/>
    <w:rsid w:val="00C34C0D"/>
    <w:rsid w:val="00C34E83"/>
    <w:rsid w:val="00C35026"/>
    <w:rsid w:val="00C3534C"/>
    <w:rsid w:val="00C35DFE"/>
    <w:rsid w:val="00C35F07"/>
    <w:rsid w:val="00C361EC"/>
    <w:rsid w:val="00C36295"/>
    <w:rsid w:val="00C36B3E"/>
    <w:rsid w:val="00C36E47"/>
    <w:rsid w:val="00C3709A"/>
    <w:rsid w:val="00C373A4"/>
    <w:rsid w:val="00C3742C"/>
    <w:rsid w:val="00C3743D"/>
    <w:rsid w:val="00C37495"/>
    <w:rsid w:val="00C37736"/>
    <w:rsid w:val="00C37BF3"/>
    <w:rsid w:val="00C37C41"/>
    <w:rsid w:val="00C40CE7"/>
    <w:rsid w:val="00C40D9D"/>
    <w:rsid w:val="00C40E92"/>
    <w:rsid w:val="00C419A3"/>
    <w:rsid w:val="00C42012"/>
    <w:rsid w:val="00C420CC"/>
    <w:rsid w:val="00C4250C"/>
    <w:rsid w:val="00C42E28"/>
    <w:rsid w:val="00C432E7"/>
    <w:rsid w:val="00C43555"/>
    <w:rsid w:val="00C4420B"/>
    <w:rsid w:val="00C44420"/>
    <w:rsid w:val="00C44491"/>
    <w:rsid w:val="00C445A3"/>
    <w:rsid w:val="00C446B3"/>
    <w:rsid w:val="00C44A4B"/>
    <w:rsid w:val="00C44B61"/>
    <w:rsid w:val="00C44CE7"/>
    <w:rsid w:val="00C450BF"/>
    <w:rsid w:val="00C451A6"/>
    <w:rsid w:val="00C4538D"/>
    <w:rsid w:val="00C456C9"/>
    <w:rsid w:val="00C45A7C"/>
    <w:rsid w:val="00C45CE0"/>
    <w:rsid w:val="00C46433"/>
    <w:rsid w:val="00C46715"/>
    <w:rsid w:val="00C46DF0"/>
    <w:rsid w:val="00C478E9"/>
    <w:rsid w:val="00C47D81"/>
    <w:rsid w:val="00C5034A"/>
    <w:rsid w:val="00C5066B"/>
    <w:rsid w:val="00C50E4A"/>
    <w:rsid w:val="00C5156A"/>
    <w:rsid w:val="00C51DD7"/>
    <w:rsid w:val="00C52111"/>
    <w:rsid w:val="00C526C9"/>
    <w:rsid w:val="00C5276C"/>
    <w:rsid w:val="00C52E0B"/>
    <w:rsid w:val="00C52F11"/>
    <w:rsid w:val="00C542D4"/>
    <w:rsid w:val="00C54750"/>
    <w:rsid w:val="00C552F3"/>
    <w:rsid w:val="00C5586D"/>
    <w:rsid w:val="00C55A30"/>
    <w:rsid w:val="00C55E00"/>
    <w:rsid w:val="00C56888"/>
    <w:rsid w:val="00C56FBA"/>
    <w:rsid w:val="00C57324"/>
    <w:rsid w:val="00C57796"/>
    <w:rsid w:val="00C57A9E"/>
    <w:rsid w:val="00C60325"/>
    <w:rsid w:val="00C60DB4"/>
    <w:rsid w:val="00C61B63"/>
    <w:rsid w:val="00C6236C"/>
    <w:rsid w:val="00C625A9"/>
    <w:rsid w:val="00C649AF"/>
    <w:rsid w:val="00C64C2D"/>
    <w:rsid w:val="00C64E77"/>
    <w:rsid w:val="00C64FCD"/>
    <w:rsid w:val="00C6552D"/>
    <w:rsid w:val="00C65700"/>
    <w:rsid w:val="00C665DB"/>
    <w:rsid w:val="00C67267"/>
    <w:rsid w:val="00C676D8"/>
    <w:rsid w:val="00C67C00"/>
    <w:rsid w:val="00C67C6F"/>
    <w:rsid w:val="00C70053"/>
    <w:rsid w:val="00C70F05"/>
    <w:rsid w:val="00C712E1"/>
    <w:rsid w:val="00C71ACB"/>
    <w:rsid w:val="00C71B03"/>
    <w:rsid w:val="00C7271B"/>
    <w:rsid w:val="00C72ED3"/>
    <w:rsid w:val="00C73033"/>
    <w:rsid w:val="00C73159"/>
    <w:rsid w:val="00C739A8"/>
    <w:rsid w:val="00C73ACB"/>
    <w:rsid w:val="00C74C8D"/>
    <w:rsid w:val="00C7579E"/>
    <w:rsid w:val="00C7636B"/>
    <w:rsid w:val="00C7643D"/>
    <w:rsid w:val="00C76B9F"/>
    <w:rsid w:val="00C76BE3"/>
    <w:rsid w:val="00C774D2"/>
    <w:rsid w:val="00C77779"/>
    <w:rsid w:val="00C77B62"/>
    <w:rsid w:val="00C77E4E"/>
    <w:rsid w:val="00C77EF3"/>
    <w:rsid w:val="00C801BF"/>
    <w:rsid w:val="00C80800"/>
    <w:rsid w:val="00C80A6E"/>
    <w:rsid w:val="00C80DAB"/>
    <w:rsid w:val="00C81102"/>
    <w:rsid w:val="00C8162F"/>
    <w:rsid w:val="00C822CB"/>
    <w:rsid w:val="00C82420"/>
    <w:rsid w:val="00C83209"/>
    <w:rsid w:val="00C833D9"/>
    <w:rsid w:val="00C83593"/>
    <w:rsid w:val="00C83F29"/>
    <w:rsid w:val="00C84503"/>
    <w:rsid w:val="00C846CD"/>
    <w:rsid w:val="00C847C4"/>
    <w:rsid w:val="00C848FD"/>
    <w:rsid w:val="00C84BFA"/>
    <w:rsid w:val="00C84E82"/>
    <w:rsid w:val="00C84E9F"/>
    <w:rsid w:val="00C855B5"/>
    <w:rsid w:val="00C85821"/>
    <w:rsid w:val="00C8583A"/>
    <w:rsid w:val="00C85A14"/>
    <w:rsid w:val="00C85C4D"/>
    <w:rsid w:val="00C860A2"/>
    <w:rsid w:val="00C86456"/>
    <w:rsid w:val="00C86987"/>
    <w:rsid w:val="00C873AF"/>
    <w:rsid w:val="00C87426"/>
    <w:rsid w:val="00C875C9"/>
    <w:rsid w:val="00C87CE3"/>
    <w:rsid w:val="00C87F40"/>
    <w:rsid w:val="00C905D6"/>
    <w:rsid w:val="00C909FD"/>
    <w:rsid w:val="00C90C78"/>
    <w:rsid w:val="00C90E7C"/>
    <w:rsid w:val="00C90FF6"/>
    <w:rsid w:val="00C91153"/>
    <w:rsid w:val="00C912A0"/>
    <w:rsid w:val="00C916E5"/>
    <w:rsid w:val="00C91911"/>
    <w:rsid w:val="00C91DBF"/>
    <w:rsid w:val="00C923EE"/>
    <w:rsid w:val="00C929C0"/>
    <w:rsid w:val="00C92BE8"/>
    <w:rsid w:val="00C92FC0"/>
    <w:rsid w:val="00C933F1"/>
    <w:rsid w:val="00C93E3F"/>
    <w:rsid w:val="00C93E71"/>
    <w:rsid w:val="00C93EA2"/>
    <w:rsid w:val="00C9420A"/>
    <w:rsid w:val="00C95151"/>
    <w:rsid w:val="00C953AD"/>
    <w:rsid w:val="00C95410"/>
    <w:rsid w:val="00C95E54"/>
    <w:rsid w:val="00C965E1"/>
    <w:rsid w:val="00C9672E"/>
    <w:rsid w:val="00C96956"/>
    <w:rsid w:val="00C96BB1"/>
    <w:rsid w:val="00C96E70"/>
    <w:rsid w:val="00CA0FD4"/>
    <w:rsid w:val="00CA11EE"/>
    <w:rsid w:val="00CA128B"/>
    <w:rsid w:val="00CA1313"/>
    <w:rsid w:val="00CA1801"/>
    <w:rsid w:val="00CA1D17"/>
    <w:rsid w:val="00CA2BE6"/>
    <w:rsid w:val="00CA2C51"/>
    <w:rsid w:val="00CA365C"/>
    <w:rsid w:val="00CA36FD"/>
    <w:rsid w:val="00CA371E"/>
    <w:rsid w:val="00CA3834"/>
    <w:rsid w:val="00CA3C20"/>
    <w:rsid w:val="00CA4024"/>
    <w:rsid w:val="00CA45A1"/>
    <w:rsid w:val="00CA4D00"/>
    <w:rsid w:val="00CA4D05"/>
    <w:rsid w:val="00CA4D53"/>
    <w:rsid w:val="00CA53BE"/>
    <w:rsid w:val="00CA5CC7"/>
    <w:rsid w:val="00CA5F91"/>
    <w:rsid w:val="00CA5FA4"/>
    <w:rsid w:val="00CA6A2E"/>
    <w:rsid w:val="00CA6E9C"/>
    <w:rsid w:val="00CA7229"/>
    <w:rsid w:val="00CA7328"/>
    <w:rsid w:val="00CB0061"/>
    <w:rsid w:val="00CB03AD"/>
    <w:rsid w:val="00CB09B7"/>
    <w:rsid w:val="00CB0ACC"/>
    <w:rsid w:val="00CB0E7C"/>
    <w:rsid w:val="00CB19AC"/>
    <w:rsid w:val="00CB1D96"/>
    <w:rsid w:val="00CB1E02"/>
    <w:rsid w:val="00CB2561"/>
    <w:rsid w:val="00CB2B90"/>
    <w:rsid w:val="00CB305B"/>
    <w:rsid w:val="00CB312D"/>
    <w:rsid w:val="00CB4141"/>
    <w:rsid w:val="00CB4DC7"/>
    <w:rsid w:val="00CB50CE"/>
    <w:rsid w:val="00CB523E"/>
    <w:rsid w:val="00CB52E8"/>
    <w:rsid w:val="00CB6735"/>
    <w:rsid w:val="00CB6A7A"/>
    <w:rsid w:val="00CB6EC5"/>
    <w:rsid w:val="00CB6FBD"/>
    <w:rsid w:val="00CB741C"/>
    <w:rsid w:val="00CB7697"/>
    <w:rsid w:val="00CB7748"/>
    <w:rsid w:val="00CB7845"/>
    <w:rsid w:val="00CB7DCF"/>
    <w:rsid w:val="00CC0370"/>
    <w:rsid w:val="00CC06E1"/>
    <w:rsid w:val="00CC07A5"/>
    <w:rsid w:val="00CC08C4"/>
    <w:rsid w:val="00CC1085"/>
    <w:rsid w:val="00CC2684"/>
    <w:rsid w:val="00CC272D"/>
    <w:rsid w:val="00CC2BF7"/>
    <w:rsid w:val="00CC2CB5"/>
    <w:rsid w:val="00CC3042"/>
    <w:rsid w:val="00CC3259"/>
    <w:rsid w:val="00CC33C0"/>
    <w:rsid w:val="00CC33C1"/>
    <w:rsid w:val="00CC3F03"/>
    <w:rsid w:val="00CC45C4"/>
    <w:rsid w:val="00CC4F4F"/>
    <w:rsid w:val="00CC50B4"/>
    <w:rsid w:val="00CC5B96"/>
    <w:rsid w:val="00CC6841"/>
    <w:rsid w:val="00CC6866"/>
    <w:rsid w:val="00CC72C4"/>
    <w:rsid w:val="00CC76B6"/>
    <w:rsid w:val="00CD07BE"/>
    <w:rsid w:val="00CD0C5E"/>
    <w:rsid w:val="00CD0EB3"/>
    <w:rsid w:val="00CD1AC6"/>
    <w:rsid w:val="00CD1BC2"/>
    <w:rsid w:val="00CD1EF9"/>
    <w:rsid w:val="00CD24CC"/>
    <w:rsid w:val="00CD26F9"/>
    <w:rsid w:val="00CD2A4F"/>
    <w:rsid w:val="00CD34E8"/>
    <w:rsid w:val="00CD386F"/>
    <w:rsid w:val="00CD3893"/>
    <w:rsid w:val="00CD4181"/>
    <w:rsid w:val="00CD43C2"/>
    <w:rsid w:val="00CD4425"/>
    <w:rsid w:val="00CD505A"/>
    <w:rsid w:val="00CD5660"/>
    <w:rsid w:val="00CD5A45"/>
    <w:rsid w:val="00CD616F"/>
    <w:rsid w:val="00CD6A40"/>
    <w:rsid w:val="00CD6F6E"/>
    <w:rsid w:val="00CD7321"/>
    <w:rsid w:val="00CD789E"/>
    <w:rsid w:val="00CD79B1"/>
    <w:rsid w:val="00CD7C3F"/>
    <w:rsid w:val="00CE02E5"/>
    <w:rsid w:val="00CE0514"/>
    <w:rsid w:val="00CE0745"/>
    <w:rsid w:val="00CE0E44"/>
    <w:rsid w:val="00CE113D"/>
    <w:rsid w:val="00CE119A"/>
    <w:rsid w:val="00CE1264"/>
    <w:rsid w:val="00CE16FB"/>
    <w:rsid w:val="00CE221E"/>
    <w:rsid w:val="00CE3C13"/>
    <w:rsid w:val="00CE47B8"/>
    <w:rsid w:val="00CE4C97"/>
    <w:rsid w:val="00CE4E64"/>
    <w:rsid w:val="00CE5182"/>
    <w:rsid w:val="00CE52DE"/>
    <w:rsid w:val="00CE5314"/>
    <w:rsid w:val="00CE557B"/>
    <w:rsid w:val="00CE57D9"/>
    <w:rsid w:val="00CE5AC7"/>
    <w:rsid w:val="00CE5CCA"/>
    <w:rsid w:val="00CE6172"/>
    <w:rsid w:val="00CE6240"/>
    <w:rsid w:val="00CE65EB"/>
    <w:rsid w:val="00CE6966"/>
    <w:rsid w:val="00CE734B"/>
    <w:rsid w:val="00CE7361"/>
    <w:rsid w:val="00CE770C"/>
    <w:rsid w:val="00CE7EA0"/>
    <w:rsid w:val="00CF1652"/>
    <w:rsid w:val="00CF1E01"/>
    <w:rsid w:val="00CF298A"/>
    <w:rsid w:val="00CF2A81"/>
    <w:rsid w:val="00CF2D12"/>
    <w:rsid w:val="00CF3261"/>
    <w:rsid w:val="00CF358C"/>
    <w:rsid w:val="00CF38A1"/>
    <w:rsid w:val="00CF3C8E"/>
    <w:rsid w:val="00CF3F70"/>
    <w:rsid w:val="00CF489E"/>
    <w:rsid w:val="00CF5271"/>
    <w:rsid w:val="00CF54C4"/>
    <w:rsid w:val="00CF5B0C"/>
    <w:rsid w:val="00CF5CDF"/>
    <w:rsid w:val="00CF625A"/>
    <w:rsid w:val="00CF6A51"/>
    <w:rsid w:val="00CF6EDE"/>
    <w:rsid w:val="00CF777F"/>
    <w:rsid w:val="00CF7783"/>
    <w:rsid w:val="00D0050A"/>
    <w:rsid w:val="00D00579"/>
    <w:rsid w:val="00D00719"/>
    <w:rsid w:val="00D00EDF"/>
    <w:rsid w:val="00D013FF"/>
    <w:rsid w:val="00D01404"/>
    <w:rsid w:val="00D01449"/>
    <w:rsid w:val="00D016DB"/>
    <w:rsid w:val="00D01893"/>
    <w:rsid w:val="00D01AA0"/>
    <w:rsid w:val="00D0275A"/>
    <w:rsid w:val="00D029B6"/>
    <w:rsid w:val="00D02F16"/>
    <w:rsid w:val="00D03051"/>
    <w:rsid w:val="00D03B55"/>
    <w:rsid w:val="00D04102"/>
    <w:rsid w:val="00D0416C"/>
    <w:rsid w:val="00D04200"/>
    <w:rsid w:val="00D047D3"/>
    <w:rsid w:val="00D0494F"/>
    <w:rsid w:val="00D04AD2"/>
    <w:rsid w:val="00D053BF"/>
    <w:rsid w:val="00D05A07"/>
    <w:rsid w:val="00D06491"/>
    <w:rsid w:val="00D06D73"/>
    <w:rsid w:val="00D07208"/>
    <w:rsid w:val="00D07CD6"/>
    <w:rsid w:val="00D1018F"/>
    <w:rsid w:val="00D114A9"/>
    <w:rsid w:val="00D11615"/>
    <w:rsid w:val="00D11E43"/>
    <w:rsid w:val="00D1270C"/>
    <w:rsid w:val="00D127F2"/>
    <w:rsid w:val="00D12813"/>
    <w:rsid w:val="00D12B6C"/>
    <w:rsid w:val="00D12C93"/>
    <w:rsid w:val="00D12FC0"/>
    <w:rsid w:val="00D13A87"/>
    <w:rsid w:val="00D14A94"/>
    <w:rsid w:val="00D14CD4"/>
    <w:rsid w:val="00D14CFC"/>
    <w:rsid w:val="00D15090"/>
    <w:rsid w:val="00D1582D"/>
    <w:rsid w:val="00D167DB"/>
    <w:rsid w:val="00D17C33"/>
    <w:rsid w:val="00D17F65"/>
    <w:rsid w:val="00D2117A"/>
    <w:rsid w:val="00D211A7"/>
    <w:rsid w:val="00D21377"/>
    <w:rsid w:val="00D217B2"/>
    <w:rsid w:val="00D21B3D"/>
    <w:rsid w:val="00D22296"/>
    <w:rsid w:val="00D238BF"/>
    <w:rsid w:val="00D23BC3"/>
    <w:rsid w:val="00D23CFF"/>
    <w:rsid w:val="00D24372"/>
    <w:rsid w:val="00D24477"/>
    <w:rsid w:val="00D251D5"/>
    <w:rsid w:val="00D254C5"/>
    <w:rsid w:val="00D25533"/>
    <w:rsid w:val="00D2556F"/>
    <w:rsid w:val="00D25D4D"/>
    <w:rsid w:val="00D25FAE"/>
    <w:rsid w:val="00D260CB"/>
    <w:rsid w:val="00D26667"/>
    <w:rsid w:val="00D26B54"/>
    <w:rsid w:val="00D26CFF"/>
    <w:rsid w:val="00D2701A"/>
    <w:rsid w:val="00D27075"/>
    <w:rsid w:val="00D27542"/>
    <w:rsid w:val="00D27C76"/>
    <w:rsid w:val="00D27EC0"/>
    <w:rsid w:val="00D30058"/>
    <w:rsid w:val="00D30280"/>
    <w:rsid w:val="00D30EC3"/>
    <w:rsid w:val="00D310E2"/>
    <w:rsid w:val="00D314D2"/>
    <w:rsid w:val="00D31820"/>
    <w:rsid w:val="00D31CA5"/>
    <w:rsid w:val="00D322E5"/>
    <w:rsid w:val="00D3233D"/>
    <w:rsid w:val="00D3249F"/>
    <w:rsid w:val="00D32917"/>
    <w:rsid w:val="00D33841"/>
    <w:rsid w:val="00D33C70"/>
    <w:rsid w:val="00D33C8E"/>
    <w:rsid w:val="00D3454C"/>
    <w:rsid w:val="00D34E7C"/>
    <w:rsid w:val="00D35327"/>
    <w:rsid w:val="00D35810"/>
    <w:rsid w:val="00D3581B"/>
    <w:rsid w:val="00D35C5C"/>
    <w:rsid w:val="00D35EC6"/>
    <w:rsid w:val="00D36514"/>
    <w:rsid w:val="00D372E5"/>
    <w:rsid w:val="00D37EF9"/>
    <w:rsid w:val="00D401A9"/>
    <w:rsid w:val="00D40AF2"/>
    <w:rsid w:val="00D412D0"/>
    <w:rsid w:val="00D41A16"/>
    <w:rsid w:val="00D41DB9"/>
    <w:rsid w:val="00D41E90"/>
    <w:rsid w:val="00D41FAF"/>
    <w:rsid w:val="00D421BE"/>
    <w:rsid w:val="00D421E0"/>
    <w:rsid w:val="00D429C8"/>
    <w:rsid w:val="00D42BAE"/>
    <w:rsid w:val="00D43560"/>
    <w:rsid w:val="00D43980"/>
    <w:rsid w:val="00D4443D"/>
    <w:rsid w:val="00D44971"/>
    <w:rsid w:val="00D462E7"/>
    <w:rsid w:val="00D46F82"/>
    <w:rsid w:val="00D47495"/>
    <w:rsid w:val="00D479BA"/>
    <w:rsid w:val="00D5004E"/>
    <w:rsid w:val="00D503F4"/>
    <w:rsid w:val="00D507F7"/>
    <w:rsid w:val="00D50BF1"/>
    <w:rsid w:val="00D50D28"/>
    <w:rsid w:val="00D51BC9"/>
    <w:rsid w:val="00D51EB8"/>
    <w:rsid w:val="00D51ED3"/>
    <w:rsid w:val="00D51EE3"/>
    <w:rsid w:val="00D51F27"/>
    <w:rsid w:val="00D52572"/>
    <w:rsid w:val="00D52ADE"/>
    <w:rsid w:val="00D530E7"/>
    <w:rsid w:val="00D53B2C"/>
    <w:rsid w:val="00D540AB"/>
    <w:rsid w:val="00D54591"/>
    <w:rsid w:val="00D55057"/>
    <w:rsid w:val="00D55769"/>
    <w:rsid w:val="00D577F9"/>
    <w:rsid w:val="00D603D9"/>
    <w:rsid w:val="00D61242"/>
    <w:rsid w:val="00D612E9"/>
    <w:rsid w:val="00D61488"/>
    <w:rsid w:val="00D61DD9"/>
    <w:rsid w:val="00D62070"/>
    <w:rsid w:val="00D6229F"/>
    <w:rsid w:val="00D62F83"/>
    <w:rsid w:val="00D63037"/>
    <w:rsid w:val="00D643F3"/>
    <w:rsid w:val="00D64936"/>
    <w:rsid w:val="00D64FFF"/>
    <w:rsid w:val="00D6506A"/>
    <w:rsid w:val="00D65607"/>
    <w:rsid w:val="00D65877"/>
    <w:rsid w:val="00D65A03"/>
    <w:rsid w:val="00D65E63"/>
    <w:rsid w:val="00D664B9"/>
    <w:rsid w:val="00D66561"/>
    <w:rsid w:val="00D66FA2"/>
    <w:rsid w:val="00D6705D"/>
    <w:rsid w:val="00D67321"/>
    <w:rsid w:val="00D676A2"/>
    <w:rsid w:val="00D708C1"/>
    <w:rsid w:val="00D70C1E"/>
    <w:rsid w:val="00D70FC5"/>
    <w:rsid w:val="00D7153E"/>
    <w:rsid w:val="00D71544"/>
    <w:rsid w:val="00D71891"/>
    <w:rsid w:val="00D71E3A"/>
    <w:rsid w:val="00D71F48"/>
    <w:rsid w:val="00D72502"/>
    <w:rsid w:val="00D72918"/>
    <w:rsid w:val="00D72946"/>
    <w:rsid w:val="00D73497"/>
    <w:rsid w:val="00D735F5"/>
    <w:rsid w:val="00D74007"/>
    <w:rsid w:val="00D7419D"/>
    <w:rsid w:val="00D7477F"/>
    <w:rsid w:val="00D74CDB"/>
    <w:rsid w:val="00D74D5B"/>
    <w:rsid w:val="00D75D83"/>
    <w:rsid w:val="00D765DA"/>
    <w:rsid w:val="00D769AE"/>
    <w:rsid w:val="00D76B07"/>
    <w:rsid w:val="00D76BEB"/>
    <w:rsid w:val="00D773CA"/>
    <w:rsid w:val="00D774CD"/>
    <w:rsid w:val="00D77D05"/>
    <w:rsid w:val="00D77EDB"/>
    <w:rsid w:val="00D80427"/>
    <w:rsid w:val="00D80A24"/>
    <w:rsid w:val="00D80ACC"/>
    <w:rsid w:val="00D80F7F"/>
    <w:rsid w:val="00D81797"/>
    <w:rsid w:val="00D81A00"/>
    <w:rsid w:val="00D81A0D"/>
    <w:rsid w:val="00D81A74"/>
    <w:rsid w:val="00D81F38"/>
    <w:rsid w:val="00D829F9"/>
    <w:rsid w:val="00D82C6F"/>
    <w:rsid w:val="00D8339E"/>
    <w:rsid w:val="00D83758"/>
    <w:rsid w:val="00D84464"/>
    <w:rsid w:val="00D844A6"/>
    <w:rsid w:val="00D84BDD"/>
    <w:rsid w:val="00D84EE3"/>
    <w:rsid w:val="00D8595A"/>
    <w:rsid w:val="00D86A4B"/>
    <w:rsid w:val="00D86C33"/>
    <w:rsid w:val="00D871CC"/>
    <w:rsid w:val="00D87738"/>
    <w:rsid w:val="00D90CE5"/>
    <w:rsid w:val="00D92991"/>
    <w:rsid w:val="00D938B7"/>
    <w:rsid w:val="00D938C1"/>
    <w:rsid w:val="00D94849"/>
    <w:rsid w:val="00D94D4E"/>
    <w:rsid w:val="00D94EF7"/>
    <w:rsid w:val="00D94FFA"/>
    <w:rsid w:val="00D95803"/>
    <w:rsid w:val="00D961B7"/>
    <w:rsid w:val="00D962D0"/>
    <w:rsid w:val="00D96418"/>
    <w:rsid w:val="00D9697B"/>
    <w:rsid w:val="00D96E6C"/>
    <w:rsid w:val="00D97153"/>
    <w:rsid w:val="00DA02C8"/>
    <w:rsid w:val="00DA0364"/>
    <w:rsid w:val="00DA0548"/>
    <w:rsid w:val="00DA07C3"/>
    <w:rsid w:val="00DA091F"/>
    <w:rsid w:val="00DA0DFF"/>
    <w:rsid w:val="00DA14FD"/>
    <w:rsid w:val="00DA2401"/>
    <w:rsid w:val="00DA27F6"/>
    <w:rsid w:val="00DA287D"/>
    <w:rsid w:val="00DA3123"/>
    <w:rsid w:val="00DA332F"/>
    <w:rsid w:val="00DA3D51"/>
    <w:rsid w:val="00DA4666"/>
    <w:rsid w:val="00DA4847"/>
    <w:rsid w:val="00DA5463"/>
    <w:rsid w:val="00DA5790"/>
    <w:rsid w:val="00DA5FA1"/>
    <w:rsid w:val="00DA616D"/>
    <w:rsid w:val="00DA67D0"/>
    <w:rsid w:val="00DA6BA9"/>
    <w:rsid w:val="00DA6F13"/>
    <w:rsid w:val="00DA71A9"/>
    <w:rsid w:val="00DA7546"/>
    <w:rsid w:val="00DA7A30"/>
    <w:rsid w:val="00DB027C"/>
    <w:rsid w:val="00DB1303"/>
    <w:rsid w:val="00DB1ED6"/>
    <w:rsid w:val="00DB281B"/>
    <w:rsid w:val="00DB2B00"/>
    <w:rsid w:val="00DB3195"/>
    <w:rsid w:val="00DB41EF"/>
    <w:rsid w:val="00DB49A8"/>
    <w:rsid w:val="00DB657E"/>
    <w:rsid w:val="00DB67D2"/>
    <w:rsid w:val="00DB6CF0"/>
    <w:rsid w:val="00DB7FFA"/>
    <w:rsid w:val="00DC0A22"/>
    <w:rsid w:val="00DC0A92"/>
    <w:rsid w:val="00DC0C8C"/>
    <w:rsid w:val="00DC11C0"/>
    <w:rsid w:val="00DC1242"/>
    <w:rsid w:val="00DC186E"/>
    <w:rsid w:val="00DC1E4D"/>
    <w:rsid w:val="00DC1F24"/>
    <w:rsid w:val="00DC2091"/>
    <w:rsid w:val="00DC3755"/>
    <w:rsid w:val="00DC3AA3"/>
    <w:rsid w:val="00DC3EC5"/>
    <w:rsid w:val="00DC431B"/>
    <w:rsid w:val="00DC464F"/>
    <w:rsid w:val="00DC49FC"/>
    <w:rsid w:val="00DC4E26"/>
    <w:rsid w:val="00DC68DB"/>
    <w:rsid w:val="00DC6F2F"/>
    <w:rsid w:val="00DC7576"/>
    <w:rsid w:val="00DC7B90"/>
    <w:rsid w:val="00DC7E6A"/>
    <w:rsid w:val="00DD01E7"/>
    <w:rsid w:val="00DD0320"/>
    <w:rsid w:val="00DD0357"/>
    <w:rsid w:val="00DD0407"/>
    <w:rsid w:val="00DD08B4"/>
    <w:rsid w:val="00DD0AA1"/>
    <w:rsid w:val="00DD0AC6"/>
    <w:rsid w:val="00DD0C5E"/>
    <w:rsid w:val="00DD13C0"/>
    <w:rsid w:val="00DD1A6B"/>
    <w:rsid w:val="00DD2A00"/>
    <w:rsid w:val="00DD2DD5"/>
    <w:rsid w:val="00DD3AC5"/>
    <w:rsid w:val="00DD3D62"/>
    <w:rsid w:val="00DD3E1E"/>
    <w:rsid w:val="00DD415E"/>
    <w:rsid w:val="00DD41BF"/>
    <w:rsid w:val="00DD51E8"/>
    <w:rsid w:val="00DD5DA9"/>
    <w:rsid w:val="00DD60A6"/>
    <w:rsid w:val="00DD657E"/>
    <w:rsid w:val="00DD690F"/>
    <w:rsid w:val="00DD753F"/>
    <w:rsid w:val="00DD781B"/>
    <w:rsid w:val="00DD796D"/>
    <w:rsid w:val="00DD7D13"/>
    <w:rsid w:val="00DE01BF"/>
    <w:rsid w:val="00DE0EC4"/>
    <w:rsid w:val="00DE0FBE"/>
    <w:rsid w:val="00DE0FDB"/>
    <w:rsid w:val="00DE10E3"/>
    <w:rsid w:val="00DE151B"/>
    <w:rsid w:val="00DE197F"/>
    <w:rsid w:val="00DE2013"/>
    <w:rsid w:val="00DE226A"/>
    <w:rsid w:val="00DE28BE"/>
    <w:rsid w:val="00DE2ADE"/>
    <w:rsid w:val="00DE2D5D"/>
    <w:rsid w:val="00DE3ADE"/>
    <w:rsid w:val="00DE423B"/>
    <w:rsid w:val="00DE4472"/>
    <w:rsid w:val="00DE48A7"/>
    <w:rsid w:val="00DE5CEA"/>
    <w:rsid w:val="00DE5D84"/>
    <w:rsid w:val="00DE66F4"/>
    <w:rsid w:val="00DE6AEB"/>
    <w:rsid w:val="00DE6CF9"/>
    <w:rsid w:val="00DE6F0E"/>
    <w:rsid w:val="00DE6F9A"/>
    <w:rsid w:val="00DE75D6"/>
    <w:rsid w:val="00DE7880"/>
    <w:rsid w:val="00DE7952"/>
    <w:rsid w:val="00DF00BA"/>
    <w:rsid w:val="00DF00D8"/>
    <w:rsid w:val="00DF0B13"/>
    <w:rsid w:val="00DF0C3D"/>
    <w:rsid w:val="00DF1042"/>
    <w:rsid w:val="00DF1311"/>
    <w:rsid w:val="00DF1E47"/>
    <w:rsid w:val="00DF254F"/>
    <w:rsid w:val="00DF28E4"/>
    <w:rsid w:val="00DF3B74"/>
    <w:rsid w:val="00DF4213"/>
    <w:rsid w:val="00DF4AF7"/>
    <w:rsid w:val="00DF5209"/>
    <w:rsid w:val="00DF58CC"/>
    <w:rsid w:val="00DF58DD"/>
    <w:rsid w:val="00DF5D71"/>
    <w:rsid w:val="00DF5F23"/>
    <w:rsid w:val="00DF5F6B"/>
    <w:rsid w:val="00DF6063"/>
    <w:rsid w:val="00DF63E2"/>
    <w:rsid w:val="00DF7780"/>
    <w:rsid w:val="00E002B8"/>
    <w:rsid w:val="00E00645"/>
    <w:rsid w:val="00E00A11"/>
    <w:rsid w:val="00E013D4"/>
    <w:rsid w:val="00E01A67"/>
    <w:rsid w:val="00E01BFA"/>
    <w:rsid w:val="00E01C11"/>
    <w:rsid w:val="00E029D1"/>
    <w:rsid w:val="00E02EA1"/>
    <w:rsid w:val="00E03200"/>
    <w:rsid w:val="00E033BB"/>
    <w:rsid w:val="00E033C5"/>
    <w:rsid w:val="00E03571"/>
    <w:rsid w:val="00E03D66"/>
    <w:rsid w:val="00E04240"/>
    <w:rsid w:val="00E045EF"/>
    <w:rsid w:val="00E04751"/>
    <w:rsid w:val="00E048DA"/>
    <w:rsid w:val="00E05006"/>
    <w:rsid w:val="00E0566B"/>
    <w:rsid w:val="00E056FC"/>
    <w:rsid w:val="00E05A70"/>
    <w:rsid w:val="00E06354"/>
    <w:rsid w:val="00E063AA"/>
    <w:rsid w:val="00E06586"/>
    <w:rsid w:val="00E066D1"/>
    <w:rsid w:val="00E06982"/>
    <w:rsid w:val="00E06DEE"/>
    <w:rsid w:val="00E073A9"/>
    <w:rsid w:val="00E07B03"/>
    <w:rsid w:val="00E07C14"/>
    <w:rsid w:val="00E07EE6"/>
    <w:rsid w:val="00E1004C"/>
    <w:rsid w:val="00E1087D"/>
    <w:rsid w:val="00E11005"/>
    <w:rsid w:val="00E1129D"/>
    <w:rsid w:val="00E112E8"/>
    <w:rsid w:val="00E1148A"/>
    <w:rsid w:val="00E12908"/>
    <w:rsid w:val="00E12F45"/>
    <w:rsid w:val="00E130B1"/>
    <w:rsid w:val="00E13249"/>
    <w:rsid w:val="00E136E3"/>
    <w:rsid w:val="00E14095"/>
    <w:rsid w:val="00E14547"/>
    <w:rsid w:val="00E14AD1"/>
    <w:rsid w:val="00E14BB9"/>
    <w:rsid w:val="00E1528F"/>
    <w:rsid w:val="00E15534"/>
    <w:rsid w:val="00E157F8"/>
    <w:rsid w:val="00E15908"/>
    <w:rsid w:val="00E15A77"/>
    <w:rsid w:val="00E15B3A"/>
    <w:rsid w:val="00E15DCC"/>
    <w:rsid w:val="00E16865"/>
    <w:rsid w:val="00E16EE3"/>
    <w:rsid w:val="00E175FE"/>
    <w:rsid w:val="00E178DC"/>
    <w:rsid w:val="00E20006"/>
    <w:rsid w:val="00E203F7"/>
    <w:rsid w:val="00E20F7A"/>
    <w:rsid w:val="00E21116"/>
    <w:rsid w:val="00E21268"/>
    <w:rsid w:val="00E21626"/>
    <w:rsid w:val="00E21D43"/>
    <w:rsid w:val="00E224F8"/>
    <w:rsid w:val="00E22DB6"/>
    <w:rsid w:val="00E2360A"/>
    <w:rsid w:val="00E23E02"/>
    <w:rsid w:val="00E23F53"/>
    <w:rsid w:val="00E240DC"/>
    <w:rsid w:val="00E241C6"/>
    <w:rsid w:val="00E2567F"/>
    <w:rsid w:val="00E256B3"/>
    <w:rsid w:val="00E257D0"/>
    <w:rsid w:val="00E2598C"/>
    <w:rsid w:val="00E25E04"/>
    <w:rsid w:val="00E26341"/>
    <w:rsid w:val="00E26792"/>
    <w:rsid w:val="00E26A6E"/>
    <w:rsid w:val="00E26CA4"/>
    <w:rsid w:val="00E27C51"/>
    <w:rsid w:val="00E30017"/>
    <w:rsid w:val="00E30097"/>
    <w:rsid w:val="00E30551"/>
    <w:rsid w:val="00E30916"/>
    <w:rsid w:val="00E30CD9"/>
    <w:rsid w:val="00E30CEC"/>
    <w:rsid w:val="00E31095"/>
    <w:rsid w:val="00E31257"/>
    <w:rsid w:val="00E31C68"/>
    <w:rsid w:val="00E32A05"/>
    <w:rsid w:val="00E32DEA"/>
    <w:rsid w:val="00E3347F"/>
    <w:rsid w:val="00E33894"/>
    <w:rsid w:val="00E33B46"/>
    <w:rsid w:val="00E33B91"/>
    <w:rsid w:val="00E34764"/>
    <w:rsid w:val="00E34B63"/>
    <w:rsid w:val="00E34EB9"/>
    <w:rsid w:val="00E3551C"/>
    <w:rsid w:val="00E35672"/>
    <w:rsid w:val="00E357D8"/>
    <w:rsid w:val="00E35A09"/>
    <w:rsid w:val="00E35E3E"/>
    <w:rsid w:val="00E366FE"/>
    <w:rsid w:val="00E36BA4"/>
    <w:rsid w:val="00E374EF"/>
    <w:rsid w:val="00E37903"/>
    <w:rsid w:val="00E37A4A"/>
    <w:rsid w:val="00E37E2D"/>
    <w:rsid w:val="00E40316"/>
    <w:rsid w:val="00E4045E"/>
    <w:rsid w:val="00E4065E"/>
    <w:rsid w:val="00E40AF6"/>
    <w:rsid w:val="00E411CF"/>
    <w:rsid w:val="00E41B22"/>
    <w:rsid w:val="00E423EB"/>
    <w:rsid w:val="00E44613"/>
    <w:rsid w:val="00E447A0"/>
    <w:rsid w:val="00E44DAC"/>
    <w:rsid w:val="00E44EA4"/>
    <w:rsid w:val="00E45411"/>
    <w:rsid w:val="00E462D6"/>
    <w:rsid w:val="00E468A9"/>
    <w:rsid w:val="00E47250"/>
    <w:rsid w:val="00E47676"/>
    <w:rsid w:val="00E476A1"/>
    <w:rsid w:val="00E47C4E"/>
    <w:rsid w:val="00E47EB6"/>
    <w:rsid w:val="00E507B2"/>
    <w:rsid w:val="00E50980"/>
    <w:rsid w:val="00E50B17"/>
    <w:rsid w:val="00E50CC3"/>
    <w:rsid w:val="00E50FD1"/>
    <w:rsid w:val="00E5140B"/>
    <w:rsid w:val="00E517C1"/>
    <w:rsid w:val="00E51BFB"/>
    <w:rsid w:val="00E5310A"/>
    <w:rsid w:val="00E535D9"/>
    <w:rsid w:val="00E5453D"/>
    <w:rsid w:val="00E55189"/>
    <w:rsid w:val="00E55705"/>
    <w:rsid w:val="00E56356"/>
    <w:rsid w:val="00E56641"/>
    <w:rsid w:val="00E56722"/>
    <w:rsid w:val="00E567AF"/>
    <w:rsid w:val="00E57CDE"/>
    <w:rsid w:val="00E57ED4"/>
    <w:rsid w:val="00E57FA9"/>
    <w:rsid w:val="00E61599"/>
    <w:rsid w:val="00E623D5"/>
    <w:rsid w:val="00E62EA2"/>
    <w:rsid w:val="00E63C68"/>
    <w:rsid w:val="00E63CAF"/>
    <w:rsid w:val="00E643C5"/>
    <w:rsid w:val="00E6449F"/>
    <w:rsid w:val="00E6464A"/>
    <w:rsid w:val="00E65604"/>
    <w:rsid w:val="00E65F43"/>
    <w:rsid w:val="00E661B0"/>
    <w:rsid w:val="00E6648E"/>
    <w:rsid w:val="00E67144"/>
    <w:rsid w:val="00E676FE"/>
    <w:rsid w:val="00E67AF7"/>
    <w:rsid w:val="00E67B27"/>
    <w:rsid w:val="00E67FDD"/>
    <w:rsid w:val="00E703C5"/>
    <w:rsid w:val="00E70901"/>
    <w:rsid w:val="00E70AE6"/>
    <w:rsid w:val="00E716A2"/>
    <w:rsid w:val="00E71818"/>
    <w:rsid w:val="00E71CFC"/>
    <w:rsid w:val="00E72479"/>
    <w:rsid w:val="00E72EC3"/>
    <w:rsid w:val="00E735E6"/>
    <w:rsid w:val="00E74891"/>
    <w:rsid w:val="00E74C4A"/>
    <w:rsid w:val="00E74F58"/>
    <w:rsid w:val="00E75012"/>
    <w:rsid w:val="00E751D1"/>
    <w:rsid w:val="00E756F0"/>
    <w:rsid w:val="00E75A9E"/>
    <w:rsid w:val="00E76139"/>
    <w:rsid w:val="00E76C8A"/>
    <w:rsid w:val="00E774F0"/>
    <w:rsid w:val="00E7783E"/>
    <w:rsid w:val="00E77A7C"/>
    <w:rsid w:val="00E80133"/>
    <w:rsid w:val="00E80214"/>
    <w:rsid w:val="00E80319"/>
    <w:rsid w:val="00E80A6B"/>
    <w:rsid w:val="00E80D7C"/>
    <w:rsid w:val="00E80E66"/>
    <w:rsid w:val="00E8106C"/>
    <w:rsid w:val="00E8154F"/>
    <w:rsid w:val="00E82203"/>
    <w:rsid w:val="00E823C2"/>
    <w:rsid w:val="00E824C3"/>
    <w:rsid w:val="00E82A0F"/>
    <w:rsid w:val="00E82FF6"/>
    <w:rsid w:val="00E8400D"/>
    <w:rsid w:val="00E84106"/>
    <w:rsid w:val="00E855DC"/>
    <w:rsid w:val="00E85977"/>
    <w:rsid w:val="00E86005"/>
    <w:rsid w:val="00E861B3"/>
    <w:rsid w:val="00E86533"/>
    <w:rsid w:val="00E8664A"/>
    <w:rsid w:val="00E86C71"/>
    <w:rsid w:val="00E87360"/>
    <w:rsid w:val="00E87650"/>
    <w:rsid w:val="00E879F2"/>
    <w:rsid w:val="00E907CD"/>
    <w:rsid w:val="00E90A6D"/>
    <w:rsid w:val="00E91315"/>
    <w:rsid w:val="00E91669"/>
    <w:rsid w:val="00E91729"/>
    <w:rsid w:val="00E91A32"/>
    <w:rsid w:val="00E927D8"/>
    <w:rsid w:val="00E92BCC"/>
    <w:rsid w:val="00E930DE"/>
    <w:rsid w:val="00E93756"/>
    <w:rsid w:val="00E93A28"/>
    <w:rsid w:val="00E9405A"/>
    <w:rsid w:val="00E94335"/>
    <w:rsid w:val="00E94592"/>
    <w:rsid w:val="00E94766"/>
    <w:rsid w:val="00E95711"/>
    <w:rsid w:val="00E95EDA"/>
    <w:rsid w:val="00E96556"/>
    <w:rsid w:val="00E96D33"/>
    <w:rsid w:val="00EA0256"/>
    <w:rsid w:val="00EA09D4"/>
    <w:rsid w:val="00EA1559"/>
    <w:rsid w:val="00EA1858"/>
    <w:rsid w:val="00EA1C8C"/>
    <w:rsid w:val="00EA2554"/>
    <w:rsid w:val="00EA292C"/>
    <w:rsid w:val="00EA3427"/>
    <w:rsid w:val="00EA389C"/>
    <w:rsid w:val="00EA3CE4"/>
    <w:rsid w:val="00EA3DE4"/>
    <w:rsid w:val="00EA43FB"/>
    <w:rsid w:val="00EA475E"/>
    <w:rsid w:val="00EA54CE"/>
    <w:rsid w:val="00EA5D3A"/>
    <w:rsid w:val="00EA6D2B"/>
    <w:rsid w:val="00EA70F8"/>
    <w:rsid w:val="00EA7EFF"/>
    <w:rsid w:val="00EB00A0"/>
    <w:rsid w:val="00EB0238"/>
    <w:rsid w:val="00EB0799"/>
    <w:rsid w:val="00EB09E9"/>
    <w:rsid w:val="00EB109A"/>
    <w:rsid w:val="00EB153C"/>
    <w:rsid w:val="00EB1965"/>
    <w:rsid w:val="00EB1BF5"/>
    <w:rsid w:val="00EB22C1"/>
    <w:rsid w:val="00EB29D3"/>
    <w:rsid w:val="00EB2DA6"/>
    <w:rsid w:val="00EB312C"/>
    <w:rsid w:val="00EB38A1"/>
    <w:rsid w:val="00EB3AC3"/>
    <w:rsid w:val="00EB3C99"/>
    <w:rsid w:val="00EB404C"/>
    <w:rsid w:val="00EB4869"/>
    <w:rsid w:val="00EB4C3A"/>
    <w:rsid w:val="00EB4EB5"/>
    <w:rsid w:val="00EB572E"/>
    <w:rsid w:val="00EB707C"/>
    <w:rsid w:val="00EB77BF"/>
    <w:rsid w:val="00EB7FF7"/>
    <w:rsid w:val="00EC0ABD"/>
    <w:rsid w:val="00EC25CC"/>
    <w:rsid w:val="00EC2637"/>
    <w:rsid w:val="00EC36EA"/>
    <w:rsid w:val="00EC3AC5"/>
    <w:rsid w:val="00EC47E9"/>
    <w:rsid w:val="00EC4950"/>
    <w:rsid w:val="00EC4D08"/>
    <w:rsid w:val="00EC52DD"/>
    <w:rsid w:val="00EC63B3"/>
    <w:rsid w:val="00EC6567"/>
    <w:rsid w:val="00EC75FE"/>
    <w:rsid w:val="00EC7C21"/>
    <w:rsid w:val="00EC7E0E"/>
    <w:rsid w:val="00ED0CCC"/>
    <w:rsid w:val="00ED0E26"/>
    <w:rsid w:val="00ED1778"/>
    <w:rsid w:val="00ED1F9C"/>
    <w:rsid w:val="00ED2306"/>
    <w:rsid w:val="00ED2947"/>
    <w:rsid w:val="00ED298A"/>
    <w:rsid w:val="00ED29D3"/>
    <w:rsid w:val="00ED2DDA"/>
    <w:rsid w:val="00ED35F5"/>
    <w:rsid w:val="00ED4197"/>
    <w:rsid w:val="00ED4496"/>
    <w:rsid w:val="00ED4711"/>
    <w:rsid w:val="00ED4B81"/>
    <w:rsid w:val="00ED55B5"/>
    <w:rsid w:val="00ED599E"/>
    <w:rsid w:val="00ED6169"/>
    <w:rsid w:val="00ED66E1"/>
    <w:rsid w:val="00ED6D58"/>
    <w:rsid w:val="00ED7527"/>
    <w:rsid w:val="00ED7D1A"/>
    <w:rsid w:val="00ED7D1D"/>
    <w:rsid w:val="00ED7DC9"/>
    <w:rsid w:val="00ED7E27"/>
    <w:rsid w:val="00EE137A"/>
    <w:rsid w:val="00EE15D3"/>
    <w:rsid w:val="00EE25B4"/>
    <w:rsid w:val="00EE287C"/>
    <w:rsid w:val="00EE2949"/>
    <w:rsid w:val="00EE2A13"/>
    <w:rsid w:val="00EE2FF0"/>
    <w:rsid w:val="00EE30AF"/>
    <w:rsid w:val="00EE30E2"/>
    <w:rsid w:val="00EE345F"/>
    <w:rsid w:val="00EE3B04"/>
    <w:rsid w:val="00EE3C73"/>
    <w:rsid w:val="00EE46A6"/>
    <w:rsid w:val="00EE4EBC"/>
    <w:rsid w:val="00EE51CC"/>
    <w:rsid w:val="00EE5858"/>
    <w:rsid w:val="00EE5E6A"/>
    <w:rsid w:val="00EE6451"/>
    <w:rsid w:val="00EE70DD"/>
    <w:rsid w:val="00EE7153"/>
    <w:rsid w:val="00EE72D3"/>
    <w:rsid w:val="00EE7388"/>
    <w:rsid w:val="00EE7B33"/>
    <w:rsid w:val="00EF0DC2"/>
    <w:rsid w:val="00EF0EF8"/>
    <w:rsid w:val="00EF142F"/>
    <w:rsid w:val="00EF21C4"/>
    <w:rsid w:val="00EF2296"/>
    <w:rsid w:val="00EF22C1"/>
    <w:rsid w:val="00EF23BD"/>
    <w:rsid w:val="00EF2DE9"/>
    <w:rsid w:val="00EF2F87"/>
    <w:rsid w:val="00EF31FE"/>
    <w:rsid w:val="00EF340C"/>
    <w:rsid w:val="00EF390D"/>
    <w:rsid w:val="00EF3F2D"/>
    <w:rsid w:val="00EF4002"/>
    <w:rsid w:val="00EF435C"/>
    <w:rsid w:val="00EF4566"/>
    <w:rsid w:val="00EF4B08"/>
    <w:rsid w:val="00EF50A4"/>
    <w:rsid w:val="00EF5B60"/>
    <w:rsid w:val="00EF5C29"/>
    <w:rsid w:val="00EF5F16"/>
    <w:rsid w:val="00EF62DC"/>
    <w:rsid w:val="00EF67FB"/>
    <w:rsid w:val="00EF6970"/>
    <w:rsid w:val="00EF7A42"/>
    <w:rsid w:val="00EF7B91"/>
    <w:rsid w:val="00EF7F59"/>
    <w:rsid w:val="00EF7F83"/>
    <w:rsid w:val="00EF7F96"/>
    <w:rsid w:val="00F001EF"/>
    <w:rsid w:val="00F00538"/>
    <w:rsid w:val="00F00862"/>
    <w:rsid w:val="00F00FA6"/>
    <w:rsid w:val="00F01E54"/>
    <w:rsid w:val="00F01F26"/>
    <w:rsid w:val="00F023D8"/>
    <w:rsid w:val="00F02B26"/>
    <w:rsid w:val="00F02DC8"/>
    <w:rsid w:val="00F0328A"/>
    <w:rsid w:val="00F032B4"/>
    <w:rsid w:val="00F0384E"/>
    <w:rsid w:val="00F03F50"/>
    <w:rsid w:val="00F0474D"/>
    <w:rsid w:val="00F04D31"/>
    <w:rsid w:val="00F05098"/>
    <w:rsid w:val="00F051A0"/>
    <w:rsid w:val="00F059CD"/>
    <w:rsid w:val="00F05A37"/>
    <w:rsid w:val="00F05F8C"/>
    <w:rsid w:val="00F06B72"/>
    <w:rsid w:val="00F0779E"/>
    <w:rsid w:val="00F07A3C"/>
    <w:rsid w:val="00F07B41"/>
    <w:rsid w:val="00F105A6"/>
    <w:rsid w:val="00F10C0D"/>
    <w:rsid w:val="00F10D95"/>
    <w:rsid w:val="00F1228E"/>
    <w:rsid w:val="00F122EF"/>
    <w:rsid w:val="00F125FC"/>
    <w:rsid w:val="00F131D2"/>
    <w:rsid w:val="00F142E5"/>
    <w:rsid w:val="00F14341"/>
    <w:rsid w:val="00F147AC"/>
    <w:rsid w:val="00F149B2"/>
    <w:rsid w:val="00F14ED0"/>
    <w:rsid w:val="00F15800"/>
    <w:rsid w:val="00F164BF"/>
    <w:rsid w:val="00F16715"/>
    <w:rsid w:val="00F16782"/>
    <w:rsid w:val="00F168B6"/>
    <w:rsid w:val="00F17601"/>
    <w:rsid w:val="00F20123"/>
    <w:rsid w:val="00F2019C"/>
    <w:rsid w:val="00F2040D"/>
    <w:rsid w:val="00F207D3"/>
    <w:rsid w:val="00F20920"/>
    <w:rsid w:val="00F20E37"/>
    <w:rsid w:val="00F21094"/>
    <w:rsid w:val="00F21C10"/>
    <w:rsid w:val="00F21C17"/>
    <w:rsid w:val="00F221BD"/>
    <w:rsid w:val="00F22287"/>
    <w:rsid w:val="00F22652"/>
    <w:rsid w:val="00F226F8"/>
    <w:rsid w:val="00F229BF"/>
    <w:rsid w:val="00F22BF8"/>
    <w:rsid w:val="00F23312"/>
    <w:rsid w:val="00F23DFE"/>
    <w:rsid w:val="00F23FA2"/>
    <w:rsid w:val="00F247D6"/>
    <w:rsid w:val="00F24D65"/>
    <w:rsid w:val="00F25260"/>
    <w:rsid w:val="00F25DFC"/>
    <w:rsid w:val="00F25EB1"/>
    <w:rsid w:val="00F25F7A"/>
    <w:rsid w:val="00F26296"/>
    <w:rsid w:val="00F26546"/>
    <w:rsid w:val="00F271A7"/>
    <w:rsid w:val="00F27987"/>
    <w:rsid w:val="00F27AD7"/>
    <w:rsid w:val="00F27F27"/>
    <w:rsid w:val="00F27F49"/>
    <w:rsid w:val="00F302FA"/>
    <w:rsid w:val="00F30A3B"/>
    <w:rsid w:val="00F30B96"/>
    <w:rsid w:val="00F30C8F"/>
    <w:rsid w:val="00F30C92"/>
    <w:rsid w:val="00F30EC0"/>
    <w:rsid w:val="00F31485"/>
    <w:rsid w:val="00F31ECE"/>
    <w:rsid w:val="00F32014"/>
    <w:rsid w:val="00F32021"/>
    <w:rsid w:val="00F32165"/>
    <w:rsid w:val="00F32179"/>
    <w:rsid w:val="00F33F69"/>
    <w:rsid w:val="00F340D2"/>
    <w:rsid w:val="00F341B9"/>
    <w:rsid w:val="00F343AA"/>
    <w:rsid w:val="00F348CB"/>
    <w:rsid w:val="00F34AFA"/>
    <w:rsid w:val="00F34E75"/>
    <w:rsid w:val="00F352BB"/>
    <w:rsid w:val="00F35A7E"/>
    <w:rsid w:val="00F3614B"/>
    <w:rsid w:val="00F36302"/>
    <w:rsid w:val="00F36409"/>
    <w:rsid w:val="00F3649B"/>
    <w:rsid w:val="00F36C7D"/>
    <w:rsid w:val="00F36DE5"/>
    <w:rsid w:val="00F36E4F"/>
    <w:rsid w:val="00F3797A"/>
    <w:rsid w:val="00F37A2A"/>
    <w:rsid w:val="00F40D71"/>
    <w:rsid w:val="00F41132"/>
    <w:rsid w:val="00F415FF"/>
    <w:rsid w:val="00F41C51"/>
    <w:rsid w:val="00F4249E"/>
    <w:rsid w:val="00F42571"/>
    <w:rsid w:val="00F42936"/>
    <w:rsid w:val="00F42B82"/>
    <w:rsid w:val="00F431C6"/>
    <w:rsid w:val="00F431E0"/>
    <w:rsid w:val="00F43A9A"/>
    <w:rsid w:val="00F4405D"/>
    <w:rsid w:val="00F44504"/>
    <w:rsid w:val="00F446D8"/>
    <w:rsid w:val="00F44BEA"/>
    <w:rsid w:val="00F44EA1"/>
    <w:rsid w:val="00F45330"/>
    <w:rsid w:val="00F454AD"/>
    <w:rsid w:val="00F462F1"/>
    <w:rsid w:val="00F46536"/>
    <w:rsid w:val="00F46D9A"/>
    <w:rsid w:val="00F4719F"/>
    <w:rsid w:val="00F47A00"/>
    <w:rsid w:val="00F47A7E"/>
    <w:rsid w:val="00F47CF3"/>
    <w:rsid w:val="00F500A3"/>
    <w:rsid w:val="00F504B5"/>
    <w:rsid w:val="00F50D39"/>
    <w:rsid w:val="00F5118B"/>
    <w:rsid w:val="00F5168D"/>
    <w:rsid w:val="00F51FA0"/>
    <w:rsid w:val="00F528E7"/>
    <w:rsid w:val="00F52BC8"/>
    <w:rsid w:val="00F537F9"/>
    <w:rsid w:val="00F53900"/>
    <w:rsid w:val="00F54178"/>
    <w:rsid w:val="00F5453D"/>
    <w:rsid w:val="00F54630"/>
    <w:rsid w:val="00F55421"/>
    <w:rsid w:val="00F55EED"/>
    <w:rsid w:val="00F56477"/>
    <w:rsid w:val="00F56BAF"/>
    <w:rsid w:val="00F572AD"/>
    <w:rsid w:val="00F57D7B"/>
    <w:rsid w:val="00F60710"/>
    <w:rsid w:val="00F60CF6"/>
    <w:rsid w:val="00F60D6B"/>
    <w:rsid w:val="00F61875"/>
    <w:rsid w:val="00F6286A"/>
    <w:rsid w:val="00F62B4F"/>
    <w:rsid w:val="00F63125"/>
    <w:rsid w:val="00F631BA"/>
    <w:rsid w:val="00F631FA"/>
    <w:rsid w:val="00F63287"/>
    <w:rsid w:val="00F63551"/>
    <w:rsid w:val="00F63883"/>
    <w:rsid w:val="00F640E4"/>
    <w:rsid w:val="00F64388"/>
    <w:rsid w:val="00F6461B"/>
    <w:rsid w:val="00F64B2A"/>
    <w:rsid w:val="00F64F1C"/>
    <w:rsid w:val="00F65570"/>
    <w:rsid w:val="00F65BAF"/>
    <w:rsid w:val="00F66128"/>
    <w:rsid w:val="00F66619"/>
    <w:rsid w:val="00F66ECD"/>
    <w:rsid w:val="00F677EA"/>
    <w:rsid w:val="00F7029E"/>
    <w:rsid w:val="00F70B76"/>
    <w:rsid w:val="00F717FE"/>
    <w:rsid w:val="00F7187B"/>
    <w:rsid w:val="00F71BE7"/>
    <w:rsid w:val="00F7258C"/>
    <w:rsid w:val="00F73293"/>
    <w:rsid w:val="00F73D22"/>
    <w:rsid w:val="00F73F4F"/>
    <w:rsid w:val="00F7409E"/>
    <w:rsid w:val="00F7422D"/>
    <w:rsid w:val="00F7476F"/>
    <w:rsid w:val="00F747FE"/>
    <w:rsid w:val="00F74D7C"/>
    <w:rsid w:val="00F7510A"/>
    <w:rsid w:val="00F7544F"/>
    <w:rsid w:val="00F764CD"/>
    <w:rsid w:val="00F7663A"/>
    <w:rsid w:val="00F76A00"/>
    <w:rsid w:val="00F76B80"/>
    <w:rsid w:val="00F76E86"/>
    <w:rsid w:val="00F774C5"/>
    <w:rsid w:val="00F77AEA"/>
    <w:rsid w:val="00F80358"/>
    <w:rsid w:val="00F80777"/>
    <w:rsid w:val="00F8087C"/>
    <w:rsid w:val="00F80B31"/>
    <w:rsid w:val="00F81078"/>
    <w:rsid w:val="00F812C8"/>
    <w:rsid w:val="00F822F2"/>
    <w:rsid w:val="00F82654"/>
    <w:rsid w:val="00F82AAA"/>
    <w:rsid w:val="00F830B5"/>
    <w:rsid w:val="00F8313B"/>
    <w:rsid w:val="00F83724"/>
    <w:rsid w:val="00F83A64"/>
    <w:rsid w:val="00F83E23"/>
    <w:rsid w:val="00F84412"/>
    <w:rsid w:val="00F8485D"/>
    <w:rsid w:val="00F84D25"/>
    <w:rsid w:val="00F8598F"/>
    <w:rsid w:val="00F85D2F"/>
    <w:rsid w:val="00F86B22"/>
    <w:rsid w:val="00F86D22"/>
    <w:rsid w:val="00F87090"/>
    <w:rsid w:val="00F870BE"/>
    <w:rsid w:val="00F8799D"/>
    <w:rsid w:val="00F87B17"/>
    <w:rsid w:val="00F87BB3"/>
    <w:rsid w:val="00F87F4B"/>
    <w:rsid w:val="00F9041D"/>
    <w:rsid w:val="00F904F4"/>
    <w:rsid w:val="00F90B99"/>
    <w:rsid w:val="00F90E6F"/>
    <w:rsid w:val="00F91131"/>
    <w:rsid w:val="00F9221A"/>
    <w:rsid w:val="00F923E2"/>
    <w:rsid w:val="00F92C51"/>
    <w:rsid w:val="00F92D95"/>
    <w:rsid w:val="00F932FF"/>
    <w:rsid w:val="00F9338A"/>
    <w:rsid w:val="00F937DC"/>
    <w:rsid w:val="00F93A95"/>
    <w:rsid w:val="00F9410D"/>
    <w:rsid w:val="00F943AF"/>
    <w:rsid w:val="00F94AA0"/>
    <w:rsid w:val="00F94F58"/>
    <w:rsid w:val="00F95D88"/>
    <w:rsid w:val="00F96745"/>
    <w:rsid w:val="00F973FE"/>
    <w:rsid w:val="00F978CD"/>
    <w:rsid w:val="00F97DC0"/>
    <w:rsid w:val="00F97DE0"/>
    <w:rsid w:val="00FA010A"/>
    <w:rsid w:val="00FA038C"/>
    <w:rsid w:val="00FA1384"/>
    <w:rsid w:val="00FA14A9"/>
    <w:rsid w:val="00FA1807"/>
    <w:rsid w:val="00FA3244"/>
    <w:rsid w:val="00FA3746"/>
    <w:rsid w:val="00FA398A"/>
    <w:rsid w:val="00FA3D0D"/>
    <w:rsid w:val="00FA3D5A"/>
    <w:rsid w:val="00FA49E3"/>
    <w:rsid w:val="00FA4FEF"/>
    <w:rsid w:val="00FA5157"/>
    <w:rsid w:val="00FA520E"/>
    <w:rsid w:val="00FA548B"/>
    <w:rsid w:val="00FA5F55"/>
    <w:rsid w:val="00FA6706"/>
    <w:rsid w:val="00FA689C"/>
    <w:rsid w:val="00FA77A8"/>
    <w:rsid w:val="00FA7B84"/>
    <w:rsid w:val="00FA7BC5"/>
    <w:rsid w:val="00FB009F"/>
    <w:rsid w:val="00FB07A3"/>
    <w:rsid w:val="00FB0E29"/>
    <w:rsid w:val="00FB19A8"/>
    <w:rsid w:val="00FB1F65"/>
    <w:rsid w:val="00FB2769"/>
    <w:rsid w:val="00FB30EF"/>
    <w:rsid w:val="00FB3340"/>
    <w:rsid w:val="00FB351D"/>
    <w:rsid w:val="00FB3A61"/>
    <w:rsid w:val="00FB3B72"/>
    <w:rsid w:val="00FB3E71"/>
    <w:rsid w:val="00FB4385"/>
    <w:rsid w:val="00FB471F"/>
    <w:rsid w:val="00FB62EE"/>
    <w:rsid w:val="00FB6AB4"/>
    <w:rsid w:val="00FB77BE"/>
    <w:rsid w:val="00FB7BD9"/>
    <w:rsid w:val="00FB7BE4"/>
    <w:rsid w:val="00FB7E29"/>
    <w:rsid w:val="00FC0366"/>
    <w:rsid w:val="00FC09CE"/>
    <w:rsid w:val="00FC09F9"/>
    <w:rsid w:val="00FC0A59"/>
    <w:rsid w:val="00FC0C1B"/>
    <w:rsid w:val="00FC101A"/>
    <w:rsid w:val="00FC12DE"/>
    <w:rsid w:val="00FC1571"/>
    <w:rsid w:val="00FC1C20"/>
    <w:rsid w:val="00FC1F0A"/>
    <w:rsid w:val="00FC2173"/>
    <w:rsid w:val="00FC23A1"/>
    <w:rsid w:val="00FC2B9F"/>
    <w:rsid w:val="00FC38F5"/>
    <w:rsid w:val="00FC3E3C"/>
    <w:rsid w:val="00FC42EB"/>
    <w:rsid w:val="00FC43EF"/>
    <w:rsid w:val="00FC4E45"/>
    <w:rsid w:val="00FC5263"/>
    <w:rsid w:val="00FC55AB"/>
    <w:rsid w:val="00FC584B"/>
    <w:rsid w:val="00FC6B03"/>
    <w:rsid w:val="00FC6EDA"/>
    <w:rsid w:val="00FC7232"/>
    <w:rsid w:val="00FC78DD"/>
    <w:rsid w:val="00FD0631"/>
    <w:rsid w:val="00FD0C0D"/>
    <w:rsid w:val="00FD11EC"/>
    <w:rsid w:val="00FD1623"/>
    <w:rsid w:val="00FD21AB"/>
    <w:rsid w:val="00FD2292"/>
    <w:rsid w:val="00FD2388"/>
    <w:rsid w:val="00FD2B72"/>
    <w:rsid w:val="00FD2C19"/>
    <w:rsid w:val="00FD3259"/>
    <w:rsid w:val="00FD3340"/>
    <w:rsid w:val="00FD3628"/>
    <w:rsid w:val="00FD42A1"/>
    <w:rsid w:val="00FD45A5"/>
    <w:rsid w:val="00FD4626"/>
    <w:rsid w:val="00FD469B"/>
    <w:rsid w:val="00FD472A"/>
    <w:rsid w:val="00FD472F"/>
    <w:rsid w:val="00FD541D"/>
    <w:rsid w:val="00FD5532"/>
    <w:rsid w:val="00FD573F"/>
    <w:rsid w:val="00FD583A"/>
    <w:rsid w:val="00FD5BF5"/>
    <w:rsid w:val="00FD5C4F"/>
    <w:rsid w:val="00FD637A"/>
    <w:rsid w:val="00FD63B2"/>
    <w:rsid w:val="00FD65FA"/>
    <w:rsid w:val="00FD76D6"/>
    <w:rsid w:val="00FD7D00"/>
    <w:rsid w:val="00FE0052"/>
    <w:rsid w:val="00FE00BB"/>
    <w:rsid w:val="00FE03CC"/>
    <w:rsid w:val="00FE0592"/>
    <w:rsid w:val="00FE117D"/>
    <w:rsid w:val="00FE1216"/>
    <w:rsid w:val="00FE15F1"/>
    <w:rsid w:val="00FE2000"/>
    <w:rsid w:val="00FE3D6C"/>
    <w:rsid w:val="00FE3FFD"/>
    <w:rsid w:val="00FE4765"/>
    <w:rsid w:val="00FE48E1"/>
    <w:rsid w:val="00FE494F"/>
    <w:rsid w:val="00FE52E5"/>
    <w:rsid w:val="00FE5EED"/>
    <w:rsid w:val="00FE6168"/>
    <w:rsid w:val="00FE6C80"/>
    <w:rsid w:val="00FF15EA"/>
    <w:rsid w:val="00FF16AE"/>
    <w:rsid w:val="00FF1B41"/>
    <w:rsid w:val="00FF2478"/>
    <w:rsid w:val="00FF326F"/>
    <w:rsid w:val="00FF34D2"/>
    <w:rsid w:val="00FF3C39"/>
    <w:rsid w:val="00FF3F1F"/>
    <w:rsid w:val="00FF3F92"/>
    <w:rsid w:val="00FF3FA4"/>
    <w:rsid w:val="00FF4AF3"/>
    <w:rsid w:val="00FF4F4E"/>
    <w:rsid w:val="00FF511A"/>
    <w:rsid w:val="00FF527D"/>
    <w:rsid w:val="00FF5B93"/>
    <w:rsid w:val="00FF5CC0"/>
    <w:rsid w:val="00FF5DF2"/>
    <w:rsid w:val="00FF6407"/>
    <w:rsid w:val="00FF649B"/>
    <w:rsid w:val="00FF651E"/>
    <w:rsid w:val="00FF6BE2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,white"/>
    </o:shapedefaults>
    <o:shapelayout v:ext="edit">
      <o:idmap v:ext="edit" data="2"/>
    </o:shapelayout>
  </w:shapeDefaults>
  <w:decimalSymbol w:val="."/>
  <w:listSeparator w:val=","/>
  <w14:docId w14:val="1B0E4B98"/>
  <w15:chartTrackingRefBased/>
  <w15:docId w15:val="{8BD733B1-B1B6-4702-B73F-0ABC3B5EE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88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Times New Roman" w:hAnsi="Times New Roman" w:cs="EucrosiaUPC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ody Char Char Char,Body Char Char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47"/>
    </w:pPr>
    <w:rPr>
      <w:rFonts w:ascii="Times New Roman" w:hAnsi="Times New Roman" w:cs="EucrosiaUPC"/>
      <w:sz w:val="24"/>
      <w:szCs w:val="24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</w:tabs>
      <w:spacing w:line="240" w:lineRule="auto"/>
      <w:ind w:right="36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E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3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Cordia New" w:hAnsi="Cordia New" w:cs="BrowalliaUPC"/>
      <w:sz w:val="30"/>
      <w:szCs w:val="30"/>
    </w:rPr>
  </w:style>
  <w:style w:type="paragraph" w:customStyle="1" w:styleId="a4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Cordia New" w:eastAsia="Cordia New" w:hAnsi="Cordia New" w:cs="BrowalliaUPC"/>
      <w:snapToGrid w:val="0"/>
      <w:sz w:val="28"/>
      <w:szCs w:val="28"/>
      <w:lang w:eastAsia="th-TH"/>
    </w:rPr>
  </w:style>
  <w:style w:type="paragraph" w:styleId="BalloonText">
    <w:name w:val="Balloon Text"/>
    <w:basedOn w:val="Normal"/>
    <w:semiHidden/>
    <w:rsid w:val="00E3009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205C52"/>
    <w:pPr>
      <w:spacing w:after="130"/>
      <w:ind w:left="1134" w:hanging="1134"/>
    </w:pPr>
    <w:rPr>
      <w:b/>
      <w:lang w:val="en-GB"/>
    </w:rPr>
  </w:style>
  <w:style w:type="table" w:styleId="TableGrid">
    <w:name w:val="Table Grid"/>
    <w:basedOn w:val="TableNormal"/>
    <w:uiPriority w:val="39"/>
    <w:rsid w:val="00754F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8B73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C13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6D5585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324CBB"/>
    <w:rPr>
      <w:rFonts w:ascii="Arial" w:hAnsi="Arial"/>
      <w:sz w:val="18"/>
      <w:szCs w:val="18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E75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9060F"/>
    <w:pPr>
      <w:ind w:left="720"/>
      <w:contextualSpacing/>
    </w:pPr>
    <w:rPr>
      <w:szCs w:val="22"/>
    </w:rPr>
  </w:style>
  <w:style w:type="character" w:styleId="CommentReference">
    <w:name w:val="annotation reference"/>
    <w:rsid w:val="0009060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9060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09060F"/>
    <w:rPr>
      <w:rFonts w:ascii="Arial" w:hAnsi="Arial"/>
      <w:szCs w:val="25"/>
    </w:rPr>
  </w:style>
  <w:style w:type="paragraph" w:customStyle="1" w:styleId="acctmergecolhdg">
    <w:name w:val="acct merge col hdg"/>
    <w:aliases w:val="mh"/>
    <w:basedOn w:val="Normal"/>
    <w:rsid w:val="003944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,Body Char Char Char Char,Body Char Char Char1"/>
    <w:link w:val="BodyText"/>
    <w:locked/>
    <w:rsid w:val="00B86694"/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E756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756F0"/>
    <w:rPr>
      <w:rFonts w:ascii="Angsana New" w:eastAsia="Calibri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3662F6"/>
    <w:rPr>
      <w:rFonts w:cs="EucrosiaUPC"/>
      <w:b/>
      <w:bCs/>
      <w:sz w:val="32"/>
      <w:szCs w:val="32"/>
    </w:rPr>
  </w:style>
  <w:style w:type="paragraph" w:customStyle="1" w:styleId="a5">
    <w:name w:val="Åº"/>
    <w:basedOn w:val="Normal"/>
    <w:rsid w:val="00CD7C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NormalWeb">
    <w:name w:val="Normal (Web)"/>
    <w:basedOn w:val="Normal"/>
    <w:uiPriority w:val="99"/>
    <w:unhideWhenUsed/>
    <w:rsid w:val="000C76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5">
    <w:name w:val="5"/>
    <w:basedOn w:val="Normal"/>
    <w:rsid w:val="00E110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styleId="DocumentMap">
    <w:name w:val="Document Map"/>
    <w:basedOn w:val="Normal"/>
    <w:link w:val="DocumentMapChar"/>
    <w:rsid w:val="00E70901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E70901"/>
    <w:rPr>
      <w:rFonts w:ascii="Tahoma" w:hAnsi="Tahoma"/>
      <w:sz w:val="16"/>
    </w:rPr>
  </w:style>
  <w:style w:type="paragraph" w:styleId="EnvelopeReturn">
    <w:name w:val="envelope return"/>
    <w:basedOn w:val="Normal"/>
    <w:rsid w:val="00687F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character" w:customStyle="1" w:styleId="blockChar">
    <w:name w:val="block Char"/>
    <w:aliases w:val="b Char"/>
    <w:link w:val="block"/>
    <w:rsid w:val="009733D9"/>
    <w:rPr>
      <w:rFonts w:cs="Times New Roman"/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9C11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F03F50"/>
  </w:style>
  <w:style w:type="character" w:customStyle="1" w:styleId="ListParagraphChar">
    <w:name w:val="List Paragraph Char"/>
    <w:link w:val="ListParagraph"/>
    <w:uiPriority w:val="34"/>
    <w:locked/>
    <w:rsid w:val="00914619"/>
    <w:rPr>
      <w:rFonts w:ascii="Arial" w:hAnsi="Arial"/>
      <w:sz w:val="18"/>
      <w:szCs w:val="22"/>
    </w:rPr>
  </w:style>
  <w:style w:type="paragraph" w:styleId="Title">
    <w:name w:val="Title"/>
    <w:basedOn w:val="Normal"/>
    <w:link w:val="TitleChar"/>
    <w:qFormat/>
    <w:rsid w:val="00CB0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CB0E7C"/>
    <w:rPr>
      <w:rFonts w:ascii="Cordia New" w:hAnsi="Cordia New" w:cs="Cordia New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3469">
      <w:bodyDiv w:val="1"/>
      <w:marLeft w:val="43"/>
      <w:marRight w:val="4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6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6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925014">
                  <w:marLeft w:val="25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8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591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1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60347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5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3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6ECAC-1F53-4EC3-9866-CFD0FE83557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1919BE-9EA7-42A8-B7D4-02153646E1A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0605A82-831F-420D-8AB4-17A8B76CA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F08FDA-A86F-46CA-89F6-78885BE15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81</TotalTime>
  <Pages>3</Pages>
  <Words>426</Words>
  <Characters>1646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เยนเนอรัล เอนยิเนียริ่ง จำกัด (มหาชน) และบริษัทย่อย</vt:lpstr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เยนเนอรัล เอนยิเนียริ่ง จำกัด (มหาชน) และบริษัทย่อย</dc:title>
  <dc:subject/>
  <dc:creator>AA</dc:creator>
  <cp:keywords/>
  <cp:lastModifiedBy>Chanakarn, White</cp:lastModifiedBy>
  <cp:revision>31</cp:revision>
  <cp:lastPrinted>2024-05-07T08:12:00Z</cp:lastPrinted>
  <dcterms:created xsi:type="dcterms:W3CDTF">2024-05-10T04:52:00Z</dcterms:created>
  <dcterms:modified xsi:type="dcterms:W3CDTF">2025-08-01T13:38:00Z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