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2675247F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</w:t>
            </w:r>
            <w:r w:rsidR="00E36F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</w:t>
            </w: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529B6319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56FC0C9F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2D15" w:rsidRPr="003054FD" w14:paraId="622D08E3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3C582" w14:textId="40A0AB31" w:rsidR="009B2D15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CDCB3" w14:textId="77777777" w:rsidR="009B2D15" w:rsidRPr="003054FD" w:rsidRDefault="009B2D1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B9C04" w14:textId="6D6985B1" w:rsidR="009B2D15" w:rsidRPr="003054FD" w:rsidRDefault="009B2D1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05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5D596038" w:rsidR="004C1E59" w:rsidRPr="003054FD" w:rsidRDefault="00EB3F3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787B475D" w:rsidR="0028412E" w:rsidRPr="003054FD" w:rsidRDefault="00EB3F3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2A4F4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23989647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</w:t>
      </w:r>
      <w:r w:rsidR="00D7277B">
        <w:rPr>
          <w:rFonts w:ascii="Angsana New" w:hAnsi="Angsana New"/>
          <w:sz w:val="30"/>
          <w:szCs w:val="30"/>
        </w:rPr>
        <w:t>8</w:t>
      </w:r>
      <w:r w:rsidR="00627B98">
        <w:rPr>
          <w:rFonts w:ascii="Angsana New" w:hAnsi="Angsana New"/>
          <w:sz w:val="30"/>
          <w:szCs w:val="30"/>
        </w:rPr>
        <w:t xml:space="preserve"> </w:t>
      </w:r>
      <w:r w:rsidR="00F11955">
        <w:rPr>
          <w:rFonts w:ascii="Angsana New" w:hAnsi="Angsana New" w:hint="cs"/>
          <w:sz w:val="30"/>
          <w:szCs w:val="30"/>
          <w:cs/>
        </w:rPr>
        <w:t>สิงหาคม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F11955">
        <w:rPr>
          <w:rFonts w:ascii="Angsana New" w:hAnsi="Angsana New"/>
          <w:sz w:val="30"/>
          <w:szCs w:val="30"/>
        </w:rPr>
        <w:t>8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0D8AFD6F" w:rsidR="00DA4847" w:rsidRPr="003054FD" w:rsidRDefault="00DA4847" w:rsidP="00DE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55ABA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60EDC">
        <w:rPr>
          <w:rFonts w:ascii="Angsana New" w:hAnsi="Angsana New"/>
          <w:sz w:val="30"/>
          <w:szCs w:val="30"/>
        </w:rPr>
        <w:t>7</w:t>
      </w:r>
    </w:p>
    <w:p w14:paraId="173F13EF" w14:textId="77777777" w:rsidR="00DA4847" w:rsidRPr="00DE16B0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526943FD" w:rsidR="00DA4847" w:rsidRPr="003054FD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60EDC">
        <w:rPr>
          <w:rFonts w:ascii="Angsana New" w:hAnsi="Angsana New"/>
          <w:sz w:val="30"/>
          <w:szCs w:val="30"/>
        </w:rPr>
        <w:t>7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29EA2" w14:textId="74AF4627" w:rsidR="00627B98" w:rsidRPr="003054FD" w:rsidRDefault="00627B9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2AD9">
        <w:rPr>
          <w:rFonts w:ascii="Angsana New" w:hAnsi="Angsana New"/>
          <w:spacing w:val="-4"/>
          <w:sz w:val="30"/>
          <w:szCs w:val="30"/>
        </w:rPr>
        <w:t>30</w:t>
      </w:r>
      <w:r w:rsidRPr="00302AD9">
        <w:rPr>
          <w:rFonts w:ascii="Angsana New" w:hAnsi="Angsana New"/>
          <w:spacing w:val="-4"/>
          <w:sz w:val="30"/>
          <w:szCs w:val="30"/>
          <w:cs/>
        </w:rPr>
        <w:t> กันยายน</w:t>
      </w:r>
      <w:r w:rsidRPr="00302AD9">
        <w:rPr>
          <w:rFonts w:ascii="Angsana New" w:hAnsi="Angsana New"/>
          <w:spacing w:val="-4"/>
          <w:sz w:val="30"/>
          <w:szCs w:val="30"/>
        </w:rPr>
        <w:t xml:space="preserve"> 256</w:t>
      </w:r>
      <w:r>
        <w:rPr>
          <w:rFonts w:ascii="Angsana New" w:hAnsi="Angsana New" w:hint="cs"/>
          <w:spacing w:val="-4"/>
          <w:sz w:val="30"/>
          <w:szCs w:val="30"/>
          <w:cs/>
        </w:rPr>
        <w:t>7</w:t>
      </w:r>
      <w:r w:rsidR="00A5687F">
        <w:rPr>
          <w:rFonts w:ascii="Angsana New" w:hAnsi="Angsana New"/>
          <w:spacing w:val="-4"/>
          <w:sz w:val="30"/>
          <w:szCs w:val="30"/>
        </w:rPr>
        <w:t xml:space="preserve"> </w:t>
      </w:r>
      <w:r w:rsidR="00A5687F" w:rsidRPr="00A5687F">
        <w:rPr>
          <w:rFonts w:ascii="Angsana New" w:hAnsi="Angsana New"/>
          <w:spacing w:val="-4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C3BC2C3" w14:textId="670B7A16" w:rsidR="001C0923" w:rsidRPr="00D16B26" w:rsidRDefault="00FB19A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1C0923" w:rsidRPr="00D81A00" w14:paraId="71B4807F" w14:textId="77777777" w:rsidTr="00064ECA">
        <w:trPr>
          <w:tblHeader/>
        </w:trPr>
        <w:tc>
          <w:tcPr>
            <w:tcW w:w="4032" w:type="dxa"/>
          </w:tcPr>
          <w:p w14:paraId="5BAB948C" w14:textId="613F2F6F" w:rsidR="001C0923" w:rsidRPr="006136EC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6E934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15E604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1C25D04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923" w:rsidRPr="00D81A00" w14:paraId="02DE4E82" w14:textId="77777777" w:rsidTr="00064ECA">
        <w:trPr>
          <w:tblHeader/>
        </w:trPr>
        <w:tc>
          <w:tcPr>
            <w:tcW w:w="4032" w:type="dxa"/>
          </w:tcPr>
          <w:p w14:paraId="34B26B45" w14:textId="77777777" w:rsidR="001C0923" w:rsidRPr="00701BD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BC9F588" w14:textId="4B7B55CC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DD367A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FB884" w14:textId="2A8C3FA3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0D683C2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898138" w14:textId="183AB268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62F0FB8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7ADF89" w14:textId="52DAE3D1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C0923" w:rsidRPr="00D81A00" w14:paraId="12C2BDD6" w14:textId="77777777" w:rsidTr="00064ECA">
        <w:trPr>
          <w:tblHeader/>
        </w:trPr>
        <w:tc>
          <w:tcPr>
            <w:tcW w:w="4032" w:type="dxa"/>
          </w:tcPr>
          <w:p w14:paraId="25768C7F" w14:textId="77777777" w:rsidR="001C0923" w:rsidRPr="004A1A0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4FF8B19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923" w:rsidRPr="00D81A00" w14:paraId="7680F646" w14:textId="77777777" w:rsidTr="00064ECA">
        <w:tc>
          <w:tcPr>
            <w:tcW w:w="4032" w:type="dxa"/>
          </w:tcPr>
          <w:p w14:paraId="53F98080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5C38C76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05C2A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C942A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1873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E418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E5159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A39B13" w14:textId="77777777" w:rsidR="001C0923" w:rsidRPr="003D5C08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D81A00" w14:paraId="1EC7E087" w14:textId="77777777" w:rsidTr="00064ECA">
        <w:tc>
          <w:tcPr>
            <w:tcW w:w="4032" w:type="dxa"/>
          </w:tcPr>
          <w:p w14:paraId="4C74DB7B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A14E7DC" w14:textId="61716FCD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1,516,801</w:t>
            </w:r>
          </w:p>
        </w:tc>
        <w:tc>
          <w:tcPr>
            <w:tcW w:w="270" w:type="dxa"/>
          </w:tcPr>
          <w:p w14:paraId="4F0FA528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FDF40" w14:textId="6CEFDFA4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1,481,939</w:t>
            </w:r>
          </w:p>
        </w:tc>
        <w:tc>
          <w:tcPr>
            <w:tcW w:w="270" w:type="dxa"/>
          </w:tcPr>
          <w:p w14:paraId="7B646D6B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69389" w14:textId="155B06FC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1,516,800</w:t>
            </w:r>
          </w:p>
        </w:tc>
        <w:tc>
          <w:tcPr>
            <w:tcW w:w="270" w:type="dxa"/>
          </w:tcPr>
          <w:p w14:paraId="1B16DDBE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4575DF" w14:textId="75DDE6AC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1,481,935</w:t>
            </w:r>
          </w:p>
        </w:tc>
      </w:tr>
      <w:tr w:rsidR="001C0923" w:rsidRPr="00D81A00" w14:paraId="207D4206" w14:textId="77777777" w:rsidTr="00064ECA">
        <w:tc>
          <w:tcPr>
            <w:tcW w:w="4032" w:type="dxa"/>
          </w:tcPr>
          <w:p w14:paraId="74FD5FD3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752181D" w14:textId="67677B95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15,</w:t>
            </w:r>
            <w:r w:rsidR="00DF036A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6373F11E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EAE8" w14:textId="0AD8FCC9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51,007</w:t>
            </w:r>
          </w:p>
        </w:tc>
        <w:tc>
          <w:tcPr>
            <w:tcW w:w="270" w:type="dxa"/>
          </w:tcPr>
          <w:p w14:paraId="0241AC6A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001CD" w14:textId="798DEE04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15,325</w:t>
            </w:r>
          </w:p>
        </w:tc>
        <w:tc>
          <w:tcPr>
            <w:tcW w:w="270" w:type="dxa"/>
          </w:tcPr>
          <w:p w14:paraId="45D1DE28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44765B" w14:textId="30F95DA6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47,149</w:t>
            </w:r>
          </w:p>
        </w:tc>
      </w:tr>
      <w:tr w:rsidR="001C0923" w:rsidRPr="00D81A00" w14:paraId="0F53472F" w14:textId="77777777" w:rsidTr="00064ECA">
        <w:tc>
          <w:tcPr>
            <w:tcW w:w="4032" w:type="dxa"/>
          </w:tcPr>
          <w:p w14:paraId="005AA62B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0A565C3" w14:textId="6EA9D812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03E04">
              <w:rPr>
                <w:rFonts w:ascii="Angsana New" w:hAnsi="Angsana New"/>
                <w:sz w:val="30"/>
                <w:szCs w:val="30"/>
              </w:rPr>
              <w:t>196,805</w:t>
            </w:r>
          </w:p>
        </w:tc>
        <w:tc>
          <w:tcPr>
            <w:tcW w:w="270" w:type="dxa"/>
          </w:tcPr>
          <w:p w14:paraId="543DAEC6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CE59" w14:textId="10831175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163,632</w:t>
            </w:r>
          </w:p>
        </w:tc>
        <w:tc>
          <w:tcPr>
            <w:tcW w:w="270" w:type="dxa"/>
          </w:tcPr>
          <w:p w14:paraId="4C07262A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0006F" w14:textId="448DCF42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194,791</w:t>
            </w:r>
          </w:p>
        </w:tc>
        <w:tc>
          <w:tcPr>
            <w:tcW w:w="270" w:type="dxa"/>
          </w:tcPr>
          <w:p w14:paraId="1D2D80BC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0810A" w14:textId="01491A74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161,656</w:t>
            </w:r>
          </w:p>
        </w:tc>
      </w:tr>
      <w:tr w:rsidR="001C0923" w:rsidRPr="00D81A00" w14:paraId="223BAF5F" w14:textId="77777777" w:rsidTr="00064ECA">
        <w:tc>
          <w:tcPr>
            <w:tcW w:w="4032" w:type="dxa"/>
          </w:tcPr>
          <w:p w14:paraId="08DE94F1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5E04A43C" w14:textId="012898DD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731D84F5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2B22D" w14:textId="5BC41296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3,112</w:t>
            </w:r>
          </w:p>
        </w:tc>
        <w:tc>
          <w:tcPr>
            <w:tcW w:w="270" w:type="dxa"/>
          </w:tcPr>
          <w:p w14:paraId="06FA35E7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9252" w14:textId="3A6E2DBA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3FE41E7E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72A549" w14:textId="4E3A5963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</w:tr>
      <w:tr w:rsidR="001C0923" w:rsidRPr="00D81A00" w14:paraId="011BA489" w14:textId="77777777" w:rsidTr="00064ECA">
        <w:tc>
          <w:tcPr>
            <w:tcW w:w="4032" w:type="dxa"/>
          </w:tcPr>
          <w:p w14:paraId="66C39EC9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9AF6599" w14:textId="0D7D1827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9A3F4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3ADC5" w14:textId="742FB731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60DE2825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6FB84" w14:textId="2FDD13AF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BDC42" w14:textId="77777777" w:rsidR="001C0923" w:rsidRPr="006B4B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9D99A1" w14:textId="793747CB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1C0923" w:rsidRPr="00D81A00" w14:paraId="70AD086E" w14:textId="77777777" w:rsidTr="00064ECA">
        <w:tc>
          <w:tcPr>
            <w:tcW w:w="4032" w:type="dxa"/>
          </w:tcPr>
          <w:p w14:paraId="3AD7D07C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0465F693" w14:textId="77777777" w:rsidR="001C0923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10A7E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C5A3D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EC786" w14:textId="77777777" w:rsidR="001C0923" w:rsidRPr="006B4B54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9590F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A9E8B" w14:textId="77777777" w:rsidR="001C0923" w:rsidRPr="006B4B54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D10B57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D81A00" w14:paraId="2FF1E424" w14:textId="77777777" w:rsidTr="00064ECA">
        <w:tc>
          <w:tcPr>
            <w:tcW w:w="4032" w:type="dxa"/>
          </w:tcPr>
          <w:p w14:paraId="39295FAB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347F8C5" w14:textId="131436AF" w:rsidR="001C0923" w:rsidRPr="00D81A00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F4247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E9E25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5E80D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4293D" w14:textId="5CEB419D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20F065E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740BB4" w14:textId="3F51CDA4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1C0923" w:rsidRPr="00D81A00" w14:paraId="46682C04" w14:textId="77777777" w:rsidTr="00064ECA">
        <w:tc>
          <w:tcPr>
            <w:tcW w:w="4032" w:type="dxa"/>
          </w:tcPr>
          <w:p w14:paraId="6DC9F432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7AA0810" w14:textId="0982A47E" w:rsidR="001C0923" w:rsidRPr="001368DA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4F37" w14:textId="77777777" w:rsidR="001C0923" w:rsidRPr="00E2047E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5FBF22" w14:textId="77777777" w:rsidR="001C0923" w:rsidRPr="001368D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44023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8D4ED0" w14:textId="397F4294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80,543</w:t>
            </w:r>
          </w:p>
        </w:tc>
        <w:tc>
          <w:tcPr>
            <w:tcW w:w="270" w:type="dxa"/>
          </w:tcPr>
          <w:p w14:paraId="10156213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602495" w14:textId="15621DF1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70,555</w:t>
            </w:r>
          </w:p>
        </w:tc>
      </w:tr>
      <w:tr w:rsidR="001C0923" w:rsidRPr="00D81A00" w14:paraId="4247A6C9" w14:textId="77777777" w:rsidTr="00064ECA">
        <w:tc>
          <w:tcPr>
            <w:tcW w:w="4032" w:type="dxa"/>
          </w:tcPr>
          <w:p w14:paraId="256D5EA9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6FD53EA0" w14:textId="73ED277C" w:rsidR="001C0923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07A08" w14:textId="77777777" w:rsidR="001C0923" w:rsidRPr="00E2047E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2E6731F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B73E3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6F97640" w14:textId="4C5DABD2" w:rsidR="001C0923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1B3A443A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55829C8" w14:textId="184A0452" w:rsidR="001C0923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1C0923" w:rsidRPr="00D81A00" w14:paraId="2C5437AC" w14:textId="77777777" w:rsidTr="00064ECA">
        <w:tc>
          <w:tcPr>
            <w:tcW w:w="4032" w:type="dxa"/>
          </w:tcPr>
          <w:p w14:paraId="51D651A6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60724F9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22BDC" w14:textId="77777777" w:rsidR="001C0923" w:rsidRPr="00E2047E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F99B18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66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D171" w14:textId="77777777" w:rsidR="001C0923" w:rsidRPr="000C4696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D2C134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AC9F9" w14:textId="77777777" w:rsidR="001C0923" w:rsidRPr="000C4696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3332662" w14:textId="77777777" w:rsidR="001C0923" w:rsidRPr="002C1D21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612ED8" w14:paraId="09694CA6" w14:textId="77777777" w:rsidTr="00064ECA">
        <w:tc>
          <w:tcPr>
            <w:tcW w:w="4032" w:type="dxa"/>
          </w:tcPr>
          <w:p w14:paraId="35E8928F" w14:textId="5DA112AE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80" w:type="dxa"/>
          </w:tcPr>
          <w:p w14:paraId="364B3FF5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62D5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97480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7145E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500AA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73B2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95D06A" w14:textId="77777777" w:rsidR="001C0923" w:rsidRPr="003D5C08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612ED8" w14:paraId="3D807D67" w14:textId="77777777" w:rsidTr="00064ECA">
        <w:trPr>
          <w:trHeight w:val="164"/>
        </w:trPr>
        <w:tc>
          <w:tcPr>
            <w:tcW w:w="4032" w:type="dxa"/>
          </w:tcPr>
          <w:p w14:paraId="27AE437D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5FDB50" w14:textId="0EC0B936" w:rsidR="001C0923" w:rsidRPr="00DB67D2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49,54</w:t>
            </w:r>
            <w:r w:rsidR="00DF03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6D8226" w14:textId="77777777" w:rsidR="001C0923" w:rsidRPr="0066065F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6CFD5" w14:textId="2F735DE9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52,439</w:t>
            </w:r>
          </w:p>
        </w:tc>
        <w:tc>
          <w:tcPr>
            <w:tcW w:w="270" w:type="dxa"/>
          </w:tcPr>
          <w:p w14:paraId="07000B1B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B6AD6D" w14:textId="6588C34E" w:rsidR="001C0923" w:rsidRPr="002C1D21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49,54</w:t>
            </w:r>
            <w:r w:rsidR="003B07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28054B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85FC7CA" w14:textId="20CA74F6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52,439</w:t>
            </w:r>
          </w:p>
        </w:tc>
      </w:tr>
      <w:tr w:rsidR="001C0923" w:rsidRPr="00D81A00" w14:paraId="3CE38437" w14:textId="77777777" w:rsidTr="00064ECA">
        <w:trPr>
          <w:trHeight w:val="407"/>
        </w:trPr>
        <w:tc>
          <w:tcPr>
            <w:tcW w:w="4032" w:type="dxa"/>
          </w:tcPr>
          <w:p w14:paraId="0557BD46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204ECA4" w14:textId="77777777" w:rsidR="001C0923" w:rsidRPr="00991D3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70A9F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D5F54B2" w14:textId="77777777" w:rsidR="001C0923" w:rsidRPr="004C789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2D410FD3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408DF5B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D676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2724768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0923" w:rsidRPr="00D81A00" w14:paraId="49B842B7" w14:textId="77777777" w:rsidTr="00064ECA">
        <w:trPr>
          <w:trHeight w:val="407"/>
        </w:trPr>
        <w:tc>
          <w:tcPr>
            <w:tcW w:w="4032" w:type="dxa"/>
          </w:tcPr>
          <w:p w14:paraId="7F53F8C9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37C29CF" w14:textId="77777777" w:rsidR="001C0923" w:rsidRPr="00991D3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CE87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6BF333" w14:textId="77777777" w:rsidR="001C0923" w:rsidRPr="004C789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45DC36B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C1EBC2E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6288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4CED613D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0923" w:rsidRPr="00D81A00" w14:paraId="49D6B8EC" w14:textId="77777777" w:rsidTr="00064ECA">
        <w:tc>
          <w:tcPr>
            <w:tcW w:w="4032" w:type="dxa"/>
          </w:tcPr>
          <w:p w14:paraId="3CE4535A" w14:textId="77777777" w:rsidR="001C0923" w:rsidRPr="00064ECA" w:rsidRDefault="001C0923" w:rsidP="00064E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E5E7A9D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2A77D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020B3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37F5F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A1B3B" w14:textId="77777777" w:rsidR="001C0923" w:rsidRPr="00BA3EAE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775A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B56BE7D" w14:textId="77777777" w:rsidR="001C0923" w:rsidRPr="00BA3EAE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D81A00" w14:paraId="143354FD" w14:textId="77777777" w:rsidTr="00064ECA">
        <w:tc>
          <w:tcPr>
            <w:tcW w:w="4032" w:type="dxa"/>
          </w:tcPr>
          <w:p w14:paraId="4D8104C9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9A15EB2" w14:textId="5941E7D6" w:rsidR="001C0923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40,509</w:t>
            </w:r>
          </w:p>
        </w:tc>
        <w:tc>
          <w:tcPr>
            <w:tcW w:w="270" w:type="dxa"/>
          </w:tcPr>
          <w:p w14:paraId="6EBABE09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94447" w14:textId="3BA91D93" w:rsidR="001C0923" w:rsidRPr="00F36DE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49,558</w:t>
            </w:r>
          </w:p>
        </w:tc>
        <w:tc>
          <w:tcPr>
            <w:tcW w:w="270" w:type="dxa"/>
          </w:tcPr>
          <w:p w14:paraId="1D5D0594" w14:textId="77777777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ABB192" w14:textId="2A513F2D" w:rsidR="001C0923" w:rsidRPr="00F36DE5" w:rsidRDefault="00B53F50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11,805</w:t>
            </w:r>
          </w:p>
        </w:tc>
        <w:tc>
          <w:tcPr>
            <w:tcW w:w="270" w:type="dxa"/>
          </w:tcPr>
          <w:p w14:paraId="19C7E75D" w14:textId="77777777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5038C8A" w14:textId="5EEA72F6" w:rsidR="001C0923" w:rsidRPr="00F36DE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12,254</w:t>
            </w:r>
          </w:p>
        </w:tc>
      </w:tr>
      <w:tr w:rsidR="001C0923" w:rsidRPr="00D81A00" w14:paraId="4AF26F7B" w14:textId="77777777" w:rsidTr="00064ECA">
        <w:trPr>
          <w:trHeight w:val="280"/>
        </w:trPr>
        <w:tc>
          <w:tcPr>
            <w:tcW w:w="4032" w:type="dxa"/>
            <w:shd w:val="clear" w:color="auto" w:fill="auto"/>
          </w:tcPr>
          <w:p w14:paraId="3598CC7A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92FB3" w14:textId="1A639C89" w:rsidR="001C0923" w:rsidRPr="00064ECA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ECA">
              <w:rPr>
                <w:rFonts w:ascii="Angsana New" w:hAnsi="Angsana New"/>
                <w:b/>
                <w:bCs/>
                <w:sz w:val="30"/>
                <w:szCs w:val="30"/>
              </w:rPr>
              <w:t>40,509</w:t>
            </w:r>
          </w:p>
        </w:tc>
        <w:tc>
          <w:tcPr>
            <w:tcW w:w="270" w:type="dxa"/>
          </w:tcPr>
          <w:p w14:paraId="29D7B587" w14:textId="77777777" w:rsidR="001C0923" w:rsidRPr="00AA32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BCB2B" w14:textId="02903EDA" w:rsidR="001C0923" w:rsidRPr="00612ED8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49,558</w:t>
            </w:r>
          </w:p>
        </w:tc>
        <w:tc>
          <w:tcPr>
            <w:tcW w:w="270" w:type="dxa"/>
          </w:tcPr>
          <w:p w14:paraId="038E0345" w14:textId="77777777" w:rsidR="001C0923" w:rsidRPr="00612ED8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2EF3" w14:textId="0BF85E54" w:rsidR="001C0923" w:rsidRPr="00064ECA" w:rsidRDefault="00B53F50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ECA">
              <w:rPr>
                <w:rFonts w:ascii="Angsana New" w:hAnsi="Angsana New"/>
                <w:b/>
                <w:bCs/>
                <w:sz w:val="30"/>
                <w:szCs w:val="30"/>
              </w:rPr>
              <w:t>11,805</w:t>
            </w:r>
          </w:p>
        </w:tc>
        <w:tc>
          <w:tcPr>
            <w:tcW w:w="270" w:type="dxa"/>
          </w:tcPr>
          <w:p w14:paraId="3FB62C05" w14:textId="77777777" w:rsidR="001C0923" w:rsidRPr="00AA3254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C38C84" w14:textId="3A6B902E" w:rsidR="001C0923" w:rsidRPr="0061603E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12,254</w:t>
            </w:r>
          </w:p>
        </w:tc>
      </w:tr>
    </w:tbl>
    <w:p w14:paraId="49BAC166" w14:textId="77777777" w:rsidR="001C0923" w:rsidRPr="00147F69" w:rsidRDefault="001C092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1" w:type="dxa"/>
        <w:tblInd w:w="45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72"/>
        <w:gridCol w:w="288"/>
        <w:gridCol w:w="1077"/>
        <w:gridCol w:w="276"/>
        <w:gridCol w:w="1076"/>
        <w:gridCol w:w="276"/>
        <w:gridCol w:w="1077"/>
      </w:tblGrid>
      <w:tr w:rsidR="00E74891" w:rsidRPr="003054FD" w14:paraId="505958AB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3054FD" w14:paraId="3D35EA2A" w14:textId="77777777" w:rsidTr="00147F69">
        <w:tc>
          <w:tcPr>
            <w:tcW w:w="4049" w:type="dxa"/>
            <w:tcBorders>
              <w:top w:val="nil"/>
            </w:tcBorders>
          </w:tcPr>
          <w:p w14:paraId="0EAB77E2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6322D1D2" w14:textId="0037A0CC" w:rsidR="000C03AA" w:rsidRPr="00122E43" w:rsidRDefault="001C0923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  <w:tcBorders>
              <w:top w:val="nil"/>
            </w:tcBorders>
          </w:tcPr>
          <w:p w14:paraId="49D85262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0ADD656D" w14:textId="017B9948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6A88C8AF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1C87C35C" w14:textId="7082F91C" w:rsidR="000C03AA" w:rsidRPr="00EF67FB" w:rsidRDefault="001C0923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1F5E557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0101CD84" w14:textId="6C77D45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03AA" w:rsidRPr="003054FD" w14:paraId="05D65463" w14:textId="77777777" w:rsidTr="00147F69">
        <w:tc>
          <w:tcPr>
            <w:tcW w:w="4049" w:type="dxa"/>
            <w:tcBorders>
              <w:top w:val="nil"/>
            </w:tcBorders>
          </w:tcPr>
          <w:p w14:paraId="5865235A" w14:textId="2AECEFD8" w:rsidR="000C03AA" w:rsidRPr="003054FD" w:rsidRDefault="00A5687F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2" w:type="dxa"/>
            <w:tcBorders>
              <w:top w:val="nil"/>
            </w:tcBorders>
          </w:tcPr>
          <w:p w14:paraId="3B0A0DAF" w14:textId="56E7C4CF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8" w:type="dxa"/>
            <w:tcBorders>
              <w:top w:val="nil"/>
            </w:tcBorders>
          </w:tcPr>
          <w:p w14:paraId="0BBBD230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3F7B2639" w14:textId="56154AAE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727627AE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  <w:shd w:val="clear" w:color="auto" w:fill="auto"/>
          </w:tcPr>
          <w:p w14:paraId="39DD2949" w14:textId="72BE7B2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74859EB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45270ACE" w14:textId="58997A2A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C03AA" w:rsidRPr="003054FD" w14:paraId="2DC0D7F3" w14:textId="77777777" w:rsidTr="00147F69">
        <w:tc>
          <w:tcPr>
            <w:tcW w:w="4049" w:type="dxa"/>
          </w:tcPr>
          <w:p w14:paraId="0A6FFB63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050BB8E5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3AA" w:rsidRPr="003054FD" w14:paraId="7C80662A" w14:textId="77777777" w:rsidTr="00147F69">
        <w:tc>
          <w:tcPr>
            <w:tcW w:w="4049" w:type="dxa"/>
          </w:tcPr>
          <w:p w14:paraId="5A2945F0" w14:textId="024DDAE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42" w:type="dxa"/>
            <w:gridSpan w:val="7"/>
          </w:tcPr>
          <w:p w14:paraId="7C6CFF05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03AA" w:rsidRPr="003054FD" w14:paraId="1B0CC4CF" w14:textId="77777777" w:rsidTr="00147F69">
        <w:tc>
          <w:tcPr>
            <w:tcW w:w="4049" w:type="dxa"/>
            <w:tcBorders>
              <w:bottom w:val="nil"/>
            </w:tcBorders>
          </w:tcPr>
          <w:p w14:paraId="64DC4321" w14:textId="7FD38736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bottom w:val="nil"/>
            </w:tcBorders>
          </w:tcPr>
          <w:p w14:paraId="71083C27" w14:textId="66D76A03" w:rsidR="000C03AA" w:rsidRPr="003054FD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416,259</w:t>
            </w:r>
          </w:p>
        </w:tc>
        <w:tc>
          <w:tcPr>
            <w:tcW w:w="288" w:type="dxa"/>
            <w:tcBorders>
              <w:bottom w:val="nil"/>
            </w:tcBorders>
          </w:tcPr>
          <w:p w14:paraId="63F884F9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12385F" w14:textId="5A776880" w:rsidR="000C03AA" w:rsidRPr="003054FD" w:rsidRDefault="000C03A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  <w:tc>
          <w:tcPr>
            <w:tcW w:w="276" w:type="dxa"/>
            <w:tcBorders>
              <w:bottom w:val="nil"/>
            </w:tcBorders>
          </w:tcPr>
          <w:p w14:paraId="66096E4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2D86480" w14:textId="00C59A81" w:rsidR="000C03AA" w:rsidRPr="003054FD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 w:rsidRPr="00D16B26">
              <w:rPr>
                <w:rFonts w:ascii="Angsana New" w:hAnsi="Angsana New"/>
                <w:sz w:val="30"/>
                <w:szCs w:val="30"/>
              </w:rPr>
              <w:t>416,259</w:t>
            </w:r>
          </w:p>
        </w:tc>
        <w:tc>
          <w:tcPr>
            <w:tcW w:w="276" w:type="dxa"/>
            <w:tcBorders>
              <w:bottom w:val="nil"/>
            </w:tcBorders>
          </w:tcPr>
          <w:p w14:paraId="129439A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B746327" w14:textId="15836C17" w:rsidR="000C03AA" w:rsidRPr="003054FD" w:rsidRDefault="000C03A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</w:tr>
      <w:tr w:rsidR="000C03AA" w:rsidRPr="003054FD" w14:paraId="1457E81B" w14:textId="77777777" w:rsidTr="00147F69">
        <w:tc>
          <w:tcPr>
            <w:tcW w:w="4049" w:type="dxa"/>
            <w:tcBorders>
              <w:bottom w:val="nil"/>
            </w:tcBorders>
          </w:tcPr>
          <w:p w14:paraId="6B3C38CA" w14:textId="70F724C4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2" w:type="dxa"/>
            <w:tcBorders>
              <w:bottom w:val="nil"/>
            </w:tcBorders>
          </w:tcPr>
          <w:p w14:paraId="005B878F" w14:textId="710AE508" w:rsidR="000C03AA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526C3B43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1D2A49AB" w14:textId="31F0E7A5" w:rsidR="000C03AA" w:rsidRPr="004D53D5" w:rsidRDefault="000C03A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tcBorders>
              <w:bottom w:val="nil"/>
            </w:tcBorders>
          </w:tcPr>
          <w:p w14:paraId="7A58DC31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E04310C" w14:textId="2F386117" w:rsidR="000C03AA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bottom w:val="nil"/>
            </w:tcBorders>
          </w:tcPr>
          <w:p w14:paraId="41DA6CE8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7390C80F" w14:textId="6DD65D09" w:rsidR="000C03AA" w:rsidRPr="004D53D5" w:rsidRDefault="000C03A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41</w:t>
            </w:r>
          </w:p>
        </w:tc>
      </w:tr>
      <w:tr w:rsidR="001C4B69" w:rsidRPr="003054FD" w14:paraId="703F1988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5F1BE220" w14:textId="544A779A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14:paraId="4BBED7AA" w14:textId="0332F0D0" w:rsidR="001C4B69" w:rsidRPr="003054FD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648021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712C002D" w:rsidR="001C4B69" w:rsidRPr="003054F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2DA226B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15DC341C" w:rsidR="001C4B69" w:rsidRPr="003054FD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19,295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479E4D3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134C46A6" w14:textId="6EB22542" w:rsidR="001C4B69" w:rsidRPr="003054F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</w:tr>
      <w:tr w:rsidR="001C4B69" w:rsidRPr="003054FD" w14:paraId="09C4D2F7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3FC35E55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BA52" w14:textId="346156C0" w:rsidR="001C4B69" w:rsidRPr="003054FD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435,554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26B4A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587217D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347,168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4DCA4B5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0AC09686" w:rsidR="001C4B69" w:rsidRPr="009A153D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435,554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7776E58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167C6B3C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347,209</w:t>
            </w:r>
          </w:p>
        </w:tc>
      </w:tr>
      <w:tr w:rsidR="001C4B69" w:rsidRPr="003054FD" w14:paraId="6F278412" w14:textId="77777777" w:rsidTr="00147F69">
        <w:trPr>
          <w:trHeight w:val="432"/>
        </w:trPr>
        <w:tc>
          <w:tcPr>
            <w:tcW w:w="4049" w:type="dxa"/>
            <w:tcBorders>
              <w:top w:val="nil"/>
              <w:bottom w:val="nil"/>
            </w:tcBorders>
          </w:tcPr>
          <w:p w14:paraId="72C9BD6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</w:tcPr>
          <w:p w14:paraId="40743445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60DB6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BBA8987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163F4AE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32AE98C5" w14:textId="77777777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B69" w:rsidRPr="003054FD" w14:paraId="129F688C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2ADE53" w14:textId="15353C06" w:rsidR="001C4B69" w:rsidRPr="00834942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948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F9FC2A9" w14:textId="77777777" w:rsidR="001C4B69" w:rsidRPr="00855ABA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FBA32F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B04174" w14:textId="77777777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2CBD0E2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1974D3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BA38CE8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C617A59" w14:textId="77777777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036A" w:rsidRPr="003054FD" w14:paraId="00CC649F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006EE41" w14:textId="6F4AAF8D" w:rsidR="00DF036A" w:rsidRPr="003054FD" w:rsidRDefault="00DF036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64EEF819" w14:textId="0133101A" w:rsidR="00DF036A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B0B1AC" w14:textId="77777777" w:rsidR="00DF036A" w:rsidRPr="00855ABA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B9CDE1E" w14:textId="19A4FE06" w:rsidR="00DF036A" w:rsidRPr="00E0331C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C01D513" w14:textId="77777777" w:rsidR="00DF036A" w:rsidRPr="009A153D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D58323D" w14:textId="77B79B84" w:rsidR="00DF036A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B8C1D35" w14:textId="77777777" w:rsidR="00DF036A" w:rsidRPr="009A153D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9496C4C" w14:textId="378C1E8C" w:rsidR="00DF036A" w:rsidRPr="00E0331C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1C4B69" w:rsidRPr="003054FD" w14:paraId="7EE191A6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21F756D8" w14:textId="610B5699" w:rsidR="001C4B69" w:rsidRPr="00834942" w:rsidRDefault="00DF036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28CB67EC" w14:textId="10A32EF1" w:rsidR="001C4B69" w:rsidRPr="00725E1F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5E9F34" w14:textId="77777777" w:rsidR="001C4B69" w:rsidRPr="00855ABA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E58E5" w14:textId="6A5B59A8" w:rsidR="001C4B69" w:rsidRPr="00E1087D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4751C36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2BC82759" w14:textId="45E5458B" w:rsidR="001C4B69" w:rsidRPr="00725E1F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89A521B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34CA84F" w14:textId="157CBC33" w:rsidR="001C4B69" w:rsidRPr="009A153D" w:rsidRDefault="00DF036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C4B69" w:rsidRPr="003054FD" w14:paraId="5DC15FD5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8BD9A6" w14:textId="7E9BE1CC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4267113F" w:rsidR="001C4B69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ED6F1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1DF5E6B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8245CB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74E0AB73" w:rsidR="001C4B69" w:rsidRDefault="00D16B2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0321127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16625EE9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</w:tbl>
    <w:p w14:paraId="5E68A69E" w14:textId="1B38B077" w:rsidR="000C03AA" w:rsidRDefault="000C03AA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80D521A" w14:textId="77777777" w:rsidR="00064ECA" w:rsidRDefault="00064ECA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</w:p>
    <w:tbl>
      <w:tblPr>
        <w:tblW w:w="9135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77"/>
        <w:gridCol w:w="280"/>
        <w:gridCol w:w="1082"/>
        <w:gridCol w:w="266"/>
        <w:gridCol w:w="1082"/>
        <w:gridCol w:w="267"/>
        <w:gridCol w:w="1082"/>
      </w:tblGrid>
      <w:tr w:rsidR="000F3EC3" w:rsidRPr="003054FD" w14:paraId="18CC781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C564BF" w14:textId="472B2CF6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3054FD" w14:paraId="6EC9A82E" w14:textId="77777777" w:rsidTr="00A5687F">
        <w:trPr>
          <w:trHeight w:val="60"/>
        </w:trPr>
        <w:tc>
          <w:tcPr>
            <w:tcW w:w="3999" w:type="dxa"/>
            <w:tcBorders>
              <w:top w:val="nil"/>
            </w:tcBorders>
          </w:tcPr>
          <w:p w14:paraId="5074FFA9" w14:textId="4FBCEFA4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380E8BC" w14:textId="3367FD17" w:rsidR="000C03AA" w:rsidRDefault="001C092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  <w:tcBorders>
              <w:top w:val="nil"/>
            </w:tcBorders>
          </w:tcPr>
          <w:p w14:paraId="736D552D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44699A3B" w14:textId="2124F995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224E9F14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3D398D58" w14:textId="3FAD5A6F" w:rsidR="000C03AA" w:rsidRDefault="001C092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tcBorders>
              <w:top w:val="nil"/>
            </w:tcBorders>
            <w:shd w:val="clear" w:color="auto" w:fill="auto"/>
          </w:tcPr>
          <w:p w14:paraId="63F042F5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1345909E" w14:textId="678B6B2E" w:rsidR="000C03AA" w:rsidRPr="00BC7646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03AA" w:rsidRPr="003054FD" w14:paraId="1DC31E86" w14:textId="77777777" w:rsidTr="00A5687F">
        <w:tc>
          <w:tcPr>
            <w:tcW w:w="3999" w:type="dxa"/>
            <w:tcBorders>
              <w:top w:val="nil"/>
            </w:tcBorders>
          </w:tcPr>
          <w:p w14:paraId="2BA38597" w14:textId="675C293A" w:rsidR="000C03AA" w:rsidRPr="003054FD" w:rsidRDefault="00A5687F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7" w:type="dxa"/>
            <w:tcBorders>
              <w:top w:val="nil"/>
            </w:tcBorders>
          </w:tcPr>
          <w:p w14:paraId="3B48B61E" w14:textId="708A69C9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0" w:type="dxa"/>
            <w:tcBorders>
              <w:top w:val="nil"/>
            </w:tcBorders>
          </w:tcPr>
          <w:p w14:paraId="6F7F6294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04F5C520" w14:textId="434053D1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63980BC1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5B07CE9E" w14:textId="40295D55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67" w:type="dxa"/>
            <w:tcBorders>
              <w:top w:val="nil"/>
            </w:tcBorders>
            <w:shd w:val="clear" w:color="auto" w:fill="auto"/>
          </w:tcPr>
          <w:p w14:paraId="558E65A1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52DDB059" w14:textId="0D060594" w:rsidR="000C03AA" w:rsidRPr="00BC7646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3EC3" w:rsidRPr="003054FD" w14:paraId="0E866272" w14:textId="77777777" w:rsidTr="00A5687F">
        <w:tc>
          <w:tcPr>
            <w:tcW w:w="3999" w:type="dxa"/>
          </w:tcPr>
          <w:p w14:paraId="63C47416" w14:textId="0BE77983" w:rsidR="000F3EC3" w:rsidRPr="003054FD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6" w:type="dxa"/>
            <w:gridSpan w:val="7"/>
          </w:tcPr>
          <w:p w14:paraId="38E04366" w14:textId="49B5A98D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ABA" w:rsidRPr="003054FD" w14:paraId="40133835" w14:textId="77777777" w:rsidTr="00A5687F">
        <w:tc>
          <w:tcPr>
            <w:tcW w:w="3999" w:type="dxa"/>
          </w:tcPr>
          <w:p w14:paraId="7EECDF2C" w14:textId="71C65A92" w:rsidR="00855ABA" w:rsidRPr="00855ABA" w:rsidRDefault="00855AB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6" w:type="dxa"/>
            <w:gridSpan w:val="7"/>
          </w:tcPr>
          <w:p w14:paraId="603A8528" w14:textId="77777777" w:rsidR="00855ABA" w:rsidRPr="003054FD" w:rsidRDefault="00855ABA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F3EC3" w:rsidRPr="003054FD" w14:paraId="26FA38F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13595E1" w14:textId="365CAEEF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C37848" w14:textId="0C4C795F" w:rsidR="000F3EC3" w:rsidRPr="00785150" w:rsidRDefault="00503E04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8EA4E0F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FC143AF" w14:textId="7BFF79BB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E46D2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9FFD39C" w14:textId="37EADD99" w:rsidR="000F3EC3" w:rsidRPr="00785150" w:rsidRDefault="00D16B26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665E20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D9D4F5B" w14:textId="2F81D365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</w:tr>
      <w:tr w:rsidR="000F3EC3" w:rsidRPr="003054FD" w14:paraId="4DF09F09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4466A0" w14:textId="5BB804F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6CD8D8EC" w:rsidR="000F3EC3" w:rsidRPr="00931AF7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7B7B06B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0F3EC3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ED7E16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643E2955" w:rsidR="000F3EC3" w:rsidRPr="00785150" w:rsidRDefault="00D16B26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18,105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3D6435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DE10E5B" w14:textId="2B6FB7DA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18,370</w:t>
            </w:r>
          </w:p>
        </w:tc>
      </w:tr>
      <w:tr w:rsidR="000F3EC3" w:rsidRPr="003054FD" w14:paraId="71A70FB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EF41565" w14:textId="2BD68AD8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4643FB91" w:rsidR="000F3EC3" w:rsidRPr="00931AF7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6843974A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44C02302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3,228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DB26C2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393F209D" w:rsidR="000F3EC3" w:rsidRPr="00931AF7" w:rsidRDefault="00D16B26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20,156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6D6577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593725BD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21,525</w:t>
            </w:r>
          </w:p>
        </w:tc>
      </w:tr>
      <w:bookmarkEnd w:id="0"/>
      <w:tr w:rsidR="000F3EC3" w:rsidRPr="003054FD" w14:paraId="5C0EAAF2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B039C04" w14:textId="77777777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4852B95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3E5BCB5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F8553D5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8EDD152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6840072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111DE18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5821FE7" w14:textId="77777777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3EEA68DE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9245A" w14:textId="6C03FCDB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A948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04867B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A80B3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DC2A0BB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9D13C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B0C9E13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18FE25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FDA909B" w14:textId="77777777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32B131C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5411D55" w14:textId="6C750A7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E0F178C" w14:textId="531259E2" w:rsidR="000F3EC3" w:rsidRPr="0024056C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67,147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07559C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86C3656" w14:textId="28230FF8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65,475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6D53F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F3AF296" w14:textId="0094CD0B" w:rsidR="000F3EC3" w:rsidRPr="00CA3FC8" w:rsidRDefault="00D16B26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65,570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37945C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E75A7BF" w14:textId="7DA434CC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63,964</w:t>
            </w:r>
          </w:p>
        </w:tc>
      </w:tr>
      <w:tr w:rsidR="000F3EC3" w:rsidRPr="003054FD" w14:paraId="49CF6C3B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80E85" w14:textId="1D121670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17B75D47" w:rsidR="000F3EC3" w:rsidRPr="00931AF7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67,147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29113C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6CE48BF4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65,475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E92851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4391982D" w:rsidR="000F3EC3" w:rsidRPr="00931AF7" w:rsidRDefault="00D16B26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65,570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28D8526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43D8A316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63,964</w:t>
            </w:r>
          </w:p>
        </w:tc>
      </w:tr>
      <w:tr w:rsidR="000F3EC3" w:rsidRPr="003054FD" w14:paraId="189EA35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2A263B98" w14:textId="68F54A79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17C8FAEE" w14:textId="2536E8BD" w:rsidR="000F3EC3" w:rsidRPr="00785150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44F4598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402D967C" w14:textId="468B59E6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F2EAB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52335E4" w14:textId="6B04B215" w:rsidR="000F3EC3" w:rsidRPr="00785150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D7234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2711E28" w14:textId="2E30AE31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086FDE7D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DF8E9B8" w14:textId="730902F1" w:rsidR="000F3EC3" w:rsidRPr="00855ABA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12B3593" w14:textId="3BC2DB80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1B31A7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0A83A5" w14:textId="3D6B9265" w:rsidR="000F3EC3" w:rsidRPr="00DD1962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6930ED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B86D8BB" w14:textId="62DBFED0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F352F3D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61FE91" w14:textId="2CCB4E66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1554F7F3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24EB40A" w14:textId="0E8B7AE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05DB707" w14:textId="70823505" w:rsidR="000F3EC3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64367C1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2F01347" w14:textId="06DFB4BA" w:rsidR="000F3EC3" w:rsidRPr="00DD1962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20858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6364F5E9" w:rsidR="000F3EC3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2CC013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1D14BC7" w14:textId="57ECDB9E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</w:tr>
      <w:tr w:rsidR="000F3EC3" w:rsidRPr="003054FD" w14:paraId="502F0CB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84C4066" w14:textId="2FD52AC8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4E3904EA" w:rsidR="000F3EC3" w:rsidRPr="00931AF7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22B3E45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162C40FD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CA6027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73071D13" w:rsidR="000F3EC3" w:rsidRPr="00931AF7" w:rsidRDefault="00503E04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2A72E9A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54FBA2ED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0D8BDCDE" w:rsidR="008543E1" w:rsidRPr="003054FD" w:rsidRDefault="00C31DA7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C0923" w:rsidRPr="003054FD">
        <w:rPr>
          <w:rFonts w:ascii="Angsana New" w:hAnsi="Angsana New"/>
          <w:sz w:val="30"/>
          <w:szCs w:val="30"/>
        </w:rPr>
        <w:t xml:space="preserve">30 </w:t>
      </w:r>
      <w:r w:rsidR="001C0923" w:rsidRPr="003054FD">
        <w:rPr>
          <w:rFonts w:ascii="Angsana New" w:hAnsi="Angsana New"/>
          <w:sz w:val="30"/>
          <w:szCs w:val="30"/>
          <w:cs/>
        </w:rPr>
        <w:t>มิถุนายน</w:t>
      </w:r>
      <w:r w:rsidR="001C0923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E0331C" w:rsidRPr="00E0331C">
        <w:rPr>
          <w:rFonts w:ascii="Angsana New" w:hAnsi="Angsana New"/>
          <w:sz w:val="30"/>
          <w:szCs w:val="30"/>
        </w:rPr>
        <w:t>256</w:t>
      </w:r>
      <w:r w:rsidR="000C03AA">
        <w:rPr>
          <w:rFonts w:ascii="Angsana New" w:hAnsi="Angsana New" w:hint="cs"/>
          <w:sz w:val="30"/>
          <w:szCs w:val="30"/>
          <w:cs/>
        </w:rPr>
        <w:t>8</w:t>
      </w:r>
      <w:r w:rsidR="00E0331C" w:rsidRPr="00E0331C">
        <w:rPr>
          <w:rFonts w:ascii="Angsana New" w:hAnsi="Angsana New"/>
          <w:sz w:val="30"/>
          <w:szCs w:val="30"/>
        </w:rPr>
        <w:t xml:space="preserve">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</w:t>
      </w:r>
      <w:r w:rsidR="00D16B26" w:rsidRPr="008A130E">
        <w:rPr>
          <w:rFonts w:ascii="Angsana New" w:hAnsi="Angsana New"/>
          <w:sz w:val="30"/>
          <w:szCs w:val="30"/>
        </w:rPr>
        <w:t>6.1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199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</w:t>
      </w:r>
      <w:r w:rsidR="00C6210B">
        <w:rPr>
          <w:rFonts w:ascii="Angsana New" w:hAnsi="Angsana New"/>
          <w:sz w:val="30"/>
          <w:szCs w:val="30"/>
        </w:rPr>
        <w:t xml:space="preserve"> </w:t>
      </w:r>
      <w:r w:rsidR="00D16B26" w:rsidRPr="008A130E">
        <w:rPr>
          <w:rFonts w:ascii="Angsana New" w:hAnsi="Angsana New"/>
          <w:sz w:val="30"/>
          <w:szCs w:val="30"/>
        </w:rPr>
        <w:t>675</w:t>
      </w:r>
      <w:r w:rsidRPr="008A130E">
        <w:rPr>
          <w:rFonts w:ascii="Angsana New" w:hAnsi="Angsana New" w:hint="cs"/>
          <w:sz w:val="30"/>
          <w:szCs w:val="30"/>
          <w:cs/>
        </w:rPr>
        <w:t xml:space="preserve"> ล้</w:t>
      </w:r>
      <w:r w:rsidRPr="00B44225">
        <w:rPr>
          <w:rFonts w:ascii="Angsana New" w:hAnsi="Angsana New" w:hint="cs"/>
          <w:sz w:val="30"/>
          <w:szCs w:val="30"/>
          <w:cs/>
        </w:rPr>
        <w:t>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E0331C">
        <w:rPr>
          <w:rFonts w:ascii="Angsana New" w:hAnsi="Angsana New"/>
          <w:i/>
          <w:iCs/>
          <w:sz w:val="30"/>
          <w:szCs w:val="30"/>
        </w:rPr>
        <w:t>7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A4C0" w14:textId="77777777" w:rsidR="003F106E" w:rsidRDefault="003F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6E9C07" w14:textId="7CE8FBAA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2"/>
        <w:gridCol w:w="274"/>
        <w:gridCol w:w="1256"/>
        <w:gridCol w:w="273"/>
        <w:gridCol w:w="1239"/>
        <w:gridCol w:w="180"/>
        <w:gridCol w:w="1242"/>
      </w:tblGrid>
      <w:tr w:rsidR="006D0F81" w:rsidRPr="003054FD" w14:paraId="1CAC66A6" w14:textId="77777777" w:rsidTr="003F106E">
        <w:trPr>
          <w:cantSplit/>
          <w:trHeight w:val="428"/>
          <w:tblHeader/>
        </w:trPr>
        <w:tc>
          <w:tcPr>
            <w:tcW w:w="3492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2796180" w14:textId="77777777" w:rsidR="006D0F81" w:rsidRPr="003054FD" w:rsidRDefault="006D0F81" w:rsidP="002A38C1">
            <w:pPr>
              <w:pStyle w:val="acctmergecolhdg"/>
              <w:spacing w:line="240" w:lineRule="auto"/>
              <w:ind w:left="-83" w:right="-101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06E" w:rsidRPr="003054FD" w14:paraId="2650E8F0" w14:textId="77777777" w:rsidTr="003F106E">
        <w:trPr>
          <w:cantSplit/>
          <w:trHeight w:val="825"/>
          <w:tblHeader/>
        </w:trPr>
        <w:tc>
          <w:tcPr>
            <w:tcW w:w="3492" w:type="dxa"/>
            <w:vAlign w:val="bottom"/>
          </w:tcPr>
          <w:p w14:paraId="1CEAB7E3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39D412D" w14:textId="3DC27E30" w:rsidR="003F106E" w:rsidRPr="003054FD" w:rsidRDefault="001C0923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3F106E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F10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72DA40A6" w14:textId="77777777" w:rsidR="003F106E" w:rsidRPr="003054FD" w:rsidRDefault="003F106E" w:rsidP="003F106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9EF1053" w14:textId="223FA963" w:rsidR="003F106E" w:rsidRPr="003054FD" w:rsidRDefault="003F106E" w:rsidP="003F106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3" w:type="dxa"/>
          </w:tcPr>
          <w:p w14:paraId="235208E9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D4DDDC8" w14:textId="3DA91142" w:rsidR="003F106E" w:rsidRDefault="003F106E" w:rsidP="002A38C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="001C0923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0 </w:t>
            </w:r>
            <w:r w:rsidR="001C0923" w:rsidRPr="003054F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1D2C946F" w14:textId="4F41F655" w:rsidR="003F106E" w:rsidRPr="003054FD" w:rsidRDefault="003F106E" w:rsidP="002A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Pr="003F106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472C3B" w14:textId="77777777" w:rsidR="003F106E" w:rsidRPr="003054FD" w:rsidRDefault="003F106E" w:rsidP="003F106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F78BF55" w14:textId="0948A7C8" w:rsidR="003F106E" w:rsidRPr="003054FD" w:rsidRDefault="003F106E" w:rsidP="003F106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3F106E" w:rsidRPr="003054FD" w14:paraId="68BBAEC6" w14:textId="77777777" w:rsidTr="003F106E">
        <w:trPr>
          <w:cantSplit/>
          <w:trHeight w:val="406"/>
          <w:tblHeader/>
        </w:trPr>
        <w:tc>
          <w:tcPr>
            <w:tcW w:w="3492" w:type="dxa"/>
            <w:vAlign w:val="bottom"/>
            <w:hideMark/>
          </w:tcPr>
          <w:p w14:paraId="0904F67D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26" w:type="dxa"/>
            <w:gridSpan w:val="7"/>
            <w:vAlign w:val="bottom"/>
            <w:hideMark/>
          </w:tcPr>
          <w:p w14:paraId="1E70CED6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106E" w:rsidRPr="003054FD" w14:paraId="25041362" w14:textId="77777777" w:rsidTr="003F106E">
        <w:trPr>
          <w:cantSplit/>
          <w:trHeight w:val="406"/>
        </w:trPr>
        <w:tc>
          <w:tcPr>
            <w:tcW w:w="3492" w:type="dxa"/>
            <w:hideMark/>
          </w:tcPr>
          <w:p w14:paraId="032CC344" w14:textId="77777777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674BB94E" w14:textId="0C6D3E4E" w:rsidR="003F106E" w:rsidRPr="003054FD" w:rsidRDefault="009B61F9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B61F9">
              <w:rPr>
                <w:rFonts w:ascii="Angsana New" w:hAnsi="Angsana New"/>
                <w:sz w:val="30"/>
                <w:szCs w:val="30"/>
              </w:rPr>
              <w:t>2,674,766</w:t>
            </w:r>
          </w:p>
        </w:tc>
        <w:tc>
          <w:tcPr>
            <w:tcW w:w="274" w:type="dxa"/>
          </w:tcPr>
          <w:p w14:paraId="5F10C89E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ED39BB" w14:textId="7BF01C3A" w:rsidR="003F106E" w:rsidRPr="003054FD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2,530,788</w:t>
            </w:r>
          </w:p>
        </w:tc>
        <w:tc>
          <w:tcPr>
            <w:tcW w:w="273" w:type="dxa"/>
          </w:tcPr>
          <w:p w14:paraId="24CC76B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F39576" w14:textId="4278B220" w:rsidR="003F106E" w:rsidRPr="003054FD" w:rsidRDefault="009B61F9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B61F9">
              <w:rPr>
                <w:rFonts w:ascii="Angsana New" w:hAnsi="Angsana New"/>
                <w:sz w:val="30"/>
                <w:szCs w:val="30"/>
              </w:rPr>
              <w:t>2,324,248</w:t>
            </w:r>
          </w:p>
        </w:tc>
        <w:tc>
          <w:tcPr>
            <w:tcW w:w="180" w:type="dxa"/>
          </w:tcPr>
          <w:p w14:paraId="65B9AC2D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0F3229" w14:textId="545FC4EB" w:rsidR="003F106E" w:rsidRPr="003054FD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2,158,936</w:t>
            </w:r>
          </w:p>
        </w:tc>
      </w:tr>
      <w:tr w:rsidR="003F106E" w:rsidRPr="003054FD" w14:paraId="1168707E" w14:textId="77777777" w:rsidTr="003F106E">
        <w:trPr>
          <w:cantSplit/>
          <w:trHeight w:val="406"/>
        </w:trPr>
        <w:tc>
          <w:tcPr>
            <w:tcW w:w="3492" w:type="dxa"/>
          </w:tcPr>
          <w:p w14:paraId="145A54DA" w14:textId="1EEB6563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2" w:type="dxa"/>
          </w:tcPr>
          <w:p w14:paraId="6875EAB0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47EC438" w14:textId="77777777" w:rsidR="003F106E" w:rsidRPr="00236B53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A8EA8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7F95AD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D0A575" w14:textId="77777777" w:rsidR="003F106E" w:rsidRPr="00236B53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106E" w:rsidRPr="003054FD" w14:paraId="6093AD71" w14:textId="77777777" w:rsidTr="003F106E">
        <w:trPr>
          <w:cantSplit/>
          <w:trHeight w:val="406"/>
        </w:trPr>
        <w:tc>
          <w:tcPr>
            <w:tcW w:w="3492" w:type="dxa"/>
          </w:tcPr>
          <w:p w14:paraId="3691895F" w14:textId="220C2A87" w:rsidR="003F106E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2" w:type="dxa"/>
          </w:tcPr>
          <w:p w14:paraId="084FC7F3" w14:textId="2E8378A8" w:rsidR="003F106E" w:rsidRDefault="009B61F9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61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15,032</w:t>
            </w:r>
          </w:p>
        </w:tc>
        <w:tc>
          <w:tcPr>
            <w:tcW w:w="274" w:type="dxa"/>
          </w:tcPr>
          <w:p w14:paraId="77B65EDC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A6216DC" w14:textId="1E8B1A14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13AFFF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537458" w14:textId="1F6013D8" w:rsidR="003F106E" w:rsidRPr="00A138A1" w:rsidRDefault="009B61F9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2A34257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34CC70" w14:textId="5B766775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06E" w:rsidRPr="003054FD" w14:paraId="33D5A88A" w14:textId="77777777" w:rsidTr="003F106E">
        <w:trPr>
          <w:cantSplit/>
          <w:trHeight w:val="406"/>
        </w:trPr>
        <w:tc>
          <w:tcPr>
            <w:tcW w:w="3492" w:type="dxa"/>
          </w:tcPr>
          <w:p w14:paraId="1B6C6455" w14:textId="22F39179" w:rsidR="003F106E" w:rsidRPr="00AC4164" w:rsidRDefault="003F106E" w:rsidP="003F10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1F1FBB45" w:rsidR="003F106E" w:rsidRPr="00AC4164" w:rsidRDefault="009B61F9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B61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2,689,798</w:t>
            </w:r>
          </w:p>
        </w:tc>
        <w:tc>
          <w:tcPr>
            <w:tcW w:w="274" w:type="dxa"/>
          </w:tcPr>
          <w:p w14:paraId="6525BA60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6BD12F" w14:textId="3AF9DB53" w:rsidR="003F106E" w:rsidRPr="00AC4164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2,530,788</w:t>
            </w:r>
          </w:p>
        </w:tc>
        <w:tc>
          <w:tcPr>
            <w:tcW w:w="273" w:type="dxa"/>
          </w:tcPr>
          <w:p w14:paraId="0A44EFE3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7BEEFD59" w:rsidR="003F106E" w:rsidRPr="00AC4164" w:rsidRDefault="009B61F9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1F9">
              <w:rPr>
                <w:rFonts w:ascii="Angsana New" w:hAnsi="Angsana New"/>
                <w:b/>
                <w:bCs/>
                <w:sz w:val="30"/>
                <w:szCs w:val="30"/>
              </w:rPr>
              <w:t>2,324,248</w:t>
            </w:r>
          </w:p>
        </w:tc>
        <w:tc>
          <w:tcPr>
            <w:tcW w:w="180" w:type="dxa"/>
          </w:tcPr>
          <w:p w14:paraId="327573BD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00903ABA" w:rsidR="003F106E" w:rsidRPr="00AC4164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2,158,</w:t>
            </w:r>
            <w:r w:rsidRPr="00B43CC5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</w:tr>
    </w:tbl>
    <w:p w14:paraId="6A22BD2B" w14:textId="77777777" w:rsidR="0019722C" w:rsidRDefault="0019722C" w:rsidP="001972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3F10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31ECA0AE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77" w:type="pct"/>
            <w:shd w:val="clear" w:color="auto" w:fill="auto"/>
          </w:tcPr>
          <w:p w14:paraId="48794989" w14:textId="1A49806A" w:rsidR="008B34E0" w:rsidRPr="00786A22" w:rsidRDefault="00C6663E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9348A">
              <w:rPr>
                <w:rFonts w:ascii="Angsana New" w:hAnsi="Angsana New"/>
                <w:sz w:val="30"/>
                <w:szCs w:val="30"/>
              </w:rPr>
              <w:t>2,308,120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12712576" w:rsidR="008B34E0" w:rsidRPr="00785EED" w:rsidRDefault="00F462C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56DC5">
              <w:rPr>
                <w:rFonts w:ascii="Angsana New" w:hAnsi="Angsana New"/>
                <w:sz w:val="30"/>
                <w:szCs w:val="30"/>
              </w:rPr>
              <w:t>1,803,981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  <w:shd w:val="clear" w:color="auto" w:fill="auto"/>
          </w:tcPr>
          <w:p w14:paraId="564590CC" w14:textId="05C41E88" w:rsidR="008B34E0" w:rsidRPr="00B230EB" w:rsidRDefault="00CB6CC7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EB">
              <w:rPr>
                <w:rFonts w:ascii="Angsana New" w:hAnsi="Angsana New"/>
                <w:sz w:val="30"/>
                <w:szCs w:val="30"/>
              </w:rPr>
              <w:t>237,768</w:t>
            </w:r>
          </w:p>
        </w:tc>
        <w:tc>
          <w:tcPr>
            <w:tcW w:w="148" w:type="pct"/>
          </w:tcPr>
          <w:p w14:paraId="45D0D2CD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26CCE8BD" w:rsidR="008B34E0" w:rsidRPr="00B230EB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E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AD2A66" w:rsidRPr="00B230EB">
              <w:rPr>
                <w:rFonts w:ascii="Angsana New" w:hAnsi="Angsana New"/>
                <w:sz w:val="30"/>
                <w:szCs w:val="30"/>
              </w:rPr>
              <w:t>6,</w:t>
            </w:r>
            <w:r w:rsidR="00774E3E" w:rsidRPr="00B230EB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8B34E0" w:rsidRPr="003054FD" w14:paraId="5F3615D6" w14:textId="77777777" w:rsidTr="009B61F9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  <w:shd w:val="clear" w:color="auto" w:fill="auto"/>
          </w:tcPr>
          <w:p w14:paraId="40E2DC5F" w14:textId="76517DED" w:rsidR="008B34E0" w:rsidRPr="00B230EB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EB">
              <w:rPr>
                <w:rFonts w:ascii="Angsana New" w:hAnsi="Angsana New"/>
                <w:sz w:val="30"/>
                <w:szCs w:val="30"/>
              </w:rPr>
              <w:t>(1</w:t>
            </w:r>
            <w:r w:rsidR="00A4194A" w:rsidRPr="00B230EB">
              <w:rPr>
                <w:rFonts w:ascii="Angsana New" w:hAnsi="Angsana New"/>
                <w:sz w:val="30"/>
                <w:szCs w:val="30"/>
              </w:rPr>
              <w:t>4</w:t>
            </w:r>
            <w:r w:rsidRPr="00B230EB">
              <w:rPr>
                <w:rFonts w:ascii="Angsana New" w:hAnsi="Angsana New"/>
                <w:sz w:val="30"/>
                <w:szCs w:val="30"/>
              </w:rPr>
              <w:t>,</w:t>
            </w:r>
            <w:r w:rsidR="00A4194A" w:rsidRPr="00B230EB">
              <w:rPr>
                <w:rFonts w:ascii="Angsana New" w:hAnsi="Angsana New"/>
                <w:sz w:val="30"/>
                <w:szCs w:val="30"/>
              </w:rPr>
              <w:t>742</w:t>
            </w:r>
            <w:r w:rsidRPr="00B230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A2CF337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28E1F7F3" w:rsidR="008B34E0" w:rsidRPr="00B230EB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EB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B230EB">
              <w:rPr>
                <w:rFonts w:ascii="Angsana New" w:hAnsi="Angsana New"/>
                <w:sz w:val="30"/>
                <w:szCs w:val="30"/>
              </w:rPr>
              <w:t>,</w:t>
            </w:r>
            <w:r w:rsidRPr="00B230EB">
              <w:rPr>
                <w:rFonts w:ascii="Angsana New" w:hAnsi="Angsana New"/>
                <w:sz w:val="30"/>
                <w:szCs w:val="30"/>
                <w:cs/>
              </w:rPr>
              <w:t>013)</w:t>
            </w:r>
          </w:p>
        </w:tc>
      </w:tr>
      <w:tr w:rsidR="008B34E0" w:rsidRPr="003054FD" w14:paraId="7525D537" w14:textId="77777777" w:rsidTr="009B61F9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</w:tcPr>
          <w:p w14:paraId="256E5998" w14:textId="2382E847" w:rsidR="008B34E0" w:rsidRPr="00B230EB" w:rsidRDefault="00CB6CC7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EB">
              <w:rPr>
                <w:rFonts w:ascii="Angsana New" w:hAnsi="Angsana New"/>
                <w:sz w:val="30"/>
                <w:szCs w:val="30"/>
                <w:cs/>
              </w:rPr>
              <w:t>(314</w:t>
            </w:r>
            <w:r w:rsidRPr="00B230EB">
              <w:rPr>
                <w:rFonts w:ascii="Angsana New" w:hAnsi="Angsana New"/>
                <w:sz w:val="30"/>
                <w:szCs w:val="30"/>
              </w:rPr>
              <w:t>,</w:t>
            </w:r>
            <w:r w:rsidRPr="00B230EB">
              <w:rPr>
                <w:rFonts w:ascii="Angsana New" w:hAnsi="Angsana New"/>
                <w:sz w:val="30"/>
                <w:szCs w:val="30"/>
                <w:cs/>
              </w:rPr>
              <w:t>086)</w:t>
            </w:r>
          </w:p>
        </w:tc>
        <w:tc>
          <w:tcPr>
            <w:tcW w:w="148" w:type="pct"/>
          </w:tcPr>
          <w:p w14:paraId="156FDF0F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396C9202" w:rsidR="008B34E0" w:rsidRPr="00B230EB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EB">
              <w:rPr>
                <w:rFonts w:ascii="Angsana New" w:hAnsi="Angsana New"/>
                <w:sz w:val="30"/>
                <w:szCs w:val="30"/>
                <w:cs/>
              </w:rPr>
              <w:t>(19</w:t>
            </w:r>
            <w:r w:rsidR="00774E3E" w:rsidRPr="00B230EB">
              <w:rPr>
                <w:rFonts w:ascii="Angsana New" w:hAnsi="Angsana New"/>
                <w:sz w:val="30"/>
                <w:szCs w:val="30"/>
              </w:rPr>
              <w:t>0</w:t>
            </w:r>
            <w:r w:rsidRPr="00B230EB">
              <w:rPr>
                <w:rFonts w:ascii="Angsana New" w:hAnsi="Angsana New"/>
                <w:sz w:val="30"/>
                <w:szCs w:val="30"/>
              </w:rPr>
              <w:t>,</w:t>
            </w:r>
            <w:r w:rsidR="00774E3E" w:rsidRPr="00B230EB">
              <w:rPr>
                <w:rFonts w:ascii="Angsana New" w:hAnsi="Angsana New"/>
                <w:sz w:val="30"/>
                <w:szCs w:val="30"/>
              </w:rPr>
              <w:t>236</w:t>
            </w:r>
            <w:r w:rsidRPr="00B230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7C65AD73" w:rsidR="00A5122B" w:rsidRPr="003054FD" w:rsidRDefault="001C0923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7D7CABAA" w:rsidR="00A5122B" w:rsidRPr="00286961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217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060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69D9FF22" w:rsidR="00A5122B" w:rsidRPr="00286961" w:rsidRDefault="009B61F9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805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6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77</w:t>
            </w:r>
            <w:r w:rsidR="00DF036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855ABA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DC3845E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3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29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0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77"/>
      </w:tblGrid>
      <w:tr w:rsidR="003F106E" w:rsidRPr="00C24B34" w14:paraId="5A5259E1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F8D80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shd w:val="clear" w:color="auto" w:fill="auto"/>
            <w:vAlign w:val="bottom"/>
          </w:tcPr>
          <w:p w14:paraId="7291B17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4D313109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44EEE5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031B7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109D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02D7F19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อุปกรณ์ยานยนต์</w:t>
            </w:r>
          </w:p>
        </w:tc>
        <w:tc>
          <w:tcPr>
            <w:tcW w:w="265" w:type="dxa"/>
            <w:shd w:val="clear" w:color="auto" w:fill="auto"/>
          </w:tcPr>
          <w:p w14:paraId="315BAEE8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2551C29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CA2F03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1E5AA1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02BB453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5A46E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35F37E1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06EF9E6A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319CFCA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5A3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9D2AB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17DD98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240DBD9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2E5B1D" w14:textId="77777777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36A2F8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6BAEB05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27AF4F4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80F24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BF41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5181" w:rsidRPr="00C24B34" w14:paraId="219E3818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3331622" w14:textId="0C890677" w:rsidR="005B5181" w:rsidRPr="00C24B34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E51DD3" w14:textId="46D7C4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B5EA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1EFA37C3" w14:textId="2A01BE00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3A000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C20756B" w14:textId="0B3871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45786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4828797B" w14:textId="12A7E1C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3C945C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6B864120" w14:textId="504B35B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D4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9689599" w14:textId="14A1890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FDD8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19237BA9" w14:textId="3C7D783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14BCB8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CBB84F" w14:textId="5A6F76F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A8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6B19706" w14:textId="1998EE4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B7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A1BE9B1" w14:textId="1338196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6BE0D6A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B98D7EF" w14:textId="4C2DA13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1A0B61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D75F755" w14:textId="3271682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5B5181" w:rsidRPr="00C24B34" w14:paraId="40D16ED9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4DDABDBF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shd w:val="clear" w:color="auto" w:fill="auto"/>
            <w:vAlign w:val="bottom"/>
          </w:tcPr>
          <w:p w14:paraId="5BAE17B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5181" w:rsidRPr="00C24B34" w14:paraId="4CFD0C4A" w14:textId="77777777" w:rsidTr="005B5181">
        <w:tc>
          <w:tcPr>
            <w:tcW w:w="3600" w:type="dxa"/>
            <w:shd w:val="clear" w:color="auto" w:fill="auto"/>
          </w:tcPr>
          <w:p w14:paraId="3D9655B8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B635A5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8DCE6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433A5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C6C6A4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63650E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CB8F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4841A8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9EA95A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77B65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677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B89DE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74C2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FD1EC1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5BA3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D9D0BB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D85D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386E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A7D9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743E02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1FA15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2231BB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7EADE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58659B2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897" w:rsidRPr="00C24B34" w14:paraId="3D93CD16" w14:textId="77777777" w:rsidTr="008A18C5">
        <w:tc>
          <w:tcPr>
            <w:tcW w:w="3600" w:type="dxa"/>
            <w:shd w:val="clear" w:color="auto" w:fill="auto"/>
          </w:tcPr>
          <w:p w14:paraId="22CD61C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  <w:shd w:val="clear" w:color="auto" w:fill="auto"/>
          </w:tcPr>
          <w:p w14:paraId="3C2CE28A" w14:textId="260DA342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  <w:tc>
          <w:tcPr>
            <w:tcW w:w="239" w:type="dxa"/>
            <w:shd w:val="clear" w:color="auto" w:fill="auto"/>
          </w:tcPr>
          <w:p w14:paraId="20FB9A6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6F5F4C30" w14:textId="7695DE41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265" w:type="dxa"/>
            <w:shd w:val="clear" w:color="auto" w:fill="auto"/>
          </w:tcPr>
          <w:p w14:paraId="35FAC76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0C148FB" w14:textId="1B5710BA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10,31</w:t>
            </w:r>
            <w:r w:rsidR="00A351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219C1B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1295F1F" w14:textId="6672B9D1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8,704</w:t>
            </w:r>
          </w:p>
        </w:tc>
        <w:tc>
          <w:tcPr>
            <w:tcW w:w="244" w:type="dxa"/>
            <w:gridSpan w:val="2"/>
          </w:tcPr>
          <w:p w14:paraId="5B3319B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526DE887" w14:textId="2E7673F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3516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D7E709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6B219C2" w14:textId="609ADDF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09931D9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BE20157" w14:textId="4A8FCA97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13,242</w:t>
            </w:r>
          </w:p>
        </w:tc>
        <w:tc>
          <w:tcPr>
            <w:tcW w:w="267" w:type="dxa"/>
          </w:tcPr>
          <w:p w14:paraId="585A534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8A6C7" w14:textId="79797E3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270" w:type="dxa"/>
          </w:tcPr>
          <w:p w14:paraId="4462E2A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09F0481" w14:textId="35650102" w:rsidR="00222897" w:rsidRPr="00C24B34" w:rsidRDefault="00DF036A" w:rsidP="0089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7C93C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393E9ECD" w14:textId="6EC645D0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5EDFF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CC2B0C3" w14:textId="4D2C27C2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13,242</w:t>
            </w:r>
          </w:p>
        </w:tc>
        <w:tc>
          <w:tcPr>
            <w:tcW w:w="257" w:type="dxa"/>
          </w:tcPr>
          <w:p w14:paraId="5404253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14C344" w14:textId="6052376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</w:tr>
      <w:tr w:rsidR="00222897" w:rsidRPr="00C24B34" w14:paraId="788A9E26" w14:textId="77777777" w:rsidTr="008A18C5">
        <w:tc>
          <w:tcPr>
            <w:tcW w:w="3600" w:type="dxa"/>
            <w:shd w:val="clear" w:color="auto" w:fill="auto"/>
          </w:tcPr>
          <w:p w14:paraId="6A2FA67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11255DC" w14:textId="5000BBEE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74B3F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5328B271" w14:textId="31DADF9B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B527D6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6A0D466" w14:textId="122DD9ED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0" w:type="dxa"/>
          </w:tcPr>
          <w:p w14:paraId="6300FE9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38337671" w14:textId="362E239D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44" w:type="dxa"/>
            <w:gridSpan w:val="2"/>
          </w:tcPr>
          <w:p w14:paraId="29539E8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7F458FD" w14:textId="3D0FA207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6962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BBA8758" w14:textId="0111737E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7118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497A090" w14:textId="26F18A86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67" w:type="dxa"/>
          </w:tcPr>
          <w:p w14:paraId="37F7833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192B9" w14:textId="27FCEF3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7916907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B0BCC1" w14:textId="3DC3539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36" w:type="dxa"/>
          </w:tcPr>
          <w:p w14:paraId="244639D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524CA96" w14:textId="5D46679C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267" w:type="dxa"/>
          </w:tcPr>
          <w:p w14:paraId="5F7CB72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E8B4B21" w14:textId="31FE0A5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CE036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65A57F" w14:textId="024A55F0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2897" w:rsidRPr="00C24B34" w14:paraId="4C2960FF" w14:textId="77777777" w:rsidTr="008A18C5">
        <w:tc>
          <w:tcPr>
            <w:tcW w:w="3600" w:type="dxa"/>
            <w:shd w:val="clear" w:color="auto" w:fill="auto"/>
          </w:tcPr>
          <w:p w14:paraId="78E20DA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32853" w14:textId="3D35AC9F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2,262</w:t>
            </w:r>
          </w:p>
        </w:tc>
        <w:tc>
          <w:tcPr>
            <w:tcW w:w="239" w:type="dxa"/>
            <w:shd w:val="clear" w:color="auto" w:fill="auto"/>
          </w:tcPr>
          <w:p w14:paraId="2C9EAB7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516B" w14:textId="6E73E08B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2,506</w:t>
            </w:r>
          </w:p>
        </w:tc>
        <w:tc>
          <w:tcPr>
            <w:tcW w:w="265" w:type="dxa"/>
            <w:shd w:val="clear" w:color="auto" w:fill="auto"/>
          </w:tcPr>
          <w:p w14:paraId="58B1578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BD57" w14:textId="2F562EAE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</w:t>
            </w:r>
            <w:r w:rsidR="00A35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344A856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C8F3F" w14:textId="1134E66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8,774</w:t>
            </w:r>
          </w:p>
        </w:tc>
        <w:tc>
          <w:tcPr>
            <w:tcW w:w="244" w:type="dxa"/>
            <w:gridSpan w:val="2"/>
          </w:tcPr>
          <w:p w14:paraId="73401AA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7D4B96C3" w14:textId="43786F75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A35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7E3C13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778E127" w14:textId="297629E0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5362848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5826C49" w14:textId="6365045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13,323</w:t>
            </w:r>
          </w:p>
        </w:tc>
        <w:tc>
          <w:tcPr>
            <w:tcW w:w="267" w:type="dxa"/>
          </w:tcPr>
          <w:p w14:paraId="7780E61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06E0D6" w14:textId="7FCFB69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11,708</w:t>
            </w:r>
          </w:p>
        </w:tc>
        <w:tc>
          <w:tcPr>
            <w:tcW w:w="270" w:type="dxa"/>
          </w:tcPr>
          <w:p w14:paraId="4DEC304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90613DF" w14:textId="5B2CA80E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(81)</w:t>
            </w:r>
          </w:p>
        </w:tc>
        <w:tc>
          <w:tcPr>
            <w:tcW w:w="236" w:type="dxa"/>
          </w:tcPr>
          <w:p w14:paraId="793555A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2413C8" w14:textId="66AA8A9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(71)</w:t>
            </w:r>
          </w:p>
        </w:tc>
        <w:tc>
          <w:tcPr>
            <w:tcW w:w="267" w:type="dxa"/>
          </w:tcPr>
          <w:p w14:paraId="19179BF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39C781C3" w14:textId="7CA4446E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13,242</w:t>
            </w:r>
          </w:p>
        </w:tc>
        <w:tc>
          <w:tcPr>
            <w:tcW w:w="257" w:type="dxa"/>
          </w:tcPr>
          <w:p w14:paraId="35C9FBA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C8A331" w14:textId="4E4A5DA1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</w:tr>
      <w:tr w:rsidR="005B5181" w:rsidRPr="00C24B34" w14:paraId="74E95049" w14:textId="77777777" w:rsidTr="005B5181">
        <w:trPr>
          <w:trHeight w:val="20"/>
        </w:trPr>
        <w:tc>
          <w:tcPr>
            <w:tcW w:w="3600" w:type="dxa"/>
            <w:shd w:val="clear" w:color="auto" w:fill="auto"/>
          </w:tcPr>
          <w:p w14:paraId="6A7AFA70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698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B80721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6E8F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3439C6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D2F08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E6178B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6064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8F0544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26DD6B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70F8B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401822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EBFD6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0065E27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FAEAF7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4B8E9B8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F1B2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B4D7F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26131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6AB622E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865ECC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293A827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4ABCAB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</w:tcPr>
          <w:p w14:paraId="0D8CFD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59A76152" w14:textId="77777777" w:rsidTr="005B5181">
        <w:tc>
          <w:tcPr>
            <w:tcW w:w="3600" w:type="dxa"/>
            <w:shd w:val="clear" w:color="auto" w:fill="auto"/>
          </w:tcPr>
          <w:p w14:paraId="35B9F6D5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A3F1C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222F96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2C7D65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77698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5BBAD3F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96398D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6CEAE9E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B1B80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3918FE0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7196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6CF58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DE13F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FB19AD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B8EF4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653AC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192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76E19B3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0CA0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2779AB5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1AE93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216240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4BDE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669412F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191775F8" w14:textId="77777777" w:rsidTr="005B5181">
        <w:tc>
          <w:tcPr>
            <w:tcW w:w="3600" w:type="dxa"/>
            <w:shd w:val="clear" w:color="auto" w:fill="auto"/>
          </w:tcPr>
          <w:p w14:paraId="054D625B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4C2EF3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55ECBC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0BC1B6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B7452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2892A8E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66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020352D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48E0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67B07A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4DD60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D183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97F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4EC813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026D5C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CE329B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C4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1C2994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2F36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6838284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6EB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2B04933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98FD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4D42DCA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897" w:rsidRPr="00C24B34" w14:paraId="65F31FE0" w14:textId="77777777" w:rsidTr="004013A1">
        <w:tc>
          <w:tcPr>
            <w:tcW w:w="3600" w:type="dxa"/>
            <w:shd w:val="clear" w:color="auto" w:fill="auto"/>
          </w:tcPr>
          <w:p w14:paraId="34155E4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32CE593B" w14:textId="50E49FEA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1,019</w:t>
            </w:r>
          </w:p>
        </w:tc>
        <w:tc>
          <w:tcPr>
            <w:tcW w:w="239" w:type="dxa"/>
            <w:shd w:val="clear" w:color="auto" w:fill="auto"/>
          </w:tcPr>
          <w:p w14:paraId="3141EFF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499EE3A4" w14:textId="5383FF2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65" w:type="dxa"/>
            <w:shd w:val="clear" w:color="auto" w:fill="auto"/>
          </w:tcPr>
          <w:p w14:paraId="6F8FE46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E3AAE8A" w14:textId="7892F692" w:rsidR="00222897" w:rsidRPr="00C24B34" w:rsidRDefault="00371665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0" w:type="dxa"/>
          </w:tcPr>
          <w:p w14:paraId="2C46E40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6A70982" w14:textId="4EBC03E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244" w:type="dxa"/>
            <w:gridSpan w:val="2"/>
          </w:tcPr>
          <w:p w14:paraId="41248AB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1EA0A5C" w14:textId="741D973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236" w:type="dxa"/>
          </w:tcPr>
          <w:p w14:paraId="7A9C45A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8284C5D" w14:textId="4B2C83C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1D06770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C105ECC" w14:textId="5BE3D8AE" w:rsidR="00222897" w:rsidRPr="00C24B34" w:rsidRDefault="00064EC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03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1665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67" w:type="dxa"/>
          </w:tcPr>
          <w:p w14:paraId="3B116E2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6BAE6C5" w14:textId="79B4073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</w:t>
            </w:r>
          </w:p>
        </w:tc>
        <w:tc>
          <w:tcPr>
            <w:tcW w:w="270" w:type="dxa"/>
          </w:tcPr>
          <w:p w14:paraId="6B33D3E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3E562C6D" w14:textId="1D384686" w:rsidR="00222897" w:rsidRPr="00C24B34" w:rsidRDefault="00371665" w:rsidP="0037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318D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B0D596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2CC2E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23EE280" w14:textId="4E0C8935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257" w:type="dxa"/>
          </w:tcPr>
          <w:p w14:paraId="218431A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7709AE5" w14:textId="35F213A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</w:t>
            </w:r>
          </w:p>
        </w:tc>
      </w:tr>
      <w:tr w:rsidR="00222897" w:rsidRPr="00C24B34" w14:paraId="3EB389A5" w14:textId="77777777" w:rsidTr="004013A1">
        <w:tc>
          <w:tcPr>
            <w:tcW w:w="3600" w:type="dxa"/>
            <w:shd w:val="clear" w:color="auto" w:fill="auto"/>
          </w:tcPr>
          <w:p w14:paraId="3B1AC8A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  <w:shd w:val="clear" w:color="auto" w:fill="auto"/>
          </w:tcPr>
          <w:p w14:paraId="0D90F801" w14:textId="40DF078C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39" w:type="dxa"/>
            <w:shd w:val="clear" w:color="auto" w:fill="auto"/>
          </w:tcPr>
          <w:p w14:paraId="0D86F47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D5D3241" w14:textId="0D3E71B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265" w:type="dxa"/>
            <w:shd w:val="clear" w:color="auto" w:fill="auto"/>
          </w:tcPr>
          <w:p w14:paraId="4B5DA3D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263E3E5" w14:textId="391D3B12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10,233</w:t>
            </w:r>
          </w:p>
        </w:tc>
        <w:tc>
          <w:tcPr>
            <w:tcW w:w="240" w:type="dxa"/>
          </w:tcPr>
          <w:p w14:paraId="2D2AB22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5A00E2C6" w14:textId="5E0DDD8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  <w:tc>
          <w:tcPr>
            <w:tcW w:w="244" w:type="dxa"/>
            <w:gridSpan w:val="2"/>
          </w:tcPr>
          <w:p w14:paraId="6F089BA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848015A" w14:textId="3D3C6D02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3D68AFA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7426E72A" w14:textId="6E14E8E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137F262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FE67ACF" w14:textId="47B07D17" w:rsidR="00222897" w:rsidRPr="00C24B34" w:rsidRDefault="00064EC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03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267" w:type="dxa"/>
          </w:tcPr>
          <w:p w14:paraId="1802213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C19998" w14:textId="52CA36FF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  <w:tc>
          <w:tcPr>
            <w:tcW w:w="270" w:type="dxa"/>
          </w:tcPr>
          <w:p w14:paraId="322E28C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FDFE603" w14:textId="04F84BCB" w:rsidR="00222897" w:rsidRPr="00C24B34" w:rsidRDefault="00DF036A" w:rsidP="00BE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7DB0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5E98E0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F991A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054C274" w14:textId="6DA37A7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11,891</w:t>
            </w:r>
          </w:p>
        </w:tc>
        <w:tc>
          <w:tcPr>
            <w:tcW w:w="257" w:type="dxa"/>
          </w:tcPr>
          <w:p w14:paraId="0EB4A46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4312AE3F" w14:textId="5EDD3FF5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</w:tr>
      <w:tr w:rsidR="00222897" w:rsidRPr="00C24B34" w14:paraId="7832C351" w14:textId="77777777" w:rsidTr="005B5181">
        <w:tc>
          <w:tcPr>
            <w:tcW w:w="3600" w:type="dxa"/>
            <w:shd w:val="clear" w:color="auto" w:fill="auto"/>
          </w:tcPr>
          <w:p w14:paraId="08B441D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  <w:shd w:val="clear" w:color="auto" w:fill="auto"/>
          </w:tcPr>
          <w:p w14:paraId="064F29E8" w14:textId="400CF61D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2607575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2AF5977" w14:textId="3FF734F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65" w:type="dxa"/>
            <w:shd w:val="clear" w:color="auto" w:fill="auto"/>
          </w:tcPr>
          <w:p w14:paraId="1C07D31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3390CCA" w14:textId="28364339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AC9B8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ED6F3C9" w14:textId="56F45BBF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753685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5D5E6D5" w14:textId="4C0889C6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5597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1A44F249" w14:textId="0B5FFEE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90C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A319C87" w14:textId="20799999" w:rsidR="00222897" w:rsidRPr="00C24B34" w:rsidRDefault="00064EC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67" w:type="dxa"/>
          </w:tcPr>
          <w:p w14:paraId="2C4E9B0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9ED115" w14:textId="283512E5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0DC7F58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23599E" w14:textId="44805BAD" w:rsidR="00222897" w:rsidRPr="00C24B34" w:rsidRDefault="00DF036A" w:rsidP="00BE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1DBDD" w14:textId="77777777" w:rsidR="00222897" w:rsidRPr="00C24B34" w:rsidRDefault="00222897" w:rsidP="00BE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1CC827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B6705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AFF9FC7" w14:textId="68EDDDBB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57" w:type="dxa"/>
          </w:tcPr>
          <w:p w14:paraId="1BA172B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1BBB36D1" w14:textId="2B71BB0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222897" w:rsidRPr="00C24B34" w14:paraId="30ED965B" w14:textId="77777777" w:rsidTr="004013A1">
        <w:tc>
          <w:tcPr>
            <w:tcW w:w="3600" w:type="dxa"/>
            <w:shd w:val="clear" w:color="auto" w:fill="auto"/>
          </w:tcPr>
          <w:p w14:paraId="4E7C00F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63F192C" w14:textId="455E7DAA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36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9" w:type="dxa"/>
            <w:shd w:val="clear" w:color="auto" w:fill="auto"/>
          </w:tcPr>
          <w:p w14:paraId="3DB55AF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717089FA" w14:textId="5A4D1F3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65" w:type="dxa"/>
            <w:shd w:val="clear" w:color="auto" w:fill="auto"/>
          </w:tcPr>
          <w:p w14:paraId="056A358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6936F1A" w14:textId="1169AFDB" w:rsidR="00222897" w:rsidRPr="00C24B34" w:rsidRDefault="00E76CA8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0" w:type="dxa"/>
          </w:tcPr>
          <w:p w14:paraId="711A1F1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1227D614" w14:textId="35CA6C5A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D4C889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C201192" w14:textId="356CF86C" w:rsidR="00222897" w:rsidRPr="00C24B34" w:rsidRDefault="00A3516F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54EE14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E257FCB" w14:textId="4BCD2230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4532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E16F926" w14:textId="32CD411F" w:rsidR="00222897" w:rsidRPr="00C24B34" w:rsidRDefault="00064EC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67" w:type="dxa"/>
          </w:tcPr>
          <w:p w14:paraId="02611BE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278DC9D" w14:textId="287C719B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51B44F8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D5AB187" w14:textId="0B49C6C8" w:rsidR="00222897" w:rsidRPr="00C24B34" w:rsidRDefault="00DF036A" w:rsidP="00BE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593B3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941AF8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F6D1E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DECC20" w14:textId="6CB29DF8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57" w:type="dxa"/>
          </w:tcPr>
          <w:p w14:paraId="1849DF9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5134FE9" w14:textId="0D5DD8BD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222897" w:rsidRPr="00C24B34" w14:paraId="33D95D2E" w14:textId="77777777" w:rsidTr="004013A1">
        <w:tc>
          <w:tcPr>
            <w:tcW w:w="3600" w:type="dxa"/>
            <w:shd w:val="clear" w:color="auto" w:fill="auto"/>
          </w:tcPr>
          <w:p w14:paraId="25ADEC7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45430" w14:textId="7C6D61B0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2,262</w:t>
            </w:r>
          </w:p>
        </w:tc>
        <w:tc>
          <w:tcPr>
            <w:tcW w:w="239" w:type="dxa"/>
            <w:shd w:val="clear" w:color="auto" w:fill="auto"/>
          </w:tcPr>
          <w:p w14:paraId="6A2E848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05AF6" w14:textId="7DCEF04B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2,505</w:t>
            </w:r>
          </w:p>
        </w:tc>
        <w:tc>
          <w:tcPr>
            <w:tcW w:w="265" w:type="dxa"/>
            <w:shd w:val="clear" w:color="auto" w:fill="auto"/>
          </w:tcPr>
          <w:p w14:paraId="43CE504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B2FD" w14:textId="44D9D614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371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240" w:type="dxa"/>
          </w:tcPr>
          <w:p w14:paraId="0C848AE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5E1D" w14:textId="1CABB442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8,704</w:t>
            </w:r>
          </w:p>
        </w:tc>
        <w:tc>
          <w:tcPr>
            <w:tcW w:w="244" w:type="dxa"/>
            <w:gridSpan w:val="2"/>
          </w:tcPr>
          <w:p w14:paraId="2214601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02B73F3B" w14:textId="2E964A3C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A35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B016AF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0723A5E" w14:textId="405BD8C2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0935D31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0EFA98A" w14:textId="7F69093F" w:rsidR="00222897" w:rsidRPr="00C24B34" w:rsidRDefault="00DF036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4E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71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67" w:type="dxa"/>
          </w:tcPr>
          <w:p w14:paraId="3547F5F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B3CEB0" w14:textId="4A27E1E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70" w:type="dxa"/>
          </w:tcPr>
          <w:p w14:paraId="210CF42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8FE66B1" w14:textId="1549EE5F" w:rsidR="00222897" w:rsidRPr="00C24B34" w:rsidRDefault="00371665" w:rsidP="0037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6397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43C767A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E0D20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72E543C1" w14:textId="4316666B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13,242</w:t>
            </w:r>
          </w:p>
        </w:tc>
        <w:tc>
          <w:tcPr>
            <w:tcW w:w="257" w:type="dxa"/>
          </w:tcPr>
          <w:p w14:paraId="606549A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8C8A11B" w14:textId="013CFCC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</w:tr>
      <w:tr w:rsidR="005B5181" w:rsidRPr="00C24B34" w14:paraId="419628F7" w14:textId="77777777" w:rsidTr="005B5181">
        <w:tc>
          <w:tcPr>
            <w:tcW w:w="3600" w:type="dxa"/>
            <w:shd w:val="clear" w:color="auto" w:fill="auto"/>
          </w:tcPr>
          <w:p w14:paraId="34D875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5D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48CFA0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38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FBBFC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39CE291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50A7F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D72EF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03103E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0370B1C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6103D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45DD6C8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9968E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A5B764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1D4AF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4752F11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852A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7887B33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F27FE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5A2162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C9376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3B5F3B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F7738E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BCF0F9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C3E1CDC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5327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00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8"/>
        <w:gridCol w:w="671"/>
        <w:gridCol w:w="10"/>
        <w:gridCol w:w="257"/>
        <w:gridCol w:w="9"/>
        <w:gridCol w:w="722"/>
        <w:gridCol w:w="257"/>
        <w:gridCol w:w="819"/>
      </w:tblGrid>
      <w:tr w:rsidR="003F106E" w:rsidRPr="00C24B34" w14:paraId="0AA8FE13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BD6A247" w14:textId="77777777" w:rsidR="003F106E" w:rsidRPr="00C24B34" w:rsidRDefault="003F106E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shd w:val="clear" w:color="auto" w:fill="auto"/>
            <w:vAlign w:val="bottom"/>
          </w:tcPr>
          <w:p w14:paraId="441C3EF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262C58B8" w14:textId="77777777" w:rsidTr="007A118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027DF0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64A46F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2A411C3" w14:textId="5A35EE20" w:rsidR="003F106E" w:rsidRPr="00C24B34" w:rsidRDefault="003F106E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อิเล็กทรอนิกส์สำหรับอุปกรณ์ยานยนต์</w:t>
            </w:r>
          </w:p>
        </w:tc>
        <w:tc>
          <w:tcPr>
            <w:tcW w:w="265" w:type="dxa"/>
            <w:shd w:val="clear" w:color="auto" w:fill="auto"/>
          </w:tcPr>
          <w:p w14:paraId="4B4A444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7B291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BD3DD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DF9868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  <w:shd w:val="clear" w:color="auto" w:fill="auto"/>
          </w:tcPr>
          <w:p w14:paraId="28AA5F1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0E560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00773F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84BE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  <w:shd w:val="clear" w:color="auto" w:fill="auto"/>
          </w:tcPr>
          <w:p w14:paraId="0885B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1838D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49E29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862A5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gridSpan w:val="4"/>
            <w:shd w:val="clear" w:color="auto" w:fill="auto"/>
          </w:tcPr>
          <w:p w14:paraId="711459D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DEDBCB" w14:textId="77777777" w:rsidR="00473AE5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EB1834B" w14:textId="671A5294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B06D32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gridSpan w:val="3"/>
            <w:shd w:val="clear" w:color="auto" w:fill="auto"/>
          </w:tcPr>
          <w:p w14:paraId="3FE033C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FF9C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8DBA2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222897" w:rsidRPr="00C24B34" w14:paraId="2606FE17" w14:textId="77777777" w:rsidTr="007A118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E5454CD" w14:textId="463A81ED" w:rsidR="00222897" w:rsidRPr="00C24B34" w:rsidRDefault="00222897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445FAAA" w14:textId="5A94683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AE1C7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1868009" w14:textId="53D37A6D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EA905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4B046DB" w14:textId="43BA013F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9AF81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92C7936" w14:textId="7DD7B55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A32EF9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F1E9866" w14:textId="58B90AF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9566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E045CA0" w14:textId="280D8A3E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622A6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4900DDA6" w14:textId="11FDEB43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2897"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44004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CC3907" w14:textId="0C9E766D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B49E1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bottom"/>
          </w:tcPr>
          <w:p w14:paraId="15214B9F" w14:textId="3219057C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5ECB0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49FDB8F" w14:textId="24AC0E0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3B6B4C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bottom"/>
          </w:tcPr>
          <w:p w14:paraId="1341CFC6" w14:textId="4808B01A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ECC891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7B5017D" w14:textId="3651C94B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</w:tr>
      <w:tr w:rsidR="00222897" w:rsidRPr="00C24B34" w14:paraId="356B76F7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54E7E7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shd w:val="clear" w:color="auto" w:fill="auto"/>
            <w:vAlign w:val="bottom"/>
          </w:tcPr>
          <w:p w14:paraId="5F575BD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22897" w:rsidRPr="00C24B34" w14:paraId="29C09226" w14:textId="77777777" w:rsidTr="007A1182">
        <w:tc>
          <w:tcPr>
            <w:tcW w:w="3600" w:type="dxa"/>
            <w:shd w:val="clear" w:color="auto" w:fill="auto"/>
          </w:tcPr>
          <w:p w14:paraId="221A9252" w14:textId="32119C2B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06C0670" w14:textId="62349F46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3FEEC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EB8E88A" w14:textId="68A0F2D0" w:rsidR="00222897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6BDEDA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6F52A1EA" w14:textId="5FB48C83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40" w:type="dxa"/>
            <w:shd w:val="clear" w:color="auto" w:fill="auto"/>
          </w:tcPr>
          <w:p w14:paraId="501A793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2A9A394" w14:textId="57201D33" w:rsidR="00222897" w:rsidRPr="00C24B34" w:rsidRDefault="008626A1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0F521C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371CE3C6" w14:textId="314C05F5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6A5AE3A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3BDCEE90" w14:textId="3ECEDC9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</w:t>
            </w:r>
            <w:r w:rsidR="008626A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B8E32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40F01F85" w14:textId="503AF327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  <w:tc>
          <w:tcPr>
            <w:tcW w:w="267" w:type="dxa"/>
            <w:shd w:val="clear" w:color="auto" w:fill="auto"/>
          </w:tcPr>
          <w:p w14:paraId="56F619E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A4D15BA" w14:textId="3C121F58" w:rsidR="00222897" w:rsidRPr="00C24B34" w:rsidRDefault="008626A1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4753B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5D646B53" w14:textId="12A7DF95" w:rsidR="00222897" w:rsidRPr="00C24B34" w:rsidRDefault="0005192A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8" w:type="dxa"/>
            <w:shd w:val="clear" w:color="auto" w:fill="auto"/>
          </w:tcPr>
          <w:p w14:paraId="70763E0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0337259C" w14:textId="6E1AB2A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5AA7DA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28A3616A" w14:textId="3B8610DD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257" w:type="dxa"/>
            <w:shd w:val="clear" w:color="auto" w:fill="auto"/>
          </w:tcPr>
          <w:p w14:paraId="1EDCDFB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1A7F893C" w14:textId="16519B40" w:rsidR="00222897" w:rsidRPr="00C24B34" w:rsidRDefault="008626A1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222897" w:rsidRPr="00C24B34" w14:paraId="3AFE1983" w14:textId="77777777" w:rsidTr="007A1182">
        <w:tc>
          <w:tcPr>
            <w:tcW w:w="3600" w:type="dxa"/>
            <w:shd w:val="clear" w:color="auto" w:fill="auto"/>
          </w:tcPr>
          <w:p w14:paraId="6DE2217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172B707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8860D3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9B7146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F97CB8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4D68C94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7FE4F3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2326B3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48F71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13B6DA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EB1AD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9710B7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D1880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615B7BE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DAD628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4FAA8AF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A149F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329E8F3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7E8598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77BFDDF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6B26C7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55F7420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9AD06F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4DF13EA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897" w:rsidRPr="00C24B34" w14:paraId="736D41E8" w14:textId="77777777" w:rsidTr="007A1182">
        <w:tc>
          <w:tcPr>
            <w:tcW w:w="3600" w:type="dxa"/>
            <w:shd w:val="clear" w:color="auto" w:fill="auto"/>
            <w:vAlign w:val="bottom"/>
          </w:tcPr>
          <w:p w14:paraId="412585F0" w14:textId="6C0C3185" w:rsidR="00222897" w:rsidRPr="00C24B34" w:rsidRDefault="00222897" w:rsidP="0022289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57902FBD" w14:textId="7F07ED9C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184408C" w14:textId="337C3FD7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D215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1E5B2D7" w14:textId="74CCD5A2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0ADBF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FA46D5C" w14:textId="524C321E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3,610</w:t>
            </w:r>
          </w:p>
        </w:tc>
        <w:tc>
          <w:tcPr>
            <w:tcW w:w="240" w:type="dxa"/>
          </w:tcPr>
          <w:p w14:paraId="1204673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F7BDE8" w14:textId="4D7D3D25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3,716</w:t>
            </w:r>
          </w:p>
        </w:tc>
        <w:tc>
          <w:tcPr>
            <w:tcW w:w="244" w:type="dxa"/>
            <w:gridSpan w:val="2"/>
          </w:tcPr>
          <w:p w14:paraId="343D57D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05F4518" w14:textId="18254A1A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236" w:type="dxa"/>
          </w:tcPr>
          <w:p w14:paraId="51EA84D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CF6B46D" w14:textId="42746C22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  <w:tc>
          <w:tcPr>
            <w:tcW w:w="270" w:type="dxa"/>
            <w:gridSpan w:val="2"/>
          </w:tcPr>
          <w:p w14:paraId="0F74734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177D8D8" w14:textId="309C0C88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5,995</w:t>
            </w:r>
          </w:p>
        </w:tc>
        <w:tc>
          <w:tcPr>
            <w:tcW w:w="267" w:type="dxa"/>
          </w:tcPr>
          <w:p w14:paraId="6DC68CB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51135CD" w14:textId="0DD04322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  <w:tc>
          <w:tcPr>
            <w:tcW w:w="270" w:type="dxa"/>
            <w:gridSpan w:val="2"/>
          </w:tcPr>
          <w:p w14:paraId="3049DF7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D0E20DC" w14:textId="54E77A66" w:rsidR="00222897" w:rsidRPr="00C24B34" w:rsidRDefault="0005192A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420F68D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643606E6" w14:textId="1331884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67" w:type="dxa"/>
            <w:gridSpan w:val="2"/>
          </w:tcPr>
          <w:p w14:paraId="07B39CF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09A8448" w14:textId="666D38E0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5,976</w:t>
            </w:r>
          </w:p>
        </w:tc>
        <w:tc>
          <w:tcPr>
            <w:tcW w:w="257" w:type="dxa"/>
          </w:tcPr>
          <w:p w14:paraId="12D186F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B3460AB" w14:textId="0468A140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6,007</w:t>
            </w:r>
          </w:p>
        </w:tc>
      </w:tr>
      <w:tr w:rsidR="00222897" w:rsidRPr="00C24B34" w14:paraId="67EB0C20" w14:textId="77777777" w:rsidTr="007A1182">
        <w:tc>
          <w:tcPr>
            <w:tcW w:w="3600" w:type="dxa"/>
            <w:shd w:val="clear" w:color="auto" w:fill="auto"/>
            <w:vAlign w:val="bottom"/>
          </w:tcPr>
          <w:p w14:paraId="41864D8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85A063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AC7C3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42516F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DEF50F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102970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B69E72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D6833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8739A1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5EBFD9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B4B8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643DB8E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EAA87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B4CD7E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04C05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753C59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D0E31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0FA5A98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65594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81F3D0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31752AE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6FAE4C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228C8B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1A812E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897" w:rsidRPr="00C24B34" w14:paraId="2D439B9B" w14:textId="77777777" w:rsidTr="007A1182">
        <w:tc>
          <w:tcPr>
            <w:tcW w:w="3600" w:type="dxa"/>
            <w:shd w:val="clear" w:color="auto" w:fill="auto"/>
            <w:vAlign w:val="bottom"/>
          </w:tcPr>
          <w:p w14:paraId="3F3D1565" w14:textId="388D954D" w:rsidR="00222897" w:rsidRPr="00C24B34" w:rsidRDefault="00222897" w:rsidP="0022289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24B3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256AA181" w14:textId="38860DDC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6C2953A" w14:textId="69E9A10B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E390D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2392A01" w14:textId="4D1FDF39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(401)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60D395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45E65D2" w14:textId="4988A824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(1,407)</w:t>
            </w:r>
          </w:p>
        </w:tc>
        <w:tc>
          <w:tcPr>
            <w:tcW w:w="240" w:type="dxa"/>
          </w:tcPr>
          <w:p w14:paraId="14751C9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D72EB0" w14:textId="2419BAE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(1,388)</w:t>
            </w:r>
          </w:p>
        </w:tc>
        <w:tc>
          <w:tcPr>
            <w:tcW w:w="244" w:type="dxa"/>
            <w:gridSpan w:val="2"/>
          </w:tcPr>
          <w:p w14:paraId="3927019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8759843" w14:textId="137CC674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36" w:type="dxa"/>
          </w:tcPr>
          <w:p w14:paraId="425F0CF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53815CA3" w14:textId="7EEDB50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270" w:type="dxa"/>
            <w:gridSpan w:val="2"/>
          </w:tcPr>
          <w:p w14:paraId="24CBAB3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4731F57" w14:textId="74B06023" w:rsidR="00222897" w:rsidRPr="00C24B34" w:rsidRDefault="0005192A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  <w:tc>
          <w:tcPr>
            <w:tcW w:w="267" w:type="dxa"/>
          </w:tcPr>
          <w:p w14:paraId="3F860A5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447C596" w14:textId="64709CEE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(1,859)</w:t>
            </w:r>
          </w:p>
        </w:tc>
        <w:tc>
          <w:tcPr>
            <w:tcW w:w="270" w:type="dxa"/>
            <w:gridSpan w:val="2"/>
          </w:tcPr>
          <w:p w14:paraId="2073C96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018FCB" w14:textId="358F2F03" w:rsidR="00222897" w:rsidRPr="00C24B34" w:rsidRDefault="0005192A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8" w:type="dxa"/>
          </w:tcPr>
          <w:p w14:paraId="77F61464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67942A1" w14:textId="0581275F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24B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7" w:type="dxa"/>
            <w:gridSpan w:val="2"/>
          </w:tcPr>
          <w:p w14:paraId="64FDEF8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CDB1476" w14:textId="7DB50665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(1,828)</w:t>
            </w:r>
          </w:p>
        </w:tc>
        <w:tc>
          <w:tcPr>
            <w:tcW w:w="257" w:type="dxa"/>
          </w:tcPr>
          <w:p w14:paraId="7BACEDD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42C9457" w14:textId="7D7FFFB5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(1,841)</w:t>
            </w:r>
          </w:p>
        </w:tc>
      </w:tr>
      <w:tr w:rsidR="00222897" w:rsidRPr="00C24B34" w14:paraId="54C6A016" w14:textId="77777777" w:rsidTr="007A1182">
        <w:tc>
          <w:tcPr>
            <w:tcW w:w="3600" w:type="dxa"/>
            <w:shd w:val="clear" w:color="auto" w:fill="auto"/>
          </w:tcPr>
          <w:p w14:paraId="15B5668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B2AD4A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2D10C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CE9F49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65A261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B733DC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14FE51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36D1DCE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C1D1A0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37CBFEF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C068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AF3F0B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667DD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05F56C8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15A5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02EF7A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AA068B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FC9D990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AC45B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4FABC7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21C21C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3C48AA4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B86D3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204366A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8A75D0" w14:textId="77777777" w:rsidR="003F106E" w:rsidRDefault="003F106E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96"/>
        <w:tblW w:w="150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2A290A" w:rsidRPr="003054FD" w14:paraId="5688DBAA" w14:textId="77777777" w:rsidTr="002A290A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54174FAA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1D5810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2A290A" w:rsidRPr="003054FD" w14:paraId="4BE0A213" w14:textId="77777777" w:rsidTr="002A290A">
        <w:trPr>
          <w:gridAfter w:val="1"/>
          <w:wAfter w:w="18" w:type="dxa"/>
          <w:cantSplit/>
          <w:trHeight w:val="389"/>
          <w:tblHeader/>
        </w:trPr>
        <w:tc>
          <w:tcPr>
            <w:tcW w:w="3692" w:type="dxa"/>
          </w:tcPr>
          <w:p w14:paraId="5B5FF122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0AB2802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CEBAA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7803F7EC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4B4B1258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1A0B8C51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4812CAC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3FB1056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21AE825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3ECC22C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385FAD00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497C9804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A290A" w:rsidRPr="003054FD" w14:paraId="543E7266" w14:textId="77777777" w:rsidTr="002A290A">
        <w:trPr>
          <w:gridAfter w:val="1"/>
          <w:wAfter w:w="18" w:type="dxa"/>
          <w:cantSplit/>
          <w:trHeight w:val="92"/>
          <w:tblHeader/>
        </w:trPr>
        <w:tc>
          <w:tcPr>
            <w:tcW w:w="3692" w:type="dxa"/>
            <w:vAlign w:val="center"/>
          </w:tcPr>
          <w:p w14:paraId="03B69DD4" w14:textId="48F4BF4D" w:rsidR="002A290A" w:rsidRPr="003054FD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FD1893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center"/>
          </w:tcPr>
          <w:p w14:paraId="7489A31F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5F43D98A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48FD77F2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EEF5F92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00324A05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44E5D7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6D6441D2" w14:textId="77777777" w:rsidR="002A290A" w:rsidRPr="003054FD" w:rsidRDefault="002A290A" w:rsidP="002A290A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3A3E083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78CE8B7C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26C9FBE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2DD1771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57D3046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555CA2B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5DDBCC6E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</w:tr>
      <w:tr w:rsidR="002A290A" w:rsidRPr="003054FD" w14:paraId="46A71E4D" w14:textId="77777777" w:rsidTr="002A290A">
        <w:trPr>
          <w:gridAfter w:val="1"/>
          <w:wAfter w:w="18" w:type="dxa"/>
          <w:cantSplit/>
          <w:trHeight w:val="119"/>
          <w:tblHeader/>
        </w:trPr>
        <w:tc>
          <w:tcPr>
            <w:tcW w:w="3692" w:type="dxa"/>
          </w:tcPr>
          <w:p w14:paraId="7AB7961B" w14:textId="77777777" w:rsidR="002A290A" w:rsidRPr="003054FD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285"/>
                <w:tab w:val="left" w:pos="555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70068EF4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A290A" w:rsidRPr="003054FD" w14:paraId="78779E19" w14:textId="77777777" w:rsidTr="002A290A">
        <w:trPr>
          <w:gridAfter w:val="1"/>
          <w:wAfter w:w="18" w:type="dxa"/>
          <w:cantSplit/>
          <w:trHeight w:val="146"/>
        </w:trPr>
        <w:tc>
          <w:tcPr>
            <w:tcW w:w="3692" w:type="dxa"/>
          </w:tcPr>
          <w:p w14:paraId="14424CF6" w14:textId="55077BF9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4E8F3CCD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81C7098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618552E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E889703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91604A4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4CBCC40B" w14:textId="77777777" w:rsidR="002A290A" w:rsidRPr="003054FD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0B9CA3E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9063BE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84F6B35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D0A6F3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4A171D3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098724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5366258D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0BB7ECC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3FC1328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2A290A" w:rsidRPr="003054FD" w14:paraId="0743FF30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1FF92A9B" w14:textId="1B2BE570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34E44A29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4FDD62B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90E1035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B9079E5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70A152AE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7EDCD3A" w14:textId="77777777" w:rsidR="002A290A" w:rsidRPr="003054FD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8E71930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BE2EA9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F10FCB6" w14:textId="77777777" w:rsidR="002A290A" w:rsidRPr="003054FD" w:rsidRDefault="002A290A" w:rsidP="002A290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9BB9A7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5D22E5CF" w14:textId="77777777" w:rsidR="002A290A" w:rsidRPr="003054FD" w:rsidRDefault="002A290A" w:rsidP="002A290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ED710B7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BA90024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D773FBD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2D52D9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2A290A" w:rsidRPr="003054FD" w14:paraId="66C1587B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6A1806B" w14:textId="7E0DB554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243" w:type="dxa"/>
          </w:tcPr>
          <w:p w14:paraId="0CC87A9E" w14:textId="59308E70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243" w:type="dxa"/>
            <w:vAlign w:val="bottom"/>
          </w:tcPr>
          <w:p w14:paraId="0214A88A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D925EE4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272" w:type="dxa"/>
            <w:gridSpan w:val="2"/>
            <w:vAlign w:val="bottom"/>
          </w:tcPr>
          <w:p w14:paraId="234F49D7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3D094FF" w14:textId="4CA82478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46" w:type="dxa"/>
            <w:vAlign w:val="bottom"/>
          </w:tcPr>
          <w:p w14:paraId="63F0D6F2" w14:textId="77777777" w:rsidR="002A290A" w:rsidRPr="006F0E5F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972F9BA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246" w:type="dxa"/>
            <w:vAlign w:val="bottom"/>
          </w:tcPr>
          <w:p w14:paraId="3AE3190E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354508AD" w14:textId="0A2097EB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46" w:type="dxa"/>
            <w:vAlign w:val="bottom"/>
          </w:tcPr>
          <w:p w14:paraId="346A9F7A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7974E1DC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46" w:type="dxa"/>
            <w:vAlign w:val="bottom"/>
          </w:tcPr>
          <w:p w14:paraId="1409AD42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52488C06" w14:textId="57522E59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246" w:type="dxa"/>
            <w:vAlign w:val="bottom"/>
          </w:tcPr>
          <w:p w14:paraId="4430B438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1B7EB3B8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6,224</w:t>
            </w:r>
          </w:p>
        </w:tc>
      </w:tr>
      <w:tr w:rsidR="002A290A" w:rsidRPr="003054FD" w14:paraId="223B2059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226C6132" w14:textId="6EF247D5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ญี่ปุ่น</w:t>
            </w:r>
          </w:p>
        </w:tc>
        <w:tc>
          <w:tcPr>
            <w:tcW w:w="1243" w:type="dxa"/>
          </w:tcPr>
          <w:p w14:paraId="32D96DF7" w14:textId="746ABF07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243" w:type="dxa"/>
            <w:vAlign w:val="bottom"/>
          </w:tcPr>
          <w:p w14:paraId="5A5C7C6A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291DC6A0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272" w:type="dxa"/>
            <w:gridSpan w:val="2"/>
            <w:vAlign w:val="bottom"/>
          </w:tcPr>
          <w:p w14:paraId="7659B2FA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6A340C44" w14:textId="7F611CA8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8,837</w:t>
            </w:r>
          </w:p>
        </w:tc>
        <w:tc>
          <w:tcPr>
            <w:tcW w:w="246" w:type="dxa"/>
            <w:vAlign w:val="bottom"/>
          </w:tcPr>
          <w:p w14:paraId="69C778D3" w14:textId="77777777" w:rsidR="002A290A" w:rsidRPr="006F0E5F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473149D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1,925</w:t>
            </w:r>
          </w:p>
        </w:tc>
        <w:tc>
          <w:tcPr>
            <w:tcW w:w="246" w:type="dxa"/>
            <w:vAlign w:val="bottom"/>
          </w:tcPr>
          <w:p w14:paraId="6DEA9C54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C7C45CA" w14:textId="5A5F8A69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46" w:type="dxa"/>
            <w:vAlign w:val="bottom"/>
          </w:tcPr>
          <w:p w14:paraId="268E3937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935BCDC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46" w:type="dxa"/>
            <w:vAlign w:val="bottom"/>
          </w:tcPr>
          <w:p w14:paraId="5D9B2181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3614D0C" w14:textId="53696CE7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10,400</w:t>
            </w:r>
          </w:p>
        </w:tc>
        <w:tc>
          <w:tcPr>
            <w:tcW w:w="246" w:type="dxa"/>
            <w:vAlign w:val="bottom"/>
          </w:tcPr>
          <w:p w14:paraId="66D59083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2A15D28C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</w:tr>
      <w:tr w:rsidR="002A290A" w:rsidRPr="003054FD" w14:paraId="57405CA2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154C7DA" w14:textId="5FBA9B02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สหรัฐอเมริกา</w:t>
            </w:r>
          </w:p>
        </w:tc>
        <w:tc>
          <w:tcPr>
            <w:tcW w:w="1243" w:type="dxa"/>
          </w:tcPr>
          <w:p w14:paraId="3C83E803" w14:textId="64DD617B" w:rsidR="002A290A" w:rsidRPr="006F0E5F" w:rsidRDefault="0005192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92A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43" w:type="dxa"/>
            <w:vAlign w:val="bottom"/>
          </w:tcPr>
          <w:p w14:paraId="2B68918F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5A4E5F3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2" w:type="dxa"/>
            <w:gridSpan w:val="2"/>
            <w:vAlign w:val="bottom"/>
          </w:tcPr>
          <w:p w14:paraId="021694AA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751FB20" w14:textId="4B07F185" w:rsidR="002A290A" w:rsidRPr="006F0E5F" w:rsidRDefault="0005192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F1BCB66" w14:textId="77777777" w:rsidR="002A290A" w:rsidRPr="006F0E5F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4856F18E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A7DA4D5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1296DD3" w14:textId="5CC03118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D670774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495B1C7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DD1E174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7C307E4" w14:textId="6E2C444B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46" w:type="dxa"/>
            <w:vAlign w:val="bottom"/>
          </w:tcPr>
          <w:p w14:paraId="00128D46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62C268EE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2A290A" w:rsidRPr="003054FD" w14:paraId="18F00A6C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B2EA916" w14:textId="14D97378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72057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819A2F6" w14:textId="34FC15B0" w:rsidR="002A290A" w:rsidRPr="006F0E5F" w:rsidRDefault="0005192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192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3" w:type="dxa"/>
            <w:vAlign w:val="bottom"/>
          </w:tcPr>
          <w:p w14:paraId="7A8D7568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FDDFFE8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2" w:type="dxa"/>
            <w:gridSpan w:val="2"/>
            <w:vAlign w:val="bottom"/>
          </w:tcPr>
          <w:p w14:paraId="22AF3B21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C1E48" w14:textId="58E603E3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46" w:type="dxa"/>
            <w:vAlign w:val="bottom"/>
          </w:tcPr>
          <w:p w14:paraId="2FA279F6" w14:textId="77777777" w:rsidR="002A290A" w:rsidRPr="006F0E5F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72DA8FD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7DB8A47C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F8B1A31" w14:textId="54285DAE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vAlign w:val="bottom"/>
          </w:tcPr>
          <w:p w14:paraId="06788812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908CBD7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180E4E0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8D94330" w14:textId="72E1E948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6" w:type="dxa"/>
            <w:vAlign w:val="bottom"/>
          </w:tcPr>
          <w:p w14:paraId="11F34BCD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FB643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2A290A" w:rsidRPr="003054FD" w14:paraId="69263122" w14:textId="77777777" w:rsidTr="002A290A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4BCCA228" w14:textId="752F90F7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475B8F8" w14:textId="1A4EE78F" w:rsidR="002A290A" w:rsidRPr="006F0E5F" w:rsidRDefault="0005192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307AC5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43" w:type="dxa"/>
            <w:vAlign w:val="bottom"/>
          </w:tcPr>
          <w:p w14:paraId="3345ACCE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30322D8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2,403</w:t>
            </w:r>
          </w:p>
        </w:tc>
        <w:tc>
          <w:tcPr>
            <w:tcW w:w="272" w:type="dxa"/>
            <w:gridSpan w:val="2"/>
            <w:vAlign w:val="bottom"/>
          </w:tcPr>
          <w:p w14:paraId="7A5C814C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9D92FBA" w14:textId="6EE9DF6A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8,918</w:t>
            </w:r>
          </w:p>
        </w:tc>
        <w:tc>
          <w:tcPr>
            <w:tcW w:w="246" w:type="dxa"/>
            <w:vAlign w:val="bottom"/>
          </w:tcPr>
          <w:p w14:paraId="2C08DACC" w14:textId="77777777" w:rsidR="002A290A" w:rsidRPr="006F0E5F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ABE90FC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7,146</w:t>
            </w:r>
          </w:p>
        </w:tc>
        <w:tc>
          <w:tcPr>
            <w:tcW w:w="246" w:type="dxa"/>
            <w:vAlign w:val="bottom"/>
          </w:tcPr>
          <w:p w14:paraId="2BCCFB53" w14:textId="77777777" w:rsidR="002A290A" w:rsidRPr="006F0E5F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1D26894" w14:textId="2F5261AC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46" w:type="dxa"/>
            <w:vAlign w:val="bottom"/>
          </w:tcPr>
          <w:p w14:paraId="3002F645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CAE7C52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46" w:type="dxa"/>
            <w:vAlign w:val="bottom"/>
          </w:tcPr>
          <w:p w14:paraId="4CE44C07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6D45744B" w14:textId="23EACEA6" w:rsidR="002A290A" w:rsidRPr="006F0E5F" w:rsidRDefault="00307AC5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11,658</w:t>
            </w:r>
          </w:p>
        </w:tc>
        <w:tc>
          <w:tcPr>
            <w:tcW w:w="246" w:type="dxa"/>
            <w:vAlign w:val="bottom"/>
          </w:tcPr>
          <w:p w14:paraId="1C8B5397" w14:textId="77777777" w:rsidR="002A290A" w:rsidRPr="006F0E5F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8128287" w14:textId="77777777" w:rsidR="002A290A" w:rsidRPr="006F0E5F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9,886</w:t>
            </w:r>
          </w:p>
        </w:tc>
      </w:tr>
      <w:tr w:rsidR="002A290A" w:rsidRPr="003054FD" w14:paraId="40A9EFC4" w14:textId="77777777" w:rsidTr="002A290A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7937D91D" w14:textId="77777777" w:rsidR="002A290A" w:rsidRPr="003054FD" w:rsidRDefault="002A290A" w:rsidP="002A290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smallCap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6E911FB9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07AF584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1829A5CB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0CA1240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332AC8E3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B6989AE" w14:textId="77777777" w:rsidR="002A290A" w:rsidRPr="003054FD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AD38A30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0693332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6EDDE465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18FF1B9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1A3929F0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0AACF6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A9A2BDE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91969A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174B5934" w14:textId="77777777" w:rsidR="002A290A" w:rsidRPr="003054FD" w:rsidRDefault="002A290A" w:rsidP="002A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29AF8CF" w14:textId="77777777" w:rsidR="00C868DB" w:rsidRPr="00805B85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05B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จังหวะเวลาในการรับรู้</w:t>
      </w:r>
    </w:p>
    <w:p w14:paraId="6E48141C" w14:textId="77777777" w:rsid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52FE2FFE" w14:textId="598A9CAA" w:rsid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sz w:val="28"/>
          <w:szCs w:val="28"/>
          <w:cs/>
        </w:rPr>
      </w:pPr>
      <w:r w:rsidRPr="00D47B62">
        <w:rPr>
          <w:rFonts w:ascii="Angsana New" w:hAnsi="Angsana New"/>
          <w:sz w:val="28"/>
          <w:szCs w:val="28"/>
          <w:cs/>
        </w:rPr>
        <w:t>รายได้ส่วนใหญ่ของกลุ่มบริษัทและบริษัท</w:t>
      </w:r>
      <w:r>
        <w:rPr>
          <w:rFonts w:ascii="Angsana New" w:hAnsi="Angsana New" w:hint="cs"/>
          <w:sz w:val="28"/>
          <w:szCs w:val="28"/>
          <w:cs/>
        </w:rPr>
        <w:t>สำหรับงวด</w:t>
      </w:r>
      <w:r w:rsidR="001E12AF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1E12AF">
        <w:rPr>
          <w:rFonts w:ascii="Angsana New" w:hAnsi="Angsana New"/>
          <w:sz w:val="28"/>
          <w:szCs w:val="28"/>
        </w:rPr>
        <w:t xml:space="preserve">0 </w:t>
      </w:r>
      <w:r w:rsidR="001E12AF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</w:p>
    <w:p w14:paraId="64697AF0" w14:textId="218438B7" w:rsidR="00C868DB" w:rsidRP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  <w:sectPr w:rsidR="00C868DB" w:rsidRPr="00C868DB" w:rsidSect="00BF0ADF">
          <w:headerReference w:type="default" r:id="rId14"/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58"/>
        <w:gridCol w:w="352"/>
        <w:gridCol w:w="1656"/>
      </w:tblGrid>
      <w:tr w:rsidR="00663E1E" w:rsidRPr="003054FD" w14:paraId="4576411A" w14:textId="77777777" w:rsidTr="00D60EA9">
        <w:trPr>
          <w:trHeight w:val="3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4F163A4F" w:rsidR="00663E1E" w:rsidRPr="003054FD" w:rsidRDefault="001E12AF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2A6DB6B3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53469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769CCA35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44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63E1E" w:rsidRPr="003054FD" w14:paraId="40ED4AA0" w14:textId="77777777" w:rsidTr="00D60EA9">
        <w:trPr>
          <w:trHeight w:hRule="exact" w:val="3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60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5EEA9DD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6682C30B" w:rsidR="00DC4821" w:rsidRPr="00641545" w:rsidRDefault="00307AC5" w:rsidP="0044781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07AC5">
              <w:rPr>
                <w:rFonts w:ascii="Angsana New" w:hAnsi="Angsana New"/>
                <w:sz w:val="30"/>
                <w:szCs w:val="30"/>
              </w:rPr>
              <w:t>5,97</w:t>
            </w:r>
            <w:r w:rsidR="008176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1B0B10E6" w:rsidR="00DC4821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6,007</w:t>
            </w:r>
          </w:p>
        </w:tc>
      </w:tr>
      <w:tr w:rsidR="00DC4821" w:rsidRPr="003054FD" w14:paraId="5E184C10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1E680DD1" w:rsidR="00DC4821" w:rsidRPr="00641545" w:rsidRDefault="00307AC5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307AC5">
              <w:rPr>
                <w:rFonts w:ascii="Angsana New" w:hAnsi="Angsana New" w:cs="Angsana New"/>
                <w:sz w:val="30"/>
                <w:szCs w:val="30"/>
              </w:rPr>
              <w:t>3,59</w:t>
            </w:r>
            <w:r w:rsidR="008176E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DC4821" w:rsidRPr="003054FD" w:rsidRDefault="00DC4821" w:rsidP="00DC482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533D2621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3,026</w:t>
            </w:r>
          </w:p>
        </w:tc>
      </w:tr>
      <w:tr w:rsidR="00DC4821" w:rsidRPr="003054FD" w14:paraId="194AE838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65C72CCE" w:rsidR="00DC4821" w:rsidRPr="00641545" w:rsidRDefault="00307AC5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C7F7D7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9,033</w:t>
            </w:r>
          </w:p>
        </w:tc>
      </w:tr>
      <w:tr w:rsidR="00DC4821" w:rsidRPr="003054FD" w14:paraId="3A684D2E" w14:textId="77777777" w:rsidTr="00D60EA9">
        <w:trPr>
          <w:trHeight w:hRule="exact" w:val="28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7A85B249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374C5FA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6E883259" w:rsidR="00DC4821" w:rsidRPr="00641545" w:rsidRDefault="00307AC5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1FD976AA" w:rsidR="00DC4821" w:rsidRPr="00C478CD" w:rsidRDefault="00C478CD" w:rsidP="00C478C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C4821" w:rsidRPr="00C478CD">
              <w:t>1,</w:t>
            </w:r>
            <w:r w:rsidR="00DC4821" w:rsidRPr="00C478CD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</w:tr>
      <w:tr w:rsidR="00DC4821" w:rsidRPr="003054FD" w14:paraId="2F40F2F4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0D2045A0" w:rsidR="00DC4821" w:rsidRPr="00641545" w:rsidRDefault="00307AC5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432FE6F5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DC4821" w:rsidRPr="003054FD" w14:paraId="0DB38A4C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1CB84660" w:rsidR="00DC4821" w:rsidRPr="00641545" w:rsidRDefault="00307AC5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2,634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CB09066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2,697</w:t>
            </w:r>
          </w:p>
        </w:tc>
      </w:tr>
    </w:tbl>
    <w:p w14:paraId="29955EAA" w14:textId="77777777" w:rsidR="00634A7D" w:rsidRDefault="00634A7D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3D5E5E2" w14:textId="7F02CD92" w:rsidR="00634A7D" w:rsidRPr="005F7B56" w:rsidRDefault="00634A7D" w:rsidP="00634A7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F7B5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FE0F648" w14:textId="77777777" w:rsidR="00634A7D" w:rsidRPr="005F7B56" w:rsidRDefault="00634A7D" w:rsidP="00634A7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800"/>
        <w:gridCol w:w="1872"/>
        <w:gridCol w:w="1015"/>
        <w:gridCol w:w="239"/>
        <w:gridCol w:w="1194"/>
      </w:tblGrid>
      <w:tr w:rsidR="00634A7D" w:rsidRPr="005F7B56" w14:paraId="21ABE47D" w14:textId="77777777" w:rsidTr="00D60EA9">
        <w:trPr>
          <w:trHeight w:val="388"/>
          <w:tblHeader/>
        </w:trPr>
        <w:tc>
          <w:tcPr>
            <w:tcW w:w="3060" w:type="dxa"/>
            <w:shd w:val="clear" w:color="auto" w:fill="auto"/>
            <w:vAlign w:val="bottom"/>
          </w:tcPr>
          <w:p w14:paraId="1454E035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29FFA3" w14:textId="77777777" w:rsidR="00634A7D" w:rsidRPr="005F7B56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40D466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F213221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  <w:shd w:val="clear" w:color="auto" w:fill="auto"/>
          </w:tcPr>
          <w:p w14:paraId="678D1D76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BB03347" w14:textId="77777777" w:rsidR="00634A7D" w:rsidRPr="005F7B56" w:rsidDel="00D43E7A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34A7D" w:rsidRPr="005F7B56" w14:paraId="2C35C4AF" w14:textId="77777777" w:rsidTr="00D60EA9">
        <w:trPr>
          <w:trHeight w:val="402"/>
          <w:tblHeader/>
        </w:trPr>
        <w:tc>
          <w:tcPr>
            <w:tcW w:w="3060" w:type="dxa"/>
            <w:shd w:val="clear" w:color="auto" w:fill="auto"/>
          </w:tcPr>
          <w:p w14:paraId="5A696401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82E56FA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4CB7BC7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4D585BA8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7B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  <w:shd w:val="clear" w:color="auto" w:fill="auto"/>
          </w:tcPr>
          <w:p w14:paraId="51C1181E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77C719CD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7B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7DE4" w:rsidRPr="005F7B56" w14:paraId="7EC2D7F6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22702A46" w14:textId="1425F687" w:rsidR="001A7DE4" w:rsidRPr="005F7B56" w:rsidRDefault="001A7DE4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7B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shd w:val="clear" w:color="auto" w:fill="auto"/>
          </w:tcPr>
          <w:p w14:paraId="44128796" w14:textId="77777777" w:rsidR="001A7DE4" w:rsidRPr="005F7B56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5E85C43" w14:textId="77777777" w:rsidR="001A7DE4" w:rsidRPr="005F7B56" w:rsidRDefault="001A7DE4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E2836DB" w14:textId="77777777" w:rsidR="001A7DE4" w:rsidRPr="005F7B56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7CD3219" w14:textId="77777777" w:rsidR="001A7DE4" w:rsidRPr="005F7B56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607A7F2" w14:textId="77777777" w:rsidR="001A7DE4" w:rsidRPr="005F7B56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A7D" w:rsidRPr="005F7B56" w14:paraId="6C0E20FA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25C7471E" w14:textId="07237398" w:rsidR="00634A7D" w:rsidRPr="005F7B56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F7B56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5F7B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68FFFFB2" w14:textId="1832BBBD" w:rsidR="00634A7D" w:rsidRPr="005F7B56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F7B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2" w:type="dxa"/>
            <w:shd w:val="clear" w:color="auto" w:fill="auto"/>
          </w:tcPr>
          <w:p w14:paraId="4001398A" w14:textId="09591410" w:rsidR="00634A7D" w:rsidRPr="005F7B56" w:rsidRDefault="00954722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5F7B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5" w:type="dxa"/>
            <w:shd w:val="clear" w:color="auto" w:fill="auto"/>
          </w:tcPr>
          <w:p w14:paraId="0A092FDD" w14:textId="6998EF3E" w:rsidR="00634A7D" w:rsidRPr="005F7B56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1D7DE4C3" w14:textId="77777777" w:rsidR="00634A7D" w:rsidRPr="005F7B56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1BDDE84" w14:textId="6E53A350" w:rsidR="00634A7D" w:rsidRPr="005F7B56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50017F" w:rsidRPr="005F7B56" w14:paraId="2CD484EB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64E2D4EF" w14:textId="77777777" w:rsidR="0050017F" w:rsidRPr="005F7B56" w:rsidRDefault="0050017F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0FD313" w14:textId="77777777" w:rsidR="0050017F" w:rsidRPr="005F7B56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218295" w14:textId="77777777" w:rsidR="0050017F" w:rsidRPr="005F7B56" w:rsidRDefault="0050017F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9B3937" w14:textId="77777777" w:rsidR="0050017F" w:rsidRPr="005F7B56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8EEB776" w14:textId="77777777" w:rsidR="0050017F" w:rsidRPr="005F7B56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9012AD2" w14:textId="77777777" w:rsidR="0050017F" w:rsidRPr="005F7B56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DE4" w:rsidRPr="005F7B56" w14:paraId="5D905365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42CA1974" w14:textId="0CCCE4B4" w:rsidR="001A7DE4" w:rsidRPr="005F7B56" w:rsidRDefault="001A7DE4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F7B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5E3F40F2" w14:textId="77777777" w:rsidR="001A7DE4" w:rsidRPr="005F7B56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BAB5A88" w14:textId="77777777" w:rsidR="001A7DE4" w:rsidRPr="005F7B56" w:rsidRDefault="001A7DE4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7BCEC59" w14:textId="77777777" w:rsidR="001A7DE4" w:rsidRPr="005F7B56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C3DD1C" w14:textId="77777777" w:rsidR="001A7DE4" w:rsidRPr="005F7B56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6065FA7" w14:textId="77777777" w:rsidR="001A7DE4" w:rsidRPr="005F7B56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A7D" w:rsidRPr="00B22308" w14:paraId="47B52671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75140B68" w14:textId="20689F2E" w:rsidR="00634A7D" w:rsidRPr="005F7B56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F7B56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5F7B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D069DFA" w14:textId="2D7D4D41" w:rsidR="00634A7D" w:rsidRPr="005F7B56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F7B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21E749C7" w14:textId="4D687E4F" w:rsidR="00634A7D" w:rsidRPr="005F7B56" w:rsidRDefault="00634A7D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7B5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5F7B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5" w:type="dxa"/>
            <w:shd w:val="clear" w:color="auto" w:fill="auto"/>
          </w:tcPr>
          <w:p w14:paraId="4106157C" w14:textId="53231CC7" w:rsidR="00634A7D" w:rsidRPr="005F7B56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217306BF" w14:textId="77777777" w:rsidR="00634A7D" w:rsidRPr="005F7B56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4D698EA" w14:textId="65E9FB6D" w:rsidR="00634A7D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5F7B56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356E6233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E12AF">
        <w:rPr>
          <w:rFonts w:ascii="Angsana New" w:hAnsi="Angsana New"/>
          <w:sz w:val="30"/>
          <w:szCs w:val="30"/>
        </w:rPr>
        <w:t xml:space="preserve">30 </w:t>
      </w:r>
      <w:r w:rsidR="001E12AF">
        <w:rPr>
          <w:rFonts w:ascii="Angsana New" w:hAnsi="Angsana New" w:hint="cs"/>
          <w:sz w:val="30"/>
          <w:szCs w:val="30"/>
          <w:cs/>
        </w:rPr>
        <w:t>มิถุนายน</w:t>
      </w:r>
      <w:r w:rsidR="00DC4821" w:rsidRPr="00DC4821">
        <w:rPr>
          <w:rFonts w:ascii="Angsana New" w:hAnsi="Angsana New"/>
          <w:sz w:val="30"/>
          <w:szCs w:val="30"/>
          <w:cs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</w:rPr>
        <w:t>256</w:t>
      </w:r>
      <w:r w:rsidR="0053469B">
        <w:rPr>
          <w:rFonts w:ascii="Angsana New" w:hAnsi="Angsana New" w:hint="cs"/>
          <w:sz w:val="30"/>
          <w:szCs w:val="30"/>
          <w:cs/>
        </w:rPr>
        <w:t>8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3054FD">
        <w:rPr>
          <w:rFonts w:ascii="Angsana New" w:hAnsi="Angsana New"/>
          <w:sz w:val="30"/>
          <w:szCs w:val="30"/>
        </w:rPr>
        <w:t xml:space="preserve">30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3054FD">
        <w:rPr>
          <w:rFonts w:ascii="Angsana New" w:hAnsi="Angsana New"/>
          <w:sz w:val="30"/>
          <w:szCs w:val="30"/>
        </w:rPr>
        <w:t>256</w:t>
      </w:r>
      <w:r w:rsidR="00DC4821">
        <w:rPr>
          <w:rFonts w:ascii="Angsana New" w:hAnsi="Angsana New"/>
          <w:sz w:val="30"/>
          <w:szCs w:val="30"/>
        </w:rPr>
        <w:t>7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5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652C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89"/>
        <w:gridCol w:w="2160"/>
        <w:gridCol w:w="270"/>
        <w:gridCol w:w="9"/>
        <w:gridCol w:w="2073"/>
      </w:tblGrid>
      <w:tr w:rsidR="0053469B" w:rsidRPr="003054FD" w14:paraId="73244D9F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B145D58" w14:textId="04CB3C34" w:rsidR="0053469B" w:rsidRPr="003054FD" w:rsidRDefault="001E12AF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74DDD26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96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53469B" w:rsidRPr="003054FD" w:rsidRDefault="0053469B" w:rsidP="0053469B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3" w:type="dxa"/>
          </w:tcPr>
          <w:p w14:paraId="7BF7F94F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2C2CBC4" w14:textId="77777777" w:rsidR="0025412C" w:rsidRPr="0050017F" w:rsidRDefault="0025412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2" w:type="dxa"/>
            <w:gridSpan w:val="4"/>
          </w:tcPr>
          <w:p w14:paraId="160FF38D" w14:textId="77777777" w:rsidR="0025412C" w:rsidRPr="003054FD" w:rsidRDefault="0025412C" w:rsidP="00D6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50017F">
        <w:trPr>
          <w:trHeight w:hRule="exact" w:val="403"/>
        </w:trPr>
        <w:tc>
          <w:tcPr>
            <w:tcW w:w="4689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50017F">
        <w:trPr>
          <w:trHeight w:hRule="exact" w:val="403"/>
        </w:trPr>
        <w:tc>
          <w:tcPr>
            <w:tcW w:w="4689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23CCB408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7765E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503148FA" w14:textId="1071B5AF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7765E"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C2674B" w:rsidRPr="003054FD" w14:paraId="78DE53BC" w14:textId="77777777" w:rsidTr="0050017F">
        <w:trPr>
          <w:trHeight w:hRule="exact" w:val="403"/>
        </w:trPr>
        <w:tc>
          <w:tcPr>
            <w:tcW w:w="4689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67DE1EAE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7765E">
              <w:rPr>
                <w:rFonts w:ascii="Angsana New" w:hAnsi="Angsana New"/>
                <w:sz w:val="30"/>
                <w:szCs w:val="30"/>
              </w:rPr>
              <w:t>8,55</w:t>
            </w:r>
            <w:r w:rsidR="008176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50E19357" w14:textId="34CEF718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D7765E"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C2674B" w:rsidRPr="003054FD" w14:paraId="256FA15A" w14:textId="77777777" w:rsidTr="0050017F">
        <w:trPr>
          <w:trHeight w:hRule="exact" w:val="403"/>
        </w:trPr>
        <w:tc>
          <w:tcPr>
            <w:tcW w:w="4689" w:type="dxa"/>
          </w:tcPr>
          <w:p w14:paraId="043F390E" w14:textId="15A1D99E" w:rsidR="00C2674B" w:rsidRPr="003054FD" w:rsidRDefault="00C76EEA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auto"/>
          </w:tcPr>
          <w:p w14:paraId="087C74FA" w14:textId="3F03F471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0778194F" w14:textId="7A2B0DFE" w:rsidR="00C2674B" w:rsidRPr="00BD13D7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</w:tr>
      <w:tr w:rsidR="00C2674B" w:rsidRPr="003054FD" w14:paraId="4A0C6079" w14:textId="77777777" w:rsidTr="0050017F">
        <w:trPr>
          <w:trHeight w:hRule="exact" w:val="403"/>
        </w:trPr>
        <w:tc>
          <w:tcPr>
            <w:tcW w:w="4689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30B4C8CB" w:rsidR="00C2674B" w:rsidRPr="0050017F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36,23</w:t>
            </w:r>
            <w:r w:rsidR="008176E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3CEF2E52" w:rsidR="00C2674B" w:rsidRPr="0050017F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28,765</w:t>
            </w:r>
          </w:p>
        </w:tc>
      </w:tr>
      <w:tr w:rsidR="00E130B1" w:rsidRPr="003054FD" w14:paraId="41B95625" w14:textId="77777777" w:rsidTr="0050017F">
        <w:trPr>
          <w:trHeight w:val="397"/>
        </w:trPr>
        <w:tc>
          <w:tcPr>
            <w:tcW w:w="4689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50017F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6D9D2C4C" w14:textId="77777777" w:rsidR="00E130B1" w:rsidRPr="003054FD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1F9F2C24" w14:textId="77777777" w:rsidTr="0050017F">
        <w:trPr>
          <w:trHeight w:val="397"/>
        </w:trPr>
        <w:tc>
          <w:tcPr>
            <w:tcW w:w="4689" w:type="dxa"/>
          </w:tcPr>
          <w:p w14:paraId="6F69BB46" w14:textId="33A39CF5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160" w:type="dxa"/>
          </w:tcPr>
          <w:p w14:paraId="4642697C" w14:textId="77777777" w:rsidR="0053469B" w:rsidRPr="0050017F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59A07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2982F289" w14:textId="77777777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7A2A03DD" w14:textId="77777777" w:rsidTr="0050017F">
        <w:trPr>
          <w:cantSplit/>
        </w:trPr>
        <w:tc>
          <w:tcPr>
            <w:tcW w:w="4689" w:type="dxa"/>
          </w:tcPr>
          <w:p w14:paraId="6FCA110E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</w:t>
            </w:r>
          </w:p>
        </w:tc>
        <w:tc>
          <w:tcPr>
            <w:tcW w:w="2160" w:type="dxa"/>
          </w:tcPr>
          <w:p w14:paraId="35FD3428" w14:textId="6A9A94C9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6B5ED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B3E254E" w14:textId="3214FF8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45393AF5" w14:textId="77777777" w:rsidTr="0050017F">
        <w:trPr>
          <w:cantSplit/>
        </w:trPr>
        <w:tc>
          <w:tcPr>
            <w:tcW w:w="4689" w:type="dxa"/>
          </w:tcPr>
          <w:p w14:paraId="38E33005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61DE4FBB" w:rsidR="0053469B" w:rsidRPr="008B34E0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9,214</w:t>
            </w:r>
          </w:p>
        </w:tc>
        <w:tc>
          <w:tcPr>
            <w:tcW w:w="270" w:type="dxa"/>
          </w:tcPr>
          <w:p w14:paraId="25EB62BE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237E42C" w14:textId="2CA79DC6" w:rsidR="0053469B" w:rsidRPr="008B34E0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7,080</w:t>
            </w:r>
          </w:p>
        </w:tc>
      </w:tr>
      <w:tr w:rsidR="0053469B" w:rsidRPr="005B71CB" w14:paraId="0926A7EA" w14:textId="77777777" w:rsidTr="0050017F">
        <w:trPr>
          <w:cantSplit/>
        </w:trPr>
        <w:tc>
          <w:tcPr>
            <w:tcW w:w="4689" w:type="dxa"/>
          </w:tcPr>
          <w:p w14:paraId="3F97B414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6D9036F2" w:rsidR="0053469B" w:rsidRPr="008B34E0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9F43874" w14:textId="046FC1C1" w:rsidR="0053469B" w:rsidRPr="00065063" w:rsidRDefault="00C76EEA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</w:tr>
    </w:tbl>
    <w:p w14:paraId="2B047EEC" w14:textId="77777777" w:rsidR="009B78AD" w:rsidRPr="0050017F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20BEF98F" w:rsidR="00CE0745" w:rsidRPr="0050017F" w:rsidRDefault="005942EE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0017F">
        <w:rPr>
          <w:rFonts w:ascii="Angsana New" w:hAnsi="Angsana New" w:hint="cs"/>
          <w:sz w:val="30"/>
          <w:szCs w:val="30"/>
          <w:cs/>
        </w:rPr>
        <w:t xml:space="preserve">ณ </w:t>
      </w:r>
      <w:r w:rsidRPr="0050017F">
        <w:rPr>
          <w:rFonts w:ascii="Angsana New" w:hAnsi="Angsana New"/>
          <w:sz w:val="30"/>
          <w:szCs w:val="30"/>
          <w:cs/>
        </w:rPr>
        <w:t xml:space="preserve">วันที่ </w:t>
      </w:r>
      <w:r w:rsidR="001E12AF">
        <w:rPr>
          <w:rFonts w:ascii="Angsana New" w:hAnsi="Angsana New"/>
          <w:sz w:val="30"/>
          <w:szCs w:val="30"/>
        </w:rPr>
        <w:t xml:space="preserve">30 </w:t>
      </w:r>
      <w:r w:rsidR="001E12AF">
        <w:rPr>
          <w:rFonts w:ascii="Angsana New" w:hAnsi="Angsana New" w:hint="cs"/>
          <w:sz w:val="30"/>
          <w:szCs w:val="30"/>
          <w:cs/>
        </w:rPr>
        <w:t>มิถุนายน</w:t>
      </w:r>
      <w:r w:rsidR="0053469B" w:rsidRPr="0050017F">
        <w:rPr>
          <w:rFonts w:ascii="Angsana New" w:hAnsi="Angsana New" w:hint="cs"/>
          <w:sz w:val="30"/>
          <w:szCs w:val="30"/>
          <w:cs/>
        </w:rPr>
        <w:t xml:space="preserve"> </w:t>
      </w:r>
      <w:r w:rsidR="00E56722" w:rsidRPr="0050017F">
        <w:rPr>
          <w:rFonts w:ascii="Angsana New" w:hAnsi="Angsana New" w:hint="cs"/>
          <w:sz w:val="30"/>
          <w:szCs w:val="30"/>
        </w:rPr>
        <w:t>25</w:t>
      </w:r>
      <w:r w:rsidR="0053469B" w:rsidRPr="0050017F">
        <w:rPr>
          <w:rFonts w:ascii="Angsana New" w:hAnsi="Angsana New"/>
          <w:sz w:val="30"/>
          <w:szCs w:val="30"/>
        </w:rPr>
        <w:t>68</w:t>
      </w:r>
      <w:r w:rsidR="0053469B" w:rsidRPr="0050017F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 w:rsidRPr="0050017F">
        <w:rPr>
          <w:rFonts w:ascii="Angsana New" w:hAnsi="Angsana New" w:hint="cs"/>
          <w:sz w:val="30"/>
          <w:szCs w:val="30"/>
          <w:cs/>
        </w:rPr>
        <w:t>มี</w:t>
      </w:r>
      <w:r w:rsidR="001C34BE" w:rsidRPr="0050017F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50017F">
        <w:rPr>
          <w:rFonts w:ascii="Angsana New" w:hAnsi="Angsana New"/>
          <w:sz w:val="30"/>
          <w:szCs w:val="30"/>
        </w:rPr>
        <w:br/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AC4214" w:rsidRPr="0050017F">
        <w:rPr>
          <w:rFonts w:ascii="Angsana New" w:hAnsi="Angsana New"/>
          <w:sz w:val="30"/>
          <w:szCs w:val="30"/>
        </w:rPr>
        <w:t>6</w:t>
      </w:r>
      <w:r w:rsidR="00C76EEA">
        <w:rPr>
          <w:rFonts w:ascii="Angsana New" w:hAnsi="Angsana New"/>
          <w:sz w:val="30"/>
          <w:szCs w:val="30"/>
        </w:rPr>
        <w:t>9</w:t>
      </w:r>
      <w:r w:rsidR="001C34BE" w:rsidRPr="0050017F">
        <w:rPr>
          <w:rFonts w:ascii="Angsana New" w:hAnsi="Angsana New"/>
          <w:sz w:val="30"/>
          <w:szCs w:val="30"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B9382B" w:rsidRPr="0050017F">
        <w:rPr>
          <w:rFonts w:ascii="Angsana New" w:hAnsi="Angsana New"/>
          <w:sz w:val="30"/>
          <w:szCs w:val="30"/>
        </w:rPr>
        <w:t>7</w:t>
      </w:r>
      <w:r w:rsidR="0061364C" w:rsidRPr="0050017F">
        <w:rPr>
          <w:rFonts w:ascii="Angsana New" w:hAnsi="Angsana New"/>
          <w:sz w:val="30"/>
          <w:szCs w:val="30"/>
        </w:rPr>
        <w:t>3</w:t>
      </w:r>
    </w:p>
    <w:p w14:paraId="38CBD6B6" w14:textId="77777777" w:rsidR="00CE0745" w:rsidRPr="0050017F" w:rsidRDefault="00CE0745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Pr="0050017F" w:rsidRDefault="00F229BF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17F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1F020567" w14:textId="36F6191C" w:rsidR="00C91E68" w:rsidRPr="0050017F" w:rsidRDefault="00C91E68" w:rsidP="00C9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lang w:val="en-US"/>
        </w:rPr>
      </w:pPr>
    </w:p>
    <w:sectPr w:rsidR="007F6BE3" w:rsidRPr="00195D64" w:rsidSect="00D3249F">
      <w:headerReference w:type="default" r:id="rId16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EB14" w14:textId="77777777" w:rsidR="00516320" w:rsidRDefault="00516320">
      <w:r>
        <w:separator/>
      </w:r>
    </w:p>
  </w:endnote>
  <w:endnote w:type="continuationSeparator" w:id="0">
    <w:p w14:paraId="34CC9C35" w14:textId="77777777" w:rsidR="00516320" w:rsidRDefault="0051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977D" w14:textId="77777777" w:rsidR="00516320" w:rsidRDefault="00516320">
      <w:r>
        <w:separator/>
      </w:r>
    </w:p>
  </w:footnote>
  <w:footnote w:type="continuationSeparator" w:id="0">
    <w:p w14:paraId="52A06BB1" w14:textId="77777777" w:rsidR="00516320" w:rsidRDefault="00516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517A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FC0990D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ABC587E" w14:textId="3B216FA6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F11955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F11955">
      <w:rPr>
        <w:rFonts w:ascii="Angsana New" w:hAnsi="Angsana New"/>
        <w:b/>
        <w:bCs/>
        <w:sz w:val="32"/>
        <w:szCs w:val="32"/>
      </w:rPr>
      <w:t>30</w:t>
    </w:r>
    <w:r w:rsidR="00F11955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BBE8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3EAB43C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17366F3" w14:textId="77777777" w:rsidR="00F11955" w:rsidRDefault="00F11955" w:rsidP="00F1195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F51BF2" w14:textId="77777777" w:rsidR="00F11955" w:rsidRPr="00F631FA" w:rsidRDefault="00F11955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AA5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943B475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379044F" w14:textId="77777777" w:rsidR="001C0923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2667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014FB63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FFCC0C2" w14:textId="4833DA84" w:rsidR="00BF0ADF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368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BEE8E20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D548D8C" w14:textId="77777777" w:rsidR="00B11DFF" w:rsidRDefault="00B11DFF" w:rsidP="00B11DF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5F16C4" w14:textId="77777777" w:rsidR="00D664B9" w:rsidRPr="00B11DFF" w:rsidRDefault="00D664B9" w:rsidP="00B11DFF">
    <w:pPr>
      <w:pStyle w:val="Header"/>
      <w:tabs>
        <w:tab w:val="left" w:pos="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592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DE6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192A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CA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9C9"/>
    <w:rsid w:val="00087F89"/>
    <w:rsid w:val="0009060F"/>
    <w:rsid w:val="000909BD"/>
    <w:rsid w:val="00090B4F"/>
    <w:rsid w:val="00090B65"/>
    <w:rsid w:val="000910B9"/>
    <w:rsid w:val="000915A9"/>
    <w:rsid w:val="00091BB2"/>
    <w:rsid w:val="00091DD3"/>
    <w:rsid w:val="000924DB"/>
    <w:rsid w:val="00092AAE"/>
    <w:rsid w:val="00093F5A"/>
    <w:rsid w:val="00094400"/>
    <w:rsid w:val="00094505"/>
    <w:rsid w:val="00094F5F"/>
    <w:rsid w:val="00095673"/>
    <w:rsid w:val="00095FE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2DB"/>
    <w:rsid w:val="000C03AA"/>
    <w:rsid w:val="000C03E7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49A1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540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47F69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3F3"/>
    <w:rsid w:val="0019347F"/>
    <w:rsid w:val="0019381E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22C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A7DE4"/>
    <w:rsid w:val="001B0E3C"/>
    <w:rsid w:val="001B1CFA"/>
    <w:rsid w:val="001B1DEF"/>
    <w:rsid w:val="001B2415"/>
    <w:rsid w:val="001B27F3"/>
    <w:rsid w:val="001B2A91"/>
    <w:rsid w:val="001B3350"/>
    <w:rsid w:val="001B3556"/>
    <w:rsid w:val="001B376D"/>
    <w:rsid w:val="001B379D"/>
    <w:rsid w:val="001B3886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2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4B69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68F"/>
    <w:rsid w:val="001D3C96"/>
    <w:rsid w:val="001D41E0"/>
    <w:rsid w:val="001D44C7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50C"/>
    <w:rsid w:val="001E0BA7"/>
    <w:rsid w:val="001E0D3C"/>
    <w:rsid w:val="001E12AF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897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56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04D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009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318"/>
    <w:rsid w:val="00296CAA"/>
    <w:rsid w:val="00296DF1"/>
    <w:rsid w:val="0029701C"/>
    <w:rsid w:val="00297391"/>
    <w:rsid w:val="002A08C5"/>
    <w:rsid w:val="002A14AF"/>
    <w:rsid w:val="002A1C45"/>
    <w:rsid w:val="002A220F"/>
    <w:rsid w:val="002A290A"/>
    <w:rsid w:val="002A2EC2"/>
    <w:rsid w:val="002A3358"/>
    <w:rsid w:val="002A35DD"/>
    <w:rsid w:val="002A364B"/>
    <w:rsid w:val="002A38C1"/>
    <w:rsid w:val="002A3E8F"/>
    <w:rsid w:val="002A3F80"/>
    <w:rsid w:val="002A443E"/>
    <w:rsid w:val="002A4F43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38E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72F"/>
    <w:rsid w:val="002C474C"/>
    <w:rsid w:val="002C4CE7"/>
    <w:rsid w:val="002C4F12"/>
    <w:rsid w:val="002C5EE1"/>
    <w:rsid w:val="002C644B"/>
    <w:rsid w:val="002C64AB"/>
    <w:rsid w:val="002C6E2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1FE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9F7"/>
    <w:rsid w:val="00307AC5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841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5A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8B"/>
    <w:rsid w:val="00345E90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9D7"/>
    <w:rsid w:val="00367A4B"/>
    <w:rsid w:val="00367C81"/>
    <w:rsid w:val="0037078A"/>
    <w:rsid w:val="00371665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5F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07F1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CC6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BC0"/>
    <w:rsid w:val="003E4DB8"/>
    <w:rsid w:val="003E5955"/>
    <w:rsid w:val="003E6150"/>
    <w:rsid w:val="003E69A3"/>
    <w:rsid w:val="003E75CB"/>
    <w:rsid w:val="003E7715"/>
    <w:rsid w:val="003F0098"/>
    <w:rsid w:val="003F0474"/>
    <w:rsid w:val="003F0758"/>
    <w:rsid w:val="003F0886"/>
    <w:rsid w:val="003F106E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6E8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48C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AE5"/>
    <w:rsid w:val="00473B32"/>
    <w:rsid w:val="004742A5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580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2D3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4FF2"/>
    <w:rsid w:val="004A52CE"/>
    <w:rsid w:val="004A54C1"/>
    <w:rsid w:val="004A5EDB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BD2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6E8E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17F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04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320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69B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348"/>
    <w:rsid w:val="00543A0D"/>
    <w:rsid w:val="005447E7"/>
    <w:rsid w:val="00544A01"/>
    <w:rsid w:val="00544D22"/>
    <w:rsid w:val="00544D6A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2A5B"/>
    <w:rsid w:val="005734DD"/>
    <w:rsid w:val="0057431E"/>
    <w:rsid w:val="00574439"/>
    <w:rsid w:val="0057489F"/>
    <w:rsid w:val="005748F0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257"/>
    <w:rsid w:val="005B1561"/>
    <w:rsid w:val="005B1CD0"/>
    <w:rsid w:val="005B1E63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181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B56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4C"/>
    <w:rsid w:val="006136EC"/>
    <w:rsid w:val="006147B2"/>
    <w:rsid w:val="006147C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2F4E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B98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45FC"/>
    <w:rsid w:val="00634A7D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2C8D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67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946"/>
    <w:rsid w:val="006D6BA0"/>
    <w:rsid w:val="006D6E4B"/>
    <w:rsid w:val="006D7333"/>
    <w:rsid w:val="006D7ADC"/>
    <w:rsid w:val="006D7EA1"/>
    <w:rsid w:val="006E051E"/>
    <w:rsid w:val="006E067B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7D7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573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4E3E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B5B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182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09A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2CF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6F8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5B85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6E2"/>
    <w:rsid w:val="00817A30"/>
    <w:rsid w:val="00817AE7"/>
    <w:rsid w:val="00817BED"/>
    <w:rsid w:val="00817E79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6FA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6A1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660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3DB9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99"/>
    <w:rsid w:val="00890210"/>
    <w:rsid w:val="00890285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B7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54F"/>
    <w:rsid w:val="008A0928"/>
    <w:rsid w:val="008A0A20"/>
    <w:rsid w:val="008A10D7"/>
    <w:rsid w:val="008A130E"/>
    <w:rsid w:val="008A22E3"/>
    <w:rsid w:val="008A2551"/>
    <w:rsid w:val="008A2C58"/>
    <w:rsid w:val="008A33F9"/>
    <w:rsid w:val="008A3578"/>
    <w:rsid w:val="008A457A"/>
    <w:rsid w:val="008A59AF"/>
    <w:rsid w:val="008A5AC9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1AF7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722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0EDC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3F56"/>
    <w:rsid w:val="009A40D2"/>
    <w:rsid w:val="009A4396"/>
    <w:rsid w:val="009A533A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2D15"/>
    <w:rsid w:val="009B3370"/>
    <w:rsid w:val="009B393A"/>
    <w:rsid w:val="009B4545"/>
    <w:rsid w:val="009B47AA"/>
    <w:rsid w:val="009B5EB1"/>
    <w:rsid w:val="009B5EBE"/>
    <w:rsid w:val="009B6060"/>
    <w:rsid w:val="009B61F9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4A86"/>
    <w:rsid w:val="00A14B5C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16F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94A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687F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CF7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B8F"/>
    <w:rsid w:val="00A948A3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6B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A66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067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DFF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0EB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3F50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2C29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6B5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0EF3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ADF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943"/>
    <w:rsid w:val="00BF3CBF"/>
    <w:rsid w:val="00BF3DA7"/>
    <w:rsid w:val="00BF44D9"/>
    <w:rsid w:val="00BF595A"/>
    <w:rsid w:val="00BF63A1"/>
    <w:rsid w:val="00BF6790"/>
    <w:rsid w:val="00BF685A"/>
    <w:rsid w:val="00C00654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B34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805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36C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6EEA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8DB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E68"/>
    <w:rsid w:val="00C923EE"/>
    <w:rsid w:val="00C929C0"/>
    <w:rsid w:val="00C92BE8"/>
    <w:rsid w:val="00C92FC0"/>
    <w:rsid w:val="00C933F1"/>
    <w:rsid w:val="00C93899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3FC8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38AD"/>
    <w:rsid w:val="00CB4141"/>
    <w:rsid w:val="00CB4DC7"/>
    <w:rsid w:val="00CB50CE"/>
    <w:rsid w:val="00CB523E"/>
    <w:rsid w:val="00CB52E8"/>
    <w:rsid w:val="00CB6735"/>
    <w:rsid w:val="00CB6A7A"/>
    <w:rsid w:val="00CB6CC7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B80"/>
    <w:rsid w:val="00CF777F"/>
    <w:rsid w:val="00CF7783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A94"/>
    <w:rsid w:val="00D14CD4"/>
    <w:rsid w:val="00D14CFC"/>
    <w:rsid w:val="00D15090"/>
    <w:rsid w:val="00D1582D"/>
    <w:rsid w:val="00D167DB"/>
    <w:rsid w:val="00D16B26"/>
    <w:rsid w:val="00D17C33"/>
    <w:rsid w:val="00D17D72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591"/>
    <w:rsid w:val="00D44971"/>
    <w:rsid w:val="00D454F8"/>
    <w:rsid w:val="00D462E7"/>
    <w:rsid w:val="00D46F82"/>
    <w:rsid w:val="00D47495"/>
    <w:rsid w:val="00D479BA"/>
    <w:rsid w:val="00D47B62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0EA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13C"/>
    <w:rsid w:val="00D67321"/>
    <w:rsid w:val="00D6745F"/>
    <w:rsid w:val="00D676A2"/>
    <w:rsid w:val="00D708C1"/>
    <w:rsid w:val="00D70C1E"/>
    <w:rsid w:val="00D70FC5"/>
    <w:rsid w:val="00D7153E"/>
    <w:rsid w:val="00D71544"/>
    <w:rsid w:val="00D71891"/>
    <w:rsid w:val="00D71E2A"/>
    <w:rsid w:val="00D71E3A"/>
    <w:rsid w:val="00D71F48"/>
    <w:rsid w:val="00D72502"/>
    <w:rsid w:val="00D7277B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65E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87B1E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053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36A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0A1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1974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6FF7"/>
    <w:rsid w:val="00E3722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0E3"/>
    <w:rsid w:val="00E47250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6CA8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1F6A"/>
    <w:rsid w:val="00EA2554"/>
    <w:rsid w:val="00EA292C"/>
    <w:rsid w:val="00EA3427"/>
    <w:rsid w:val="00EA389C"/>
    <w:rsid w:val="00EA3ACB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3F35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006"/>
    <w:rsid w:val="00EC36EA"/>
    <w:rsid w:val="00EC3AC5"/>
    <w:rsid w:val="00EC47E9"/>
    <w:rsid w:val="00EC4950"/>
    <w:rsid w:val="00EC4D08"/>
    <w:rsid w:val="00EC52DD"/>
    <w:rsid w:val="00EC5357"/>
    <w:rsid w:val="00EC5B08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195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D64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CA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67878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0DE"/>
    <w:rsid w:val="00F8313B"/>
    <w:rsid w:val="00F83724"/>
    <w:rsid w:val="00F83A64"/>
    <w:rsid w:val="00F83E23"/>
    <w:rsid w:val="00F84412"/>
    <w:rsid w:val="00F8452E"/>
    <w:rsid w:val="00F8485D"/>
    <w:rsid w:val="00F84D25"/>
    <w:rsid w:val="00F857C3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0D5F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BAFFF-85D0-4F2B-BB12-0A94F75ED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10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Thunchanok, Varapornpipat</cp:lastModifiedBy>
  <cp:revision>17</cp:revision>
  <cp:lastPrinted>2025-08-04T15:13:00Z</cp:lastPrinted>
  <dcterms:created xsi:type="dcterms:W3CDTF">2025-08-03T09:23:00Z</dcterms:created>
  <dcterms:modified xsi:type="dcterms:W3CDTF">2025-08-06T04:43:00Z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