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0C4A82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0C4A82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0C4A82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0C4A82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2F701FE8" w:rsidR="00291DF4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0C4A82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0C4A82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0C4A82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16B38F62" w:rsidR="00291DF4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0C4A82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0C4A82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0C4A82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F01B7D8" w:rsidR="007A2546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0C4A82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0C4A82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0C4A82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3C044FEF" w:rsidR="00D11715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0C4A82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0C4A82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0C4A8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0C4A82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4005DE34" w:rsidR="00D11715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0C4A82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F7A9" w14:textId="6C8D29C0" w:rsidR="00D11715" w:rsidRPr="000C4A82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0C4A82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416A2340" w:rsidR="002E4D96" w:rsidRPr="000C4A82" w:rsidRDefault="00FB056D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0C4A82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81741BF" w14:textId="1B41046C" w:rsidR="002E4D96" w:rsidRPr="000C4A82" w:rsidRDefault="00E6165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0C4A82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400B7A5C" w:rsidR="00E70A73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0C4A82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7C360033" w14:textId="6E1C0759" w:rsidR="00E70A73" w:rsidRPr="000C4A82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0C4A8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B67E15" w:rsidRPr="000C4A82" w14:paraId="678903BA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85B511" w14:textId="502E6E2A" w:rsidR="00B67E15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FFEC8" w14:textId="77777777" w:rsidR="00B67E15" w:rsidRPr="000C4A82" w:rsidRDefault="00B67E1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35DFB93" w14:textId="64A8250C" w:rsidR="00B67E15" w:rsidRPr="000C4A82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0C4A82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0F3B6177" w:rsidR="00E70A73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5B7AE3" w14:textId="77777777" w:rsidR="00E70A73" w:rsidRPr="000C4A82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78640B7" w14:textId="2EA5E806" w:rsidR="00E70A73" w:rsidRPr="000C4A82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0C4A82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E65EA" w14:textId="3033D3AD" w:rsidR="00E70A73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A88D4F" w14:textId="77777777" w:rsidR="00E70A73" w:rsidRPr="000C4A82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541FE99" w14:textId="25DA885D" w:rsidR="00E70A73" w:rsidRPr="000C4A82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0C4A82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400781" w14:textId="126BB5DE" w:rsidR="00E70A73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26CA447" w14:textId="77777777" w:rsidR="00E70A73" w:rsidRPr="000C4A82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CE6E50D" w14:textId="407F0CA2" w:rsidR="00E70A73" w:rsidRPr="000C4A82" w:rsidRDefault="00E6165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</w:t>
            </w:r>
            <w:r w:rsidR="001E098A" w:rsidRPr="000C4A8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งินปันผล</w:t>
            </w:r>
          </w:p>
        </w:tc>
      </w:tr>
      <w:tr w:rsidR="001E098A" w:rsidRPr="000C4A82" w14:paraId="752E178B" w14:textId="77777777" w:rsidTr="00B133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3C9686" w14:textId="1C456C48" w:rsidR="001E098A" w:rsidRPr="000C4A82" w:rsidRDefault="00FB056D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06768ED" w14:textId="77777777" w:rsidR="001E098A" w:rsidRPr="000C4A82" w:rsidRDefault="001E098A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6A310232" w14:textId="79B4C981" w:rsidR="001E098A" w:rsidRPr="000C4A82" w:rsidRDefault="001E098A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098A" w:rsidRPr="000C4A82" w14:paraId="36D0414D" w14:textId="77777777" w:rsidTr="00B133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90B72" w14:textId="62EE360A" w:rsidR="001E098A" w:rsidRPr="000C4A82" w:rsidRDefault="00FB056D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788F0BA" w14:textId="77777777" w:rsidR="001E098A" w:rsidRPr="000C4A82" w:rsidRDefault="001E098A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87E104" w14:textId="42415EA6" w:rsidR="001E098A" w:rsidRPr="000C4A82" w:rsidRDefault="001E098A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E098A" w:rsidRPr="000C4A82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7D46F5" w14:textId="70FF145F" w:rsidR="001E098A" w:rsidRPr="000C4A82" w:rsidRDefault="00FB056D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717FD1F" w14:textId="77777777" w:rsidR="001E098A" w:rsidRPr="000C4A82" w:rsidRDefault="001E098A" w:rsidP="001E09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E56591E" w14:textId="559369EB" w:rsidR="00081135" w:rsidRPr="00081135" w:rsidRDefault="001E098A" w:rsidP="000811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0C4A82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6878B" w14:textId="3D67DAC5" w:rsidR="00E70A73" w:rsidRPr="000C4A82" w:rsidRDefault="00FB056D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1AAA2A3" w14:textId="77777777" w:rsidR="00E70A73" w:rsidRPr="000C4A82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A2DF11A" w14:textId="6AF83DCD" w:rsidR="00E70A73" w:rsidRPr="000C4A82" w:rsidRDefault="00081135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113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C3745" w:rsidRPr="000C4A82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66018F" w14:textId="7691C0D8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6BBF1" w14:textId="7777777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C74E318" w14:textId="4B0AC0C2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C4A82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371234" w14:textId="105C1AC1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12A2" w14:textId="7777777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F519E1A" w14:textId="387B10EA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C4A82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D1C137" w14:textId="5221685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EE36FF" w14:textId="7777777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C4A82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C06A7" w14:textId="3481FE7C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EB71" w14:textId="7777777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C3745" w:rsidRPr="000C4A82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044B1" w14:textId="16388BB5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7E936" w14:textId="77777777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DC3745" w:rsidRPr="000C4A82" w:rsidRDefault="00DC3745" w:rsidP="00DC37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0C4A82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0C4A82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0C4A82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</w:rPr>
        <w:br w:type="page"/>
      </w:r>
      <w:r w:rsidRPr="000C4A8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14F6EDB9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0C4A82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0C4A82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0C4A8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1805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14</w:t>
      </w:r>
      <w:r w:rsidR="00796818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A14314" w:rsidRPr="000C4A82">
        <w:rPr>
          <w:rFonts w:asciiTheme="majorBidi" w:hAnsiTheme="majorBidi" w:hint="cs"/>
          <w:sz w:val="30"/>
          <w:szCs w:val="30"/>
          <w:cs/>
        </w:rPr>
        <w:t>สิงห</w:t>
      </w:r>
      <w:r w:rsidR="00E61E03" w:rsidRPr="000C4A82">
        <w:rPr>
          <w:rFonts w:asciiTheme="majorBidi" w:hAnsiTheme="majorBidi" w:hint="cs"/>
          <w:sz w:val="30"/>
          <w:szCs w:val="30"/>
          <w:cs/>
        </w:rPr>
        <w:t>าคม</w:t>
      </w:r>
      <w:r w:rsidR="2F3E409B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</w:p>
    <w:p w14:paraId="0055BCD2" w14:textId="77777777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0C4A82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0C4A82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0C4A82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0C4A82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0C4A82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2FF99DCA" w:rsidR="0009267B" w:rsidRPr="000C4A82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0C4A8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0C4A82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0C4A82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0C4A82">
        <w:rPr>
          <w:rFonts w:asciiTheme="majorBidi" w:hAnsiTheme="majorBidi" w:cstheme="majorBidi"/>
          <w:sz w:val="30"/>
          <w:szCs w:val="30"/>
        </w:rPr>
        <w:br/>
      </w:r>
      <w:r w:rsidR="00D81125" w:rsidRPr="000C4A8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0C4A8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0C4A82">
        <w:rPr>
          <w:rFonts w:asciiTheme="majorBidi" w:hAnsiTheme="majorBidi" w:cstheme="majorBidi"/>
          <w:sz w:val="30"/>
          <w:szCs w:val="30"/>
        </w:rPr>
        <w:t>“</w:t>
      </w:r>
      <w:r w:rsidR="00601744" w:rsidRPr="000C4A8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0C4A82">
        <w:rPr>
          <w:rFonts w:asciiTheme="majorBidi" w:hAnsiTheme="majorBidi" w:cstheme="majorBidi"/>
          <w:sz w:val="30"/>
          <w:szCs w:val="30"/>
        </w:rPr>
        <w:t>”</w:t>
      </w:r>
      <w:r w:rsidR="00601744" w:rsidRPr="000C4A8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C4A82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0C4A82">
        <w:rPr>
          <w:rFonts w:asciiTheme="majorBidi" w:hAnsiTheme="majorBidi" w:cstheme="majorBidi"/>
          <w:sz w:val="30"/>
          <w:szCs w:val="30"/>
          <w:cs/>
        </w:rPr>
        <w:t>่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34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0C4A8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0C4A82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C4A82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C4A8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0C4A82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0C4A8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0C4A8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0C4A82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0C4A82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pacing w:val="6"/>
          <w:sz w:val="30"/>
          <w:szCs w:val="30"/>
        </w:rPr>
        <w:t>2567</w:t>
      </w:r>
    </w:p>
    <w:p w14:paraId="2ABE7E87" w14:textId="77777777" w:rsidR="00A97F99" w:rsidRPr="000C4A82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75227CB0" w:rsidR="001419CD" w:rsidRPr="000C4A82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0C4A82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0C4A82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0C4A82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0C4A82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0C4A82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0C4A82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0C4A82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0C4A82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FB056D" w:rsidRPr="00FB056D">
        <w:rPr>
          <w:rFonts w:asciiTheme="majorBidi" w:hAnsiTheme="majorBidi" w:cstheme="majorBidi"/>
          <w:sz w:val="30"/>
          <w:szCs w:val="30"/>
        </w:rPr>
        <w:t>31</w:t>
      </w:r>
      <w:r w:rsidR="00E70B40" w:rsidRPr="000C4A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056D" w:rsidRPr="00FB056D">
        <w:rPr>
          <w:rFonts w:asciiTheme="majorBidi" w:hAnsiTheme="majorBidi" w:cstheme="majorBidi"/>
          <w:sz w:val="30"/>
          <w:szCs w:val="30"/>
        </w:rPr>
        <w:t>2567</w:t>
      </w:r>
    </w:p>
    <w:p w14:paraId="7369B47E" w14:textId="77777777" w:rsidR="007A2546" w:rsidRPr="000C4A82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0C4A82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0C4A82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0C4A82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20"/>
          <w:szCs w:val="20"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DD6666" w:rsidRPr="000C4A82" w14:paraId="01D8FA08" w14:textId="77777777" w:rsidTr="00736BBB">
        <w:trPr>
          <w:tblHeader/>
        </w:trPr>
        <w:tc>
          <w:tcPr>
            <w:tcW w:w="4140" w:type="dxa"/>
            <w:hideMark/>
          </w:tcPr>
          <w:p w14:paraId="25EFE155" w14:textId="77777777" w:rsidR="00DD6666" w:rsidRPr="000C4A82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7EA44075" w14:textId="77777777" w:rsidR="00DD6666" w:rsidRPr="000C4A82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49CCC0" w14:textId="77777777" w:rsidR="00DD6666" w:rsidRPr="000C4A82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040D284" w14:textId="77777777" w:rsidR="00DD6666" w:rsidRPr="000C4A82" w:rsidRDefault="00DD6666" w:rsidP="00736BB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0C4A82" w14:paraId="587BB65D" w14:textId="77777777" w:rsidTr="00736BBB">
        <w:trPr>
          <w:trHeight w:val="70"/>
          <w:tblHeader/>
        </w:trPr>
        <w:tc>
          <w:tcPr>
            <w:tcW w:w="4140" w:type="dxa"/>
            <w:hideMark/>
          </w:tcPr>
          <w:p w14:paraId="7BFCC3EB" w14:textId="040D64C5" w:rsidR="00DD6666" w:rsidRPr="000C4A82" w:rsidRDefault="00DD6666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27D1"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427D1"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27D1"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2AF5055C" w14:textId="121B7531" w:rsidR="00DD6666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14DB7610" w14:textId="77777777" w:rsidR="00DD6666" w:rsidRPr="000C4A82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424CFCE8" w14:textId="434DA6AB" w:rsidR="00DD6666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E8F39DC" w14:textId="77777777" w:rsidR="00DD6666" w:rsidRPr="000C4A82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77AB5DC6" w14:textId="36162D41" w:rsidR="00DD6666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4395F42" w14:textId="77777777" w:rsidR="00DD6666" w:rsidRPr="000C4A82" w:rsidRDefault="00DD6666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280810DD" w14:textId="34115541" w:rsidR="00DD6666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D6666" w:rsidRPr="000C4A82" w14:paraId="29AAE42C" w14:textId="77777777" w:rsidTr="00736BBB">
        <w:trPr>
          <w:trHeight w:val="344"/>
          <w:tblHeader/>
        </w:trPr>
        <w:tc>
          <w:tcPr>
            <w:tcW w:w="4140" w:type="dxa"/>
          </w:tcPr>
          <w:p w14:paraId="1D1003F3" w14:textId="77777777" w:rsidR="00DD6666" w:rsidRPr="000C4A82" w:rsidRDefault="00DD6666" w:rsidP="00736B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hideMark/>
          </w:tcPr>
          <w:p w14:paraId="0A7445EA" w14:textId="77777777" w:rsidR="00DD6666" w:rsidRPr="000C4A82" w:rsidRDefault="00DD6666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D6666" w:rsidRPr="000C4A82" w14:paraId="36FC170B" w14:textId="77777777" w:rsidTr="00736BBB">
        <w:tc>
          <w:tcPr>
            <w:tcW w:w="4140" w:type="dxa"/>
            <w:hideMark/>
          </w:tcPr>
          <w:p w14:paraId="1C002E60" w14:textId="77777777" w:rsidR="00DD6666" w:rsidRPr="000C4A82" w:rsidRDefault="00DD6666" w:rsidP="00736BB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DFFC9CD" w14:textId="77777777" w:rsidR="00DD6666" w:rsidRPr="000C4A82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DAEC3" w14:textId="77777777" w:rsidR="00DD6666" w:rsidRPr="000C4A82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566142" w14:textId="77777777" w:rsidR="00DD6666" w:rsidRPr="000C4A82" w:rsidRDefault="00DD6666" w:rsidP="00736BB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DDE276" w14:textId="77777777" w:rsidR="00DD6666" w:rsidRPr="000C4A82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45BFA2" w14:textId="77777777" w:rsidR="00DD6666" w:rsidRPr="000C4A82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D564F9" w14:textId="77777777" w:rsidR="00DD6666" w:rsidRPr="000C4A82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B8F6400" w14:textId="77777777" w:rsidR="00DD6666" w:rsidRPr="000C4A82" w:rsidRDefault="00DD6666" w:rsidP="00736BB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0C4A82" w14:paraId="4C37C065" w14:textId="77777777" w:rsidTr="003E0C18">
        <w:tc>
          <w:tcPr>
            <w:tcW w:w="4140" w:type="dxa"/>
            <w:hideMark/>
          </w:tcPr>
          <w:p w14:paraId="000CD226" w14:textId="77777777" w:rsidR="00AF582B" w:rsidRPr="000C4A82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06E6A46B" w14:textId="14989EBA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93E619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93267EA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C95B0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B58E95" w14:textId="3F566EE2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702BB3B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79A0ED4" w14:textId="652DEAE8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AF582B" w:rsidRPr="000C4A82" w14:paraId="25DC16DD" w14:textId="77777777" w:rsidTr="003E0C18">
        <w:tc>
          <w:tcPr>
            <w:tcW w:w="4140" w:type="dxa"/>
            <w:hideMark/>
          </w:tcPr>
          <w:p w14:paraId="11DCB351" w14:textId="77777777" w:rsidR="00AF582B" w:rsidRPr="000C4A82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AD7EEFC" w14:textId="3E0E0D34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8F81B1B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134A151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D7757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78396B" w14:textId="5A4367FB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733F9E9A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B466E4" w14:textId="761205B1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AF582B" w:rsidRPr="000C4A82" w14:paraId="7C9D1EAF" w14:textId="77777777" w:rsidTr="003E0C18">
        <w:tc>
          <w:tcPr>
            <w:tcW w:w="4140" w:type="dxa"/>
            <w:hideMark/>
          </w:tcPr>
          <w:p w14:paraId="0765F48E" w14:textId="77777777" w:rsidR="00AF582B" w:rsidRPr="000C4A82" w:rsidRDefault="00AF582B" w:rsidP="00AF582B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639E03" w14:textId="3C1D503E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1B1BC4C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A9175F8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677412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DCD399" w14:textId="7AFC6748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</w:tcPr>
          <w:p w14:paraId="02AE4E3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3FAEE83" w14:textId="2BB39F82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</w:tr>
      <w:tr w:rsidR="00AF582B" w:rsidRPr="000C4A82" w14:paraId="43613764" w14:textId="77777777" w:rsidTr="003E0C18">
        <w:tc>
          <w:tcPr>
            <w:tcW w:w="4140" w:type="dxa"/>
            <w:vAlign w:val="bottom"/>
            <w:hideMark/>
          </w:tcPr>
          <w:p w14:paraId="32AF2386" w14:textId="77777777" w:rsidR="00AF582B" w:rsidRPr="000C4A82" w:rsidRDefault="00AF582B" w:rsidP="00AF582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3F2A094" w14:textId="4B9C37E2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E06F987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C9F6684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2CB1D1" w14:textId="77777777" w:rsidR="00AF582B" w:rsidRPr="000C4A82" w:rsidRDefault="00AF582B" w:rsidP="00AF582B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FAE6CED" w14:textId="3BE47CE4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1959D4F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0B809" w14:textId="297CE80A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AF582B" w:rsidRPr="000C4A82" w14:paraId="377439E9" w14:textId="77777777" w:rsidTr="003E0C18">
        <w:tc>
          <w:tcPr>
            <w:tcW w:w="4140" w:type="dxa"/>
            <w:hideMark/>
          </w:tcPr>
          <w:p w14:paraId="0396D691" w14:textId="39CBB2D7" w:rsidR="00AF582B" w:rsidRPr="000C4A82" w:rsidRDefault="00AF582B" w:rsidP="00AF582B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4CB226FB" w14:textId="4318BF61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8E4EC3" w14:textId="77777777" w:rsidR="00AF582B" w:rsidRPr="000C4A82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370780B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9F25F" w14:textId="77777777" w:rsidR="00AF582B" w:rsidRPr="000C4A82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493FF13" w14:textId="6CDC1D86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CAD7091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C43D66" w14:textId="435F2978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F582B" w:rsidRPr="000C4A82" w14:paraId="70A6A04C" w14:textId="77777777" w:rsidTr="003E0C18">
        <w:tc>
          <w:tcPr>
            <w:tcW w:w="4140" w:type="dxa"/>
            <w:hideMark/>
          </w:tcPr>
          <w:p w14:paraId="00DE80E8" w14:textId="77777777" w:rsidR="00AF582B" w:rsidRPr="000C4A82" w:rsidRDefault="00AF582B" w:rsidP="00AF582B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303EEEA" w14:textId="2772C3C2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8F16E68" w14:textId="77777777" w:rsidR="00AF582B" w:rsidRPr="000C4A82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1258AA2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44569E" w14:textId="77777777" w:rsidR="00AF582B" w:rsidRPr="000C4A82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70BBEF92" w14:textId="4FC016E2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74E29DC3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CB2712" w14:textId="457836AE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AF582B" w:rsidRPr="000C4A82" w14:paraId="1583FCB6" w14:textId="77777777" w:rsidTr="003E0C18">
        <w:tc>
          <w:tcPr>
            <w:tcW w:w="4140" w:type="dxa"/>
            <w:hideMark/>
          </w:tcPr>
          <w:p w14:paraId="43607DBE" w14:textId="77777777" w:rsidR="00AF582B" w:rsidRPr="000C4A82" w:rsidRDefault="00AF582B" w:rsidP="00AF582B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C4BEDC" w14:textId="78CCA2F2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1DAD9CA" w14:textId="77777777" w:rsidR="00AF582B" w:rsidRPr="000C4A82" w:rsidRDefault="00AF582B" w:rsidP="00AF582B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3E1C205" w14:textId="77777777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DD1708" w14:textId="77777777" w:rsidR="00AF582B" w:rsidRPr="000C4A82" w:rsidRDefault="00AF582B" w:rsidP="00AF582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2AC956E3" w14:textId="1D9206E4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9171929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2CF370" w14:textId="72641672" w:rsidR="00AF582B" w:rsidRPr="000C4A82" w:rsidRDefault="00FB056D" w:rsidP="00AF582B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4737" w:rsidRPr="000C4A82" w14:paraId="0C1D71BF" w14:textId="77777777" w:rsidTr="00796818">
        <w:trPr>
          <w:trHeight w:val="71"/>
        </w:trPr>
        <w:tc>
          <w:tcPr>
            <w:tcW w:w="4140" w:type="dxa"/>
          </w:tcPr>
          <w:p w14:paraId="6AFC32A5" w14:textId="77777777" w:rsidR="002A4737" w:rsidRPr="000C4A82" w:rsidRDefault="002A4737" w:rsidP="002A473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82FD5AE" w14:textId="77777777" w:rsidR="002A4737" w:rsidRPr="000C4A82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256A3A" w14:textId="77777777" w:rsidR="002A4737" w:rsidRPr="000C4A82" w:rsidRDefault="002A4737" w:rsidP="002A4737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C68E9C4" w14:textId="77777777" w:rsidR="002A4737" w:rsidRPr="000C4A82" w:rsidRDefault="002A4737" w:rsidP="002A473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FDCF4F8" w14:textId="77777777" w:rsidR="002A4737" w:rsidRPr="000C4A82" w:rsidRDefault="002A4737" w:rsidP="002A473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0AAEB619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B8C950D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0B3F07DD" w14:textId="77777777" w:rsidR="002A4737" w:rsidRPr="000C4A82" w:rsidRDefault="002A4737" w:rsidP="002A4737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2A4737" w:rsidRPr="000C4A82" w14:paraId="39910D02" w14:textId="77777777" w:rsidTr="00736BBB">
        <w:tc>
          <w:tcPr>
            <w:tcW w:w="4140" w:type="dxa"/>
            <w:hideMark/>
          </w:tcPr>
          <w:p w14:paraId="60A1524C" w14:textId="77777777" w:rsidR="002A4737" w:rsidRPr="000C4A82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27DF2A5E" w14:textId="77777777" w:rsidR="002A4737" w:rsidRPr="000C4A82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7691C2F" w14:textId="77777777" w:rsidR="002A4737" w:rsidRPr="000C4A82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566B0E37" w14:textId="77777777" w:rsidR="002A4737" w:rsidRPr="000C4A82" w:rsidRDefault="002A4737" w:rsidP="002A473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3755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10B289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9E18E0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2CFA74" w14:textId="77777777" w:rsidR="002A4737" w:rsidRPr="000C4A82" w:rsidRDefault="002A4737" w:rsidP="002A4737">
            <w:pPr>
              <w:pStyle w:val="a1"/>
              <w:tabs>
                <w:tab w:val="decimal" w:pos="54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0C4A82" w14:paraId="146B1E43" w14:textId="77777777" w:rsidTr="003E0C18">
        <w:tc>
          <w:tcPr>
            <w:tcW w:w="4140" w:type="dxa"/>
            <w:hideMark/>
          </w:tcPr>
          <w:p w14:paraId="0CACC98A" w14:textId="5698BB02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BBC755E" w14:textId="353D5352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1" w:type="dxa"/>
          </w:tcPr>
          <w:p w14:paraId="67EF86DD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6B15C5D1" w14:textId="09FDD1D8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D52D498" w14:textId="77777777" w:rsidR="00AF582B" w:rsidRPr="000C4A82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DB293D3" w14:textId="3ADB1EBC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DDDFDE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E215CC" w14:textId="6E6AD947" w:rsidR="00AF582B" w:rsidRPr="000C4A82" w:rsidRDefault="00AF582B" w:rsidP="00AF582B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582B" w:rsidRPr="000C4A82" w14:paraId="17FDBD0E" w14:textId="77777777" w:rsidTr="003E0C18">
        <w:tc>
          <w:tcPr>
            <w:tcW w:w="4140" w:type="dxa"/>
            <w:hideMark/>
          </w:tcPr>
          <w:p w14:paraId="6C749A39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D6B27" w14:textId="41827A4F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1" w:type="dxa"/>
          </w:tcPr>
          <w:p w14:paraId="4514871E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F905C78" w14:textId="35DB29C3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03847E1" w14:textId="77777777" w:rsidR="00AF582B" w:rsidRPr="000C4A82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A45E0" w14:textId="2F20692A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2C772A0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8852C35" w14:textId="0E1E4B63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F582B" w:rsidRPr="000C4A82" w14:paraId="014E83D9" w14:textId="77777777" w:rsidTr="003E0C18">
        <w:tc>
          <w:tcPr>
            <w:tcW w:w="4140" w:type="dxa"/>
            <w:hideMark/>
          </w:tcPr>
          <w:p w14:paraId="7C4A86B8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1F295E" w14:textId="5F7A3478" w:rsidR="00AF582B" w:rsidRPr="000C4A82" w:rsidRDefault="00AF582B" w:rsidP="00AF582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082E3FA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870A5B8" w14:textId="787A28FA" w:rsidR="00AF582B" w:rsidRPr="000C4A82" w:rsidRDefault="00AF582B" w:rsidP="00AF582B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924AA6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B46B518" w14:textId="101EE64F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9E3E0C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BF3484" w14:textId="6DD9E334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F582B" w:rsidRPr="000C4A82" w14:paraId="6F59870C" w14:textId="77777777" w:rsidTr="003E0C18">
        <w:trPr>
          <w:trHeight w:val="203"/>
        </w:trPr>
        <w:tc>
          <w:tcPr>
            <w:tcW w:w="4140" w:type="dxa"/>
            <w:hideMark/>
          </w:tcPr>
          <w:p w14:paraId="3C24D1C8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B90B71A" w14:textId="57CE5F05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1" w:type="dxa"/>
          </w:tcPr>
          <w:p w14:paraId="29CD56C2" w14:textId="77777777" w:rsidR="00AF582B" w:rsidRPr="000C4A82" w:rsidRDefault="00AF582B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4586231F" w14:textId="68D9A17D" w:rsidR="00AF582B" w:rsidRPr="000C4A82" w:rsidRDefault="00FB056D" w:rsidP="00AF582B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45FE4383" w14:textId="77777777" w:rsidR="00AF582B" w:rsidRPr="000C4A82" w:rsidRDefault="00AF582B" w:rsidP="00AF582B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670DDF8" w14:textId="06B3F101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730043B7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2AE67" w14:textId="47F8FE6A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</w:tr>
      <w:tr w:rsidR="002A4737" w:rsidRPr="000C4A82" w14:paraId="406E4C11" w14:textId="77777777" w:rsidTr="005D721C">
        <w:trPr>
          <w:trHeight w:val="68"/>
        </w:trPr>
        <w:tc>
          <w:tcPr>
            <w:tcW w:w="4140" w:type="dxa"/>
          </w:tcPr>
          <w:p w14:paraId="589ECB46" w14:textId="77777777" w:rsidR="002A4737" w:rsidRPr="000C4A82" w:rsidRDefault="002A4737" w:rsidP="005D721C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5EE91644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F0826BD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66C2FA0C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60FF92F2" w14:textId="77777777" w:rsidR="002A4737" w:rsidRPr="000C4A82" w:rsidRDefault="002A4737" w:rsidP="005D721C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7B54008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F663EE3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608744FB" w14:textId="77777777" w:rsidR="002A4737" w:rsidRPr="000C4A82" w:rsidRDefault="002A4737" w:rsidP="005D721C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2A4737" w:rsidRPr="000C4A82" w14:paraId="0F40673F" w14:textId="77777777" w:rsidTr="00736BBB">
        <w:tc>
          <w:tcPr>
            <w:tcW w:w="4140" w:type="dxa"/>
            <w:hideMark/>
          </w:tcPr>
          <w:p w14:paraId="6268FDD1" w14:textId="77777777" w:rsidR="002A4737" w:rsidRPr="000C4A82" w:rsidRDefault="002A4737" w:rsidP="002A473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0DE2C5D" w14:textId="77777777" w:rsidR="002A4737" w:rsidRPr="000C4A82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658EC24" w14:textId="77777777" w:rsidR="002A4737" w:rsidRPr="000C4A82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6C67DA65" w14:textId="77777777" w:rsidR="002A4737" w:rsidRPr="000C4A82" w:rsidRDefault="002A4737" w:rsidP="002A4737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32532B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AD89D7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C8DC230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5F9769" w14:textId="77777777" w:rsidR="002A4737" w:rsidRPr="000C4A82" w:rsidRDefault="002A4737" w:rsidP="002A473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F582B" w:rsidRPr="000C4A82" w14:paraId="61E149EB" w14:textId="77777777" w:rsidTr="003E0C18">
        <w:tc>
          <w:tcPr>
            <w:tcW w:w="4140" w:type="dxa"/>
            <w:hideMark/>
          </w:tcPr>
          <w:p w14:paraId="34C59608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B1988F3" w14:textId="650C2489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61" w:type="dxa"/>
          </w:tcPr>
          <w:p w14:paraId="3DA7962A" w14:textId="77777777" w:rsidR="00AF582B" w:rsidRPr="000C4A82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1389276" w14:textId="71D611A5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5257A477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74D3CC8" w14:textId="28B87176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9216613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155C131" w14:textId="19C4B43C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F582B" w:rsidRPr="000C4A82" w14:paraId="4CC7C8CD" w14:textId="77777777" w:rsidTr="003E0C18">
        <w:tc>
          <w:tcPr>
            <w:tcW w:w="4140" w:type="dxa"/>
            <w:hideMark/>
          </w:tcPr>
          <w:p w14:paraId="1ADDA366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3D25087" w14:textId="54508B3C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76682807" w14:textId="77777777" w:rsidR="00AF582B" w:rsidRPr="000C4A82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14D47E58" w14:textId="0EC65DCC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FFBBBA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BD1AC89" w14:textId="5403135D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5D4AEB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3F0C4D" w14:textId="57BEE96E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363E6" w:rsidRPr="000C4A82" w14:paraId="477050F3" w14:textId="77777777" w:rsidTr="003E0C18">
        <w:tc>
          <w:tcPr>
            <w:tcW w:w="4140" w:type="dxa"/>
          </w:tcPr>
          <w:p w14:paraId="19276DF4" w14:textId="4AD12B76" w:rsidR="00F363E6" w:rsidRPr="000C4A82" w:rsidRDefault="00F363E6" w:rsidP="00F363E6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8B1DA7F" w14:textId="18B1BAB4" w:rsidR="00F363E6" w:rsidRPr="000C4A82" w:rsidRDefault="00FB056D" w:rsidP="00F363E6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61" w:type="dxa"/>
          </w:tcPr>
          <w:p w14:paraId="7A17FE18" w14:textId="77777777" w:rsidR="00F363E6" w:rsidRPr="000C4A82" w:rsidRDefault="00F363E6" w:rsidP="00F363E6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57BD542" w14:textId="6CFDF44B" w:rsidR="00F363E6" w:rsidRPr="000C4A82" w:rsidRDefault="00FB056D" w:rsidP="00F363E6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AB1063C" w14:textId="77777777" w:rsidR="00F363E6" w:rsidRPr="000C4A82" w:rsidRDefault="00F363E6" w:rsidP="00F363E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4493403" w14:textId="6FB2FDAD" w:rsidR="00F363E6" w:rsidRPr="000C4A82" w:rsidRDefault="00FB056D" w:rsidP="00F363E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75D5FFC" w14:textId="77777777" w:rsidR="00F363E6" w:rsidRPr="000C4A82" w:rsidRDefault="00F363E6" w:rsidP="00F363E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381AFE" w14:textId="27E4B190" w:rsidR="00F363E6" w:rsidRPr="000C4A82" w:rsidRDefault="00FB056D" w:rsidP="00F363E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F582B" w:rsidRPr="000C4A82" w14:paraId="788578FE" w14:textId="77777777" w:rsidTr="003E0C18">
        <w:tc>
          <w:tcPr>
            <w:tcW w:w="4140" w:type="dxa"/>
            <w:vAlign w:val="center"/>
            <w:hideMark/>
          </w:tcPr>
          <w:p w14:paraId="69351FE2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36151A90" w14:textId="129FD6D0" w:rsidR="00AF582B" w:rsidRPr="000C4A82" w:rsidRDefault="00FB056D" w:rsidP="00AF582B">
            <w:pPr>
              <w:pStyle w:val="a1"/>
              <w:tabs>
                <w:tab w:val="decimal" w:pos="91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 w:rsidRPr="00FB056D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62A8CAA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00730EF6" w14:textId="53BE2D9C" w:rsidR="00AF582B" w:rsidRPr="000C4A82" w:rsidRDefault="00FB056D" w:rsidP="00AF582B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  <w:r w:rsidRPr="00FB056D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59119FE0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42F2A2C" w14:textId="66663AAE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0719819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E4E72D" w14:textId="077015D9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AF582B" w:rsidRPr="000C4A82" w14:paraId="4926FD5A" w14:textId="77777777" w:rsidTr="00E27971">
        <w:tc>
          <w:tcPr>
            <w:tcW w:w="4140" w:type="dxa"/>
          </w:tcPr>
          <w:p w14:paraId="41A8A37F" w14:textId="7DF42F10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vAlign w:val="bottom"/>
          </w:tcPr>
          <w:p w14:paraId="7D950DCF" w14:textId="74BD31C2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5A3FB3C3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8E01987" w14:textId="3B269A10" w:rsidR="00AF582B" w:rsidRPr="000C4A82" w:rsidRDefault="00FB056D" w:rsidP="00BC765A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8403A25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30358B6" w14:textId="2B3FE574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6F0B97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91C9904" w14:textId="14B397BA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4A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582B" w:rsidRPr="000C4A82" w14:paraId="6F47036C" w14:textId="77777777" w:rsidTr="00DE6572">
        <w:tc>
          <w:tcPr>
            <w:tcW w:w="4140" w:type="dxa"/>
            <w:hideMark/>
          </w:tcPr>
          <w:p w14:paraId="756C0010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B4B5F7F" w14:textId="1A448572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259B6461" w14:textId="77777777" w:rsidR="00AF582B" w:rsidRPr="000C4A82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55669D87" w14:textId="6719E900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CB61809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0C502DC" w14:textId="557C85A8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10B99D9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519F133" w14:textId="46B4DE60" w:rsidR="00AF582B" w:rsidRPr="000C4A82" w:rsidRDefault="00FB056D" w:rsidP="00AF582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F582B" w:rsidRPr="000C4A82" w14:paraId="51B6DEB3" w14:textId="77777777" w:rsidTr="00DE6572">
        <w:tc>
          <w:tcPr>
            <w:tcW w:w="4140" w:type="dxa"/>
            <w:hideMark/>
          </w:tcPr>
          <w:p w14:paraId="125B3488" w14:textId="77777777" w:rsidR="00AF582B" w:rsidRPr="000C4A82" w:rsidRDefault="00AF582B" w:rsidP="00AF582B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FFB0744" w14:textId="2C985B42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14:paraId="6C52AEF1" w14:textId="77777777" w:rsidR="00AF582B" w:rsidRPr="000C4A82" w:rsidRDefault="00AF582B" w:rsidP="00AF582B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3B0E3B54" w14:textId="5C723C28" w:rsidR="00AF582B" w:rsidRPr="000C4A82" w:rsidRDefault="00FB056D" w:rsidP="00AF582B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C06CF06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C40D3ED" w14:textId="7577D590" w:rsidR="00AF582B" w:rsidRPr="000C4A82" w:rsidRDefault="007B2894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0EEE28" w14:textId="77777777" w:rsidR="00AF582B" w:rsidRPr="000C4A82" w:rsidRDefault="00AF582B" w:rsidP="00AF582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D3642D" w14:textId="0BE21022" w:rsidR="00AF582B" w:rsidRPr="000C4A82" w:rsidRDefault="00FB056D" w:rsidP="00AF582B">
            <w:pPr>
              <w:pStyle w:val="a1"/>
              <w:tabs>
                <w:tab w:val="decimal" w:pos="79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269FF" w:rsidRPr="000C4A82" w14:paraId="29C3C98F" w14:textId="77777777" w:rsidTr="00736BBB">
        <w:tc>
          <w:tcPr>
            <w:tcW w:w="4140" w:type="dxa"/>
          </w:tcPr>
          <w:p w14:paraId="7EFFE1EC" w14:textId="77777777" w:rsidR="00A269FF" w:rsidRPr="000C4A82" w:rsidRDefault="00A269FF" w:rsidP="00A269F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98B286D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61" w:type="dxa"/>
          </w:tcPr>
          <w:p w14:paraId="2A9AA3A8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9853781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56AF10AD" w14:textId="77777777" w:rsidR="00A269FF" w:rsidRPr="000C4A82" w:rsidRDefault="00A269FF" w:rsidP="00A269F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151F9B43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789407B8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</w:tcPr>
          <w:p w14:paraId="61F90864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A269FF" w:rsidRPr="000C4A82" w14:paraId="2C42A757" w14:textId="77777777" w:rsidTr="00FC274C">
        <w:tc>
          <w:tcPr>
            <w:tcW w:w="4140" w:type="dxa"/>
          </w:tcPr>
          <w:p w14:paraId="34DFF574" w14:textId="52625427" w:rsidR="00A269FF" w:rsidRPr="000C4A82" w:rsidRDefault="00A269FF" w:rsidP="00A269F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ED83231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70A4D7B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4B2CB2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FE674E" w14:textId="77777777" w:rsidR="00A269FF" w:rsidRPr="000C4A82" w:rsidRDefault="00A269FF" w:rsidP="00A269F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9CDEF7C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692650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EFA2BA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269FF" w:rsidRPr="000C4A82" w14:paraId="15C323C0" w14:textId="77777777" w:rsidTr="00FC274C">
        <w:tc>
          <w:tcPr>
            <w:tcW w:w="4140" w:type="dxa"/>
          </w:tcPr>
          <w:p w14:paraId="73CBE0D9" w14:textId="21432B5F" w:rsidR="00A269FF" w:rsidRPr="000C4A82" w:rsidRDefault="00A269FF" w:rsidP="00A269F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6F7DD3A6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492D7A05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0AEEF40" w14:textId="77777777" w:rsidR="00A269FF" w:rsidRPr="000C4A82" w:rsidRDefault="00A269FF" w:rsidP="00A269F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1D5780" w14:textId="77777777" w:rsidR="00A269FF" w:rsidRPr="000C4A82" w:rsidRDefault="00A269FF" w:rsidP="00A269F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B276AF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7FDF5B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A8975A" w14:textId="77777777" w:rsidR="00A269FF" w:rsidRPr="000C4A82" w:rsidRDefault="00A269FF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269FF" w:rsidRPr="000C4A82" w14:paraId="4631B52C" w14:textId="77777777" w:rsidTr="00FC274C">
        <w:tc>
          <w:tcPr>
            <w:tcW w:w="4140" w:type="dxa"/>
          </w:tcPr>
          <w:p w14:paraId="7183396C" w14:textId="28E38EC4" w:rsidR="00A269FF" w:rsidRPr="000C4A82" w:rsidRDefault="00A269FF" w:rsidP="00A269F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523ECFD5" w14:textId="2D5F966F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61" w:type="dxa"/>
            <w:vAlign w:val="bottom"/>
          </w:tcPr>
          <w:p w14:paraId="4EB7F1EC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01C8D8E2" w14:textId="3BA0A076" w:rsidR="00A269FF" w:rsidRPr="000C4A82" w:rsidRDefault="00FB056D" w:rsidP="00A269F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vAlign w:val="bottom"/>
          </w:tcPr>
          <w:p w14:paraId="11350A08" w14:textId="77777777" w:rsidR="00A269FF" w:rsidRPr="000C4A82" w:rsidRDefault="00A269FF" w:rsidP="00A269F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ACE83AA" w14:textId="19FEF6AC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14:paraId="1F9DE86D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7EA6502" w14:textId="2890CFD1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A269FF" w:rsidRPr="000C4A82" w14:paraId="2327A231" w14:textId="77777777" w:rsidTr="00FC274C">
        <w:tc>
          <w:tcPr>
            <w:tcW w:w="4140" w:type="dxa"/>
          </w:tcPr>
          <w:p w14:paraId="4DD7C464" w14:textId="16F6BDF0" w:rsidR="00A269FF" w:rsidRPr="000C4A82" w:rsidRDefault="00A269FF" w:rsidP="00A269F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69961601" w14:textId="3BEC7913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  <w:vAlign w:val="bottom"/>
          </w:tcPr>
          <w:p w14:paraId="3DD710DC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EAEA25B" w14:textId="4A8C3FB2" w:rsidR="00A269FF" w:rsidRPr="000C4A82" w:rsidRDefault="00FB056D" w:rsidP="00A269FF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C97867B" w14:textId="77777777" w:rsidR="00A269FF" w:rsidRPr="000C4A82" w:rsidRDefault="00A269FF" w:rsidP="00A269FF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C0ED542" w14:textId="327485FD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017FDC6" w14:textId="77777777" w:rsidR="00A269FF" w:rsidRPr="000C4A82" w:rsidRDefault="00A269FF" w:rsidP="00A269FF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6F62A1" w14:textId="61B8D843" w:rsidR="00A269FF" w:rsidRPr="000C4A82" w:rsidRDefault="00FB056D" w:rsidP="00A269FF">
            <w:pPr>
              <w:pStyle w:val="a1"/>
              <w:tabs>
                <w:tab w:val="decimal" w:pos="793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75281D46" w14:textId="7D81C897" w:rsidR="005B2D20" w:rsidRPr="000C4A82" w:rsidRDefault="00FB056D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FB056D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0C4A82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0C4A82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0C4A82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DE6572" w:rsidRPr="000C4A8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0427D1" w:rsidRPr="000C4A82">
        <w:rPr>
          <w:rFonts w:ascii="Angsana New" w:hAnsi="Angsana New" w:hint="cs"/>
          <w:sz w:val="30"/>
          <w:szCs w:val="30"/>
          <w:cs/>
        </w:rPr>
        <w:t>หกเดือน</w:t>
      </w:r>
      <w:r w:rsidR="000427D1" w:rsidRPr="000C4A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B056D">
        <w:rPr>
          <w:rFonts w:ascii="Angsana New" w:hAnsi="Angsana New"/>
          <w:sz w:val="30"/>
          <w:szCs w:val="30"/>
        </w:rPr>
        <w:t>30</w:t>
      </w:r>
      <w:r w:rsidR="000427D1" w:rsidRPr="000C4A82">
        <w:rPr>
          <w:rFonts w:ascii="Angsana New" w:hAnsi="Angsana New"/>
          <w:sz w:val="30"/>
          <w:szCs w:val="30"/>
        </w:rPr>
        <w:t xml:space="preserve"> </w:t>
      </w:r>
      <w:r w:rsidR="000427D1" w:rsidRPr="000C4A8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B056D">
        <w:rPr>
          <w:rFonts w:ascii="Angsana New" w:hAnsi="Angsana New"/>
          <w:sz w:val="30"/>
          <w:szCs w:val="30"/>
        </w:rPr>
        <w:t>2568</w:t>
      </w:r>
      <w:r w:rsidR="005B2D20" w:rsidRPr="000C4A82">
        <w:rPr>
          <w:rFonts w:ascii="Angsana New" w:hAnsi="Angsana New"/>
          <w:sz w:val="30"/>
          <w:szCs w:val="30"/>
        </w:rPr>
        <w:t xml:space="preserve"> </w:t>
      </w:r>
      <w:r w:rsidR="005B2D20" w:rsidRPr="000C4A8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B056D">
        <w:rPr>
          <w:rFonts w:ascii="Angsana New" w:hAnsi="Angsana New"/>
          <w:sz w:val="30"/>
          <w:szCs w:val="30"/>
        </w:rPr>
        <w:t>2567</w:t>
      </w:r>
      <w:r w:rsidR="005B2D20" w:rsidRPr="000C4A82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0C4A82">
        <w:rPr>
          <w:rFonts w:ascii="Angsana New" w:hAnsi="Angsana New"/>
          <w:sz w:val="30"/>
          <w:szCs w:val="30"/>
          <w:cs/>
        </w:rPr>
        <w:t>จำนวน</w:t>
      </w:r>
      <w:r w:rsidR="009E362C" w:rsidRPr="000C4A82">
        <w:rPr>
          <w:rFonts w:ascii="Angsana New" w:hAnsi="Angsana New"/>
          <w:sz w:val="30"/>
          <w:szCs w:val="30"/>
        </w:rPr>
        <w:t xml:space="preserve"> </w:t>
      </w:r>
      <w:r w:rsidRPr="00FB056D">
        <w:rPr>
          <w:rFonts w:ascii="Angsana New" w:hAnsi="Angsana New"/>
          <w:sz w:val="30"/>
          <w:szCs w:val="30"/>
        </w:rPr>
        <w:t>939</w:t>
      </w:r>
      <w:r w:rsidR="005E4467" w:rsidRPr="000C4A82">
        <w:rPr>
          <w:rFonts w:ascii="Angsana New" w:hAnsi="Angsana New"/>
          <w:sz w:val="30"/>
          <w:szCs w:val="30"/>
        </w:rPr>
        <w:t xml:space="preserve"> </w:t>
      </w:r>
      <w:r w:rsidR="005B2D20" w:rsidRPr="000C4A8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0C4A82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A1565" w:rsidRPr="000C4A82">
        <w:rPr>
          <w:rFonts w:ascii="Angsana New" w:hAnsi="Angsana New"/>
          <w:spacing w:val="-2"/>
          <w:sz w:val="30"/>
          <w:szCs w:val="30"/>
        </w:rPr>
        <w:br/>
      </w:r>
      <w:r w:rsidRPr="00FB056D">
        <w:rPr>
          <w:rFonts w:ascii="Angsana New" w:hAnsi="Angsana New"/>
          <w:sz w:val="30"/>
          <w:szCs w:val="30"/>
        </w:rPr>
        <w:t>557</w:t>
      </w:r>
      <w:r w:rsidR="0037633F" w:rsidRPr="000C4A82">
        <w:rPr>
          <w:rFonts w:ascii="Angsana New" w:hAnsi="Angsana New"/>
          <w:sz w:val="30"/>
          <w:szCs w:val="30"/>
        </w:rPr>
        <w:t xml:space="preserve"> </w:t>
      </w:r>
      <w:r w:rsidR="005B2D20" w:rsidRPr="000C4A82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0C4A82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0C4A82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0C4A82" w:rsidRDefault="002C425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533782A" w14:textId="6D3973ED" w:rsidR="00CF40A9" w:rsidRPr="000C4A82" w:rsidRDefault="00CF40A9" w:rsidP="0079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ณ วันที่</w:t>
      </w:r>
      <w:r w:rsidRPr="000C4A8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FB056D" w:rsidRPr="00FB056D">
        <w:rPr>
          <w:rFonts w:ascii="Angsana New" w:hAnsi="Angsana New" w:hint="cs"/>
          <w:sz w:val="30"/>
          <w:szCs w:val="30"/>
        </w:rPr>
        <w:t>3</w:t>
      </w:r>
      <w:r w:rsidR="00FB056D" w:rsidRPr="00FB056D">
        <w:rPr>
          <w:rFonts w:ascii="Angsana New" w:hAnsi="Angsana New"/>
          <w:sz w:val="30"/>
          <w:szCs w:val="30"/>
        </w:rPr>
        <w:t>0</w:t>
      </w:r>
      <w:r w:rsidR="00C55D3F" w:rsidRPr="000C4A82">
        <w:rPr>
          <w:rFonts w:ascii="Angsana New" w:hAnsi="Angsana New" w:hint="cs"/>
          <w:sz w:val="30"/>
          <w:szCs w:val="30"/>
          <w:cs/>
        </w:rPr>
        <w:t xml:space="preserve"> </w:t>
      </w:r>
      <w:r w:rsidR="005C54A1" w:rsidRPr="000C4A82">
        <w:rPr>
          <w:rFonts w:ascii="Angsana New" w:hAnsi="Angsana New" w:hint="cs"/>
          <w:sz w:val="30"/>
          <w:szCs w:val="30"/>
          <w:cs/>
        </w:rPr>
        <w:t>ม</w:t>
      </w:r>
      <w:r w:rsidR="00ED4132" w:rsidRPr="000C4A82">
        <w:rPr>
          <w:rFonts w:ascii="Angsana New" w:hAnsi="Angsana New" w:hint="cs"/>
          <w:sz w:val="30"/>
          <w:szCs w:val="30"/>
          <w:cs/>
        </w:rPr>
        <w:t>ิถุนายน</w:t>
      </w:r>
      <w:r w:rsidR="00500E50" w:rsidRPr="000C4A82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 w:hint="cs"/>
          <w:sz w:val="30"/>
          <w:szCs w:val="30"/>
        </w:rPr>
        <w:t>256</w:t>
      </w:r>
      <w:r w:rsidR="00FB056D" w:rsidRPr="00FB056D">
        <w:rPr>
          <w:rFonts w:ascii="Angsana New" w:hAnsi="Angsana New"/>
          <w:sz w:val="30"/>
          <w:szCs w:val="30"/>
        </w:rPr>
        <w:t>8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056D" w:rsidRPr="00FB056D">
        <w:rPr>
          <w:rFonts w:ascii="Angsana New" w:hAnsi="Angsana New" w:hint="cs"/>
          <w:sz w:val="30"/>
          <w:szCs w:val="30"/>
        </w:rPr>
        <w:t>31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056D" w:rsidRPr="00FB056D">
        <w:rPr>
          <w:rFonts w:ascii="Angsana New" w:hAnsi="Angsana New" w:hint="cs"/>
          <w:sz w:val="30"/>
          <w:szCs w:val="30"/>
        </w:rPr>
        <w:t>256</w:t>
      </w:r>
      <w:r w:rsidR="00FB056D" w:rsidRPr="00FB056D">
        <w:rPr>
          <w:rFonts w:ascii="Angsana New" w:hAnsi="Angsana New"/>
          <w:sz w:val="30"/>
          <w:szCs w:val="30"/>
        </w:rPr>
        <w:t>7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0C4A82" w:rsidRDefault="00A15395" w:rsidP="00EF0DA5">
      <w:pPr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82"/>
        <w:gridCol w:w="1080"/>
        <w:gridCol w:w="236"/>
        <w:gridCol w:w="1120"/>
        <w:gridCol w:w="273"/>
        <w:gridCol w:w="1044"/>
        <w:gridCol w:w="272"/>
        <w:gridCol w:w="1105"/>
      </w:tblGrid>
      <w:tr w:rsidR="002C4259" w:rsidRPr="000C4A82" w14:paraId="1178C65E" w14:textId="77777777" w:rsidTr="007B27C9">
        <w:trPr>
          <w:tblHeader/>
        </w:trPr>
        <w:tc>
          <w:tcPr>
            <w:tcW w:w="3330" w:type="dxa"/>
          </w:tcPr>
          <w:p w14:paraId="4EC1B6F8" w14:textId="77777777" w:rsidR="002C4259" w:rsidRPr="000C4A82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" w:type="dxa"/>
          </w:tcPr>
          <w:p w14:paraId="7895247A" w14:textId="77777777" w:rsidR="002C4259" w:rsidRPr="000C4A82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CA55B1A" w14:textId="77777777" w:rsidR="002C4259" w:rsidRPr="000C4A82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EA4B4CF" w14:textId="77777777" w:rsidR="002C4259" w:rsidRPr="000C4A82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4FB94429" w14:textId="77777777" w:rsidR="002C4259" w:rsidRPr="000C4A82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666" w:rsidRPr="000C4A82" w14:paraId="03606877" w14:textId="77777777" w:rsidTr="007B27C9">
        <w:trPr>
          <w:tblHeader/>
        </w:trPr>
        <w:tc>
          <w:tcPr>
            <w:tcW w:w="3330" w:type="dxa"/>
          </w:tcPr>
          <w:p w14:paraId="615EC615" w14:textId="64B806EC" w:rsidR="00DD6666" w:rsidRPr="000C4A82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BE20DD7" w14:textId="77777777" w:rsidR="00DD6666" w:rsidRPr="000C4A82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250786CA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0C4A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E4FEF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</w:tcPr>
          <w:p w14:paraId="11E448DD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DCBF69C" w14:textId="75AEF8C5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0C4A8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14C0C4F2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65C0859B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E4FEF" w:rsidRPr="000C4A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E4FEF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2" w:type="dxa"/>
          </w:tcPr>
          <w:p w14:paraId="1B7D4BE5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0D55667" w14:textId="14BE4620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DD6666" w:rsidRPr="000C4A8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DD6666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6666" w:rsidRPr="000C4A82" w14:paraId="42B47A86" w14:textId="77777777" w:rsidTr="007B27C9">
        <w:trPr>
          <w:tblHeader/>
        </w:trPr>
        <w:tc>
          <w:tcPr>
            <w:tcW w:w="3330" w:type="dxa"/>
          </w:tcPr>
          <w:p w14:paraId="1798128A" w14:textId="24C056D2" w:rsidR="00DD6666" w:rsidRPr="000C4A82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400BEC22" w14:textId="6018D63D" w:rsidR="00DD6666" w:rsidRPr="000C4A82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2516BFF8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5739B98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F24E710" w14:textId="7260499B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3" w:type="dxa"/>
          </w:tcPr>
          <w:p w14:paraId="45C150A4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4E8B0B99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320ECB4E" w14:textId="77777777" w:rsidR="00DD6666" w:rsidRPr="000C4A82" w:rsidRDefault="00DD6666" w:rsidP="00DD6666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C9A3371" w14:textId="31B75E19" w:rsidR="00DD6666" w:rsidRPr="000C4A82" w:rsidRDefault="00FB056D" w:rsidP="00DD6666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</w:tr>
      <w:tr w:rsidR="00DD6666" w:rsidRPr="000C4A82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DD6666" w:rsidRPr="000C4A82" w:rsidRDefault="00DD6666" w:rsidP="00DD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AC78A1" w14:textId="77777777" w:rsidR="00DD6666" w:rsidRPr="000C4A82" w:rsidRDefault="00DD6666" w:rsidP="00DD66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</w:tbl>
    <w:p w14:paraId="6459A5FC" w14:textId="77777777" w:rsidR="00A67CBD" w:rsidRPr="000C4A82" w:rsidRDefault="00A67CBD" w:rsidP="00EF0DA5">
      <w:pPr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0C4A82" w14:paraId="79860B14" w14:textId="77777777" w:rsidTr="00696DD7">
        <w:tc>
          <w:tcPr>
            <w:tcW w:w="4230" w:type="dxa"/>
          </w:tcPr>
          <w:p w14:paraId="11E5D786" w14:textId="039BACFC" w:rsidR="00696DD7" w:rsidRPr="000C4A82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0C4A82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46841" w:rsidRPr="000C4A82" w14:paraId="20670098" w14:textId="77777777" w:rsidTr="00EA242C">
        <w:tc>
          <w:tcPr>
            <w:tcW w:w="4230" w:type="dxa"/>
          </w:tcPr>
          <w:p w14:paraId="070F4ED1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D1DF45B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C46841" w:rsidRPr="000C4A82" w:rsidRDefault="00C46841" w:rsidP="00C468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7E785" w14:textId="26F5E740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39F9C477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DF2D954" w14:textId="53552321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2" w:type="dxa"/>
          </w:tcPr>
          <w:p w14:paraId="28884C06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D95A39" w14:textId="4E69A979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6841" w:rsidRPr="000C4A82" w14:paraId="384A7E20" w14:textId="77777777" w:rsidTr="00EA242C">
        <w:tc>
          <w:tcPr>
            <w:tcW w:w="4230" w:type="dxa"/>
          </w:tcPr>
          <w:p w14:paraId="2A8E906D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6FF2CEC0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60DA40EC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694EE8C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3" w:type="dxa"/>
          </w:tcPr>
          <w:p w14:paraId="13781108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5D000943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2" w:type="dxa"/>
          </w:tcPr>
          <w:p w14:paraId="1B69506C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1CE284A0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6841" w:rsidRPr="000C4A82" w14:paraId="16608225" w14:textId="77777777" w:rsidTr="00EA242C">
        <w:tc>
          <w:tcPr>
            <w:tcW w:w="4230" w:type="dxa"/>
          </w:tcPr>
          <w:p w14:paraId="1CD576A1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1A7770D6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816A04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3B26A43A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36CB45D5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150310D7" w:rsidR="00C46841" w:rsidRPr="000C4A82" w:rsidRDefault="00C93219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FE20DE2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2D9683CD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841" w:rsidRPr="000C4A82" w14:paraId="658FC3EE" w14:textId="77777777" w:rsidTr="00EA242C">
        <w:tc>
          <w:tcPr>
            <w:tcW w:w="4230" w:type="dxa"/>
          </w:tcPr>
          <w:p w14:paraId="0F6D789F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77A1F10E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5A4954D2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7AB6271B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3" w:type="dxa"/>
          </w:tcPr>
          <w:p w14:paraId="44BA15F3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79F65660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2" w:type="dxa"/>
          </w:tcPr>
          <w:p w14:paraId="4CD316C7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75E84DBA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  <w:tr w:rsidR="00C46841" w:rsidRPr="000C4A82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5864E0E2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AED8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6CE9D312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0BEF574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4EEB1D2F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58FB923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1601DC21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46841" w:rsidRPr="000C4A82" w14:paraId="4CDD0807" w14:textId="77777777" w:rsidTr="00EA242C">
        <w:tc>
          <w:tcPr>
            <w:tcW w:w="4230" w:type="dxa"/>
          </w:tcPr>
          <w:p w14:paraId="6DCA11E3" w14:textId="77777777" w:rsidR="00C46841" w:rsidRPr="000C4A82" w:rsidRDefault="00C46841" w:rsidP="00C468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246FB4FF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3873C5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49580801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4F0F0EF2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4CF8A0E5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2" w:type="dxa"/>
          </w:tcPr>
          <w:p w14:paraId="6A546F51" w14:textId="77777777" w:rsidR="00C46841" w:rsidRPr="000C4A82" w:rsidRDefault="00C46841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214E67DD" w:rsidR="00C46841" w:rsidRPr="000C4A82" w:rsidRDefault="00FB056D" w:rsidP="00C4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14:paraId="660A8135" w14:textId="364D42D4" w:rsidR="00796818" w:rsidRPr="000C4A82" w:rsidRDefault="00796818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F5E56" w:rsidRPr="000C4A82" w14:paraId="529F4B3F" w14:textId="77777777" w:rsidTr="00A0288E">
        <w:tc>
          <w:tcPr>
            <w:tcW w:w="3960" w:type="dxa"/>
          </w:tcPr>
          <w:p w14:paraId="587DE648" w14:textId="0A22987A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3F5E56" w:rsidRPr="000C4A82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3F5E56" w:rsidRPr="000C4A82" w:rsidRDefault="003F5E56" w:rsidP="003F5E5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D3A" w:rsidRPr="000C4A82" w14:paraId="5E6BA935" w14:textId="77777777" w:rsidTr="00A0288E">
        <w:tc>
          <w:tcPr>
            <w:tcW w:w="3960" w:type="dxa"/>
          </w:tcPr>
          <w:p w14:paraId="2423CE43" w14:textId="77777777" w:rsidR="00564D3A" w:rsidRPr="000C4A82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5046DC8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62AE" w14:textId="670B5D89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5A2FB621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CF3292C" w14:textId="77777777" w:rsidR="00564D3A" w:rsidRPr="000C4A82" w:rsidRDefault="00564D3A" w:rsidP="00564D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58138D26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64D3A" w:rsidRPr="000C4A82" w14:paraId="1F2CB075" w14:textId="77777777" w:rsidTr="00A0288E">
        <w:tc>
          <w:tcPr>
            <w:tcW w:w="3960" w:type="dxa"/>
          </w:tcPr>
          <w:p w14:paraId="44FBF62E" w14:textId="37292432" w:rsidR="00564D3A" w:rsidRPr="000C4A82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5DA50FC8" w:rsidR="00564D3A" w:rsidRPr="000C4A82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5005B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30723B71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92A917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0817E482" w:rsidR="00564D3A" w:rsidRPr="000C4A82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2BACA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432F8BAD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64D3A" w:rsidRPr="000C4A82" w14:paraId="093CB63C" w14:textId="77777777" w:rsidTr="00A0288E">
        <w:tc>
          <w:tcPr>
            <w:tcW w:w="3960" w:type="dxa"/>
          </w:tcPr>
          <w:p w14:paraId="107A33C4" w14:textId="77777777" w:rsidR="00564D3A" w:rsidRPr="000C4A82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043A408" w:rsidR="00564D3A" w:rsidRPr="000C4A82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D07C4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471E936C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08C4C42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6773DD5E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916B4B7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7A9AC3C0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564D3A" w:rsidRPr="000C4A82" w14:paraId="537E9165" w14:textId="77777777" w:rsidTr="008D6E21">
        <w:tc>
          <w:tcPr>
            <w:tcW w:w="4230" w:type="dxa"/>
            <w:gridSpan w:val="2"/>
          </w:tcPr>
          <w:p w14:paraId="10DB1164" w14:textId="59895FCB" w:rsidR="00564D3A" w:rsidRPr="000C4A82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5EE71D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05BAEF1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589FA2A5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EC7853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5AEC53CF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4D3A" w:rsidRPr="000C4A82" w14:paraId="1A18F5F9" w14:textId="77777777" w:rsidTr="00A0288E">
        <w:tc>
          <w:tcPr>
            <w:tcW w:w="3960" w:type="dxa"/>
          </w:tcPr>
          <w:p w14:paraId="399CA7F5" w14:textId="77777777" w:rsidR="00564D3A" w:rsidRPr="000C4A82" w:rsidRDefault="00564D3A" w:rsidP="00564D3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794C4DC0" w:rsidR="00564D3A" w:rsidRPr="000C4A82" w:rsidRDefault="007354FB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43700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9777ED8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1F14AE1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54450F9A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FD1DE2D" w14:textId="77777777" w:rsidR="00564D3A" w:rsidRPr="000C4A82" w:rsidRDefault="00564D3A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0E053C2A" w:rsidR="00564D3A" w:rsidRPr="000C4A82" w:rsidRDefault="00FB056D" w:rsidP="0056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52EF5662" w14:textId="77777777" w:rsidR="00EC4F59" w:rsidRPr="000C4A82" w:rsidRDefault="00EC4F59" w:rsidP="00EC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0C4A82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0"/>
        <w:gridCol w:w="270"/>
        <w:gridCol w:w="1082"/>
        <w:gridCol w:w="270"/>
        <w:gridCol w:w="1080"/>
        <w:gridCol w:w="270"/>
        <w:gridCol w:w="1080"/>
      </w:tblGrid>
      <w:tr w:rsidR="0052638B" w:rsidRPr="000C4A82" w14:paraId="0A19F2EE" w14:textId="77777777" w:rsidTr="00317C86">
        <w:trPr>
          <w:cantSplit/>
        </w:trPr>
        <w:tc>
          <w:tcPr>
            <w:tcW w:w="4228" w:type="dxa"/>
          </w:tcPr>
          <w:p w14:paraId="546B26DD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2" w:type="dxa"/>
            <w:gridSpan w:val="7"/>
          </w:tcPr>
          <w:p w14:paraId="2DBEC1B4" w14:textId="77777777" w:rsidR="0052638B" w:rsidRPr="000C4A82" w:rsidRDefault="0052638B" w:rsidP="003E0C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638B" w:rsidRPr="000C4A82" w14:paraId="301D6A9A" w14:textId="77777777" w:rsidTr="00317C86">
        <w:trPr>
          <w:cantSplit/>
        </w:trPr>
        <w:tc>
          <w:tcPr>
            <w:tcW w:w="4228" w:type="dxa"/>
          </w:tcPr>
          <w:p w14:paraId="20895474" w14:textId="77777777" w:rsidR="0052638B" w:rsidRPr="000C4A82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99E43" w14:textId="7D9C4147" w:rsidR="0052638B" w:rsidRPr="000C4A82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4C0E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AA77526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61842" w14:textId="77777777" w:rsidR="0052638B" w:rsidRPr="000C4A82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7391" w14:textId="66714D6A" w:rsidR="0052638B" w:rsidRPr="000C4A82" w:rsidRDefault="00FB056D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DE7687A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9FF240" w14:textId="45F24770" w:rsidR="0052638B" w:rsidRPr="000C4A82" w:rsidRDefault="00FB056D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2638B" w:rsidRPr="000C4A82" w14:paraId="7380CD50" w14:textId="77777777" w:rsidTr="00317C86">
        <w:trPr>
          <w:cantSplit/>
          <w:trHeight w:val="62"/>
        </w:trPr>
        <w:tc>
          <w:tcPr>
            <w:tcW w:w="4228" w:type="dxa"/>
          </w:tcPr>
          <w:p w14:paraId="738F5841" w14:textId="77777777" w:rsidR="0052638B" w:rsidRPr="000C4A82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39AC4C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93D507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A6012DC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C046EE" w14:textId="77777777" w:rsidR="0052638B" w:rsidRPr="000C4A82" w:rsidRDefault="0052638B" w:rsidP="003E0C7F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6DFD76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7A19260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79460B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2638B" w:rsidRPr="000C4A82" w14:paraId="155ADFD8" w14:textId="77777777" w:rsidTr="00317C86">
        <w:trPr>
          <w:cantSplit/>
        </w:trPr>
        <w:tc>
          <w:tcPr>
            <w:tcW w:w="4228" w:type="dxa"/>
          </w:tcPr>
          <w:p w14:paraId="2F51748B" w14:textId="77777777" w:rsidR="0052638B" w:rsidRPr="000C4A82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62F0C359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8318C7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A7644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DEBA" w14:textId="77777777" w:rsidR="0052638B" w:rsidRPr="000C4A82" w:rsidRDefault="0052638B" w:rsidP="003E0C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85F1D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59156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553C1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638B" w:rsidRPr="000C4A82" w14:paraId="2AFCF467" w14:textId="77777777" w:rsidTr="00317C86">
        <w:trPr>
          <w:cantSplit/>
        </w:trPr>
        <w:tc>
          <w:tcPr>
            <w:tcW w:w="4228" w:type="dxa"/>
          </w:tcPr>
          <w:p w14:paraId="5A4A14F1" w14:textId="77777777" w:rsidR="0052638B" w:rsidRPr="000C4A82" w:rsidRDefault="0052638B" w:rsidP="003E0C7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125995" w14:textId="6E812B6A" w:rsidR="0052638B" w:rsidRPr="000C4A82" w:rsidRDefault="008A1687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3A8E2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572B454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7CC644" w14:textId="77777777" w:rsidR="0052638B" w:rsidRPr="000C4A82" w:rsidRDefault="0052638B" w:rsidP="003E0C7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CF110C" w14:textId="3256D8BE" w:rsidR="0052638B" w:rsidRPr="000C4A82" w:rsidRDefault="00FB056D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7CDB407" w14:textId="77777777" w:rsidR="0052638B" w:rsidRPr="000C4A82" w:rsidRDefault="0052638B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052FF" w14:textId="207AD347" w:rsidR="0052638B" w:rsidRPr="000C4A82" w:rsidRDefault="00A31E21" w:rsidP="003E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6AD1F8E" w14:textId="777F3623" w:rsidR="0052638B" w:rsidRPr="000C4A82" w:rsidRDefault="0052638B" w:rsidP="00EF0DA5">
      <w:pPr>
        <w:rPr>
          <w:sz w:val="20"/>
          <w:szCs w:val="20"/>
        </w:rPr>
      </w:pPr>
    </w:p>
    <w:p w14:paraId="4B5595C2" w14:textId="77777777" w:rsidR="001B24FD" w:rsidRPr="000C4A82" w:rsidRDefault="001B24FD" w:rsidP="00EF0DA5">
      <w:pPr>
        <w:rPr>
          <w:sz w:val="20"/>
          <w:szCs w:val="20"/>
        </w:rPr>
      </w:pPr>
    </w:p>
    <w:p w14:paraId="324C9113" w14:textId="77777777" w:rsidR="001B24FD" w:rsidRPr="000C4A82" w:rsidRDefault="001B24FD" w:rsidP="00EF0DA5">
      <w:pPr>
        <w:rPr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0C4A82" w14:paraId="5BA31E7C" w14:textId="77777777" w:rsidTr="00312D6B">
        <w:tc>
          <w:tcPr>
            <w:tcW w:w="3327" w:type="dxa"/>
            <w:vAlign w:val="bottom"/>
          </w:tcPr>
          <w:p w14:paraId="09F13D9E" w14:textId="1383F718" w:rsidR="002C0115" w:rsidRPr="000C4A82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4A82">
              <w:lastRenderedPageBreak/>
              <w:br w:type="page"/>
            </w:r>
          </w:p>
        </w:tc>
        <w:tc>
          <w:tcPr>
            <w:tcW w:w="901" w:type="dxa"/>
          </w:tcPr>
          <w:p w14:paraId="06D57E7D" w14:textId="77777777" w:rsidR="002C0115" w:rsidRPr="000C4A82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7623BB4" w14:textId="77777777" w:rsidR="002C0115" w:rsidRPr="000C4A82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E994E5F" w14:textId="77777777" w:rsidR="002C0115" w:rsidRPr="000C4A82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A604E27" w14:textId="77777777" w:rsidR="002C0115" w:rsidRPr="000C4A82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E21" w:rsidRPr="000C4A82" w14:paraId="0BFCC992" w14:textId="77777777" w:rsidTr="00312D6B">
        <w:tc>
          <w:tcPr>
            <w:tcW w:w="3327" w:type="dxa"/>
            <w:vAlign w:val="bottom"/>
          </w:tcPr>
          <w:p w14:paraId="1DC75916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17DDE" w14:textId="2A604BA6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223682B2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63291470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31E21" w:rsidRPr="000C4A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31E21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A54BE03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7C10" w14:textId="7B425DAB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9B799C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3D465F22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C75B7" w14:textId="5E491404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1E21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1E21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1E21" w:rsidRPr="000C4A82" w14:paraId="6ADAA218" w14:textId="77777777" w:rsidTr="00312D6B">
        <w:tc>
          <w:tcPr>
            <w:tcW w:w="3327" w:type="dxa"/>
            <w:vAlign w:val="bottom"/>
          </w:tcPr>
          <w:p w14:paraId="1BD55FAE" w14:textId="352CA84A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85A5B" w14:textId="1ADB2525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AF593C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4D9E35F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01E1AF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BEFA8" w14:textId="21EF95D6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65EE41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EE95" w14:textId="21724C49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1E21" w:rsidRPr="000C4A82" w14:paraId="5E8ACD02" w14:textId="77777777" w:rsidTr="00312D6B">
        <w:tc>
          <w:tcPr>
            <w:tcW w:w="3327" w:type="dxa"/>
          </w:tcPr>
          <w:p w14:paraId="60896462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452A540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19A7CC3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B12FFD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E21" w:rsidRPr="000C4A82" w14:paraId="05D11CF6" w14:textId="77777777" w:rsidTr="00312D6B">
        <w:tc>
          <w:tcPr>
            <w:tcW w:w="3327" w:type="dxa"/>
            <w:vAlign w:val="bottom"/>
          </w:tcPr>
          <w:p w14:paraId="5100CD19" w14:textId="088476BF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9E4065E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50198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AAD59A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1E21" w:rsidRPr="000C4A82" w14:paraId="0FC0AFB3" w14:textId="77777777" w:rsidTr="00312D6B">
        <w:tc>
          <w:tcPr>
            <w:tcW w:w="3327" w:type="dxa"/>
          </w:tcPr>
          <w:p w14:paraId="0DE7A63D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8B2FD" w14:textId="3110375D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799C" w:rsidRPr="000C4A82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FB056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B056D">
              <w:rPr>
                <w:rFonts w:ascii="Angsana New" w:hAnsi="Angsana New"/>
                <w:sz w:val="30"/>
                <w:szCs w:val="30"/>
              </w:rPr>
              <w:t>0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9C"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B056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667837B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557C4CEC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799C" w:rsidRPr="000C4A82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FB056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B056D">
              <w:rPr>
                <w:rFonts w:ascii="Angsana New" w:hAnsi="Angsana New"/>
                <w:sz w:val="30"/>
                <w:szCs w:val="30"/>
              </w:rPr>
              <w:t>0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9C"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  <w:r w:rsidR="009B799C" w:rsidRPr="000C4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B056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7174CC9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A50B" w14:textId="2BC8FFF3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156D71AA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E31FE" w14:textId="508CEDCE" w:rsidR="00A31E21" w:rsidRPr="000C4A82" w:rsidRDefault="00FB056D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31E21" w:rsidRPr="000C4A82" w14:paraId="6389146F" w14:textId="77777777" w:rsidTr="00930549">
        <w:tc>
          <w:tcPr>
            <w:tcW w:w="4228" w:type="dxa"/>
            <w:gridSpan w:val="2"/>
          </w:tcPr>
          <w:p w14:paraId="3663733E" w14:textId="167D1A98" w:rsidR="00A31E21" w:rsidRPr="000C4A82" w:rsidRDefault="00A31E21" w:rsidP="00A31E2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</w:tcPr>
          <w:p w14:paraId="2048EE96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2F522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1C42F4" w14:textId="14BE0299" w:rsidR="00A31E21" w:rsidRPr="000C4A82" w:rsidRDefault="008A1687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4144DD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DB296" w14:textId="52E019F8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E21" w:rsidRPr="000C4A82" w14:paraId="60DFDE5A" w14:textId="77777777" w:rsidTr="00312D6B">
        <w:tc>
          <w:tcPr>
            <w:tcW w:w="3327" w:type="dxa"/>
          </w:tcPr>
          <w:p w14:paraId="1CE1CE8D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DADC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7E1EC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30A02" w14:textId="7D15AA4C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7D839829" w14:textId="77777777" w:rsidR="00A31E21" w:rsidRPr="000C4A82" w:rsidRDefault="00A31E21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147E5" w14:textId="1B7AF71B" w:rsidR="00A31E21" w:rsidRPr="000C4A82" w:rsidRDefault="00FB056D" w:rsidP="00A31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</w:tbl>
    <w:p w14:paraId="6453C3B9" w14:textId="77777777" w:rsidR="00B4263B" w:rsidRPr="000C4A82" w:rsidRDefault="00B4263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36"/>
        <w:gridCol w:w="1114"/>
        <w:gridCol w:w="240"/>
        <w:gridCol w:w="1112"/>
        <w:gridCol w:w="240"/>
        <w:gridCol w:w="1110"/>
        <w:gridCol w:w="236"/>
        <w:gridCol w:w="1114"/>
      </w:tblGrid>
      <w:tr w:rsidR="00613164" w:rsidRPr="000C4A82" w14:paraId="24A34B40" w14:textId="77777777" w:rsidTr="007F686C">
        <w:tc>
          <w:tcPr>
            <w:tcW w:w="3958" w:type="dxa"/>
            <w:vAlign w:val="bottom"/>
          </w:tcPr>
          <w:p w14:paraId="3FCC1A40" w14:textId="6F858F29" w:rsidR="00613164" w:rsidRPr="000C4A82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17E44A" w14:textId="77777777" w:rsidR="00613164" w:rsidRPr="000C4A82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39DB8F5" w14:textId="77777777" w:rsidR="00613164" w:rsidRPr="000C4A82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04CD7330" w14:textId="77777777" w:rsidR="00613164" w:rsidRPr="000C4A82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8C8A65E" w14:textId="77777777" w:rsidR="00613164" w:rsidRPr="000C4A82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C4A82" w14:paraId="54ACB58F" w14:textId="77777777" w:rsidTr="007F686C">
        <w:tc>
          <w:tcPr>
            <w:tcW w:w="3958" w:type="dxa"/>
            <w:vAlign w:val="bottom"/>
          </w:tcPr>
          <w:p w14:paraId="2E3A957D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85B98C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</w:tcPr>
          <w:p w14:paraId="5D2C013B" w14:textId="4398659B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5E0E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7C38184F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420AB83A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0C4A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7D76DD2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102E23" w14:textId="3159AF77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675E0E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5E0E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D4132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0BC6DB72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D5903" w14:textId="05BECCE7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0C4A82" w14:paraId="1B2768B2" w14:textId="77777777" w:rsidTr="007F686C">
        <w:tc>
          <w:tcPr>
            <w:tcW w:w="3958" w:type="dxa"/>
            <w:vAlign w:val="bottom"/>
          </w:tcPr>
          <w:p w14:paraId="278AADB1" w14:textId="1AF167FC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6382B" w14:textId="23FE6EB6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1158D6E" w14:textId="3BD1F113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2DF9D90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4E3C66A7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BEB814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CBE58D" w14:textId="07548CFF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D321AC1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39315C" w14:textId="368EFAE2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5E56" w:rsidRPr="000C4A82" w14:paraId="05829F44" w14:textId="77777777" w:rsidTr="007F686C">
        <w:tc>
          <w:tcPr>
            <w:tcW w:w="3958" w:type="dxa"/>
          </w:tcPr>
          <w:p w14:paraId="51E83913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26185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0BC4206F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7E1CF220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3781B17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C4A82" w14:paraId="739F8AEF" w14:textId="77777777" w:rsidTr="007F686C">
        <w:tc>
          <w:tcPr>
            <w:tcW w:w="3958" w:type="dxa"/>
            <w:vAlign w:val="bottom"/>
          </w:tcPr>
          <w:p w14:paraId="73F9EDDB" w14:textId="78C3756D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36" w:type="dxa"/>
          </w:tcPr>
          <w:p w14:paraId="5626E464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66" w:type="dxa"/>
            <w:gridSpan w:val="3"/>
          </w:tcPr>
          <w:p w14:paraId="2D14B7A8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D66E05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</w:tcPr>
          <w:p w14:paraId="53475BF4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75E0E" w:rsidRPr="000C4A82" w14:paraId="57D97056" w14:textId="77777777" w:rsidTr="007F686C">
        <w:tc>
          <w:tcPr>
            <w:tcW w:w="3958" w:type="dxa"/>
          </w:tcPr>
          <w:p w14:paraId="7F24B689" w14:textId="7777777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3E7BA6DF" w14:textId="7777777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BD91A7" w14:textId="0A728C60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8988F1" w14:textId="7777777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59BEC8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984669D" w14:textId="7777777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76172C4" w14:textId="303DEB99" w:rsidR="00675E0E" w:rsidRPr="000C4A82" w:rsidRDefault="00FB056D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07CD252" w14:textId="77777777" w:rsidR="00675E0E" w:rsidRPr="000C4A82" w:rsidRDefault="00675E0E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9D7D36" w14:textId="33B723EA" w:rsidR="00675E0E" w:rsidRPr="000C4A82" w:rsidRDefault="00FB056D" w:rsidP="0067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A1687" w:rsidRPr="000C4A82" w14:paraId="2636590A" w14:textId="77777777" w:rsidTr="007F686C">
        <w:tc>
          <w:tcPr>
            <w:tcW w:w="4194" w:type="dxa"/>
            <w:gridSpan w:val="2"/>
          </w:tcPr>
          <w:p w14:paraId="014BD3E4" w14:textId="0DE9559F" w:rsidR="008A1687" w:rsidRPr="000C4A82" w:rsidRDefault="008A1687" w:rsidP="008A16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14" w:type="dxa"/>
          </w:tcPr>
          <w:p w14:paraId="550C7079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79F8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BED40" w14:textId="0420FCF3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797974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E4E2034" w14:textId="61470E09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1687" w:rsidRPr="000C4A82" w14:paraId="0AF87F83" w14:textId="77777777" w:rsidTr="007F686C">
        <w:tc>
          <w:tcPr>
            <w:tcW w:w="3958" w:type="dxa"/>
          </w:tcPr>
          <w:p w14:paraId="0E028890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23DAB12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62D89233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316185F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B193E9" w14:textId="2F839829" w:rsidR="008A1687" w:rsidRPr="000C4A82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4093F" w14:textId="77777777" w:rsidR="008A1687" w:rsidRPr="000C4A82" w:rsidRDefault="008A1687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86377D2" w14:textId="723C4F20" w:rsidR="008A1687" w:rsidRPr="000C4A82" w:rsidRDefault="00675E0E" w:rsidP="008A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14C9F2" w14:textId="7643A2AF" w:rsidR="00AC6751" w:rsidRPr="000C4A82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8098A5A" w14:textId="77777777" w:rsidR="008A654B" w:rsidRPr="000C4A82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1EE5CE0" w14:textId="77777777" w:rsidR="008A654B" w:rsidRPr="000C4A82" w:rsidRDefault="008A654B" w:rsidP="00EF0DA5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8A654B" w:rsidRPr="000C4A82" w14:paraId="7782D988" w14:textId="77777777" w:rsidTr="005A2342">
        <w:trPr>
          <w:tblHeader/>
        </w:trPr>
        <w:tc>
          <w:tcPr>
            <w:tcW w:w="4230" w:type="dxa"/>
            <w:vAlign w:val="bottom"/>
          </w:tcPr>
          <w:p w14:paraId="610D771C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C9F53E6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7627984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47DCAA6C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654B" w:rsidRPr="000C4A82" w14:paraId="350C13E1" w14:textId="77777777" w:rsidTr="005A2342">
        <w:trPr>
          <w:tblHeader/>
        </w:trPr>
        <w:tc>
          <w:tcPr>
            <w:tcW w:w="4230" w:type="dxa"/>
            <w:vAlign w:val="bottom"/>
          </w:tcPr>
          <w:p w14:paraId="71E0309D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B5DAC4" w14:textId="13667CC2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8A654B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54B" w:rsidRPr="000C4A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1B96620E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3C662F" w14:textId="144EFE72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8A654B" w:rsidRPr="000C4A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A654B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F2914A1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095290" w14:textId="296F4DA5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8A654B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54B" w:rsidRPr="000C4A8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EB10B57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D0F2D" w14:textId="2F44EFD8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A654B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654B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A654B" w:rsidRPr="000C4A82" w14:paraId="0A4CF244" w14:textId="77777777" w:rsidTr="005A2342">
        <w:trPr>
          <w:tblHeader/>
        </w:trPr>
        <w:tc>
          <w:tcPr>
            <w:tcW w:w="4230" w:type="dxa"/>
            <w:vAlign w:val="bottom"/>
          </w:tcPr>
          <w:p w14:paraId="2B63731C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43C0E1" w14:textId="2BF3279F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3F4B4B0F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68B57B0" w14:textId="514AE0B6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AAFE196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6E31D9" w14:textId="03F6CA5E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7B436D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66E29" w14:textId="28326F8F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A654B" w:rsidRPr="000C4A82" w14:paraId="28EDF724" w14:textId="77777777" w:rsidTr="005A2342">
        <w:tc>
          <w:tcPr>
            <w:tcW w:w="4230" w:type="dxa"/>
          </w:tcPr>
          <w:p w14:paraId="44F6C63D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A1FDA17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2FE8C95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A63FD02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654B" w:rsidRPr="000C4A82" w14:paraId="7AB4633B" w14:textId="77777777" w:rsidTr="005A2342">
        <w:tc>
          <w:tcPr>
            <w:tcW w:w="4230" w:type="dxa"/>
            <w:vAlign w:val="bottom"/>
          </w:tcPr>
          <w:p w14:paraId="4C2EE982" w14:textId="3592E4CB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080" w:type="dxa"/>
          </w:tcPr>
          <w:p w14:paraId="3EC0FA5E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C51AF55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C018C9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3A6BE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A0AB0D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EFE5F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144AC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54B" w:rsidRPr="000C4A82" w14:paraId="6A55F36C" w14:textId="77777777" w:rsidTr="005A2342">
        <w:tc>
          <w:tcPr>
            <w:tcW w:w="4230" w:type="dxa"/>
          </w:tcPr>
          <w:p w14:paraId="754FCC3C" w14:textId="342263FD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5B191A" w14:textId="4781F894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EDEC54C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343E00E" w14:textId="66814264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76536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6F28049" w14:textId="484A7DEF" w:rsidR="008A654B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306F27" w14:textId="77777777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24DD98" w14:textId="64805041" w:rsidR="008A654B" w:rsidRPr="000C4A82" w:rsidRDefault="008A654B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FDF4EB" w14:textId="5B17B863" w:rsidR="003C5518" w:rsidRPr="000C4A82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01FF30" w14:textId="252BBD4E" w:rsidR="003C5518" w:rsidRPr="000C4A82" w:rsidRDefault="00020EC9" w:rsidP="00020EC9">
      <w:pPr>
        <w:ind w:left="540"/>
        <w:rPr>
          <w:rFonts w:asciiTheme="majorBidi" w:hAnsiTheme="majorBidi" w:cstheme="majorBidi"/>
          <w:sz w:val="20"/>
          <w:szCs w:val="20"/>
        </w:rPr>
      </w:pPr>
      <w:bookmarkStart w:id="0" w:name="_Hlk205803827"/>
      <w:r w:rsidRPr="000C4A82">
        <w:rPr>
          <w:rFonts w:asciiTheme="majorBidi" w:hAnsiTheme="majorBidi" w:cstheme="majorBidi"/>
          <w:sz w:val="30"/>
          <w:szCs w:val="30"/>
          <w:cs/>
        </w:rPr>
        <w:t>เงินให้กู้ยืมระยะ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ยาวแ</w:t>
      </w:r>
      <w:r w:rsidRPr="000C4A82">
        <w:rPr>
          <w:rFonts w:asciiTheme="majorBidi" w:hAnsiTheme="majorBidi" w:cstheme="majorBidi"/>
          <w:sz w:val="30"/>
          <w:szCs w:val="30"/>
          <w:cs/>
        </w:rPr>
        <w:t>ก่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</w:t>
      </w:r>
      <w:r w:rsidRPr="000C4A82">
        <w:rPr>
          <w:rFonts w:asciiTheme="majorBidi" w:hAnsiTheme="majorBidi" w:cstheme="majorBidi"/>
          <w:sz w:val="30"/>
          <w:szCs w:val="30"/>
          <w:cs/>
        </w:rPr>
        <w:t>มีกำหนดชำระคืน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ภายในปี </w:t>
      </w:r>
      <w:r w:rsidR="00FB056D" w:rsidRPr="00FB056D">
        <w:rPr>
          <w:rFonts w:asciiTheme="majorBidi" w:hAnsiTheme="majorBidi" w:cstheme="majorBidi"/>
          <w:sz w:val="30"/>
          <w:szCs w:val="30"/>
        </w:rPr>
        <w:t>2573</w:t>
      </w:r>
      <w:bookmarkEnd w:id="0"/>
    </w:p>
    <w:p w14:paraId="4CE1BC51" w14:textId="77777777" w:rsidR="008A654B" w:rsidRPr="000C4A82" w:rsidRDefault="008A65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AA0276" w:rsidRPr="000C4A82" w14:paraId="740F540F" w14:textId="77777777" w:rsidTr="007F686C">
        <w:trPr>
          <w:tblHeader/>
        </w:trPr>
        <w:tc>
          <w:tcPr>
            <w:tcW w:w="4230" w:type="dxa"/>
            <w:vAlign w:val="bottom"/>
          </w:tcPr>
          <w:p w14:paraId="0694047C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777CCC08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AC3796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2EDD1F87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C4A82" w14:paraId="5BA32691" w14:textId="77777777" w:rsidTr="007F686C">
        <w:trPr>
          <w:tblHeader/>
        </w:trPr>
        <w:tc>
          <w:tcPr>
            <w:tcW w:w="4230" w:type="dxa"/>
            <w:vAlign w:val="bottom"/>
          </w:tcPr>
          <w:p w14:paraId="7FE3CC3C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11F0F22" w14:textId="04D15C32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952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9" w:type="dxa"/>
          </w:tcPr>
          <w:p w14:paraId="7F947692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D95BC77" w14:textId="6D311835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5E56" w:rsidRPr="000C4A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46C2421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B2EC6A" w14:textId="6B853022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196952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952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32248409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DEA2BE8" w14:textId="2EFCF022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E56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E56" w:rsidRPr="000C4A82" w14:paraId="24E73614" w14:textId="77777777" w:rsidTr="007F686C">
        <w:trPr>
          <w:tblHeader/>
        </w:trPr>
        <w:tc>
          <w:tcPr>
            <w:tcW w:w="4230" w:type="dxa"/>
            <w:vAlign w:val="bottom"/>
          </w:tcPr>
          <w:p w14:paraId="0B18B15F" w14:textId="69AF9DC9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594EF8" w14:textId="74826073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637688A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B27E47" w14:textId="5E8A510A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8A34548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5ACAE" w14:textId="49B22605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0DE5AA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490239" w14:textId="5CD7293E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5E56" w:rsidRPr="000C4A82" w14:paraId="61BA836E" w14:textId="77777777" w:rsidTr="007F686C">
        <w:tc>
          <w:tcPr>
            <w:tcW w:w="4230" w:type="dxa"/>
          </w:tcPr>
          <w:p w14:paraId="55125589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B68526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C2EB10F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164B4C4A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C4A82" w14:paraId="725C0CFD" w14:textId="77777777" w:rsidTr="007F686C">
        <w:tc>
          <w:tcPr>
            <w:tcW w:w="4230" w:type="dxa"/>
            <w:vAlign w:val="bottom"/>
          </w:tcPr>
          <w:p w14:paraId="46BCB2AD" w14:textId="6540E661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28" w:type="dxa"/>
            <w:gridSpan w:val="3"/>
          </w:tcPr>
          <w:p w14:paraId="501F6A04" w14:textId="3B78DE4B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330D1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218B26C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D076B" w:rsidRPr="000C4A82" w14:paraId="12FED80F" w14:textId="77777777" w:rsidTr="001A78F8">
        <w:tc>
          <w:tcPr>
            <w:tcW w:w="4230" w:type="dxa"/>
          </w:tcPr>
          <w:p w14:paraId="4B50F6EA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7C1D54AF" w14:textId="00F0257F" w:rsidR="00DD076B" w:rsidRPr="000C4A82" w:rsidRDefault="008821F6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C46AA13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DF74EFB" w14:textId="14E72FC1" w:rsidR="00DD076B" w:rsidRPr="000C4A82" w:rsidRDefault="00FB056D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  <w:r w:rsidR="00196952" w:rsidRPr="000C4A82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FB056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B056D">
              <w:rPr>
                <w:rFonts w:ascii="Angsana New" w:hAnsi="Angsana New"/>
                <w:sz w:val="30"/>
                <w:szCs w:val="30"/>
              </w:rPr>
              <w:t>0</w:t>
            </w:r>
            <w:r w:rsidR="00196952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96952"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  <w:r w:rsidR="00196952"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B056D">
              <w:rPr>
                <w:rFonts w:ascii="Angsana New" w:hAnsi="Angsana New"/>
                <w:sz w:val="30"/>
                <w:szCs w:val="30"/>
              </w:rPr>
              <w:t>6</w:t>
            </w:r>
            <w:r w:rsidR="00196952" w:rsidRPr="000C4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B05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639DAFE0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710329" w14:textId="1197FC1D" w:rsidR="00DD076B" w:rsidRPr="000C4A82" w:rsidRDefault="00FB056D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11930D1F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6B0DD7" w14:textId="503B2F35" w:rsidR="00DD076B" w:rsidRPr="000C4A82" w:rsidRDefault="00FB056D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1A78F8" w:rsidRPr="000C4A82" w14:paraId="0B1031E1" w14:textId="77777777" w:rsidTr="001A78F8">
        <w:tc>
          <w:tcPr>
            <w:tcW w:w="4230" w:type="dxa"/>
          </w:tcPr>
          <w:p w14:paraId="684272F9" w14:textId="14E4E30E" w:rsidR="001A78F8" w:rsidRPr="000C4A82" w:rsidRDefault="001A78F8" w:rsidP="001A78F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78" w:type="dxa"/>
          </w:tcPr>
          <w:p w14:paraId="5841AB86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5E1130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C652A7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D9FF2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</w:tcPr>
          <w:p w14:paraId="66CDC122" w14:textId="487AF56F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77145B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54F38D" w14:textId="50A21A29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78F8" w:rsidRPr="000C4A82" w14:paraId="4274A274" w14:textId="77777777" w:rsidTr="001A78F8">
        <w:tc>
          <w:tcPr>
            <w:tcW w:w="4230" w:type="dxa"/>
          </w:tcPr>
          <w:p w14:paraId="446BAA5F" w14:textId="6FD2524A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dxa"/>
          </w:tcPr>
          <w:p w14:paraId="7173EA08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E627DA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937BE2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474F4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D078509" w14:textId="4887AEED" w:rsidR="001A78F8" w:rsidRPr="000C4A82" w:rsidRDefault="00FB056D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2487A6A7" w14:textId="77777777" w:rsidR="001A78F8" w:rsidRPr="000C4A82" w:rsidRDefault="001A78F8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3111C3B" w14:textId="336F2A89" w:rsidR="001A78F8" w:rsidRPr="000C4A82" w:rsidRDefault="00FB056D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DD076B" w:rsidRPr="000C4A82" w14:paraId="00B737D7" w14:textId="77777777" w:rsidTr="00FC07E8">
        <w:tc>
          <w:tcPr>
            <w:tcW w:w="4230" w:type="dxa"/>
          </w:tcPr>
          <w:p w14:paraId="64BBE34B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70BACA9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EB7EE6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6701D8A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A04C2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056737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54933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1E60769" w14:textId="77777777" w:rsidR="00DD076B" w:rsidRPr="000C4A82" w:rsidRDefault="00DD076B" w:rsidP="00DD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EE50A98" w14:textId="77777777" w:rsidR="00D1511B" w:rsidRPr="000C4A82" w:rsidRDefault="00D1511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78"/>
        <w:gridCol w:w="239"/>
        <w:gridCol w:w="1111"/>
        <w:gridCol w:w="236"/>
        <w:gridCol w:w="1114"/>
        <w:gridCol w:w="236"/>
        <w:gridCol w:w="1116"/>
      </w:tblGrid>
      <w:tr w:rsidR="001B24FD" w:rsidRPr="000C4A82" w14:paraId="75C98D1A" w14:textId="77777777" w:rsidTr="005A74A9">
        <w:tc>
          <w:tcPr>
            <w:tcW w:w="4230" w:type="dxa"/>
          </w:tcPr>
          <w:p w14:paraId="3A1B6C76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8" w:type="dxa"/>
          </w:tcPr>
          <w:p w14:paraId="491CCD9F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93609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6AD8FB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2C343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D9D660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02166F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23A04D" w14:textId="2674FFE0" w:rsidR="001B24FD" w:rsidRPr="000C4A82" w:rsidRDefault="00FB056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1B24FD" w:rsidRPr="000C4A82" w14:paraId="224D960A" w14:textId="77777777" w:rsidTr="005A74A9">
        <w:tc>
          <w:tcPr>
            <w:tcW w:w="4230" w:type="dxa"/>
          </w:tcPr>
          <w:p w14:paraId="50370433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8" w:type="dxa"/>
          </w:tcPr>
          <w:p w14:paraId="69A8E5C7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F83E78D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256C10C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8C55F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F8A973" w14:textId="1A06EA6E" w:rsidR="001B24FD" w:rsidRPr="000C4A82" w:rsidRDefault="00FB056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78975BF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76F97A" w14:textId="6C9EC7CD" w:rsidR="001B24FD" w:rsidRPr="000C4A82" w:rsidRDefault="00FB056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B24FD" w:rsidRPr="000C4A82" w14:paraId="67D5F8DC" w14:textId="77777777" w:rsidTr="005A74A9">
        <w:tc>
          <w:tcPr>
            <w:tcW w:w="4230" w:type="dxa"/>
          </w:tcPr>
          <w:p w14:paraId="1581B382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</w:tcPr>
          <w:p w14:paraId="2BD04CB5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1B845B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B197A3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13165E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4DD8F0" w14:textId="70A62456" w:rsidR="001B24FD" w:rsidRPr="000C4A82" w:rsidRDefault="00FB056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B8818EC" w14:textId="77777777" w:rsidR="001B24FD" w:rsidRPr="000C4A82" w:rsidRDefault="001B24F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F310D40" w14:textId="358702C0" w:rsidR="001B24FD" w:rsidRPr="000C4A82" w:rsidRDefault="00FB056D" w:rsidP="005A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14:paraId="3E586D03" w14:textId="77777777" w:rsidR="001B24FD" w:rsidRPr="000C4A82" w:rsidRDefault="001B24F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4F0C0C3" w14:textId="15EE26B6" w:rsidR="00196952" w:rsidRPr="000C4A82" w:rsidRDefault="00196952" w:rsidP="00196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E75E6B" w:rsidRPr="000C4A82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12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ด</w:t>
      </w:r>
      <w:r w:rsidR="008821F6" w:rsidRPr="000C4A82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2579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</w:t>
      </w:r>
      <w:r w:rsidR="00E75E6B" w:rsidRPr="000C4A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C4A82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8821F6" w:rsidRPr="000C4A82">
        <w:rPr>
          <w:rFonts w:asciiTheme="majorBidi" w:hAnsiTheme="majorBidi" w:cstheme="majorBidi" w:hint="cs"/>
          <w:sz w:val="30"/>
          <w:szCs w:val="30"/>
          <w:cs/>
        </w:rPr>
        <w:t>ค้างรับ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เป็นรายปี</w:t>
      </w:r>
    </w:p>
    <w:p w14:paraId="0EA1543A" w14:textId="77777777" w:rsidR="00473F8B" w:rsidRPr="000C4A82" w:rsidRDefault="00473F8B" w:rsidP="001B2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0C4A82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0C4A82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0C4A82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0C4A82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0C4A82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E56" w:rsidRPr="000C4A82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5E56" w:rsidRPr="000C4A82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EE228C1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0C4A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D3A2D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4905777C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5C537433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5E56" w:rsidRPr="000C4A82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22E09C85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D3A2D" w:rsidRPr="000C4A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D3A2D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70" w:type="dxa"/>
          </w:tcPr>
          <w:p w14:paraId="43625E11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6ACDAFBF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E56"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5E56"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5E56" w:rsidRPr="000C4A82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5E56" w:rsidRPr="000C4A82" w:rsidRDefault="003F5E56" w:rsidP="003F5E56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558547FD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123DD34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570DD49E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D9B14F1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095450A9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62ADEA1" w14:textId="77777777" w:rsidR="003F5E56" w:rsidRPr="000C4A82" w:rsidRDefault="003F5E56" w:rsidP="003F5E5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1F4E6EA0" w:rsidR="003F5E56" w:rsidRPr="000C4A82" w:rsidRDefault="00FB056D" w:rsidP="003F5E5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3F5E56" w:rsidRPr="000C4A82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5E56" w:rsidRPr="000C4A82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E56" w:rsidRPr="000C4A82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5E56" w:rsidRPr="000C4A82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65A" w:rsidRPr="000C4A82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0F665A" w:rsidRPr="000C4A82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7B1F072D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708E822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0D47182C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C316C7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CCD0531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F665A" w:rsidRPr="000C4A82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0F665A" w:rsidRPr="000C4A82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5D481026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1205F9D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110995DA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F81D2A2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179FFB4D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225DE05F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58AED208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0F665A" w:rsidRPr="000C4A82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0F665A" w:rsidRPr="000C4A82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1F81DAE7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40F94B66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46B657A2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28C4A663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7AD4B3A3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28C505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2472B66C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665A" w:rsidRPr="000C4A82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0F665A" w:rsidRPr="000C4A82" w:rsidRDefault="000F665A" w:rsidP="000F66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27D1937D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0B89639F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0EEEE3B2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3BB14EF9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440F5A07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64B2FCC8" w14:textId="77777777" w:rsidR="000F665A" w:rsidRPr="000C4A82" w:rsidRDefault="000F665A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A084211" w:rsidR="000F665A" w:rsidRPr="000C4A82" w:rsidRDefault="00FB056D" w:rsidP="000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5F6005" w:rsidRPr="000C4A82" w14:paraId="02604A93" w14:textId="77777777" w:rsidTr="00F42391">
        <w:trPr>
          <w:cantSplit/>
          <w:trHeight w:val="206"/>
        </w:trPr>
        <w:tc>
          <w:tcPr>
            <w:tcW w:w="4228" w:type="dxa"/>
          </w:tcPr>
          <w:p w14:paraId="351CB1A6" w14:textId="77777777" w:rsidR="005F6005" w:rsidRPr="000C4A82" w:rsidRDefault="005F6005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28D805B9" w14:textId="77777777" w:rsidR="005F6005" w:rsidRPr="000C4A82" w:rsidRDefault="005F6005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5E56" w:rsidRPr="000C4A82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3F5E56" w:rsidRPr="000C4A82" w:rsidRDefault="003F5E56" w:rsidP="003F5E5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019E9" w:rsidRPr="000C4A82" w14:paraId="08216A68" w14:textId="77777777" w:rsidTr="00884B43">
        <w:trPr>
          <w:cantSplit/>
        </w:trPr>
        <w:tc>
          <w:tcPr>
            <w:tcW w:w="4228" w:type="dxa"/>
          </w:tcPr>
          <w:p w14:paraId="756DA87B" w14:textId="3D809704" w:rsidR="00E019E9" w:rsidRPr="000C4A82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6604C9B8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69B6DE89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2DBA3410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19E9" w:rsidRPr="000C4A82" w14:paraId="13FD57FB" w14:textId="77777777" w:rsidTr="00884B43">
        <w:trPr>
          <w:cantSplit/>
        </w:trPr>
        <w:tc>
          <w:tcPr>
            <w:tcW w:w="4228" w:type="dxa"/>
          </w:tcPr>
          <w:p w14:paraId="2B50054B" w14:textId="1A34CFC4" w:rsidR="00E019E9" w:rsidRPr="000C4A82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7E7E277" w14:textId="605F8100" w:rsidR="00E019E9" w:rsidRPr="000C4A82" w:rsidRDefault="00F5481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7CF5D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AFE59" w14:textId="0B47876A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C74D2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A89FC" w14:textId="4332AF6A" w:rsidR="00E019E9" w:rsidRPr="000C4A82" w:rsidRDefault="00F5481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C5F64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446D0" w14:textId="184135CC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019E9" w:rsidRPr="000C4A82" w14:paraId="291B1546" w14:textId="77777777" w:rsidTr="00884B43">
        <w:trPr>
          <w:cantSplit/>
        </w:trPr>
        <w:tc>
          <w:tcPr>
            <w:tcW w:w="4228" w:type="dxa"/>
          </w:tcPr>
          <w:p w14:paraId="7B9147A8" w14:textId="02D431A6" w:rsidR="00E019E9" w:rsidRPr="000C4A82" w:rsidRDefault="00E019E9" w:rsidP="00E019E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F76ECC6" w14:textId="47D36A67" w:rsidR="00E019E9" w:rsidRPr="000C4A82" w:rsidRDefault="00F54811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61B67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363674" w14:textId="1FC361CC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3D987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D04A1" w14:textId="144C21FC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B7869B" w14:textId="77777777" w:rsidR="00E019E9" w:rsidRPr="000C4A82" w:rsidRDefault="00E019E9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3B45D" w14:textId="51AE77BA" w:rsidR="00E019E9" w:rsidRPr="000C4A82" w:rsidRDefault="00FB056D" w:rsidP="00E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F5E56" w:rsidRPr="000C4A82" w14:paraId="53196B6C" w14:textId="77777777" w:rsidTr="00F42391">
        <w:trPr>
          <w:cantSplit/>
          <w:trHeight w:val="134"/>
        </w:trPr>
        <w:tc>
          <w:tcPr>
            <w:tcW w:w="4228" w:type="dxa"/>
          </w:tcPr>
          <w:p w14:paraId="53CC3ED2" w14:textId="1FFD1CD2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3F5E56" w:rsidRPr="000C4A82" w:rsidRDefault="003F5E56" w:rsidP="00F4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5E56" w:rsidRPr="000C4A82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3F5E56" w:rsidRPr="000C4A82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E56" w:rsidRPr="000C4A82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3F5E56" w:rsidRPr="000C4A82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4E178810" w:rsidR="003F5E56" w:rsidRPr="000C4A82" w:rsidRDefault="00FB056D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9478D11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5CF4429C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5701FA48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3C7C3A18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4199039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4ED93F29" w:rsidR="003F5E56" w:rsidRPr="000C4A82" w:rsidRDefault="00FB056D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3F5E56" w:rsidRPr="000C4A82" w14:paraId="706AC745" w14:textId="77777777" w:rsidTr="00F42391">
        <w:trPr>
          <w:cantSplit/>
          <w:trHeight w:val="80"/>
        </w:trPr>
        <w:tc>
          <w:tcPr>
            <w:tcW w:w="4228" w:type="dxa"/>
          </w:tcPr>
          <w:p w14:paraId="4A90B019" w14:textId="01B02489" w:rsidR="003F5E56" w:rsidRPr="000C4A82" w:rsidRDefault="003F5E56" w:rsidP="003F5E5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2BC09942" w14:textId="00878983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C43B37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02E0AE33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89469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1C0EE7D6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A50C8E" w14:textId="77777777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26B8D6A3" w:rsidR="003F5E56" w:rsidRPr="000C4A82" w:rsidRDefault="003F5E56" w:rsidP="003F5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AAF" w:rsidRPr="000C4A82" w14:paraId="24B0C82D" w14:textId="77777777" w:rsidTr="00324B4F">
        <w:trPr>
          <w:cantSplit/>
          <w:trHeight w:val="389"/>
        </w:trPr>
        <w:tc>
          <w:tcPr>
            <w:tcW w:w="4228" w:type="dxa"/>
          </w:tcPr>
          <w:p w14:paraId="7FFDB025" w14:textId="527E8E69" w:rsidR="00797AAF" w:rsidRPr="000C4A82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25B8263" w14:textId="6D871237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BA5EF0C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8C75" w14:textId="411B0EB8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6A929F6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BAAD2" w14:textId="665EB7A6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494F5B5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2FC2B" w14:textId="17544991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797AAF" w:rsidRPr="000C4A82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797AAF" w:rsidRPr="000C4A82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5A99FCAC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790FF66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3C3A1D23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0802901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60564A64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0BF521C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69A4A98C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97AAF" w:rsidRPr="000C4A82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797AAF" w:rsidRPr="000C4A82" w:rsidRDefault="00797AAF" w:rsidP="00797AA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18BB05A6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995E18C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1B2FFD91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C12AAE6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0CBF9C34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DDCE8FF" w14:textId="77777777" w:rsidR="00797AAF" w:rsidRPr="000C4A82" w:rsidRDefault="00797AAF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12A19AE6" w:rsidR="00797AAF" w:rsidRPr="000C4A82" w:rsidRDefault="00FB056D" w:rsidP="00797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41DB0AE8" w14:textId="77777777" w:rsidR="00BC432B" w:rsidRPr="000C4A82" w:rsidRDefault="00BC432B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p w14:paraId="7446F4D1" w14:textId="593465F0" w:rsidR="007F24D9" w:rsidRPr="000C4A82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0C4A82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FB056D" w:rsidRPr="00FB056D">
        <w:rPr>
          <w:rFonts w:asciiTheme="majorBidi" w:hAnsiTheme="majorBidi" w:cstheme="majorBidi"/>
          <w:sz w:val="30"/>
          <w:szCs w:val="30"/>
        </w:rPr>
        <w:t>1</w:t>
      </w:r>
      <w:r w:rsidR="00524479" w:rsidRPr="000C4A82">
        <w:rPr>
          <w:rFonts w:asciiTheme="majorBidi" w:hAnsiTheme="majorBidi" w:cstheme="majorBidi"/>
          <w:sz w:val="30"/>
          <w:szCs w:val="30"/>
        </w:rPr>
        <w:t xml:space="preserve"> - </w:t>
      </w:r>
      <w:r w:rsidR="00FB056D" w:rsidRPr="00FB056D">
        <w:rPr>
          <w:rFonts w:asciiTheme="majorBidi" w:hAnsiTheme="majorBidi" w:cstheme="majorBidi"/>
          <w:sz w:val="30"/>
          <w:szCs w:val="30"/>
        </w:rPr>
        <w:t>5</w:t>
      </w:r>
      <w:r w:rsidR="00524479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-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2572</w:t>
      </w:r>
    </w:p>
    <w:p w14:paraId="612AF527" w14:textId="77777777" w:rsidR="007F24D9" w:rsidRPr="000C4A82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</w:rPr>
      </w:pPr>
    </w:p>
    <w:p w14:paraId="37A3DC42" w14:textId="44FBAB6B" w:rsidR="00DA58CF" w:rsidRPr="000C4A82" w:rsidRDefault="007F24D9" w:rsidP="00A6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A679C6" w:rsidRPr="000C4A8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FB056D" w:rsidRPr="00FB056D">
        <w:rPr>
          <w:rFonts w:asciiTheme="majorBidi" w:hAnsiTheme="majorBidi" w:cstheme="majorBidi"/>
          <w:sz w:val="30"/>
          <w:szCs w:val="30"/>
        </w:rPr>
        <w:t>3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FB056D" w:rsidRPr="00FB056D">
        <w:rPr>
          <w:rFonts w:asciiTheme="majorBidi" w:hAnsiTheme="majorBidi" w:cstheme="majorBidi"/>
          <w:sz w:val="30"/>
          <w:szCs w:val="30"/>
        </w:rPr>
        <w:t>31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056D" w:rsidRPr="00FB056D">
        <w:rPr>
          <w:rFonts w:asciiTheme="majorBidi" w:hAnsiTheme="majorBidi" w:cstheme="majorBidi"/>
          <w:sz w:val="30"/>
          <w:szCs w:val="30"/>
        </w:rPr>
        <w:t>2570</w:t>
      </w:r>
    </w:p>
    <w:p w14:paraId="10D62CC2" w14:textId="77777777" w:rsidR="00F42391" w:rsidRPr="000C4A82" w:rsidRDefault="00F42391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0C4A82" w14:paraId="0D6A046E" w14:textId="77777777" w:rsidTr="00324B4F">
        <w:trPr>
          <w:tblHeader/>
        </w:trPr>
        <w:tc>
          <w:tcPr>
            <w:tcW w:w="4230" w:type="dxa"/>
            <w:vAlign w:val="bottom"/>
          </w:tcPr>
          <w:p w14:paraId="0F3807FD" w14:textId="43199E01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972AEE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956EB3E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668B69E3" w14:textId="77777777" w:rsidR="00AA0276" w:rsidRPr="000C4A82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0C4A82" w14:paraId="0D5DE77A" w14:textId="77777777" w:rsidTr="00324B4F">
        <w:trPr>
          <w:tblHeader/>
        </w:trPr>
        <w:tc>
          <w:tcPr>
            <w:tcW w:w="4230" w:type="dxa"/>
            <w:vAlign w:val="bottom"/>
          </w:tcPr>
          <w:p w14:paraId="4E1F0637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E394F" w14:textId="49E2C5F2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524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4929508F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045504" w14:textId="2EA4E11B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E3E56D7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964E86" w14:textId="2B26287C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D64524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4524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294F2B0B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31FF5" w14:textId="04EC8E52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0C4A82" w14:paraId="4267A5B9" w14:textId="77777777" w:rsidTr="00324B4F">
        <w:trPr>
          <w:tblHeader/>
        </w:trPr>
        <w:tc>
          <w:tcPr>
            <w:tcW w:w="4230" w:type="dxa"/>
            <w:vAlign w:val="bottom"/>
          </w:tcPr>
          <w:p w14:paraId="3738B712" w14:textId="5C5F29E8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3EF7B" w14:textId="52EAE585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7E96EF29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F6201E9" w14:textId="48DF823D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DF037F6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9FBCFF" w14:textId="33780D39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225A62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099D" w14:textId="6F20DF11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7B7" w:rsidRPr="000C4A82" w14:paraId="02947F92" w14:textId="77777777" w:rsidTr="00324B4F">
        <w:tc>
          <w:tcPr>
            <w:tcW w:w="4230" w:type="dxa"/>
          </w:tcPr>
          <w:p w14:paraId="1D4D944F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3F55F8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CD1D892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96E2BD6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0C4A82" w14:paraId="16F68E28" w14:textId="77777777" w:rsidTr="00786E55">
        <w:tc>
          <w:tcPr>
            <w:tcW w:w="4230" w:type="dxa"/>
            <w:vAlign w:val="bottom"/>
          </w:tcPr>
          <w:p w14:paraId="61C2BAC4" w14:textId="7EFB8754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</w:tcPr>
          <w:p w14:paraId="0683E9D7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AEA185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7F771892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27B7" w:rsidRPr="000C4A82" w14:paraId="29A3C33F" w14:textId="77777777" w:rsidTr="00324B4F">
        <w:tc>
          <w:tcPr>
            <w:tcW w:w="4230" w:type="dxa"/>
          </w:tcPr>
          <w:p w14:paraId="15EEBAD1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2818EF1" w14:textId="1238A734" w:rsidR="006B27B7" w:rsidRPr="000C4A82" w:rsidRDefault="00F54811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F5561B5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923266" w14:textId="1E305F08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8A45524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362F0A4" w14:textId="6AAF975C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67DA6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FF1A60" w14:textId="78FAEEBD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E9ADB78" w14:textId="77777777" w:rsidR="00F42391" w:rsidRPr="000C4A82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1C322E8" w14:textId="631DF05C" w:rsidR="001B38C4" w:rsidRPr="000C4A82" w:rsidRDefault="006076C7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0C4A82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0C4A82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598AE4EE" w14:textId="77777777" w:rsidR="00F42391" w:rsidRPr="000C4A82" w:rsidRDefault="00F42391" w:rsidP="00A84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0C4A82" w14:paraId="65F0606E" w14:textId="77777777" w:rsidTr="005E4962">
        <w:trPr>
          <w:tblHeader/>
        </w:trPr>
        <w:tc>
          <w:tcPr>
            <w:tcW w:w="4230" w:type="dxa"/>
            <w:vAlign w:val="bottom"/>
          </w:tcPr>
          <w:p w14:paraId="018CCED8" w14:textId="77777777" w:rsidR="007F24D9" w:rsidRPr="000C4A82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E7D690" w14:textId="77777777" w:rsidR="007F24D9" w:rsidRPr="000C4A82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61F1E98" w14:textId="77777777" w:rsidR="007F24D9" w:rsidRPr="000C4A82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72E568BF" w14:textId="77777777" w:rsidR="007F24D9" w:rsidRPr="000C4A82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7B7" w:rsidRPr="000C4A82" w14:paraId="29D57FD0" w14:textId="77777777" w:rsidTr="005E4962">
        <w:trPr>
          <w:tblHeader/>
        </w:trPr>
        <w:tc>
          <w:tcPr>
            <w:tcW w:w="4230" w:type="dxa"/>
            <w:vAlign w:val="bottom"/>
          </w:tcPr>
          <w:p w14:paraId="51B059EA" w14:textId="51602B9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64CCE" w14:textId="4CAE6327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E27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</w:tcPr>
          <w:p w14:paraId="566D8321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24C726A" w14:textId="08941FE9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B27B7" w:rsidRPr="000C4A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B27B7" w:rsidRPr="000C4A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9CE15CB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26B296" w14:textId="45828E1D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30</w:t>
            </w:r>
            <w:r w:rsidR="00BE1E27" w:rsidRPr="000C4A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E27" w:rsidRPr="000C4A82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D4DB6" w:rsidRPr="000C4A82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619DF3EA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4688" w14:textId="6700F254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27B7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7B7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B27B7" w:rsidRPr="000C4A82" w14:paraId="0D151189" w14:textId="77777777" w:rsidTr="005E4962">
        <w:trPr>
          <w:tblHeader/>
        </w:trPr>
        <w:tc>
          <w:tcPr>
            <w:tcW w:w="4230" w:type="dxa"/>
            <w:vAlign w:val="bottom"/>
          </w:tcPr>
          <w:p w14:paraId="5701AB13" w14:textId="394CD53B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0CD230" w14:textId="5A94ECCF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4E876EB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26FC66" w14:textId="2044044E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3ADA588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B40908" w14:textId="241ECAD7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CB3B58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064BA" w14:textId="1BBBA53A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7B7" w:rsidRPr="000C4A82" w14:paraId="235F6112" w14:textId="77777777" w:rsidTr="001B38C4">
        <w:tc>
          <w:tcPr>
            <w:tcW w:w="4230" w:type="dxa"/>
          </w:tcPr>
          <w:p w14:paraId="7E950F13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7034CE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A681B3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CCA9914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27B7" w:rsidRPr="000C4A82" w14:paraId="50FEA647" w14:textId="77777777" w:rsidTr="001B38C4">
        <w:tc>
          <w:tcPr>
            <w:tcW w:w="4230" w:type="dxa"/>
            <w:vAlign w:val="bottom"/>
          </w:tcPr>
          <w:p w14:paraId="07E80C31" w14:textId="3F9F7C1A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C2871C4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A14E5B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547F776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D541E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C0CC1A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2ED0C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C928B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7B7" w:rsidRPr="000C4A82" w14:paraId="101B2524" w14:textId="77777777" w:rsidTr="001B38C4">
        <w:tc>
          <w:tcPr>
            <w:tcW w:w="4230" w:type="dxa"/>
          </w:tcPr>
          <w:p w14:paraId="1D1BA9FC" w14:textId="3FE0FCE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954F619" w14:textId="683E596E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B71F6D8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17AD89" w14:textId="187BDC3D" w:rsidR="006B27B7" w:rsidRPr="000C4A82" w:rsidRDefault="00FB056D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D693E48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9871E02" w14:textId="738B1474" w:rsidR="006B27B7" w:rsidRPr="000C4A82" w:rsidRDefault="00FB056D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0F970201" w14:textId="77777777" w:rsidR="006B27B7" w:rsidRPr="000C4A82" w:rsidRDefault="006B27B7" w:rsidP="006B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349A95" w14:textId="462B37CE" w:rsidR="006B27B7" w:rsidRPr="000C4A82" w:rsidRDefault="00FB056D" w:rsidP="00B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0C4A82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F66A9D9" w14:textId="532BF64C" w:rsidR="00F42391" w:rsidRPr="000C4A82" w:rsidRDefault="007F24D9" w:rsidP="00AB7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0C4A82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0C4A82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B056D" w:rsidRPr="00FB056D">
        <w:rPr>
          <w:rFonts w:asciiTheme="majorBidi" w:hAnsiTheme="majorBidi" w:cstheme="majorBidi"/>
          <w:sz w:val="30"/>
          <w:szCs w:val="30"/>
        </w:rPr>
        <w:t>2569</w:t>
      </w:r>
    </w:p>
    <w:p w14:paraId="1CDB5C08" w14:textId="3C88C64F" w:rsidR="00DF7265" w:rsidRPr="000C4A82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0C4A8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0C4A82" w:rsidRDefault="006C4CDC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0C4A82" w14:paraId="19330274" w14:textId="77777777" w:rsidTr="00F40FD0">
        <w:trPr>
          <w:trHeight w:val="20"/>
          <w:tblHeader/>
        </w:trPr>
        <w:tc>
          <w:tcPr>
            <w:tcW w:w="2790" w:type="dxa"/>
            <w:vAlign w:val="bottom"/>
          </w:tcPr>
          <w:p w14:paraId="48F62DCF" w14:textId="62142F06" w:rsidR="00BF745D" w:rsidRPr="000C4A82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204852888"/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0C4A82" w14:paraId="107E8462" w14:textId="77777777" w:rsidTr="00F40FD0">
        <w:trPr>
          <w:trHeight w:val="20"/>
          <w:tblHeader/>
        </w:trPr>
        <w:tc>
          <w:tcPr>
            <w:tcW w:w="2790" w:type="dxa"/>
            <w:vAlign w:val="bottom"/>
          </w:tcPr>
          <w:p w14:paraId="2B555BC8" w14:textId="01457E8A" w:rsidR="00BF745D" w:rsidRPr="000C4A82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0C4A82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0C4A82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0C4A82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0C4A82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0296865B" w:rsidR="00BF745D" w:rsidRPr="000C4A82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55156C"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2573519F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0C4A82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0C4A82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0A09E058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</w:t>
            </w:r>
            <w:r w:rsidR="00CC5BFF" w:rsidRPr="000C4A82">
              <w:rPr>
                <w:rFonts w:ascii="Angsana New" w:hAnsi="Angsana New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017</w:t>
            </w:r>
          </w:p>
        </w:tc>
        <w:tc>
          <w:tcPr>
            <w:tcW w:w="236" w:type="dxa"/>
          </w:tcPr>
          <w:p w14:paraId="1983ADA1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464AA012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9" w:type="dxa"/>
          </w:tcPr>
          <w:p w14:paraId="408796D6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26638D6A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CA3828" w:rsidRPr="000C4A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50A96BE8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41D5436C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CA3828" w:rsidRPr="000C4A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36" w:type="dxa"/>
          </w:tcPr>
          <w:p w14:paraId="4DA47F9A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68324C0B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3828" w:rsidRPr="000C4A82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0C4A82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25349B7E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7C1EDF7F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65610821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0A071F80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4E72E1AD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6A112725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236" w:type="dxa"/>
          </w:tcPr>
          <w:p w14:paraId="611AC86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1C5F9775" w:rsidR="00CA3828" w:rsidRPr="000C4A82" w:rsidRDefault="009B341B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0C4A82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0CB5800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742ECA3E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2B64450C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757347CC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03692C29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3AF3EF21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38EF300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2CF9DAF6" w:rsidR="00CA3828" w:rsidRPr="000C4A82" w:rsidRDefault="00AC110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3828" w:rsidRPr="000C4A82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44DEF249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3DBA24FB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7A546E0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3C616500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661E3AA5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3777117E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27C33FF6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4F2318F2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A3828" w:rsidRPr="000C4A82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6E265FA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4170B287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36" w:type="dxa"/>
          </w:tcPr>
          <w:p w14:paraId="0AC954E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02D20360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52B49E5C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419DBAF2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36" w:type="dxa"/>
          </w:tcPr>
          <w:p w14:paraId="4D5CFC7E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5BDC7141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CA3828" w:rsidRPr="000C4A82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00267DD9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36" w:type="dxa"/>
          </w:tcPr>
          <w:p w14:paraId="3C7207F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78952FF8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9" w:type="dxa"/>
          </w:tcPr>
          <w:p w14:paraId="2E2850E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3406A3E1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0EDE466A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7CC46074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36" w:type="dxa"/>
          </w:tcPr>
          <w:p w14:paraId="3563CF82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351A8C9E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</w:tr>
      <w:tr w:rsidR="00CA3828" w:rsidRPr="000C4A82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DD956A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76F513" w14:textId="7326B282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06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A4C0D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A62777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875B10" w14:textId="4944E515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52ADA3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9601CD" w14:textId="51B58F18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CFB877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92311BF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12E48067" w14:textId="610CA65F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13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3828" w:rsidRPr="000C4A82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0A5CE919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36" w:type="dxa"/>
          </w:tcPr>
          <w:p w14:paraId="6C060B41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4D7888AF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9" w:type="dxa"/>
          </w:tcPr>
          <w:p w14:paraId="4CB102D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7BDFC091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36" w:type="dxa"/>
          </w:tcPr>
          <w:p w14:paraId="66B13F90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0D700411" w:rsidR="00CA3828" w:rsidRPr="000C4A82" w:rsidRDefault="00FB056D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CA3828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36" w:type="dxa"/>
          </w:tcPr>
          <w:p w14:paraId="11E667B6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CA3828" w:rsidRPr="000C4A82" w:rsidRDefault="00CA3828" w:rsidP="00CA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</w:tbl>
    <w:p w14:paraId="53F3E1AB" w14:textId="7F8CDBD7" w:rsidR="00DE0E82" w:rsidRPr="000C4A82" w:rsidRDefault="00DE0E82" w:rsidP="00047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 w:firstLine="706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640A7306" w14:textId="77777777" w:rsidR="000477DE" w:rsidRPr="000C4A82" w:rsidRDefault="000477DE" w:rsidP="00047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 w:firstLine="706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0477DE" w:rsidRPr="000C4A82" w14:paraId="1A9E1025" w14:textId="77777777" w:rsidTr="005A2342">
        <w:trPr>
          <w:trHeight w:val="20"/>
        </w:trPr>
        <w:tc>
          <w:tcPr>
            <w:tcW w:w="2790" w:type="dxa"/>
          </w:tcPr>
          <w:p w14:paraId="7660093C" w14:textId="15E4E5A0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C458F"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5D4F361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BBEF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33AE28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512119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13A9E7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CF675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17E7D7E9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2C8E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6F330A5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0C4A82" w14:paraId="5E3B609B" w14:textId="77777777" w:rsidTr="005A2342">
        <w:trPr>
          <w:trHeight w:val="20"/>
        </w:trPr>
        <w:tc>
          <w:tcPr>
            <w:tcW w:w="2790" w:type="dxa"/>
          </w:tcPr>
          <w:p w14:paraId="3CDE2BFD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324A6CDE" w14:textId="34257387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</w:t>
            </w:r>
            <w:r w:rsidR="00BC458F" w:rsidRPr="000C4A82">
              <w:rPr>
                <w:rFonts w:ascii="Angsana New" w:hAnsi="Angsana New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236" w:type="dxa"/>
          </w:tcPr>
          <w:p w14:paraId="6C3F3FF6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85ACDD" w14:textId="59912222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104574BA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39BC043" w14:textId="7372CFDF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0477DE" w:rsidRPr="000C4A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192BA92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B0401D9" w14:textId="43C9BB27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0477DE" w:rsidRPr="000C4A8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36" w:type="dxa"/>
          </w:tcPr>
          <w:p w14:paraId="23C7B7C7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FE20DE2" w14:textId="747CEE21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477DE" w:rsidRPr="000C4A82" w14:paraId="3C2B804D" w14:textId="77777777" w:rsidTr="005A2342">
        <w:trPr>
          <w:trHeight w:val="20"/>
        </w:trPr>
        <w:tc>
          <w:tcPr>
            <w:tcW w:w="2790" w:type="dxa"/>
          </w:tcPr>
          <w:p w14:paraId="26F5FB6B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45BAFAEF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96C1B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F51404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0D8684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EE3E1D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1A5F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FD7EC5D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36F25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81BC398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0C4A82" w14:paraId="79DB3581" w14:textId="77777777" w:rsidTr="005A2342">
        <w:trPr>
          <w:trHeight w:val="20"/>
        </w:trPr>
        <w:tc>
          <w:tcPr>
            <w:tcW w:w="2790" w:type="dxa"/>
          </w:tcPr>
          <w:p w14:paraId="6BE5DAE5" w14:textId="2C134ACA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6C0B639F" w14:textId="5B6C52EA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0BF9C247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79EC67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131285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5E63CC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B71CD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7D9A5C4" w14:textId="06410202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03B9254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0D6C1F1" w14:textId="6518342D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477DE" w:rsidRPr="000C4A82" w14:paraId="4F9D9D8B" w14:textId="77777777" w:rsidTr="005A2342">
        <w:trPr>
          <w:trHeight w:val="20"/>
        </w:trPr>
        <w:tc>
          <w:tcPr>
            <w:tcW w:w="2790" w:type="dxa"/>
          </w:tcPr>
          <w:p w14:paraId="69A098E9" w14:textId="4A84AA30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51171702" w14:textId="2C1416F8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7DDA84EF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32AC387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A9BF1E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B9B046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05B29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6A0773C" w14:textId="2499A42A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050B1DBB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68035D3" w14:textId="1E4EF834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77DE" w:rsidRPr="000C4A82" w14:paraId="0E3735B8" w14:textId="77777777" w:rsidTr="005A2342">
        <w:trPr>
          <w:trHeight w:val="20"/>
        </w:trPr>
        <w:tc>
          <w:tcPr>
            <w:tcW w:w="2790" w:type="dxa"/>
          </w:tcPr>
          <w:p w14:paraId="6CB1B8AE" w14:textId="374AB055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7906ED95" w14:textId="6926358F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19D56F6F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C20A40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B409A6B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70F5D3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93A2B4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D5A164" w14:textId="5D5D72A3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509D568A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F0DC479" w14:textId="3F842B48" w:rsidR="000477DE" w:rsidRPr="000C4A82" w:rsidRDefault="00BC458F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77DE" w:rsidRPr="000C4A82" w14:paraId="27A23ACF" w14:textId="77777777" w:rsidTr="005A2342">
        <w:trPr>
          <w:trHeight w:val="20"/>
        </w:trPr>
        <w:tc>
          <w:tcPr>
            <w:tcW w:w="2790" w:type="dxa"/>
          </w:tcPr>
          <w:p w14:paraId="77148C90" w14:textId="3F655441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A615D68" w14:textId="1E1C3D81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236" w:type="dxa"/>
          </w:tcPr>
          <w:p w14:paraId="34494A9B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ABFDE64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C3AA79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66FBF7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049F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F147A4" w14:textId="4DD10033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B056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4A56350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683DD85C" w14:textId="43942014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B056D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0477DE" w:rsidRPr="000C4A82" w14:paraId="35DD3467" w14:textId="77777777" w:rsidTr="005A2342">
        <w:trPr>
          <w:trHeight w:val="20"/>
        </w:trPr>
        <w:tc>
          <w:tcPr>
            <w:tcW w:w="2790" w:type="dxa"/>
          </w:tcPr>
          <w:p w14:paraId="15B6D492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2058F73" w14:textId="3813526C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C458F" w:rsidRPr="000C4A8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4A5D0146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D06B3BE" w14:textId="38A51FBF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352A6DA5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7BD22E4" w14:textId="1FD65A96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6DF05766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855C457" w14:textId="43D9A770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477DE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36" w:type="dxa"/>
          </w:tcPr>
          <w:p w14:paraId="4D5A00D1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10DE2925" w14:textId="17B903FF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  <w:tr w:rsidR="000477DE" w:rsidRPr="000C4A82" w14:paraId="6BFD23B9" w14:textId="77777777" w:rsidTr="005A2342">
        <w:trPr>
          <w:trHeight w:val="20"/>
        </w:trPr>
        <w:tc>
          <w:tcPr>
            <w:tcW w:w="2790" w:type="dxa"/>
          </w:tcPr>
          <w:p w14:paraId="02302398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0BD23F56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BD473C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6B5ABA" w14:textId="68541A68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484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84654D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F2F2751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044171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723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14F5EF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CFC3967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32D319" w14:textId="14B69554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D94625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D64A7AD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39814E19" w14:textId="041C154B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91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9DDC0A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30F45FF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7DE" w:rsidRPr="000C4A82" w14:paraId="612D4712" w14:textId="77777777" w:rsidTr="005A2342">
        <w:trPr>
          <w:trHeight w:val="20"/>
        </w:trPr>
        <w:tc>
          <w:tcPr>
            <w:tcW w:w="2790" w:type="dxa"/>
          </w:tcPr>
          <w:p w14:paraId="6950531C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9915062" w14:textId="1E4AD770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965</w:t>
            </w:r>
          </w:p>
        </w:tc>
        <w:tc>
          <w:tcPr>
            <w:tcW w:w="236" w:type="dxa"/>
          </w:tcPr>
          <w:p w14:paraId="66C59910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58DF65F" w14:textId="48D42ABD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9" w:type="dxa"/>
          </w:tcPr>
          <w:p w14:paraId="72316224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6B8EF1CA" w14:textId="3F2F7B6E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477DE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65DED62E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0CB9008" w14:textId="3D61F41A" w:rsidR="000477DE" w:rsidRPr="000C4A82" w:rsidRDefault="00FB056D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0477DE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0C615D46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E43FC28" w14:textId="77777777" w:rsidR="000477DE" w:rsidRPr="000C4A82" w:rsidRDefault="000477DE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70E907B" w14:textId="77777777" w:rsidR="000477DE" w:rsidRPr="000C4A82" w:rsidRDefault="000477DE" w:rsidP="00047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F40FD0" w:rsidRPr="000C4A82" w14:paraId="349629E3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65D32CBE" w14:textId="64A48D62" w:rsidR="00F40FD0" w:rsidRPr="000C4A82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18CABBDF" w14:textId="595BE373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0C4A82" w14:paraId="75A86708" w14:textId="77777777" w:rsidTr="0052638B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vAlign w:val="bottom"/>
          </w:tcPr>
          <w:p w14:paraId="0D8D5E51" w14:textId="77777777" w:rsidR="009C5CD5" w:rsidRPr="000C4A82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681016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4A3DDA7B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3216C1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49FA2E8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399259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20885F3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C07732C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0C4A82" w14:paraId="34D31285" w14:textId="77777777" w:rsidTr="0052638B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4109ECED" w14:textId="328CB329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0C4A82" w14:paraId="35A2D0D3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CA83AB" w14:textId="74F00DF4" w:rsidR="00F40FD0" w:rsidRPr="000C4A82" w:rsidRDefault="008E015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55156C"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0C4A8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</w:tcPr>
          <w:p w14:paraId="6A2A172D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BC81474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0035563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EF645E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CEA6D32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86C0B87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4031753" w14:textId="77777777" w:rsidR="00F40FD0" w:rsidRPr="000C4A82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0C4A82" w14:paraId="19D79BF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2320A4A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14C19858" w14:textId="7D206757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gridSpan w:val="2"/>
          </w:tcPr>
          <w:p w14:paraId="61FE2B2D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1249F7B" w14:textId="6F5C2333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36" w:type="dxa"/>
            <w:gridSpan w:val="2"/>
          </w:tcPr>
          <w:p w14:paraId="25072021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6861F0" w14:textId="55647015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36" w:type="dxa"/>
            <w:gridSpan w:val="2"/>
          </w:tcPr>
          <w:p w14:paraId="488206C2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F4A20C3" w14:textId="547F2722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A05EA" w:rsidRPr="000C4A82" w14:paraId="76C350B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F879611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0F94F8A0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12BBB5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8800CD8" w14:textId="263DBFF1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798AB7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8CB7CED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184600C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E657EEE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05EA" w:rsidRPr="000C4A82" w14:paraId="7D8C48C3" w14:textId="77777777" w:rsidTr="0052638B">
        <w:trPr>
          <w:gridAfter w:val="1"/>
          <w:wAfter w:w="9" w:type="dxa"/>
          <w:trHeight w:val="281"/>
        </w:trPr>
        <w:tc>
          <w:tcPr>
            <w:tcW w:w="3861" w:type="dxa"/>
          </w:tcPr>
          <w:p w14:paraId="3DFD7286" w14:textId="4A2DE9C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3F1F4EEE" w14:textId="132BF692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36" w:type="dxa"/>
            <w:gridSpan w:val="2"/>
          </w:tcPr>
          <w:p w14:paraId="2F23C88B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03D670C" w14:textId="29ECD109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EA7201D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C87A977" w14:textId="2465E827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36" w:type="dxa"/>
            <w:gridSpan w:val="2"/>
          </w:tcPr>
          <w:p w14:paraId="3B7D0529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63BC1F2" w14:textId="13525252" w:rsidR="002A05EA" w:rsidRPr="000C4A82" w:rsidRDefault="00C10B4E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0C4A82" w14:paraId="0356870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09D0579B" w14:textId="15095CDB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18BD850A" w14:textId="060ADBA5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39A59F29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F4FC959" w14:textId="39175A38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2EC21C4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7D82C27" w14:textId="2FAAA8EE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  <w:gridSpan w:val="2"/>
          </w:tcPr>
          <w:p w14:paraId="4B22A6BD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B6380F2" w14:textId="762B7F61" w:rsidR="002A05EA" w:rsidRPr="000C4A82" w:rsidRDefault="00FC7765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05EA" w:rsidRPr="000C4A82" w14:paraId="2E18345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2987CDF9" w14:textId="4DA3578E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59F59189" w14:textId="1E1C2115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gridSpan w:val="2"/>
          </w:tcPr>
          <w:p w14:paraId="3CDD2AEF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732AD14A" w14:textId="4D5468F0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CAC018A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DC3D622" w14:textId="565B235A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gridSpan w:val="2"/>
          </w:tcPr>
          <w:p w14:paraId="5CFACFBC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D004307" w14:textId="6ED2801F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2A05EA" w:rsidRPr="000C4A82" w14:paraId="6100988B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19BD9EB" w14:textId="78C9B9A3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3040C0E" w14:textId="6CD1FF33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36" w:type="dxa"/>
            <w:gridSpan w:val="2"/>
          </w:tcPr>
          <w:p w14:paraId="4D4F15FB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9E4C6D" w14:textId="5D335850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3E6B52F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4C19FC6" w14:textId="3D0AC3EB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36" w:type="dxa"/>
            <w:gridSpan w:val="2"/>
          </w:tcPr>
          <w:p w14:paraId="131B1E4A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1265A892" w14:textId="7C4FBC35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2A05EA" w:rsidRPr="000C4A82" w14:paraId="035F958A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6EE8EC7A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4F84E" w14:textId="46E705B5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236" w:type="dxa"/>
            <w:gridSpan w:val="2"/>
          </w:tcPr>
          <w:p w14:paraId="3776CF6F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179C32D8" w14:textId="772D7F34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36" w:type="dxa"/>
            <w:gridSpan w:val="2"/>
          </w:tcPr>
          <w:p w14:paraId="5E574383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C5D786" w14:textId="27207D0A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2A05EA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236" w:type="dxa"/>
            <w:gridSpan w:val="2"/>
          </w:tcPr>
          <w:p w14:paraId="44EA0ED7" w14:textId="77777777" w:rsidR="002A05EA" w:rsidRPr="000C4A82" w:rsidRDefault="002A05EA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2481BCE" w14:textId="0390C499" w:rsidR="002A05EA" w:rsidRPr="000C4A82" w:rsidRDefault="00FB056D" w:rsidP="002A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</w:tr>
      <w:tr w:rsidR="00321455" w:rsidRPr="000C4A82" w14:paraId="267F0F6E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4EF6527A" w14:textId="35D114DD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C6FF7D" w14:textId="283669CA" w:rsidR="00321455" w:rsidRPr="000C4A82" w:rsidRDefault="00C078F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F445134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78A85F" w14:textId="3978FE4D" w:rsidR="00321455" w:rsidRPr="000C4A82" w:rsidRDefault="003B6A69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7</w:t>
            </w:r>
            <w:r w:rsidRPr="000C4A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0E020D2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58101A" w14:textId="738EC7C9" w:rsidR="00321455" w:rsidRPr="000C4A82" w:rsidRDefault="003B6A69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A6E79ED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7B487A0C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0C4A82" w14:paraId="27970C81" w14:textId="77777777" w:rsidTr="0052638B">
        <w:trPr>
          <w:gridAfter w:val="1"/>
          <w:wAfter w:w="9" w:type="dxa"/>
          <w:trHeight w:val="20"/>
        </w:trPr>
        <w:tc>
          <w:tcPr>
            <w:tcW w:w="3861" w:type="dxa"/>
          </w:tcPr>
          <w:p w14:paraId="737FA62E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172DE6" w14:textId="3A85C0AD" w:rsidR="00321455" w:rsidRPr="000C4A82" w:rsidRDefault="00FB05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36" w:type="dxa"/>
            <w:gridSpan w:val="2"/>
          </w:tcPr>
          <w:p w14:paraId="2B487559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5B2051" w14:textId="27BE78E6" w:rsidR="00321455" w:rsidRPr="000C4A82" w:rsidRDefault="00FB056D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  <w:gridSpan w:val="2"/>
          </w:tcPr>
          <w:p w14:paraId="13F36958" w14:textId="77777777" w:rsidR="00321455" w:rsidRPr="000C4A82" w:rsidRDefault="00321455" w:rsidP="0041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D04FF" w14:textId="43F99783" w:rsidR="00321455" w:rsidRPr="000C4A82" w:rsidRDefault="00FB056D" w:rsidP="00F1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B66BA" w:rsidRPr="000C4A8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021</w:t>
            </w:r>
          </w:p>
        </w:tc>
        <w:tc>
          <w:tcPr>
            <w:tcW w:w="236" w:type="dxa"/>
            <w:gridSpan w:val="2"/>
          </w:tcPr>
          <w:p w14:paraId="0055950A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E435169" w14:textId="77777777" w:rsidR="00321455" w:rsidRPr="000C4A82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638B" w:rsidRPr="000C4A82" w14:paraId="3EAF41FD" w14:textId="77777777" w:rsidTr="0052638B">
        <w:trPr>
          <w:trHeight w:val="20"/>
        </w:trPr>
        <w:tc>
          <w:tcPr>
            <w:tcW w:w="3870" w:type="dxa"/>
            <w:gridSpan w:val="2"/>
          </w:tcPr>
          <w:p w14:paraId="2F67508A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gridSpan w:val="2"/>
          </w:tcPr>
          <w:p w14:paraId="29899BB8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1F27B6AA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4" w:type="dxa"/>
            <w:gridSpan w:val="2"/>
          </w:tcPr>
          <w:p w14:paraId="519762E9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7BA659A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4" w:type="dxa"/>
            <w:gridSpan w:val="2"/>
          </w:tcPr>
          <w:p w14:paraId="04D8A070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058F93DA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4" w:type="dxa"/>
            <w:gridSpan w:val="3"/>
          </w:tcPr>
          <w:p w14:paraId="7027B748" w14:textId="77777777" w:rsidR="0052638B" w:rsidRPr="000C4A82" w:rsidRDefault="0052638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126AB" w:rsidRPr="000C4A82" w14:paraId="68F38ACB" w14:textId="77777777" w:rsidTr="0052638B">
        <w:trPr>
          <w:trHeight w:val="20"/>
        </w:trPr>
        <w:tc>
          <w:tcPr>
            <w:tcW w:w="3870" w:type="dxa"/>
            <w:gridSpan w:val="2"/>
          </w:tcPr>
          <w:p w14:paraId="081AD8C7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08FAFE86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02FEF2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DFB6075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B03A7A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6C02938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4FA2D72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CAE6208" w14:textId="77777777" w:rsidR="007126AB" w:rsidRPr="000C4A82" w:rsidRDefault="007126A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0C4A82" w14:paraId="7FBC9AB3" w14:textId="77777777" w:rsidTr="0052638B">
        <w:trPr>
          <w:trHeight w:val="20"/>
        </w:trPr>
        <w:tc>
          <w:tcPr>
            <w:tcW w:w="3870" w:type="dxa"/>
            <w:gridSpan w:val="2"/>
          </w:tcPr>
          <w:p w14:paraId="53383FFC" w14:textId="41696BBE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FB056D" w:rsidRPr="00FB05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0C4A82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0C4A82" w14:paraId="52D3582F" w14:textId="77777777" w:rsidTr="0052638B">
        <w:trPr>
          <w:trHeight w:val="20"/>
        </w:trPr>
        <w:tc>
          <w:tcPr>
            <w:tcW w:w="3870" w:type="dxa"/>
            <w:gridSpan w:val="2"/>
          </w:tcPr>
          <w:p w14:paraId="0187D066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7A1A6402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36" w:type="dxa"/>
            <w:gridSpan w:val="2"/>
          </w:tcPr>
          <w:p w14:paraId="430B98E8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5B10B977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39AC010C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1EE3EDC9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36" w:type="dxa"/>
            <w:gridSpan w:val="2"/>
          </w:tcPr>
          <w:p w14:paraId="1C8A5318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1E0FD4C1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17AC5" w:rsidRPr="000C4A82" w14:paraId="0520F4BD" w14:textId="77777777" w:rsidTr="0052638B">
        <w:trPr>
          <w:trHeight w:val="20"/>
        </w:trPr>
        <w:tc>
          <w:tcPr>
            <w:tcW w:w="3870" w:type="dxa"/>
            <w:gridSpan w:val="2"/>
          </w:tcPr>
          <w:p w14:paraId="10EAF139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AC5" w:rsidRPr="000C4A82" w14:paraId="020F1867" w14:textId="77777777" w:rsidTr="0052638B">
        <w:trPr>
          <w:trHeight w:val="20"/>
        </w:trPr>
        <w:tc>
          <w:tcPr>
            <w:tcW w:w="3870" w:type="dxa"/>
            <w:gridSpan w:val="2"/>
          </w:tcPr>
          <w:p w14:paraId="5C59AC4F" w14:textId="7FB4D992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234F72EC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27EDF82F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1F39B39E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0C707A3B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36" w:type="dxa"/>
            <w:gridSpan w:val="2"/>
          </w:tcPr>
          <w:p w14:paraId="5558E4AE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2EBF9933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17AC5" w:rsidRPr="000C4A82" w14:paraId="6E848C7E" w14:textId="77777777" w:rsidTr="0052638B">
        <w:trPr>
          <w:trHeight w:val="20"/>
        </w:trPr>
        <w:tc>
          <w:tcPr>
            <w:tcW w:w="3870" w:type="dxa"/>
            <w:gridSpan w:val="2"/>
          </w:tcPr>
          <w:p w14:paraId="1827D86D" w14:textId="7205462A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0D34791C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4C81EC49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08226DAA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54F1626C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A52768A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7C53209C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17AC5" w:rsidRPr="000C4A82" w14:paraId="427FDA91" w14:textId="77777777" w:rsidTr="0052638B">
        <w:trPr>
          <w:trHeight w:val="20"/>
        </w:trPr>
        <w:tc>
          <w:tcPr>
            <w:tcW w:w="3870" w:type="dxa"/>
            <w:gridSpan w:val="2"/>
          </w:tcPr>
          <w:p w14:paraId="6E0E9FED" w14:textId="6FCA7B94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4CD6F346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04E929D4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1373395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3FB56B90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5281A3ED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2D1E3C2F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AC5" w:rsidRPr="000C4A82" w14:paraId="1D4AB237" w14:textId="77777777" w:rsidTr="0052638B">
        <w:trPr>
          <w:trHeight w:val="20"/>
        </w:trPr>
        <w:tc>
          <w:tcPr>
            <w:tcW w:w="3870" w:type="dxa"/>
            <w:gridSpan w:val="2"/>
          </w:tcPr>
          <w:p w14:paraId="3DF0D4E7" w14:textId="328540E8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62194164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B05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1FBB4986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33B3681A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="Angsana New" w:hAnsi="Angsana New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434E818E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B05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411A10DE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258B92EA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FB056D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17AC5" w:rsidRPr="000C4A82" w14:paraId="4C369D77" w14:textId="77777777" w:rsidTr="0052638B">
        <w:trPr>
          <w:trHeight w:val="20"/>
        </w:trPr>
        <w:tc>
          <w:tcPr>
            <w:tcW w:w="3870" w:type="dxa"/>
            <w:gridSpan w:val="2"/>
          </w:tcPr>
          <w:p w14:paraId="55A3B0CF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626953D1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36" w:type="dxa"/>
            <w:gridSpan w:val="2"/>
          </w:tcPr>
          <w:p w14:paraId="66BDDF93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1529A32F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36" w:type="dxa"/>
            <w:gridSpan w:val="2"/>
          </w:tcPr>
          <w:p w14:paraId="7CFF32B0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7DB62DAE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917AC5" w:rsidRPr="000C4A82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36" w:type="dxa"/>
            <w:gridSpan w:val="2"/>
          </w:tcPr>
          <w:p w14:paraId="2B331577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3671136D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</w:tr>
      <w:tr w:rsidR="00917AC5" w:rsidRPr="000C4A82" w14:paraId="7B86F2D9" w14:textId="77777777" w:rsidTr="0052638B">
        <w:trPr>
          <w:trHeight w:val="20"/>
        </w:trPr>
        <w:tc>
          <w:tcPr>
            <w:tcW w:w="3870" w:type="dxa"/>
            <w:gridSpan w:val="2"/>
          </w:tcPr>
          <w:p w14:paraId="5071EB45" w14:textId="0423BEFE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47AE1C79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0B90EE30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="Angsana New" w:hAnsi="Angsana New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7</w:t>
            </w:r>
            <w:r w:rsidRPr="000C4A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2FFF3E2E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7AC5" w:rsidRPr="000C4A82" w14:paraId="19FD8BC7" w14:textId="77777777" w:rsidTr="0052638B">
        <w:trPr>
          <w:trHeight w:val="20"/>
        </w:trPr>
        <w:tc>
          <w:tcPr>
            <w:tcW w:w="3870" w:type="dxa"/>
            <w:gridSpan w:val="2"/>
          </w:tcPr>
          <w:p w14:paraId="031F7C13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613FAE5B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236" w:type="dxa"/>
            <w:gridSpan w:val="2"/>
          </w:tcPr>
          <w:p w14:paraId="771238C9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448774DC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19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36" w:type="dxa"/>
            <w:gridSpan w:val="2"/>
          </w:tcPr>
          <w:p w14:paraId="215B0FF0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1723FFC2" w:rsidR="00917AC5" w:rsidRPr="000C4A82" w:rsidRDefault="00FB056D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236" w:type="dxa"/>
            <w:gridSpan w:val="2"/>
          </w:tcPr>
          <w:p w14:paraId="55B7F9D8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917AC5" w:rsidRPr="000C4A82" w:rsidRDefault="00917AC5" w:rsidP="00917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5BC804" w14:textId="396716C1" w:rsidR="00CA7AC7" w:rsidRPr="000C4A82" w:rsidRDefault="00CA7AC7"/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0C4A82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65DAF7A8" w:rsidR="00670549" w:rsidRPr="000C4A82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0C4A82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0C4A82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0C4A82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B79" w:rsidRPr="000C4A82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C01B79" w:rsidRPr="000C4A82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04287229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FB056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</w:t>
            </w:r>
            <w:r w:rsidR="00146606"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4" w:type="dxa"/>
          </w:tcPr>
          <w:p w14:paraId="1B469298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697958FE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0C4A8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0C4A8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1F050519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B056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FB056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B592D"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</w:t>
            </w:r>
            <w:r w:rsidR="00146606"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60168B34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2EF0F0DC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C01B79" w:rsidRPr="000C4A82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C01B79" w:rsidRPr="000C4A8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C01B79" w:rsidRPr="000C4A82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C01B79" w:rsidRPr="000C4A82" w:rsidRDefault="00C01B79" w:rsidP="00C01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65E3A476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" w:type="dxa"/>
          </w:tcPr>
          <w:p w14:paraId="641DF7F1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0E5A96CF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8" w:type="dxa"/>
          </w:tcPr>
          <w:p w14:paraId="463D634F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6DD3E8A9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186327" w14:textId="77777777" w:rsidR="00C01B79" w:rsidRPr="000C4A82" w:rsidRDefault="00C01B79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08363103" w:rsidR="00C01B79" w:rsidRPr="000C4A82" w:rsidRDefault="00FB056D" w:rsidP="00C0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56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C49B2" w:rsidRPr="000C4A82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8C49B2" w:rsidRPr="000C4A82" w:rsidRDefault="008C49B2" w:rsidP="008C4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8C49B2" w:rsidRPr="000C4A82" w:rsidRDefault="008C49B2" w:rsidP="008C4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A25E9" w:rsidRPr="000C4A82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FA25E9" w:rsidRPr="000C4A82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693705F0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B056D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34" w:type="dxa"/>
          </w:tcPr>
          <w:p w14:paraId="56FE3AA4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68BC5706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B056D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8" w:type="dxa"/>
          </w:tcPr>
          <w:p w14:paraId="4B1474C0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5357307E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40E54A62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070EC910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FA25E9" w:rsidRPr="000C4A82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32CA6029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18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34EB94EE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5AF0CBB3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5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2D7B1ACB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4A82">
              <w:rPr>
                <w:rFonts w:ascii="Angsana New" w:hAnsi="Angsana New" w:hint="cs"/>
                <w:sz w:val="28"/>
                <w:szCs w:val="28"/>
              </w:rPr>
              <w:t>(</w:t>
            </w:r>
            <w:r w:rsidR="00FB056D" w:rsidRPr="00FB056D">
              <w:rPr>
                <w:rFonts w:ascii="Angsana New" w:hAnsi="Angsana New"/>
                <w:sz w:val="28"/>
                <w:szCs w:val="28"/>
              </w:rPr>
              <w:t>9</w:t>
            </w:r>
            <w:r w:rsidRPr="000C4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A25E9" w:rsidRPr="000C4A82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FA25E9" w:rsidRPr="000C4A82" w:rsidRDefault="00FA25E9" w:rsidP="00FA2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722D832E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4" w:type="dxa"/>
          </w:tcPr>
          <w:p w14:paraId="203090F8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0177CE02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228" w:type="dxa"/>
          </w:tcPr>
          <w:p w14:paraId="75FD2EFF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2C942374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0CFFC6FD" w14:textId="77777777" w:rsidR="00FA25E9" w:rsidRPr="000C4A82" w:rsidRDefault="00FA25E9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2ADD0494" w:rsidR="00FA25E9" w:rsidRPr="000C4A82" w:rsidRDefault="00FB056D" w:rsidP="00FA2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56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FB056D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</w:p>
        </w:tc>
      </w:tr>
    </w:tbl>
    <w:p w14:paraId="7D2CA1B2" w14:textId="77777777" w:rsidR="007126AB" w:rsidRPr="000C4A82" w:rsidRDefault="007126AB" w:rsidP="007126AB">
      <w:pPr>
        <w:pStyle w:val="Heading1"/>
        <w:numPr>
          <w:ilvl w:val="0"/>
          <w:numId w:val="0"/>
        </w:numPr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</w:rPr>
      </w:pPr>
      <w:bookmarkStart w:id="2" w:name="_Hlk102232291"/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07"/>
        <w:gridCol w:w="1537"/>
        <w:gridCol w:w="1546"/>
        <w:gridCol w:w="261"/>
        <w:gridCol w:w="1432"/>
        <w:gridCol w:w="243"/>
        <w:gridCol w:w="1354"/>
      </w:tblGrid>
      <w:tr w:rsidR="007F2737" w:rsidRPr="000C4A82" w14:paraId="1416002F" w14:textId="77777777" w:rsidTr="005A2342">
        <w:trPr>
          <w:trHeight w:val="365"/>
          <w:tblHeader/>
        </w:trPr>
        <w:tc>
          <w:tcPr>
            <w:tcW w:w="2823" w:type="dxa"/>
            <w:vAlign w:val="bottom"/>
          </w:tcPr>
          <w:p w14:paraId="299FFB62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797BA6E7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bottom"/>
          </w:tcPr>
          <w:p w14:paraId="17BEF6FD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737" w:rsidRPr="000C4A82" w14:paraId="722AAC87" w14:textId="77777777" w:rsidTr="005A2342">
        <w:trPr>
          <w:trHeight w:val="740"/>
          <w:tblHeader/>
        </w:trPr>
        <w:tc>
          <w:tcPr>
            <w:tcW w:w="2823" w:type="dxa"/>
            <w:vAlign w:val="bottom"/>
          </w:tcPr>
          <w:p w14:paraId="2B11CE5D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65267D9B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10AD8984" w14:textId="6A8CB615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1" w:type="dxa"/>
            <w:vAlign w:val="bottom"/>
          </w:tcPr>
          <w:p w14:paraId="6C813723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42D1DAC" w14:textId="53B262A9" w:rsidR="007F2737" w:rsidRPr="000C4A82" w:rsidRDefault="008522F6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3" w:type="dxa"/>
          </w:tcPr>
          <w:p w14:paraId="41D80EF3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18C25459" w14:textId="262844AE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F2737" w:rsidRPr="000C4A82" w14:paraId="1B194AFC" w14:textId="77777777" w:rsidTr="005A2342">
        <w:trPr>
          <w:trHeight w:val="346"/>
          <w:tblHeader/>
        </w:trPr>
        <w:tc>
          <w:tcPr>
            <w:tcW w:w="2823" w:type="dxa"/>
          </w:tcPr>
          <w:p w14:paraId="6A299AD8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9264E92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center"/>
          </w:tcPr>
          <w:p w14:paraId="2DA12BC7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2737" w:rsidRPr="000C4A82" w14:paraId="5C6FE936" w14:textId="77777777" w:rsidTr="005A2342">
        <w:trPr>
          <w:trHeight w:val="365"/>
          <w:tblHeader/>
        </w:trPr>
        <w:tc>
          <w:tcPr>
            <w:tcW w:w="2823" w:type="dxa"/>
          </w:tcPr>
          <w:p w14:paraId="345E6948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</w:tcPr>
          <w:p w14:paraId="24F9D0CA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1ECBA2DC" w14:textId="27A02A86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61" w:type="dxa"/>
            <w:vAlign w:val="center"/>
          </w:tcPr>
          <w:p w14:paraId="0533A4B9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942F5AC" w14:textId="0648E861" w:rsidR="007F2737" w:rsidRPr="000C4A82" w:rsidRDefault="00BE324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8D77E43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137B59" w14:textId="62664485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7F2737" w:rsidRPr="000C4A82" w14:paraId="1F9F8802" w14:textId="77777777" w:rsidTr="005A2342">
        <w:trPr>
          <w:trHeight w:val="356"/>
          <w:tblHeader/>
        </w:trPr>
        <w:tc>
          <w:tcPr>
            <w:tcW w:w="2823" w:type="dxa"/>
          </w:tcPr>
          <w:p w14:paraId="4C529B53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</w:tcPr>
          <w:p w14:paraId="181DAFC6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45ECF2A1" w14:textId="6F7FFC41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1" w:type="dxa"/>
            <w:vAlign w:val="center"/>
          </w:tcPr>
          <w:p w14:paraId="2E24F111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A40E633" w14:textId="44765184" w:rsidR="007F2737" w:rsidRPr="000C4A82" w:rsidRDefault="00BE324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6CC283E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3093B6" w14:textId="58787DCA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7F2737" w:rsidRPr="000C4A82" w14:paraId="670CEC9D" w14:textId="77777777" w:rsidTr="005A2342">
        <w:trPr>
          <w:trHeight w:val="365"/>
          <w:tblHeader/>
        </w:trPr>
        <w:tc>
          <w:tcPr>
            <w:tcW w:w="2823" w:type="dxa"/>
          </w:tcPr>
          <w:p w14:paraId="463174DD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725D2EB4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BD5A939" w14:textId="51FF2AC1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vAlign w:val="center"/>
          </w:tcPr>
          <w:p w14:paraId="4EC9D708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4B3A54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1097BFC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3E659B8" w14:textId="4540D576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F2737" w:rsidRPr="000C4A82" w14:paraId="200E1B74" w14:textId="77777777" w:rsidTr="005A2342">
        <w:trPr>
          <w:trHeight w:val="356"/>
          <w:tblHeader/>
        </w:trPr>
        <w:tc>
          <w:tcPr>
            <w:tcW w:w="2823" w:type="dxa"/>
          </w:tcPr>
          <w:p w14:paraId="75DE3E24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</w:tcPr>
          <w:p w14:paraId="6A02D5A0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9CA405B" w14:textId="776D4A14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61" w:type="dxa"/>
            <w:vAlign w:val="center"/>
          </w:tcPr>
          <w:p w14:paraId="2F13A5BF" w14:textId="77777777" w:rsidR="007F2737" w:rsidRPr="000C4A82" w:rsidRDefault="007F2737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A5D31" w14:textId="120298EE" w:rsidR="007F2737" w:rsidRPr="000C4A82" w:rsidRDefault="00BE324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165DB3F" w14:textId="77777777" w:rsidR="007F2737" w:rsidRPr="000C4A82" w:rsidRDefault="007F2737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B98CD70" w14:textId="58BDC67C" w:rsidR="007F2737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</w:tr>
    </w:tbl>
    <w:p w14:paraId="210384C1" w14:textId="77777777" w:rsidR="007F2737" w:rsidRPr="000C4A82" w:rsidRDefault="007F2737" w:rsidP="007F2737">
      <w:pPr>
        <w:ind w:firstLine="706"/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2776"/>
        <w:gridCol w:w="1516"/>
        <w:gridCol w:w="1532"/>
        <w:gridCol w:w="256"/>
        <w:gridCol w:w="1437"/>
        <w:gridCol w:w="239"/>
        <w:gridCol w:w="1438"/>
      </w:tblGrid>
      <w:tr w:rsidR="00EE508C" w:rsidRPr="000C4A82" w14:paraId="32502C66" w14:textId="77777777" w:rsidTr="005A2342">
        <w:trPr>
          <w:trHeight w:val="225"/>
          <w:tblHeader/>
        </w:trPr>
        <w:tc>
          <w:tcPr>
            <w:tcW w:w="2776" w:type="dxa"/>
            <w:vAlign w:val="bottom"/>
          </w:tcPr>
          <w:p w14:paraId="6E53DBE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86"/>
                <w:tab w:val="center" w:pos="453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6" w:type="dxa"/>
          </w:tcPr>
          <w:p w14:paraId="2228A635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bottom"/>
          </w:tcPr>
          <w:p w14:paraId="0C7CFF05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508C" w:rsidRPr="000C4A82" w14:paraId="0D57DFF5" w14:textId="77777777" w:rsidTr="005A2342">
        <w:trPr>
          <w:trHeight w:val="458"/>
          <w:tblHeader/>
        </w:trPr>
        <w:tc>
          <w:tcPr>
            <w:tcW w:w="2776" w:type="dxa"/>
            <w:vAlign w:val="bottom"/>
          </w:tcPr>
          <w:p w14:paraId="48C406C4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6" w:type="dxa"/>
            <w:vAlign w:val="bottom"/>
          </w:tcPr>
          <w:p w14:paraId="23447282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13E9AEE2" w14:textId="24304698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vAlign w:val="bottom"/>
          </w:tcPr>
          <w:p w14:paraId="06E6DCC9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61B0C5D6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9" w:type="dxa"/>
          </w:tcPr>
          <w:p w14:paraId="55A29322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58F36ADF" w14:textId="05200ACB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508C" w:rsidRPr="000C4A82" w14:paraId="3AB9314A" w14:textId="77777777" w:rsidTr="005A2342">
        <w:trPr>
          <w:trHeight w:val="213"/>
          <w:tblHeader/>
        </w:trPr>
        <w:tc>
          <w:tcPr>
            <w:tcW w:w="2776" w:type="dxa"/>
          </w:tcPr>
          <w:p w14:paraId="7F375F8A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A59316A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center"/>
          </w:tcPr>
          <w:p w14:paraId="1AC961CA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0C4A82" w14:paraId="3150821E" w14:textId="77777777" w:rsidTr="005A2342">
        <w:trPr>
          <w:trHeight w:val="225"/>
          <w:tblHeader/>
        </w:trPr>
        <w:tc>
          <w:tcPr>
            <w:tcW w:w="2776" w:type="dxa"/>
          </w:tcPr>
          <w:p w14:paraId="6DA4B27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6" w:type="dxa"/>
          </w:tcPr>
          <w:p w14:paraId="6260074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19040C88" w14:textId="1F36B0D8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56" w:type="dxa"/>
            <w:vAlign w:val="center"/>
          </w:tcPr>
          <w:p w14:paraId="4B6179C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758A7061" w14:textId="68A71333" w:rsidR="00EE508C" w:rsidRPr="000C4A82" w:rsidRDefault="002C7618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B06414F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044825" w14:textId="617FBE56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EE508C" w:rsidRPr="000C4A82" w14:paraId="7F2508B7" w14:textId="77777777" w:rsidTr="005A2342">
        <w:trPr>
          <w:trHeight w:val="218"/>
          <w:tblHeader/>
        </w:trPr>
        <w:tc>
          <w:tcPr>
            <w:tcW w:w="2776" w:type="dxa"/>
          </w:tcPr>
          <w:p w14:paraId="789C8818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281E00B3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220D8FCC" w14:textId="4412E303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56" w:type="dxa"/>
            <w:vAlign w:val="center"/>
          </w:tcPr>
          <w:p w14:paraId="7D52447F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581AAF9A" w14:textId="32DC3A9E" w:rsidR="00EE508C" w:rsidRPr="000C4A82" w:rsidRDefault="002C7618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2CF7D5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D0836A4" w14:textId="555A7F36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E508C" w:rsidRPr="000C4A82" w14:paraId="1C456A4F" w14:textId="77777777" w:rsidTr="005A2342">
        <w:trPr>
          <w:trHeight w:val="225"/>
          <w:tblHeader/>
        </w:trPr>
        <w:tc>
          <w:tcPr>
            <w:tcW w:w="2776" w:type="dxa"/>
          </w:tcPr>
          <w:p w14:paraId="4ACC5E33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6" w:type="dxa"/>
          </w:tcPr>
          <w:p w14:paraId="1D469EF9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94D8522" w14:textId="19917F8B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6DF9388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CFB52D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0A5BEE0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19856C4" w14:textId="30BFF4BE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E508C" w:rsidRPr="000C4A82" w14:paraId="5C4E50B6" w14:textId="77777777" w:rsidTr="005A2342">
        <w:trPr>
          <w:trHeight w:val="218"/>
          <w:tblHeader/>
        </w:trPr>
        <w:tc>
          <w:tcPr>
            <w:tcW w:w="2776" w:type="dxa"/>
          </w:tcPr>
          <w:p w14:paraId="2E0C08A8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6" w:type="dxa"/>
          </w:tcPr>
          <w:p w14:paraId="1EB4D21A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CE459" w14:textId="20A84277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56" w:type="dxa"/>
            <w:vAlign w:val="center"/>
          </w:tcPr>
          <w:p w14:paraId="3000E6F3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8D018" w14:textId="2B3837D7" w:rsidR="00EE508C" w:rsidRPr="000C4A82" w:rsidRDefault="002C7618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043FE10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B768162" w14:textId="1BBA8399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7EF73FB4" w14:textId="77777777" w:rsidR="00EE508C" w:rsidRPr="000C4A82" w:rsidRDefault="00EE508C" w:rsidP="007F2737">
      <w:pPr>
        <w:ind w:firstLine="706"/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780"/>
        <w:gridCol w:w="1525"/>
        <w:gridCol w:w="1535"/>
        <w:gridCol w:w="259"/>
        <w:gridCol w:w="1439"/>
        <w:gridCol w:w="242"/>
        <w:gridCol w:w="1424"/>
      </w:tblGrid>
      <w:tr w:rsidR="00EE508C" w:rsidRPr="000C4A82" w14:paraId="44A39498" w14:textId="77777777" w:rsidTr="005A2342">
        <w:trPr>
          <w:trHeight w:val="409"/>
          <w:tblHeader/>
        </w:trPr>
        <w:tc>
          <w:tcPr>
            <w:tcW w:w="2780" w:type="dxa"/>
            <w:vAlign w:val="bottom"/>
          </w:tcPr>
          <w:p w14:paraId="7EEC99B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55D28E8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bottom"/>
          </w:tcPr>
          <w:p w14:paraId="09B37531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8C" w:rsidRPr="000C4A82" w14:paraId="053888A4" w14:textId="77777777" w:rsidTr="005A2342">
        <w:trPr>
          <w:trHeight w:val="811"/>
          <w:tblHeader/>
        </w:trPr>
        <w:tc>
          <w:tcPr>
            <w:tcW w:w="2780" w:type="dxa"/>
            <w:vAlign w:val="bottom"/>
          </w:tcPr>
          <w:p w14:paraId="5288631C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554F057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14:paraId="5392377E" w14:textId="676DE73E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9" w:type="dxa"/>
            <w:vAlign w:val="bottom"/>
          </w:tcPr>
          <w:p w14:paraId="2B67C79F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761F95A" w14:textId="2AA093BF" w:rsidR="00EE508C" w:rsidRPr="000C4A82" w:rsidRDefault="008522F6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2" w:type="dxa"/>
          </w:tcPr>
          <w:p w14:paraId="14A7BC54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01F092B3" w14:textId="7078103E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508C" w:rsidRPr="000C4A82" w14:paraId="06F4F485" w14:textId="77777777" w:rsidTr="005A2342">
        <w:trPr>
          <w:trHeight w:val="383"/>
          <w:tblHeader/>
        </w:trPr>
        <w:tc>
          <w:tcPr>
            <w:tcW w:w="2780" w:type="dxa"/>
          </w:tcPr>
          <w:p w14:paraId="64DEA41D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C4AE7A2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70A50D1D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0C4A82" w14:paraId="5060FC0F" w14:textId="77777777" w:rsidTr="005A2342">
        <w:trPr>
          <w:trHeight w:val="392"/>
          <w:tblHeader/>
        </w:trPr>
        <w:tc>
          <w:tcPr>
            <w:tcW w:w="2780" w:type="dxa"/>
          </w:tcPr>
          <w:p w14:paraId="7E5543D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5" w:type="dxa"/>
          </w:tcPr>
          <w:p w14:paraId="281891C8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19D771A" w14:textId="22D3A902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9" w:type="dxa"/>
            <w:vAlign w:val="center"/>
          </w:tcPr>
          <w:p w14:paraId="20EF0B4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0D9116D6" w14:textId="14E9B234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225DA60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5137450E" w14:textId="4212A2B0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EE508C" w:rsidRPr="000C4A82" w14:paraId="68A8F3B3" w14:textId="77777777" w:rsidTr="005A2342">
        <w:trPr>
          <w:trHeight w:val="400"/>
          <w:tblHeader/>
        </w:trPr>
        <w:tc>
          <w:tcPr>
            <w:tcW w:w="2780" w:type="dxa"/>
          </w:tcPr>
          <w:p w14:paraId="33B29A5A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5" w:type="dxa"/>
          </w:tcPr>
          <w:p w14:paraId="65D82C6F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312D91F1" w14:textId="648280B2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9" w:type="dxa"/>
            <w:vAlign w:val="center"/>
          </w:tcPr>
          <w:p w14:paraId="3C448871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C33323D" w14:textId="6BF1551C" w:rsidR="00EE508C" w:rsidRPr="000C4A82" w:rsidRDefault="002C7618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31B2A2C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042DB5ED" w14:textId="5A2BF0A4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508C" w:rsidRPr="000C4A82" w14:paraId="5E02404F" w14:textId="77777777" w:rsidTr="005A2342">
        <w:trPr>
          <w:trHeight w:val="400"/>
          <w:tblHeader/>
        </w:trPr>
        <w:tc>
          <w:tcPr>
            <w:tcW w:w="2780" w:type="dxa"/>
          </w:tcPr>
          <w:p w14:paraId="349A197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5" w:type="dxa"/>
          </w:tcPr>
          <w:p w14:paraId="16D05C6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275914A" w14:textId="4B128E36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center"/>
          </w:tcPr>
          <w:p w14:paraId="0353B4BB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D490C2D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664F491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5A071D77" w14:textId="22ED506E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E508C" w:rsidRPr="000C4A82" w14:paraId="10EBF582" w14:textId="77777777" w:rsidTr="005A2342">
        <w:trPr>
          <w:trHeight w:val="392"/>
          <w:tblHeader/>
        </w:trPr>
        <w:tc>
          <w:tcPr>
            <w:tcW w:w="2780" w:type="dxa"/>
          </w:tcPr>
          <w:p w14:paraId="176A0DFD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</w:tcPr>
          <w:p w14:paraId="5AA75CFA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61A6DA41" w14:textId="1C01073F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59" w:type="dxa"/>
            <w:vAlign w:val="center"/>
          </w:tcPr>
          <w:p w14:paraId="590FDDFB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0C3D560" w14:textId="4838CC34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B056D"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3DDB2FF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B28A26C" w14:textId="1CE2ABAC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</w:tr>
    </w:tbl>
    <w:p w14:paraId="0A65D016" w14:textId="77777777" w:rsidR="00EE508C" w:rsidRPr="000C4A82" w:rsidRDefault="00EE508C" w:rsidP="007F2737">
      <w:pPr>
        <w:ind w:firstLine="706"/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2782"/>
        <w:gridCol w:w="1522"/>
        <w:gridCol w:w="1537"/>
        <w:gridCol w:w="259"/>
        <w:gridCol w:w="1440"/>
        <w:gridCol w:w="242"/>
        <w:gridCol w:w="1432"/>
      </w:tblGrid>
      <w:tr w:rsidR="00EE508C" w:rsidRPr="000C4A82" w14:paraId="4784ACDA" w14:textId="77777777" w:rsidTr="005A2342">
        <w:trPr>
          <w:trHeight w:val="396"/>
          <w:tblHeader/>
        </w:trPr>
        <w:tc>
          <w:tcPr>
            <w:tcW w:w="2782" w:type="dxa"/>
            <w:vAlign w:val="bottom"/>
          </w:tcPr>
          <w:p w14:paraId="3ADE1E3E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</w:tcPr>
          <w:p w14:paraId="763B0244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bottom"/>
          </w:tcPr>
          <w:p w14:paraId="50D2F16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08C" w:rsidRPr="000C4A82" w14:paraId="2EF910EA" w14:textId="77777777" w:rsidTr="005A2342">
        <w:trPr>
          <w:trHeight w:val="785"/>
          <w:tblHeader/>
        </w:trPr>
        <w:tc>
          <w:tcPr>
            <w:tcW w:w="2782" w:type="dxa"/>
            <w:vAlign w:val="bottom"/>
          </w:tcPr>
          <w:p w14:paraId="47E80142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2" w:type="dxa"/>
            <w:vAlign w:val="bottom"/>
          </w:tcPr>
          <w:p w14:paraId="2A85278E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  <w:vAlign w:val="bottom"/>
          </w:tcPr>
          <w:p w14:paraId="514B3F9D" w14:textId="37068B76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  <w:vAlign w:val="bottom"/>
          </w:tcPr>
          <w:p w14:paraId="4ED43962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AA4C27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2" w:type="dxa"/>
          </w:tcPr>
          <w:p w14:paraId="26384F0F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593DB296" w14:textId="3AD58091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C4A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0C4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508C" w:rsidRPr="000C4A82" w14:paraId="00E0C89C" w14:textId="77777777" w:rsidTr="005A2342">
        <w:trPr>
          <w:trHeight w:val="371"/>
          <w:tblHeader/>
        </w:trPr>
        <w:tc>
          <w:tcPr>
            <w:tcW w:w="2782" w:type="dxa"/>
          </w:tcPr>
          <w:p w14:paraId="240AB47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49BA937F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center"/>
          </w:tcPr>
          <w:p w14:paraId="15B94D8D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508C" w:rsidRPr="000C4A82" w14:paraId="25A71C6F" w14:textId="77777777" w:rsidTr="005A2342">
        <w:trPr>
          <w:trHeight w:val="380"/>
          <w:tblHeader/>
        </w:trPr>
        <w:tc>
          <w:tcPr>
            <w:tcW w:w="2782" w:type="dxa"/>
          </w:tcPr>
          <w:p w14:paraId="4A7CA67E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2" w:type="dxa"/>
          </w:tcPr>
          <w:p w14:paraId="2B0C14D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0988D5C7" w14:textId="48D1EDFD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59" w:type="dxa"/>
            <w:vAlign w:val="center"/>
          </w:tcPr>
          <w:p w14:paraId="617DD9F4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1F5B5B" w14:textId="75EBC514" w:rsidR="00EE508C" w:rsidRPr="000C4A82" w:rsidRDefault="008522F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200733F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565212C6" w14:textId="7EE01FDF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EE508C" w:rsidRPr="000C4A82" w14:paraId="7D405AE4" w14:textId="77777777" w:rsidTr="005A2342">
        <w:trPr>
          <w:trHeight w:val="388"/>
          <w:tblHeader/>
        </w:trPr>
        <w:tc>
          <w:tcPr>
            <w:tcW w:w="2782" w:type="dxa"/>
          </w:tcPr>
          <w:p w14:paraId="16FA9463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2" w:type="dxa"/>
          </w:tcPr>
          <w:p w14:paraId="261B4713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F8264B6" w14:textId="56E19260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center"/>
          </w:tcPr>
          <w:p w14:paraId="485E9EE4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26592" w14:textId="7228F3D2" w:rsidR="00EE508C" w:rsidRPr="000C4A82" w:rsidRDefault="008522F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FF7C97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B5B6BB8" w14:textId="2E253D48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508C" w:rsidRPr="000C4A82" w14:paraId="644D072E" w14:textId="77777777" w:rsidTr="005A2342">
        <w:trPr>
          <w:trHeight w:val="388"/>
          <w:tblHeader/>
        </w:trPr>
        <w:tc>
          <w:tcPr>
            <w:tcW w:w="2782" w:type="dxa"/>
          </w:tcPr>
          <w:p w14:paraId="28EBD025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2" w:type="dxa"/>
          </w:tcPr>
          <w:p w14:paraId="799CE3E5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12DFBAD6" w14:textId="6027483D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2C0F53EC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1356B4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F22CA6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0A7E6C6" w14:textId="710D6E02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E508C" w:rsidRPr="000C4A82" w14:paraId="7F654A14" w14:textId="77777777" w:rsidTr="005A2342">
        <w:trPr>
          <w:trHeight w:val="380"/>
          <w:tblHeader/>
        </w:trPr>
        <w:tc>
          <w:tcPr>
            <w:tcW w:w="2782" w:type="dxa"/>
          </w:tcPr>
          <w:p w14:paraId="7A1953F6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2" w:type="dxa"/>
          </w:tcPr>
          <w:p w14:paraId="38B705EB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606AE475" w14:textId="268D478A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59" w:type="dxa"/>
            <w:vAlign w:val="center"/>
          </w:tcPr>
          <w:p w14:paraId="7FCB3F68" w14:textId="77777777" w:rsidR="00EE508C" w:rsidRPr="000C4A82" w:rsidRDefault="00EE508C" w:rsidP="005A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6FFE" w14:textId="3F7F8CB1" w:rsidR="00EE508C" w:rsidRPr="000C4A82" w:rsidRDefault="008522F6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6713CD1" w14:textId="77777777" w:rsidR="00EE508C" w:rsidRPr="000C4A82" w:rsidRDefault="00EE508C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1136D3BA" w14:textId="7940E8F7" w:rsidR="00EE508C" w:rsidRPr="000C4A82" w:rsidRDefault="00FB056D" w:rsidP="005A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</w:tr>
    </w:tbl>
    <w:p w14:paraId="312B7AF6" w14:textId="77777777" w:rsidR="008522F6" w:rsidRPr="000C4A82" w:rsidRDefault="0085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C4A82">
        <w:br w:type="page"/>
      </w:r>
    </w:p>
    <w:p w14:paraId="00913D17" w14:textId="190202A8" w:rsidR="00BF7843" w:rsidRPr="000C4A82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0C4A82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221AF82" w14:textId="499DE3EF" w:rsidR="00BF7843" w:rsidRPr="000C4A82" w:rsidRDefault="00BF7843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FB056D" w:rsidRPr="00FB056D">
        <w:rPr>
          <w:rFonts w:asciiTheme="majorBidi" w:hAnsiTheme="majorBidi" w:cstheme="majorBidi"/>
          <w:sz w:val="30"/>
          <w:szCs w:val="30"/>
        </w:rPr>
        <w:t>2560</w:t>
      </w:r>
      <w:r w:rsidR="00950E9E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0C4A8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C4A82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0C4A82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0C4A82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0C4A82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0C4A82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0C4A82">
        <w:rPr>
          <w:rFonts w:asciiTheme="majorBidi" w:hAnsiTheme="majorBidi" w:cstheme="majorBidi"/>
          <w:sz w:val="30"/>
          <w:szCs w:val="30"/>
        </w:rPr>
        <w:t>”)</w:t>
      </w:r>
      <w:r w:rsidR="00BD1298"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0C4A82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0C4A82">
        <w:rPr>
          <w:rFonts w:asciiTheme="majorBidi" w:hAnsiTheme="majorBidi" w:cstheme="majorBidi"/>
          <w:sz w:val="30"/>
          <w:szCs w:val="30"/>
        </w:rPr>
        <w:t>“</w:t>
      </w:r>
      <w:r w:rsidR="00B12C6E" w:rsidRPr="000C4A82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0C4A82">
        <w:rPr>
          <w:rFonts w:asciiTheme="majorBidi" w:hAnsiTheme="majorBidi" w:cstheme="majorBidi"/>
          <w:sz w:val="30"/>
          <w:szCs w:val="30"/>
        </w:rPr>
        <w:t>”</w:t>
      </w:r>
      <w:r w:rsidR="00B12C6E" w:rsidRPr="000C4A82">
        <w:rPr>
          <w:rFonts w:asciiTheme="majorBidi" w:hAnsiTheme="majorBidi" w:cstheme="majorBidi"/>
          <w:sz w:val="30"/>
          <w:szCs w:val="30"/>
          <w:cs/>
        </w:rPr>
        <w:t>)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0C4A82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FB056D" w:rsidRPr="00FB056D">
        <w:rPr>
          <w:rFonts w:asciiTheme="majorBidi" w:hAnsiTheme="majorBidi" w:cstheme="majorBidi"/>
          <w:sz w:val="30"/>
          <w:szCs w:val="30"/>
        </w:rPr>
        <w:t>1</w:t>
      </w:r>
      <w:r w:rsidRPr="000C4A82">
        <w:rPr>
          <w:rFonts w:asciiTheme="majorBidi" w:hAnsiTheme="majorBidi" w:cstheme="majorBidi"/>
          <w:sz w:val="30"/>
          <w:szCs w:val="30"/>
        </w:rPr>
        <w:t>,</w:t>
      </w:r>
      <w:r w:rsidR="00FB056D" w:rsidRPr="00FB056D">
        <w:rPr>
          <w:rFonts w:asciiTheme="majorBidi" w:hAnsiTheme="majorBidi" w:cstheme="majorBidi"/>
          <w:sz w:val="30"/>
          <w:szCs w:val="30"/>
        </w:rPr>
        <w:t>294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1681DFB8" w:rsidR="00BF7843" w:rsidRPr="000C4A82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0C4A82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0C4A82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71F9ED45" w:rsidR="00BF7843" w:rsidRPr="000C4A82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11C0243E" w:rsidR="00BF7843" w:rsidRPr="000C4A82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0C4A82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0C4A82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5E9E1F9B" w:rsidR="00BF7843" w:rsidRPr="000C4A82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E149199" w:rsidR="00BF7843" w:rsidRPr="000C4A82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26F535A6" w:rsidR="00BF7843" w:rsidRPr="000C4A82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3A35D5AF" w:rsidR="00BF7843" w:rsidRPr="000C4A82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0C4A8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42954B2F" w:rsidR="00BF7843" w:rsidRPr="000C4A82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4A8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FB056D" w:rsidRPr="00FB056D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0C4A82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4F9743" w14:textId="2A4F43A2" w:rsidR="00BF46F7" w:rsidRPr="000C4A82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3" w:name="_Hlk78747847"/>
      <w:bookmarkStart w:id="4" w:name="_Hlk102232325"/>
      <w:bookmarkEnd w:id="2"/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FB056D" w:rsidRPr="00FB056D">
        <w:rPr>
          <w:rFonts w:ascii="Angsana New" w:hAnsi="Angsana New" w:hint="cs"/>
          <w:sz w:val="30"/>
          <w:szCs w:val="30"/>
        </w:rPr>
        <w:t>3</w:t>
      </w:r>
      <w:r w:rsidR="00FB056D" w:rsidRPr="00FB056D">
        <w:rPr>
          <w:rFonts w:ascii="Angsana New" w:hAnsi="Angsana New"/>
          <w:sz w:val="30"/>
          <w:szCs w:val="30"/>
        </w:rPr>
        <w:t>0</w:t>
      </w:r>
      <w:r w:rsidR="00F30237" w:rsidRPr="000C4A82">
        <w:rPr>
          <w:rFonts w:ascii="Angsana New" w:hAnsi="Angsana New" w:hint="cs"/>
          <w:sz w:val="30"/>
          <w:szCs w:val="30"/>
        </w:rPr>
        <w:t xml:space="preserve"> </w:t>
      </w:r>
      <w:r w:rsidR="00075E75" w:rsidRPr="000C4A82">
        <w:rPr>
          <w:rFonts w:ascii="Angsana New" w:hAnsi="Angsana New" w:hint="cs"/>
          <w:sz w:val="30"/>
          <w:szCs w:val="30"/>
          <w:cs/>
        </w:rPr>
        <w:t>ม</w:t>
      </w:r>
      <w:r w:rsidR="00146606" w:rsidRPr="000C4A82">
        <w:rPr>
          <w:rFonts w:ascii="Angsana New" w:hAnsi="Angsana New" w:hint="cs"/>
          <w:sz w:val="30"/>
          <w:szCs w:val="30"/>
          <w:cs/>
        </w:rPr>
        <w:t>ิถุนายน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256</w:t>
      </w:r>
      <w:r w:rsidR="00FB056D" w:rsidRPr="00FB056D">
        <w:rPr>
          <w:rFonts w:ascii="Angsana New" w:hAnsi="Angsana New"/>
          <w:color w:val="000000"/>
          <w:sz w:val="30"/>
          <w:szCs w:val="30"/>
        </w:rPr>
        <w:t>8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>) ข้างต้นแล้วเป็นจำนวนเงิน</w:t>
      </w:r>
      <w:r w:rsidR="003F7939" w:rsidRPr="000C4A82">
        <w:rPr>
          <w:rFonts w:ascii="Angsana New" w:hAnsi="Angsana New"/>
          <w:color w:val="000000"/>
          <w:sz w:val="30"/>
          <w:szCs w:val="30"/>
        </w:rPr>
        <w:t xml:space="preserve"> </w:t>
      </w:r>
      <w:r w:rsidR="00FB056D" w:rsidRPr="00FB056D">
        <w:rPr>
          <w:rFonts w:ascii="Angsana New" w:hAnsi="Angsana New"/>
          <w:color w:val="000000"/>
          <w:sz w:val="30"/>
          <w:szCs w:val="30"/>
        </w:rPr>
        <w:t>765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FB056D" w:rsidRPr="00FB056D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FB056D" w:rsidRPr="00FB056D">
        <w:rPr>
          <w:rFonts w:ascii="Angsana New" w:hAnsi="Angsana New" w:hint="cs"/>
          <w:i/>
          <w:iCs/>
          <w:color w:val="000000"/>
          <w:sz w:val="30"/>
          <w:szCs w:val="30"/>
        </w:rPr>
        <w:t>256</w:t>
      </w:r>
      <w:r w:rsidR="00FB056D" w:rsidRPr="00FB056D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i/>
          <w:iCs/>
          <w:color w:val="000000"/>
          <w:sz w:val="30"/>
          <w:szCs w:val="30"/>
        </w:rPr>
        <w:t>765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Pr="000C4A82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3"/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2019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2565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2566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155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209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2C5EBC" w:rsidRPr="000C4A82">
        <w:rPr>
          <w:rFonts w:ascii="Angsana New" w:hAnsi="Angsana New"/>
          <w:color w:val="000000"/>
          <w:sz w:val="30"/>
          <w:szCs w:val="30"/>
        </w:rPr>
        <w:t xml:space="preserve"> 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เป็นจำนวนเงินรวมทั้งหมด </w:t>
      </w:r>
      <w:r w:rsidR="00FB056D" w:rsidRPr="00FB056D">
        <w:rPr>
          <w:rFonts w:ascii="Angsana New" w:hAnsi="Angsana New" w:hint="cs"/>
          <w:color w:val="000000"/>
          <w:sz w:val="30"/>
          <w:szCs w:val="30"/>
        </w:rPr>
        <w:t>364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0C4A82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>ซึ่งต่อมาลูกหนี้การค้า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Pr="000C4A82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C4A82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ได้มีหนังสือตอบปฏิเสธและสงวนสิทธิ์ในการคิดดอกเบี้ยผิดนัดตามสัญญาประนีประนอมยอมความ</w:t>
      </w:r>
    </w:p>
    <w:p w14:paraId="4B6AA4F4" w14:textId="77777777" w:rsidR="00BF46F7" w:rsidRPr="000C4A82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4706A5" w14:textId="2B7AE527" w:rsidR="00BF46F7" w:rsidRPr="000C4A82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20D6D843" w14:textId="77777777" w:rsidR="00BF46F7" w:rsidRPr="000C4A82" w:rsidRDefault="00BF46F7" w:rsidP="00BF46F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5B709" w14:textId="16802194" w:rsidR="0027626C" w:rsidRPr="000C4A82" w:rsidRDefault="0027626C" w:rsidP="0027626C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C4A82">
        <w:rPr>
          <w:rFonts w:ascii="Angsana New" w:hAnsi="Angsana New" w:hint="cs"/>
          <w:sz w:val="30"/>
          <w:szCs w:val="30"/>
          <w:cs/>
        </w:rPr>
        <w:lastRenderedPageBreak/>
        <w:t>ในเดือนพฤศจิกายน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FB056D" w:rsidRPr="00FB056D">
        <w:rPr>
          <w:rFonts w:ascii="Angsana New" w:hAnsi="Angsana New" w:hint="cs"/>
          <w:sz w:val="30"/>
          <w:szCs w:val="30"/>
        </w:rPr>
        <w:t>12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FB056D" w:rsidRPr="00FB056D">
        <w:rPr>
          <w:rFonts w:ascii="Angsana New" w:hAnsi="Angsana New" w:hint="cs"/>
          <w:sz w:val="30"/>
          <w:szCs w:val="30"/>
        </w:rPr>
        <w:t>25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ล็อกซเล่ย์ ไวร์เลสได้ยื่นอุทธรณ์คำสั่งเพิกถอนข้างต้นต่อศาลอุทธรณ์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ณ วันที่รายงาน คดีอยู่ระหว่างการพิจารณาของศาล นอกจากนี้ในระหว่างปี </w:t>
      </w:r>
      <w:r w:rsidR="00FB056D" w:rsidRPr="00FB056D">
        <w:rPr>
          <w:rFonts w:ascii="Angsana New" w:hAnsi="Angsana New"/>
          <w:sz w:val="30"/>
          <w:szCs w:val="30"/>
        </w:rPr>
        <w:t>2567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ศาลแพ่งมีคำสั่งให้ล็อกซเล่ย์ ไวร์เลส ต้องรับผิดในค่าธรรมเนียมในการบังคับคดีแล้วไม่มีการจำหน่าย จำนวน </w:t>
      </w:r>
      <w:r w:rsidR="00FB056D" w:rsidRPr="00FB056D">
        <w:rPr>
          <w:rFonts w:ascii="Angsana New" w:hAnsi="Angsana New"/>
          <w:sz w:val="30"/>
          <w:szCs w:val="30"/>
        </w:rPr>
        <w:t>3</w:t>
      </w:r>
      <w:r w:rsidRPr="000C4A82">
        <w:rPr>
          <w:rFonts w:ascii="Angsana New" w:hAnsi="Angsana New"/>
          <w:sz w:val="30"/>
          <w:szCs w:val="30"/>
        </w:rPr>
        <w:t>.</w:t>
      </w:r>
      <w:r w:rsidR="00FB056D" w:rsidRPr="00FB056D">
        <w:rPr>
          <w:rFonts w:ascii="Angsana New" w:hAnsi="Angsana New"/>
          <w:sz w:val="30"/>
          <w:szCs w:val="30"/>
        </w:rPr>
        <w:t>5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E3837" w:rsidRPr="000C4A82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FB056D" w:rsidRPr="00FB056D">
        <w:rPr>
          <w:rFonts w:ascii="Angsana New" w:hAnsi="Angsana New"/>
          <w:sz w:val="30"/>
          <w:szCs w:val="30"/>
        </w:rPr>
        <w:t>2568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EE3837" w:rsidRPr="000C4A82">
        <w:rPr>
          <w:rFonts w:ascii="Angsana New" w:hAnsi="Angsana New" w:hint="cs"/>
          <w:sz w:val="30"/>
          <w:szCs w:val="30"/>
          <w:cs/>
        </w:rPr>
        <w:t>ล็อกซเล่ย์ ไวร์เลส ได้ยื่น</w:t>
      </w:r>
      <w:r w:rsidRPr="000C4A82">
        <w:rPr>
          <w:rFonts w:ascii="Angsana New" w:hAnsi="Angsana New" w:hint="cs"/>
          <w:sz w:val="30"/>
          <w:szCs w:val="30"/>
          <w:cs/>
        </w:rPr>
        <w:t>อุทธรณ์</w:t>
      </w:r>
      <w:r w:rsidR="00EE3837" w:rsidRPr="000C4A82">
        <w:rPr>
          <w:rFonts w:ascii="Angsana New" w:hAnsi="Angsana New" w:hint="cs"/>
          <w:sz w:val="30"/>
          <w:szCs w:val="30"/>
          <w:cs/>
        </w:rPr>
        <w:t>คัดค้าน</w:t>
      </w:r>
      <w:r w:rsidRPr="000C4A82">
        <w:rPr>
          <w:rFonts w:ascii="Angsana New" w:hAnsi="Angsana New" w:hint="cs"/>
          <w:sz w:val="30"/>
          <w:szCs w:val="30"/>
          <w:cs/>
        </w:rPr>
        <w:t>คำสั่งของศาลชั้นต้น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ณ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วันที่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sz w:val="30"/>
          <w:szCs w:val="30"/>
        </w:rPr>
        <w:t>30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ม</w:t>
      </w:r>
      <w:r w:rsidR="0026476C" w:rsidRPr="000C4A82">
        <w:rPr>
          <w:rFonts w:ascii="Angsana New" w:hAnsi="Angsana New" w:hint="cs"/>
          <w:sz w:val="30"/>
          <w:szCs w:val="30"/>
          <w:cs/>
        </w:rPr>
        <w:t>ิถุนายน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sz w:val="30"/>
          <w:szCs w:val="30"/>
        </w:rPr>
        <w:t>2568</w:t>
      </w:r>
    </w:p>
    <w:p w14:paraId="7CD4107C" w14:textId="77777777" w:rsidR="00DD02AB" w:rsidRPr="000C4A82" w:rsidRDefault="00DD02A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A5B5A94" w14:textId="066C5EB5" w:rsidR="00BF46F7" w:rsidRPr="000C4A82" w:rsidRDefault="00A859BC" w:rsidP="008D631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0C4A82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FB056D" w:rsidRPr="00FB056D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0C4A82">
        <w:rPr>
          <w:rFonts w:asciiTheme="majorBidi" w:hAnsiTheme="majorBidi" w:cstheme="majorBidi"/>
          <w:sz w:val="30"/>
          <w:szCs w:val="30"/>
          <w:cs/>
        </w:rPr>
        <w:t>)</w:t>
      </w:r>
    </w:p>
    <w:p w14:paraId="4015C8A0" w14:textId="77777777" w:rsidR="008D631A" w:rsidRPr="000C4A82" w:rsidRDefault="008D631A" w:rsidP="007E10EC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E0C52" w14:textId="10DC784A" w:rsidR="00BF7843" w:rsidRPr="000C4A82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FB056D" w:rsidRPr="00FB056D">
        <w:rPr>
          <w:rFonts w:ascii="Angsana New" w:hAnsi="Angsana New"/>
          <w:sz w:val="30"/>
          <w:szCs w:val="30"/>
        </w:rPr>
        <w:t>30</w:t>
      </w:r>
      <w:r w:rsidR="00A81C44" w:rsidRPr="000C4A82">
        <w:rPr>
          <w:rFonts w:ascii="Angsana New" w:hAnsi="Angsana New"/>
          <w:sz w:val="30"/>
          <w:szCs w:val="30"/>
        </w:rPr>
        <w:t xml:space="preserve"> </w:t>
      </w:r>
      <w:r w:rsidR="00084938" w:rsidRPr="000C4A82">
        <w:rPr>
          <w:rFonts w:ascii="Angsana New" w:hAnsi="Angsana New" w:hint="cs"/>
          <w:sz w:val="30"/>
          <w:szCs w:val="30"/>
          <w:cs/>
        </w:rPr>
        <w:t>ม</w:t>
      </w:r>
      <w:r w:rsidR="0026476C" w:rsidRPr="000C4A82">
        <w:rPr>
          <w:rFonts w:ascii="Angsana New" w:hAnsi="Angsana New" w:hint="cs"/>
          <w:sz w:val="30"/>
          <w:szCs w:val="30"/>
          <w:cs/>
        </w:rPr>
        <w:t>ิถุนายน</w:t>
      </w:r>
      <w:r w:rsidR="00A81C44" w:rsidRPr="000C4A82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="00BC06E7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0C4A82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31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2567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p w14:paraId="0F03845A" w14:textId="77777777" w:rsidR="00DC6F68" w:rsidRPr="000C4A82" w:rsidRDefault="00DC6F68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4"/>
    <w:tbl>
      <w:tblPr>
        <w:tblW w:w="876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504"/>
        <w:gridCol w:w="1500"/>
        <w:gridCol w:w="375"/>
        <w:gridCol w:w="1388"/>
      </w:tblGrid>
      <w:tr w:rsidR="00DC6F68" w:rsidRPr="000C4A82" w14:paraId="20AB7194" w14:textId="77777777" w:rsidTr="00852AF7">
        <w:trPr>
          <w:trHeight w:val="326"/>
        </w:trPr>
        <w:tc>
          <w:tcPr>
            <w:tcW w:w="5504" w:type="dxa"/>
          </w:tcPr>
          <w:p w14:paraId="56DAF5E5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291834B9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F68" w:rsidRPr="000C4A82" w14:paraId="5884E6F1" w14:textId="77777777" w:rsidTr="00852AF7">
        <w:trPr>
          <w:trHeight w:val="326"/>
        </w:trPr>
        <w:tc>
          <w:tcPr>
            <w:tcW w:w="5504" w:type="dxa"/>
          </w:tcPr>
          <w:p w14:paraId="6C310278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2F38AF47" w14:textId="37299FD3" w:rsidR="00DC6F68" w:rsidRPr="000C4A82" w:rsidRDefault="00FB056D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7DA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580E" w:rsidRPr="000C4A82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26476C" w:rsidRPr="000C4A82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75" w:type="dxa"/>
          </w:tcPr>
          <w:p w14:paraId="2CA91009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CD8E98E" w14:textId="403C1608" w:rsidR="00DC6F68" w:rsidRPr="000C4A82" w:rsidRDefault="00FB056D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C6F68" w:rsidRPr="000C4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C6F68"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C6F68" w:rsidRPr="000C4A82" w14:paraId="2116D8A0" w14:textId="77777777" w:rsidTr="00852AF7">
        <w:trPr>
          <w:trHeight w:val="326"/>
        </w:trPr>
        <w:tc>
          <w:tcPr>
            <w:tcW w:w="5504" w:type="dxa"/>
          </w:tcPr>
          <w:p w14:paraId="7D9C9D37" w14:textId="6CB33BD4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7C4835DF" w14:textId="4B6889FD" w:rsidR="00DC6F68" w:rsidRPr="000C4A82" w:rsidRDefault="00FB056D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5" w:type="dxa"/>
          </w:tcPr>
          <w:p w14:paraId="7947A59E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A9971C" w14:textId="3DE2FCE1" w:rsidR="00DC6F68" w:rsidRPr="000C4A82" w:rsidRDefault="00FB056D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C6F68" w:rsidRPr="000C4A82" w14:paraId="7256EFBA" w14:textId="77777777" w:rsidTr="00852AF7">
        <w:trPr>
          <w:trHeight w:val="336"/>
        </w:trPr>
        <w:tc>
          <w:tcPr>
            <w:tcW w:w="5504" w:type="dxa"/>
          </w:tcPr>
          <w:p w14:paraId="04814899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6ECABA38" w14:textId="77777777" w:rsidR="00DC6F68" w:rsidRPr="000C4A82" w:rsidRDefault="00DC6F68" w:rsidP="00B1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6F68" w:rsidRPr="000C4A82" w14:paraId="60244A97" w14:textId="77777777" w:rsidTr="00852AF7">
        <w:trPr>
          <w:trHeight w:val="63"/>
        </w:trPr>
        <w:tc>
          <w:tcPr>
            <w:tcW w:w="5504" w:type="dxa"/>
          </w:tcPr>
          <w:p w14:paraId="6B9F653A" w14:textId="2283C7C4" w:rsidR="00DC6F68" w:rsidRPr="000C4A82" w:rsidRDefault="00DC6F68" w:rsidP="00DC6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500" w:type="dxa"/>
          </w:tcPr>
          <w:p w14:paraId="5CFB65DE" w14:textId="2FAEE879" w:rsidR="00DC6F68" w:rsidRPr="000C4A82" w:rsidRDefault="00FB056D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375" w:type="dxa"/>
          </w:tcPr>
          <w:p w14:paraId="337FE2F8" w14:textId="77777777" w:rsidR="00DC6F68" w:rsidRPr="000C4A82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C331E75" w14:textId="378463B5" w:rsidR="00DC6F68" w:rsidRPr="000C4A82" w:rsidRDefault="00FB056D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DC6F68" w:rsidRPr="000C4A82" w14:paraId="0571C19D" w14:textId="77777777" w:rsidTr="00852AF7">
        <w:trPr>
          <w:trHeight w:val="63"/>
        </w:trPr>
        <w:tc>
          <w:tcPr>
            <w:tcW w:w="5504" w:type="dxa"/>
          </w:tcPr>
          <w:p w14:paraId="2F986DC1" w14:textId="0F682299" w:rsidR="00DC6F68" w:rsidRPr="000C4A82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5B73FA3" w14:textId="15355099" w:rsidR="00DC6F68" w:rsidRPr="000C4A82" w:rsidRDefault="00FF09EB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75" w:type="dxa"/>
          </w:tcPr>
          <w:p w14:paraId="6210FE5E" w14:textId="77777777" w:rsidR="00DC6F68" w:rsidRPr="000C4A82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0FB5828" w14:textId="73A46030" w:rsidR="00DC6F68" w:rsidRPr="000C4A82" w:rsidRDefault="00DC6F68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C6F68" w:rsidRPr="000C4A82" w14:paraId="05A02464" w14:textId="77777777" w:rsidTr="00852AF7">
        <w:trPr>
          <w:trHeight w:val="336"/>
        </w:trPr>
        <w:tc>
          <w:tcPr>
            <w:tcW w:w="5504" w:type="dxa"/>
          </w:tcPr>
          <w:p w14:paraId="781D57A8" w14:textId="71F890D5" w:rsidR="00DC6F68" w:rsidRPr="000C4A82" w:rsidRDefault="00DC6F68" w:rsidP="00DC6F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18B8CE01" w14:textId="1E800287" w:rsidR="00DC6F68" w:rsidRPr="000C4A82" w:rsidRDefault="00FB056D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04C3CD84" w14:textId="77777777" w:rsidR="00DC6F68" w:rsidRPr="000C4A82" w:rsidRDefault="00DC6F68" w:rsidP="007E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6AFE990" w14:textId="4EA8627C" w:rsidR="00DC6F68" w:rsidRPr="000C4A82" w:rsidRDefault="00FB056D" w:rsidP="007E10EC">
            <w:pPr>
              <w:pStyle w:val="acctfourfigures"/>
              <w:tabs>
                <w:tab w:val="clear" w:pos="765"/>
              </w:tabs>
              <w:spacing w:line="240" w:lineRule="auto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</w:tr>
    </w:tbl>
    <w:p w14:paraId="1ACFCA84" w14:textId="77777777" w:rsidR="007E10EC" w:rsidRPr="000C4A82" w:rsidRDefault="007E10EC" w:rsidP="00881DD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3167EC" w14:textId="13984B49" w:rsidR="00A8270F" w:rsidRPr="000C4A82" w:rsidRDefault="00A8270F" w:rsidP="00A8270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46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13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7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FB056D" w:rsidRPr="00FB056D">
        <w:rPr>
          <w:rFonts w:asciiTheme="majorBidi" w:hAnsiTheme="majorBidi" w:cstheme="majorBidi"/>
          <w:sz w:val="30"/>
          <w:szCs w:val="30"/>
        </w:rPr>
        <w:t>2564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06CAC78" w14:textId="3DF28B08" w:rsidR="00A8270F" w:rsidRPr="000C4A82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ชำระหนี้ร้อยละ </w:t>
      </w:r>
      <w:r w:rsidR="00FB056D" w:rsidRPr="00FB056D">
        <w:rPr>
          <w:rFonts w:asciiTheme="majorBidi" w:hAnsiTheme="majorBidi" w:cstheme="majorBidi"/>
          <w:sz w:val="30"/>
          <w:szCs w:val="30"/>
        </w:rPr>
        <w:t>100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FB056D" w:rsidRPr="00FB056D">
        <w:rPr>
          <w:rFonts w:asciiTheme="majorBidi" w:hAnsiTheme="majorBidi" w:cstheme="majorBidi"/>
          <w:sz w:val="30"/>
          <w:szCs w:val="30"/>
        </w:rPr>
        <w:t>7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เริ่มตั้งแต่ครึ่งปีหลังของปีที่ </w:t>
      </w:r>
      <w:r w:rsidR="00FB056D" w:rsidRPr="00FB056D">
        <w:rPr>
          <w:rFonts w:asciiTheme="majorBidi" w:hAnsiTheme="majorBidi" w:cstheme="majorBidi"/>
          <w:sz w:val="30"/>
          <w:szCs w:val="30"/>
        </w:rPr>
        <w:t>3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FB056D" w:rsidRPr="00FB056D">
        <w:rPr>
          <w:rFonts w:asciiTheme="majorBidi" w:hAnsiTheme="majorBidi" w:cstheme="majorBidi"/>
          <w:sz w:val="30"/>
          <w:szCs w:val="30"/>
        </w:rPr>
        <w:t>12</w:t>
      </w:r>
      <w:r w:rsidRPr="000C4A82">
        <w:rPr>
          <w:rFonts w:asciiTheme="majorBidi" w:hAnsiTheme="majorBidi" w:cstheme="majorBidi"/>
          <w:sz w:val="30"/>
          <w:szCs w:val="30"/>
        </w:rPr>
        <w:t>.</w:t>
      </w:r>
      <w:r w:rsidR="00FB056D" w:rsidRPr="00FB056D">
        <w:rPr>
          <w:rFonts w:asciiTheme="majorBidi" w:hAnsiTheme="majorBidi" w:cstheme="majorBidi"/>
          <w:sz w:val="30"/>
          <w:szCs w:val="30"/>
        </w:rPr>
        <w:t>5</w:t>
      </w:r>
    </w:p>
    <w:p w14:paraId="34212201" w14:textId="65128879" w:rsidR="00A8270F" w:rsidRPr="000C4A82" w:rsidRDefault="00A8270F" w:rsidP="00A82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ภาระหนี้ส่วนที่เหลือจาก </w:t>
      </w:r>
      <w:r w:rsidR="00FB056D" w:rsidRPr="00FB056D">
        <w:rPr>
          <w:rFonts w:asciiTheme="majorBidi" w:hAnsiTheme="majorBidi" w:cstheme="majorBidi"/>
          <w:sz w:val="30"/>
          <w:szCs w:val="30"/>
        </w:rPr>
        <w:t>1</w:t>
      </w:r>
      <w:r w:rsidRPr="000C4A82">
        <w:rPr>
          <w:rFonts w:asciiTheme="majorBidi" w:hAnsiTheme="majorBidi" w:cstheme="majorBidi"/>
          <w:sz w:val="30"/>
          <w:szCs w:val="30"/>
        </w:rPr>
        <w:t xml:space="preserve">)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FE6F64A" w14:textId="77777777" w:rsidR="00E37963" w:rsidRPr="000C4A82" w:rsidRDefault="00E37963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</w:rPr>
      </w:pPr>
    </w:p>
    <w:p w14:paraId="32ED33BB" w14:textId="3A2FA937" w:rsidR="00166717" w:rsidRPr="000C4A82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C4A82">
        <w:rPr>
          <w:rFonts w:asciiTheme="majorBidi" w:hAnsiTheme="majorBidi" w:cstheme="majorBidi" w:hint="cs"/>
          <w:sz w:val="30"/>
          <w:szCs w:val="30"/>
          <w:cs/>
        </w:rPr>
        <w:lastRenderedPageBreak/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59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</w:t>
      </w:r>
      <w:r w:rsidR="00405870" w:rsidRPr="000C4A82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405870" w:rsidRPr="000C4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เป็นลูกหนี้ตามสัญญาปรับโครงสร้างหนี้ในปี </w:t>
      </w:r>
      <w:r w:rsidR="00FB056D" w:rsidRPr="00FB056D">
        <w:rPr>
          <w:rFonts w:asciiTheme="majorBidi" w:hAnsiTheme="majorBidi" w:cstheme="majorBidi"/>
          <w:sz w:val="30"/>
          <w:szCs w:val="30"/>
        </w:rPr>
        <w:t>2564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6B9A30" w14:textId="77777777" w:rsidR="00A8270F" w:rsidRPr="000C4A82" w:rsidRDefault="00A8270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C0CD36" w14:textId="4F8B4900" w:rsidR="006F48DF" w:rsidRPr="000C4A82" w:rsidRDefault="006F48DF" w:rsidP="00A827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z w:val="30"/>
          <w:szCs w:val="30"/>
          <w:cs/>
        </w:rPr>
      </w:pPr>
      <w:r w:rsidRPr="000C4A82">
        <w:rPr>
          <w:rFonts w:ascii="Angsana New" w:hAnsi="Angsana New" w:hint="cs"/>
          <w:sz w:val="30"/>
          <w:szCs w:val="30"/>
          <w:cs/>
        </w:rPr>
        <w:t xml:space="preserve">ปัจจุบัน ศาลล้มละลายกลางมีคำสั่งยกเลิกการฟื้นฟูกิจการของลูกหนี้ตามสัญญาปรับโครงสร้างหนี้ดังกล่าว ภายหลังประสบความสำเร็จในการดำเนินการตามเงื่อนไขของแผนฟื้นฟูกิจการครบถ้วนแล้ว ณ วันที่ </w:t>
      </w:r>
      <w:r w:rsidR="000326E9" w:rsidRPr="000C4A82">
        <w:rPr>
          <w:rFonts w:ascii="Angsana New" w:hAnsi="Angsana New"/>
          <w:sz w:val="30"/>
          <w:szCs w:val="30"/>
        </w:rPr>
        <w:br/>
      </w:r>
      <w:r w:rsidR="00FB056D" w:rsidRPr="00FB056D">
        <w:rPr>
          <w:rFonts w:ascii="Angsana New" w:hAnsi="Angsana New"/>
          <w:sz w:val="30"/>
          <w:szCs w:val="30"/>
        </w:rPr>
        <w:t>30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FB056D" w:rsidRPr="00FB056D">
        <w:rPr>
          <w:rFonts w:ascii="Angsana New" w:hAnsi="Angsana New"/>
          <w:sz w:val="30"/>
          <w:szCs w:val="30"/>
        </w:rPr>
        <w:t>2568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กลุ่มบริษัทได้รับชำระเงินตามข้อ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="00FB056D" w:rsidRPr="00FB056D">
        <w:rPr>
          <w:rFonts w:ascii="Angsana New" w:hAnsi="Angsana New"/>
          <w:sz w:val="30"/>
          <w:szCs w:val="30"/>
        </w:rPr>
        <w:t>1</w:t>
      </w:r>
      <w:r w:rsidRPr="000C4A82">
        <w:rPr>
          <w:rFonts w:ascii="Angsana New" w:hAnsi="Angsana New" w:hint="cs"/>
          <w:sz w:val="30"/>
          <w:szCs w:val="30"/>
          <w:cs/>
        </w:rPr>
        <w:t>) ข้างต้น</w:t>
      </w:r>
      <w:r w:rsidR="00AB233D" w:rsidRPr="000C4A82">
        <w:rPr>
          <w:rFonts w:ascii="Angsana New" w:hAnsi="Angsana New" w:hint="cs"/>
          <w:sz w:val="30"/>
          <w:szCs w:val="30"/>
          <w:cs/>
        </w:rPr>
        <w:t>แล้ว</w:t>
      </w:r>
      <w:r w:rsidRPr="000C4A82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B056D" w:rsidRPr="00FB056D">
        <w:rPr>
          <w:rFonts w:ascii="Angsana New" w:hAnsi="Angsana New"/>
          <w:sz w:val="30"/>
          <w:szCs w:val="30"/>
        </w:rPr>
        <w:t>24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ล้านบาท ซึ่งบริษัทจะทยอยได้รับชำระเงินคงเหลือจำนวน </w:t>
      </w:r>
      <w:r w:rsidR="00FB056D" w:rsidRPr="00FB056D">
        <w:rPr>
          <w:rFonts w:ascii="Angsana New" w:hAnsi="Angsana New"/>
          <w:sz w:val="30"/>
          <w:szCs w:val="30"/>
        </w:rPr>
        <w:t>35</w:t>
      </w:r>
      <w:r w:rsidRPr="000C4A82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ล้านบาทตามแผนข้างต้น</w:t>
      </w:r>
    </w:p>
    <w:p w14:paraId="79E47D0F" w14:textId="77777777" w:rsidR="009D08A7" w:rsidRPr="000C4A82" w:rsidRDefault="009D08A7" w:rsidP="00852FA6"/>
    <w:p w14:paraId="555E33DA" w14:textId="50E65D1B" w:rsidR="00BB3DB7" w:rsidRPr="000C4A82" w:rsidRDefault="00BB3DB7" w:rsidP="00166717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0C4A82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8A7E28" w:rsidRPr="000C4A82" w14:paraId="0EFB31FB" w14:textId="77777777" w:rsidTr="002916B3">
        <w:trPr>
          <w:trHeight w:val="422"/>
          <w:tblHeader/>
        </w:trPr>
        <w:tc>
          <w:tcPr>
            <w:tcW w:w="4500" w:type="dxa"/>
          </w:tcPr>
          <w:p w14:paraId="48B93910" w14:textId="77777777" w:rsidR="008A7E28" w:rsidRPr="000C4A82" w:rsidRDefault="008A7E28" w:rsidP="00736B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04CEFD33" w14:textId="77777777" w:rsidR="008A7E28" w:rsidRPr="000C4A82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D42D9A" w14:textId="77777777" w:rsidR="008A7E28" w:rsidRPr="000C4A82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14:paraId="4DE61688" w14:textId="77777777" w:rsidR="008A7E28" w:rsidRPr="000C4A82" w:rsidRDefault="008A7E28" w:rsidP="00736B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28" w:rsidRPr="000C4A82" w14:paraId="7E733652" w14:textId="77777777" w:rsidTr="002916B3">
        <w:trPr>
          <w:trHeight w:val="409"/>
          <w:tblHeader/>
        </w:trPr>
        <w:tc>
          <w:tcPr>
            <w:tcW w:w="4500" w:type="dxa"/>
          </w:tcPr>
          <w:p w14:paraId="55B9241A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AAAE2F2" w14:textId="17606F01" w:rsidR="008A7E28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D12E29" w14:textId="77777777" w:rsidR="008A7E28" w:rsidRPr="000C4A82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1BE4C957" w14:textId="6C1A4714" w:rsidR="008A7E28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30CDE68" w14:textId="77777777" w:rsidR="008A7E28" w:rsidRPr="000C4A82" w:rsidRDefault="008A7E28" w:rsidP="00736B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FBD006B" w14:textId="36B1EF04" w:rsidR="008A7E28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C5CB08" w14:textId="77777777" w:rsidR="008A7E28" w:rsidRPr="000C4A82" w:rsidRDefault="008A7E28" w:rsidP="00736BB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F0ADAA9" w14:textId="0AB66A51" w:rsidR="008A7E28" w:rsidRPr="000C4A82" w:rsidRDefault="00FB056D" w:rsidP="00736BB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B056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</w:p>
        </w:tc>
      </w:tr>
      <w:tr w:rsidR="008A7E28" w:rsidRPr="000C4A82" w14:paraId="3685E910" w14:textId="77777777" w:rsidTr="002916B3">
        <w:trPr>
          <w:trHeight w:val="422"/>
          <w:tblHeader/>
        </w:trPr>
        <w:tc>
          <w:tcPr>
            <w:tcW w:w="4500" w:type="dxa"/>
          </w:tcPr>
          <w:p w14:paraId="24F7D915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34FC6AE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A7E28" w:rsidRPr="000C4A82" w14:paraId="14B3AF22" w14:textId="77777777" w:rsidTr="002916B3">
        <w:trPr>
          <w:trHeight w:val="409"/>
        </w:trPr>
        <w:tc>
          <w:tcPr>
            <w:tcW w:w="4500" w:type="dxa"/>
            <w:hideMark/>
          </w:tcPr>
          <w:p w14:paraId="4A4ADB36" w14:textId="77777777" w:rsidR="008A7E28" w:rsidRPr="000C4A82" w:rsidRDefault="008A7E28" w:rsidP="00736BB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4C87CA3" w14:textId="77777777" w:rsidR="008A7E28" w:rsidRPr="000C4A82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240C6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BB14F" w14:textId="77777777" w:rsidR="008A7E28" w:rsidRPr="000C4A82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E2B8C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95979" w14:textId="77777777" w:rsidR="008A7E28" w:rsidRPr="000C4A82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7A58F7" w14:textId="77777777" w:rsidR="008A7E28" w:rsidRPr="000C4A82" w:rsidRDefault="008A7E28" w:rsidP="00736BB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3C5B0" w14:textId="77777777" w:rsidR="008A7E28" w:rsidRPr="000C4A82" w:rsidRDefault="008A7E28" w:rsidP="00736B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B6140" w:rsidRPr="000C4A82" w14:paraId="7549C46A" w14:textId="77777777" w:rsidTr="002916B3">
        <w:trPr>
          <w:trHeight w:val="236"/>
        </w:trPr>
        <w:tc>
          <w:tcPr>
            <w:tcW w:w="4500" w:type="dxa"/>
            <w:hideMark/>
          </w:tcPr>
          <w:p w14:paraId="4C5255B0" w14:textId="14E8FC10" w:rsidR="007B6140" w:rsidRPr="000C4A82" w:rsidRDefault="007B6140" w:rsidP="007B614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DAE0C78" w14:textId="4F577D5F" w:rsidR="007B6140" w:rsidRPr="000C4A82" w:rsidRDefault="00FB056D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6140"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</w:tcPr>
          <w:p w14:paraId="69210EAA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43C7D01" w14:textId="0EAD377D" w:rsidR="007B6140" w:rsidRPr="000C4A82" w:rsidRDefault="00FB056D" w:rsidP="007B6140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B6140"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270" w:type="dxa"/>
          </w:tcPr>
          <w:p w14:paraId="0F9462C3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D8CAF" w14:textId="13465B96" w:rsidR="007B6140" w:rsidRPr="000C4A82" w:rsidRDefault="00FB056D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192AF81C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7CF82E" w14:textId="26CC1683" w:rsidR="007B6140" w:rsidRPr="000C4A82" w:rsidRDefault="00FB056D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7B6140" w:rsidRPr="000C4A82" w14:paraId="38E6CE7E" w14:textId="77777777" w:rsidTr="002916B3">
        <w:trPr>
          <w:trHeight w:val="236"/>
        </w:trPr>
        <w:tc>
          <w:tcPr>
            <w:tcW w:w="4500" w:type="dxa"/>
          </w:tcPr>
          <w:p w14:paraId="3D8BCA8D" w14:textId="50F10B36" w:rsidR="007B6140" w:rsidRPr="000C4A82" w:rsidRDefault="007B6140" w:rsidP="007B6140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6E6660E" w14:textId="10E75C5B" w:rsidR="007B6140" w:rsidRPr="000C4A82" w:rsidRDefault="00FB056D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E5F0F7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A1150" w14:textId="5C9ACF65" w:rsidR="007B6140" w:rsidRPr="000C4A82" w:rsidRDefault="007B6140" w:rsidP="007B6140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57253E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CAD0A" w14:textId="57819102" w:rsidR="007B6140" w:rsidRPr="000C4A82" w:rsidRDefault="007B6140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DC73998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93157" w14:textId="02817673" w:rsidR="007B6140" w:rsidRPr="000C4A82" w:rsidRDefault="007B6140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F711CF" w:rsidRPr="000C4A82" w14:paraId="6B978479" w14:textId="77777777" w:rsidTr="002916B3">
        <w:trPr>
          <w:trHeight w:val="317"/>
        </w:trPr>
        <w:tc>
          <w:tcPr>
            <w:tcW w:w="4500" w:type="dxa"/>
            <w:hideMark/>
          </w:tcPr>
          <w:p w14:paraId="2A011031" w14:textId="77777777" w:rsidR="00F711CF" w:rsidRPr="000C4A82" w:rsidRDefault="00F711CF" w:rsidP="00F711C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5D7010B" w14:textId="153AB13F" w:rsidR="00F711CF" w:rsidRPr="000C4A82" w:rsidRDefault="00FB056D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270" w:type="dxa"/>
          </w:tcPr>
          <w:p w14:paraId="244FC349" w14:textId="77777777" w:rsidR="00F711CF" w:rsidRPr="000C4A82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3039B84" w14:textId="46E5E196" w:rsidR="00F711CF" w:rsidRPr="000C4A82" w:rsidRDefault="00FB056D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5C71E22E" w14:textId="77777777" w:rsidR="00F711CF" w:rsidRPr="000C4A82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EE6A4" w14:textId="20A4D1A8" w:rsidR="00F711CF" w:rsidRPr="000C4A82" w:rsidRDefault="00F711CF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8E2D295" w14:textId="77777777" w:rsidR="00F711CF" w:rsidRPr="000C4A82" w:rsidRDefault="00F711CF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0B57007" w14:textId="7D285D4B" w:rsidR="00F711CF" w:rsidRPr="000C4A82" w:rsidRDefault="00F711CF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8C6B41" w:rsidRPr="000C4A82" w14:paraId="15A57B52" w14:textId="77777777" w:rsidTr="002916B3">
        <w:trPr>
          <w:trHeight w:val="317"/>
        </w:trPr>
        <w:tc>
          <w:tcPr>
            <w:tcW w:w="4500" w:type="dxa"/>
          </w:tcPr>
          <w:p w14:paraId="2AB0947D" w14:textId="3F7CC9BA" w:rsidR="008C6B41" w:rsidRPr="000C4A82" w:rsidRDefault="008C6B41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33D556D" w14:textId="0AEBC4E5" w:rsidR="008C6B41" w:rsidRPr="000C4A82" w:rsidRDefault="008C6B41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032484" w14:textId="77777777" w:rsidR="008C6B41" w:rsidRPr="000C4A82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9CC7B3" w14:textId="3B780928" w:rsidR="008C6B41" w:rsidRPr="000C4A82" w:rsidRDefault="00DA3824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A5FFA9" w14:textId="77777777" w:rsidR="008C6B41" w:rsidRPr="000C4A82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DC3DF" w14:textId="758B8A81" w:rsidR="008C6B41" w:rsidRPr="000C4A82" w:rsidRDefault="008C6B41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46014CE" w14:textId="77777777" w:rsidR="008C6B41" w:rsidRPr="000C4A82" w:rsidRDefault="008C6B41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B1807" w14:textId="054D5A72" w:rsidR="008C6B41" w:rsidRPr="000C4A82" w:rsidRDefault="008C6B41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274D06" w:rsidRPr="000C4A82" w14:paraId="584583C1" w14:textId="77777777" w:rsidTr="002916B3">
        <w:trPr>
          <w:trHeight w:val="317"/>
        </w:trPr>
        <w:tc>
          <w:tcPr>
            <w:tcW w:w="4500" w:type="dxa"/>
          </w:tcPr>
          <w:p w14:paraId="314C1310" w14:textId="77777777" w:rsidR="00274D06" w:rsidRPr="000C4A82" w:rsidRDefault="00274D06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3334E885" w14:textId="74502C14" w:rsidR="00274D06" w:rsidRPr="000C4A82" w:rsidRDefault="00274D06" w:rsidP="00F711CF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</w:tcPr>
          <w:p w14:paraId="19A2943C" w14:textId="77777777" w:rsidR="00274D06" w:rsidRPr="000C4A82" w:rsidRDefault="00274D06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C8F3D6" w14:textId="17AB602B" w:rsidR="0021661B" w:rsidRPr="000C4A82" w:rsidRDefault="008C6B41" w:rsidP="00F711C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3F1117" w14:textId="77777777" w:rsidR="00274D06" w:rsidRPr="000C4A82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A8675" w14:textId="77777777" w:rsidR="00274D06" w:rsidRPr="000C4A82" w:rsidRDefault="00274D06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7F699C" w14:textId="3DE50721" w:rsidR="0021661B" w:rsidRPr="000C4A82" w:rsidRDefault="0021661B" w:rsidP="00F711C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035FBD" w14:textId="77777777" w:rsidR="00274D06" w:rsidRPr="000C4A82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5F6DC" w14:textId="77777777" w:rsidR="00274D06" w:rsidRPr="000C4A82" w:rsidRDefault="00274D06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787C95DF" w14:textId="3DFC0234" w:rsidR="0021661B" w:rsidRPr="000C4A82" w:rsidRDefault="0021661B" w:rsidP="00F711C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5E8E7F66" w14:textId="77777777" w:rsidR="00274D06" w:rsidRPr="000C4A82" w:rsidRDefault="00274D06" w:rsidP="00F71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6977A" w14:textId="77777777" w:rsidR="00274D06" w:rsidRPr="000C4A82" w:rsidRDefault="00274D06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1BBA61C5" w14:textId="3E1E15E3" w:rsidR="0021661B" w:rsidRPr="000C4A82" w:rsidRDefault="0021661B" w:rsidP="00F711C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</w:tr>
      <w:tr w:rsidR="007B6140" w:rsidRPr="000C4A82" w14:paraId="25C8B9D7" w14:textId="77777777" w:rsidTr="00422550">
        <w:trPr>
          <w:trHeight w:val="409"/>
        </w:trPr>
        <w:tc>
          <w:tcPr>
            <w:tcW w:w="4500" w:type="dxa"/>
            <w:hideMark/>
          </w:tcPr>
          <w:p w14:paraId="1EEBE089" w14:textId="240A36A9" w:rsidR="007B6140" w:rsidRPr="000C4A82" w:rsidRDefault="00F711CF" w:rsidP="007B614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FB056D" w:rsidRPr="00FB05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D62E88"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1B625" w14:textId="538A1677" w:rsidR="007B6140" w:rsidRPr="000C4A82" w:rsidRDefault="00FB056D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B6140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70" w:type="dxa"/>
          </w:tcPr>
          <w:p w14:paraId="74858321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047316" w14:textId="79CF3B11" w:rsidR="007B6140" w:rsidRPr="000C4A82" w:rsidRDefault="00FB056D" w:rsidP="007B61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B6140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62BFF49F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6B99" w14:textId="50407554" w:rsidR="007B6140" w:rsidRPr="000C4A82" w:rsidRDefault="00FB056D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  <w:tc>
          <w:tcPr>
            <w:tcW w:w="270" w:type="dxa"/>
          </w:tcPr>
          <w:p w14:paraId="38E4C5BE" w14:textId="77777777" w:rsidR="007B6140" w:rsidRPr="000C4A82" w:rsidRDefault="007B6140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82D8EC" w14:textId="1E8A7B02" w:rsidR="007B6140" w:rsidRPr="000C4A82" w:rsidRDefault="00FB056D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822</w:t>
            </w:r>
          </w:p>
        </w:tc>
      </w:tr>
      <w:tr w:rsidR="002C58C2" w:rsidRPr="000C4A82" w14:paraId="508730F8" w14:textId="77777777" w:rsidTr="0003453B">
        <w:trPr>
          <w:trHeight w:val="187"/>
        </w:trPr>
        <w:tc>
          <w:tcPr>
            <w:tcW w:w="4500" w:type="dxa"/>
          </w:tcPr>
          <w:p w14:paraId="33FE4483" w14:textId="77777777" w:rsidR="002C58C2" w:rsidRPr="000C4A82" w:rsidRDefault="002C58C2" w:rsidP="007B6140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9733C6" w14:textId="77777777" w:rsidR="002C58C2" w:rsidRPr="000C4A82" w:rsidRDefault="002C58C2" w:rsidP="007B614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AA1923" w14:textId="77777777" w:rsidR="002C58C2" w:rsidRPr="000C4A82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B92FDE7" w14:textId="77777777" w:rsidR="002C58C2" w:rsidRPr="000C4A82" w:rsidRDefault="002C58C2" w:rsidP="007B614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234483" w14:textId="77777777" w:rsidR="002C58C2" w:rsidRPr="000C4A82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10814E7" w14:textId="77777777" w:rsidR="002C58C2" w:rsidRPr="000C4A82" w:rsidRDefault="002C58C2" w:rsidP="007B614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E16CE6B" w14:textId="77777777" w:rsidR="002C58C2" w:rsidRPr="000C4A82" w:rsidRDefault="002C58C2" w:rsidP="007B6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BF992F3" w14:textId="77777777" w:rsidR="002C58C2" w:rsidRPr="000C4A82" w:rsidRDefault="002C58C2" w:rsidP="007B61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</w:pPr>
          </w:p>
        </w:tc>
      </w:tr>
      <w:tr w:rsidR="006304D5" w:rsidRPr="000C4A82" w14:paraId="79CE8F2B" w14:textId="77777777" w:rsidTr="009D08A7">
        <w:trPr>
          <w:trHeight w:val="409"/>
        </w:trPr>
        <w:tc>
          <w:tcPr>
            <w:tcW w:w="4500" w:type="dxa"/>
            <w:hideMark/>
          </w:tcPr>
          <w:p w14:paraId="295E78F9" w14:textId="77777777" w:rsidR="006304D5" w:rsidRPr="000C4A82" w:rsidRDefault="006304D5" w:rsidP="006304D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853B137" w14:textId="77777777" w:rsidR="006304D5" w:rsidRPr="000C4A82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C24CC5" w14:textId="77777777" w:rsidR="006304D5" w:rsidRPr="000C4A82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E77A" w14:textId="77777777" w:rsidR="006304D5" w:rsidRPr="000C4A82" w:rsidRDefault="006304D5" w:rsidP="006304D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7F8DA" w14:textId="77777777" w:rsidR="006304D5" w:rsidRPr="000C4A82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2B29D" w14:textId="77777777" w:rsidR="006304D5" w:rsidRPr="000C4A82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2B0EB3" w14:textId="77777777" w:rsidR="006304D5" w:rsidRPr="000C4A82" w:rsidRDefault="006304D5" w:rsidP="006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9E74" w14:textId="77777777" w:rsidR="006304D5" w:rsidRPr="000C4A82" w:rsidRDefault="006304D5" w:rsidP="006304D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2916B3" w:rsidRPr="000C4A82" w14:paraId="4FCD65A5" w14:textId="77777777" w:rsidTr="002916B3">
        <w:trPr>
          <w:trHeight w:val="306"/>
        </w:trPr>
        <w:tc>
          <w:tcPr>
            <w:tcW w:w="4500" w:type="dxa"/>
            <w:hideMark/>
          </w:tcPr>
          <w:p w14:paraId="04576C52" w14:textId="34DA6A1B" w:rsidR="002916B3" w:rsidRPr="000C4A82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E33778" w14:textId="15DED48D" w:rsidR="002916B3" w:rsidRPr="000C4A82" w:rsidRDefault="00FB056D" w:rsidP="00F56A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2FD3BA7B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A5C9E3" w14:textId="43F036CC" w:rsidR="002916B3" w:rsidRPr="000C4A82" w:rsidRDefault="00FB056D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B3EF510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C3A5B" w14:textId="6365F710" w:rsidR="002916B3" w:rsidRPr="000C4A82" w:rsidRDefault="00FB056D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24</w:t>
            </w:r>
          </w:p>
        </w:tc>
        <w:tc>
          <w:tcPr>
            <w:tcW w:w="270" w:type="dxa"/>
          </w:tcPr>
          <w:p w14:paraId="7C67A333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ECDC55" w14:textId="0481A19A" w:rsidR="002916B3" w:rsidRPr="000C4A82" w:rsidRDefault="007B6140" w:rsidP="00F669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6B3" w:rsidRPr="000C4A82" w14:paraId="73952C24" w14:textId="77777777" w:rsidTr="002916B3">
        <w:trPr>
          <w:trHeight w:val="306"/>
        </w:trPr>
        <w:tc>
          <w:tcPr>
            <w:tcW w:w="4500" w:type="dxa"/>
            <w:hideMark/>
          </w:tcPr>
          <w:p w14:paraId="15C150B2" w14:textId="13C2DE07" w:rsidR="002916B3" w:rsidRPr="000C4A82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ส่วนแบ่งกำไรของการร่วมค้า 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44189C4" w14:textId="5084928B" w:rsidR="002916B3" w:rsidRPr="000C4A82" w:rsidRDefault="00FB056D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14EFA85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EDA3BF" w14:textId="2120FA8F" w:rsidR="002916B3" w:rsidRPr="000C4A82" w:rsidRDefault="00DB1D15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AFB1A7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3F1048" w14:textId="0885FCFB" w:rsidR="002916B3" w:rsidRPr="000C4A82" w:rsidRDefault="00E7596F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1609856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1C0FC20" w14:textId="7293397D" w:rsidR="002916B3" w:rsidRPr="000C4A82" w:rsidRDefault="002916B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40E8" w:rsidRPr="000C4A82" w14:paraId="23F694E4" w14:textId="77777777" w:rsidTr="002916B3">
        <w:trPr>
          <w:trHeight w:val="306"/>
        </w:trPr>
        <w:tc>
          <w:tcPr>
            <w:tcW w:w="4500" w:type="dxa"/>
          </w:tcPr>
          <w:p w14:paraId="73BEEECA" w14:textId="1C4C598B" w:rsidR="006140E8" w:rsidRPr="000C4A82" w:rsidRDefault="005C4F4E" w:rsidP="002916B3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7EDB9EF6" w14:textId="77777777" w:rsidR="006140E8" w:rsidRPr="000C4A82" w:rsidRDefault="006140E8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6E2CA4" w14:textId="77777777" w:rsidR="006140E8" w:rsidRPr="000C4A82" w:rsidRDefault="006140E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3715B" w14:textId="77777777" w:rsidR="006140E8" w:rsidRPr="000C4A82" w:rsidRDefault="006140E8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10B1D6" w14:textId="77777777" w:rsidR="006140E8" w:rsidRPr="000C4A82" w:rsidRDefault="006140E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83294B" w14:textId="77777777" w:rsidR="006140E8" w:rsidRPr="000C4A82" w:rsidRDefault="006140E8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43D4182F" w14:textId="77777777" w:rsidR="006140E8" w:rsidRPr="000C4A82" w:rsidRDefault="006140E8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09951" w14:textId="77777777" w:rsidR="006140E8" w:rsidRPr="000C4A82" w:rsidRDefault="006140E8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F4E" w:rsidRPr="000C4A82" w14:paraId="0E8357D6" w14:textId="77777777" w:rsidTr="002916B3">
        <w:trPr>
          <w:trHeight w:val="306"/>
        </w:trPr>
        <w:tc>
          <w:tcPr>
            <w:tcW w:w="4500" w:type="dxa"/>
          </w:tcPr>
          <w:p w14:paraId="4258867F" w14:textId="5D2761DD" w:rsidR="005C4F4E" w:rsidRPr="000C4A82" w:rsidRDefault="005C4F4E" w:rsidP="005C4F4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92C893B" w14:textId="306EAA52" w:rsidR="005C4F4E" w:rsidRPr="000C4A82" w:rsidRDefault="005C4F4E" w:rsidP="005C4F4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998722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1F001" w14:textId="0FA05A32" w:rsidR="005C4F4E" w:rsidRPr="000C4A82" w:rsidRDefault="005C4F4E" w:rsidP="005C4F4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C1293C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57B896" w14:textId="4B2E63B9" w:rsidR="005C4F4E" w:rsidRPr="000C4A82" w:rsidRDefault="005C4F4E" w:rsidP="005C4F4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075151E0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EA9C2" w14:textId="3EC9345D" w:rsidR="005C4F4E" w:rsidRPr="000C4A82" w:rsidRDefault="005C4F4E" w:rsidP="005C4F4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4F4E" w:rsidRPr="000C4A82" w14:paraId="52EDCED3" w14:textId="77777777" w:rsidTr="002916B3">
        <w:trPr>
          <w:trHeight w:val="306"/>
        </w:trPr>
        <w:tc>
          <w:tcPr>
            <w:tcW w:w="4500" w:type="dxa"/>
          </w:tcPr>
          <w:p w14:paraId="4F8536D4" w14:textId="0BCB883F" w:rsidR="005C4F4E" w:rsidRPr="000C4A82" w:rsidRDefault="005C4F4E" w:rsidP="005C4F4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44954A57" w14:textId="2088CFFA" w:rsidR="005C4F4E" w:rsidRPr="000C4A82" w:rsidRDefault="005C4F4E" w:rsidP="005C4F4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51D7F4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67825" w14:textId="15B0E837" w:rsidR="005C4F4E" w:rsidRPr="000C4A82" w:rsidRDefault="005C4F4E" w:rsidP="005C4F4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CBE861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9E88E8" w14:textId="228B1B40" w:rsidR="005C4F4E" w:rsidRPr="000C4A82" w:rsidRDefault="00FB056D" w:rsidP="005C4F4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</w:p>
        </w:tc>
        <w:tc>
          <w:tcPr>
            <w:tcW w:w="270" w:type="dxa"/>
          </w:tcPr>
          <w:p w14:paraId="53F72AE9" w14:textId="77777777" w:rsidR="005C4F4E" w:rsidRPr="000C4A82" w:rsidRDefault="005C4F4E" w:rsidP="005C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61C70" w14:textId="47EA97F8" w:rsidR="005C4F4E" w:rsidRPr="000C4A82" w:rsidRDefault="005C4F4E" w:rsidP="005C4F4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533" w:rsidRPr="000C4A82" w14:paraId="06A89546" w14:textId="77777777" w:rsidTr="002916B3">
        <w:trPr>
          <w:trHeight w:val="306"/>
        </w:trPr>
        <w:tc>
          <w:tcPr>
            <w:tcW w:w="4500" w:type="dxa"/>
          </w:tcPr>
          <w:p w14:paraId="6E9E4393" w14:textId="70ABCDD4" w:rsidR="00EA5533" w:rsidRPr="000C4A82" w:rsidRDefault="00EA5533" w:rsidP="002916B3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489350F8" w14:textId="5BA754EC" w:rsidR="00EA5533" w:rsidRPr="000C4A82" w:rsidRDefault="009863E1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56960997" w14:textId="77777777" w:rsidR="00EA5533" w:rsidRPr="000C4A82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FADB58" w14:textId="5D61BFA8" w:rsidR="00EA5533" w:rsidRPr="000C4A82" w:rsidRDefault="00EA5533" w:rsidP="00F56ACE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6BD919E" w14:textId="77777777" w:rsidR="00EA5533" w:rsidRPr="000C4A82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81B4A" w14:textId="4E66D163" w:rsidR="00EA5533" w:rsidRPr="000C4A82" w:rsidRDefault="009863E1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7D8BA4E5" w14:textId="77777777" w:rsidR="00EA5533" w:rsidRPr="000C4A82" w:rsidRDefault="00EA553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1DC2D" w14:textId="1A4DFA0E" w:rsidR="00EA5533" w:rsidRPr="000C4A82" w:rsidRDefault="00EA5533" w:rsidP="002916B3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16B3" w:rsidRPr="000C4A82" w14:paraId="42F5C919" w14:textId="77777777" w:rsidTr="002916B3">
        <w:trPr>
          <w:trHeight w:val="306"/>
        </w:trPr>
        <w:tc>
          <w:tcPr>
            <w:tcW w:w="4500" w:type="dxa"/>
            <w:hideMark/>
          </w:tcPr>
          <w:p w14:paraId="163152AF" w14:textId="550EEBF5" w:rsidR="002916B3" w:rsidRPr="000C4A82" w:rsidRDefault="00F711CF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FB056D" w:rsidRPr="00FB05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D62E88"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DAE5B" w14:textId="22123022" w:rsidR="002916B3" w:rsidRPr="000C4A82" w:rsidRDefault="00FB056D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4256CE66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8E3EB" w14:textId="7D523E2B" w:rsidR="002916B3" w:rsidRPr="000C4A82" w:rsidRDefault="00FB056D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C8C5F12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8384A" w14:textId="08A762A2" w:rsidR="002916B3" w:rsidRPr="000C4A82" w:rsidRDefault="00FB056D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12044760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32F535" w14:textId="6B3D5303" w:rsidR="002916B3" w:rsidRPr="000C4A82" w:rsidRDefault="00F711CF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916B3" w:rsidRPr="000C4A82" w14:paraId="5F3D704F" w14:textId="77777777" w:rsidTr="00020EC9">
        <w:trPr>
          <w:trHeight w:val="181"/>
        </w:trPr>
        <w:tc>
          <w:tcPr>
            <w:tcW w:w="4500" w:type="dxa"/>
          </w:tcPr>
          <w:p w14:paraId="6A308B90" w14:textId="77777777" w:rsidR="002916B3" w:rsidRPr="000C4A82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5" w:name="_Hlk181262480"/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66F817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0486FF6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5FBEF87" w14:textId="77777777" w:rsidR="002916B3" w:rsidRPr="000C4A82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2112F7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E17ECC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5DCA359E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77E29D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0EC9" w:rsidRPr="000C4A82" w14:paraId="6812BE29" w14:textId="77777777" w:rsidTr="00020EC9">
        <w:trPr>
          <w:trHeight w:val="181"/>
        </w:trPr>
        <w:tc>
          <w:tcPr>
            <w:tcW w:w="4500" w:type="dxa"/>
          </w:tcPr>
          <w:p w14:paraId="209C3761" w14:textId="77777777" w:rsidR="00020EC9" w:rsidRPr="000C4A82" w:rsidRDefault="00020EC9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0544D4" w14:textId="77777777" w:rsidR="00020EC9" w:rsidRPr="000C4A82" w:rsidRDefault="00020EC9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2E4284" w14:textId="77777777" w:rsidR="00020EC9" w:rsidRPr="000C4A82" w:rsidRDefault="00020EC9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BAC96C" w14:textId="77777777" w:rsidR="00020EC9" w:rsidRPr="000C4A82" w:rsidRDefault="00020EC9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CE1DA8" w14:textId="77777777" w:rsidR="00020EC9" w:rsidRPr="000C4A82" w:rsidRDefault="00020EC9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54A5C0" w14:textId="77777777" w:rsidR="00020EC9" w:rsidRPr="000C4A82" w:rsidRDefault="00020EC9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5E6789EB" w14:textId="77777777" w:rsidR="00020EC9" w:rsidRPr="000C4A82" w:rsidRDefault="00020EC9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22EE0A" w14:textId="77777777" w:rsidR="00020EC9" w:rsidRPr="000C4A82" w:rsidRDefault="00020EC9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97" w:rsidRPr="000C4A82" w14:paraId="27481F89" w14:textId="77777777" w:rsidTr="00020EC9">
        <w:trPr>
          <w:trHeight w:val="181"/>
        </w:trPr>
        <w:tc>
          <w:tcPr>
            <w:tcW w:w="4500" w:type="dxa"/>
          </w:tcPr>
          <w:p w14:paraId="5BB58BBD" w14:textId="77777777" w:rsidR="00833B97" w:rsidRPr="000C4A82" w:rsidRDefault="00833B97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BECB0B" w14:textId="77777777" w:rsidR="00833B97" w:rsidRPr="000C4A82" w:rsidRDefault="00833B97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8048B9" w14:textId="77777777" w:rsidR="00833B97" w:rsidRPr="000C4A82" w:rsidRDefault="00833B97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C72D858" w14:textId="77777777" w:rsidR="00833B97" w:rsidRPr="000C4A82" w:rsidRDefault="00833B97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E27A76" w14:textId="77777777" w:rsidR="00833B97" w:rsidRPr="000C4A82" w:rsidRDefault="00833B97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81008B" w14:textId="77777777" w:rsidR="00833B97" w:rsidRPr="000C4A82" w:rsidRDefault="00833B97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3AFEC21E" w14:textId="77777777" w:rsidR="00833B97" w:rsidRPr="000C4A82" w:rsidRDefault="00833B97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69C8C5" w14:textId="77777777" w:rsidR="00833B97" w:rsidRPr="000C4A82" w:rsidRDefault="00833B97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  <w:tr w:rsidR="002916B3" w:rsidRPr="000C4A82" w14:paraId="05B96EA1" w14:textId="77777777" w:rsidTr="002916B3">
        <w:trPr>
          <w:trHeight w:val="306"/>
        </w:trPr>
        <w:tc>
          <w:tcPr>
            <w:tcW w:w="4500" w:type="dxa"/>
            <w:hideMark/>
          </w:tcPr>
          <w:p w14:paraId="56E02726" w14:textId="1CB2E3A4" w:rsidR="002916B3" w:rsidRPr="000C4A82" w:rsidRDefault="002916B3" w:rsidP="002916B3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4ACA33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3BE7DD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hideMark/>
          </w:tcPr>
          <w:p w14:paraId="153ABAF7" w14:textId="77777777" w:rsidR="002916B3" w:rsidRPr="000C4A82" w:rsidRDefault="002916B3" w:rsidP="002916B3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23599F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31D9F9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0F83EDBF" w14:textId="77777777" w:rsidR="002916B3" w:rsidRPr="000C4A82" w:rsidRDefault="002916B3" w:rsidP="0029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53447E98" w14:textId="77777777" w:rsidR="002916B3" w:rsidRPr="000C4A82" w:rsidRDefault="002916B3" w:rsidP="002916B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66F" w:rsidRPr="000C4A82" w14:paraId="44761AE3" w14:textId="77777777" w:rsidTr="002916B3">
        <w:trPr>
          <w:trHeight w:val="306"/>
        </w:trPr>
        <w:tc>
          <w:tcPr>
            <w:tcW w:w="4500" w:type="dxa"/>
            <w:hideMark/>
          </w:tcPr>
          <w:p w14:paraId="35D5CF0F" w14:textId="4B23813D" w:rsidR="0044466F" w:rsidRPr="000C4A82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6675519B" w14:textId="59CA1E47" w:rsidR="0044466F" w:rsidRPr="000C4A82" w:rsidRDefault="00FB056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4466F"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3DC89B5F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3FD7336" w14:textId="63B1224C" w:rsidR="0044466F" w:rsidRPr="000C4A82" w:rsidRDefault="00FB056D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4466F"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70" w:type="dxa"/>
          </w:tcPr>
          <w:p w14:paraId="3D39C771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5184F" w14:textId="398DBEE8" w:rsidR="0044466F" w:rsidRPr="000C4A82" w:rsidRDefault="00FB056D" w:rsidP="00F56A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846</w:t>
            </w:r>
          </w:p>
        </w:tc>
        <w:tc>
          <w:tcPr>
            <w:tcW w:w="270" w:type="dxa"/>
          </w:tcPr>
          <w:p w14:paraId="14A27BDF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876E684" w14:textId="2384B4E5" w:rsidR="0044466F" w:rsidRPr="000C4A82" w:rsidRDefault="00FB056D" w:rsidP="00F3023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44466F" w:rsidRPr="000C4A82" w14:paraId="1BABDA8F" w14:textId="77777777" w:rsidTr="002916B3">
        <w:trPr>
          <w:trHeight w:val="306"/>
        </w:trPr>
        <w:tc>
          <w:tcPr>
            <w:tcW w:w="4500" w:type="dxa"/>
          </w:tcPr>
          <w:p w14:paraId="3AC84554" w14:textId="7FCE8B6B" w:rsidR="0044466F" w:rsidRPr="000C4A82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018730B" w14:textId="39D03DA7" w:rsidR="0044466F" w:rsidRPr="000C4A82" w:rsidRDefault="00FB056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5024A6F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E4B35" w14:textId="0419AAEB" w:rsidR="0044466F" w:rsidRPr="000C4A82" w:rsidRDefault="002B4D2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C803A6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40D784" w14:textId="05A5677F" w:rsidR="0044466F" w:rsidRPr="000C4A82" w:rsidRDefault="002B4D20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65989F1E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D3CA2" w14:textId="58F37972" w:rsidR="0044466F" w:rsidRPr="000C4A82" w:rsidRDefault="002B4D20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466F" w:rsidRPr="000C4A82" w14:paraId="167B8CC3" w14:textId="77777777" w:rsidTr="002916B3">
        <w:trPr>
          <w:trHeight w:val="306"/>
        </w:trPr>
        <w:tc>
          <w:tcPr>
            <w:tcW w:w="4500" w:type="dxa"/>
            <w:hideMark/>
          </w:tcPr>
          <w:p w14:paraId="7EF1E4AC" w14:textId="0119CD8F" w:rsidR="0044466F" w:rsidRPr="000C4A82" w:rsidRDefault="0044466F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0C4A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</w:tcPr>
          <w:p w14:paraId="20DE8675" w14:textId="78417043" w:rsidR="0044466F" w:rsidRPr="000C4A82" w:rsidRDefault="00FB056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</w:tcPr>
          <w:p w14:paraId="13D9069B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7DF2275" w14:textId="43734A2E" w:rsidR="0044466F" w:rsidRPr="000C4A82" w:rsidRDefault="00FB056D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1639942F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692F6" w14:textId="2EDCA65E" w:rsidR="0044466F" w:rsidRPr="000C4A82" w:rsidRDefault="00E7596F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4370B092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hideMark/>
          </w:tcPr>
          <w:p w14:paraId="5532BCA3" w14:textId="739AEA4E" w:rsidR="0044466F" w:rsidRPr="000C4A82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6B41" w:rsidRPr="000C4A82" w14:paraId="0CC779A6" w14:textId="77777777" w:rsidTr="002916B3">
        <w:trPr>
          <w:trHeight w:val="306"/>
        </w:trPr>
        <w:tc>
          <w:tcPr>
            <w:tcW w:w="4500" w:type="dxa"/>
          </w:tcPr>
          <w:p w14:paraId="1330EED9" w14:textId="233725F9" w:rsidR="008C6B41" w:rsidRPr="000C4A82" w:rsidRDefault="008C6B41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747BA98" w14:textId="287A9EC4" w:rsidR="008C6B41" w:rsidRPr="000C4A82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CE4929" w14:textId="77777777" w:rsidR="008C6B41" w:rsidRPr="000C4A82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991F9" w14:textId="1DAE8EF0" w:rsidR="008C6B41" w:rsidRPr="000C4A82" w:rsidRDefault="00DA3824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6C1BC7A" w14:textId="77777777" w:rsidR="008C6B41" w:rsidRPr="000C4A82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83E94" w14:textId="1F261760" w:rsidR="008C6B41" w:rsidRPr="000C4A82" w:rsidRDefault="008C6B41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27359EB1" w14:textId="77777777" w:rsidR="008C6B41" w:rsidRPr="000C4A82" w:rsidRDefault="008C6B41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F15A77E" w14:textId="135B782C" w:rsidR="008C6B41" w:rsidRPr="000C4A82" w:rsidRDefault="008C6B41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40E8" w:rsidRPr="000C4A82" w14:paraId="023E3480" w14:textId="77777777" w:rsidTr="002916B3">
        <w:trPr>
          <w:trHeight w:val="306"/>
        </w:trPr>
        <w:tc>
          <w:tcPr>
            <w:tcW w:w="4500" w:type="dxa"/>
          </w:tcPr>
          <w:p w14:paraId="55AE8D36" w14:textId="575E09B4" w:rsidR="006140E8" w:rsidRPr="000C4A82" w:rsidRDefault="00A600DD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246C4043" w14:textId="77777777" w:rsidR="006140E8" w:rsidRPr="000C4A82" w:rsidRDefault="006140E8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EA168A" w14:textId="77777777" w:rsidR="006140E8" w:rsidRPr="000C4A82" w:rsidRDefault="006140E8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FA1EC" w14:textId="77777777" w:rsidR="006140E8" w:rsidRPr="000C4A82" w:rsidRDefault="006140E8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A3A2E4" w14:textId="77777777" w:rsidR="006140E8" w:rsidRPr="000C4A82" w:rsidRDefault="006140E8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CDB98" w14:textId="77777777" w:rsidR="006140E8" w:rsidRPr="000C4A82" w:rsidRDefault="006140E8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70" w:type="dxa"/>
          </w:tcPr>
          <w:p w14:paraId="61713D18" w14:textId="77777777" w:rsidR="006140E8" w:rsidRPr="000C4A82" w:rsidRDefault="006140E8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041AAB1" w14:textId="77777777" w:rsidR="006140E8" w:rsidRPr="000C4A82" w:rsidRDefault="006140E8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0DD" w:rsidRPr="000C4A82" w14:paraId="19EF0241" w14:textId="77777777" w:rsidTr="002916B3">
        <w:trPr>
          <w:trHeight w:val="306"/>
        </w:trPr>
        <w:tc>
          <w:tcPr>
            <w:tcW w:w="4500" w:type="dxa"/>
          </w:tcPr>
          <w:p w14:paraId="1AC9EA0B" w14:textId="2A192512" w:rsidR="00A600DD" w:rsidRPr="000C4A82" w:rsidRDefault="00A600DD" w:rsidP="00A600D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F2455B4" w14:textId="28CC12C4" w:rsidR="00A600DD" w:rsidRPr="000C4A82" w:rsidRDefault="00A600DD" w:rsidP="00A600D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F8AC96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1DA4C" w14:textId="1BA33E53" w:rsidR="00A600DD" w:rsidRPr="000C4A82" w:rsidRDefault="00A600DD" w:rsidP="00A600D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206D59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FE412" w14:textId="3B9D328C" w:rsidR="00A600DD" w:rsidRPr="000C4A82" w:rsidRDefault="00A600DD" w:rsidP="00A600D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73AD603A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5D517B2B" w14:textId="4DA72BC9" w:rsidR="00A600DD" w:rsidRPr="000C4A82" w:rsidRDefault="00A600DD" w:rsidP="00A600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0DD" w:rsidRPr="000C4A82" w14:paraId="0A7A5F75" w14:textId="77777777" w:rsidTr="002916B3">
        <w:trPr>
          <w:trHeight w:val="306"/>
        </w:trPr>
        <w:tc>
          <w:tcPr>
            <w:tcW w:w="4500" w:type="dxa"/>
          </w:tcPr>
          <w:p w14:paraId="2B551485" w14:textId="12B9C48A" w:rsidR="00A600DD" w:rsidRPr="000C4A82" w:rsidRDefault="00A600DD" w:rsidP="00A600DD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7A00FFF1" w14:textId="37F8A991" w:rsidR="00A600DD" w:rsidRPr="000C4A82" w:rsidRDefault="00A600DD" w:rsidP="00A600D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67B84A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15AC8D" w14:textId="609AAC2D" w:rsidR="00A600DD" w:rsidRPr="000C4A82" w:rsidRDefault="00A600DD" w:rsidP="00A600DD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896382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B343E" w14:textId="23856A21" w:rsidR="00A600DD" w:rsidRPr="000C4A82" w:rsidRDefault="00FB056D" w:rsidP="00A600D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</w:t>
            </w:r>
          </w:p>
        </w:tc>
        <w:tc>
          <w:tcPr>
            <w:tcW w:w="270" w:type="dxa"/>
          </w:tcPr>
          <w:p w14:paraId="60CFE2F9" w14:textId="77777777" w:rsidR="00A600DD" w:rsidRPr="000C4A82" w:rsidRDefault="00A600DD" w:rsidP="00A6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24349FE" w14:textId="21479F5B" w:rsidR="00A600DD" w:rsidRPr="000C4A82" w:rsidRDefault="00A600DD" w:rsidP="00A600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DC7" w:rsidRPr="000C4A82" w14:paraId="36BD023B" w14:textId="77777777" w:rsidTr="002916B3">
        <w:trPr>
          <w:trHeight w:val="306"/>
        </w:trPr>
        <w:tc>
          <w:tcPr>
            <w:tcW w:w="4500" w:type="dxa"/>
          </w:tcPr>
          <w:p w14:paraId="705C6863" w14:textId="77777777" w:rsidR="009A1DC7" w:rsidRPr="000C4A82" w:rsidRDefault="009A1DC7" w:rsidP="009A1DC7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</w:p>
          <w:p w14:paraId="648DAD68" w14:textId="241DA2AA" w:rsidR="009A1DC7" w:rsidRPr="000C4A82" w:rsidRDefault="009A1DC7" w:rsidP="009A1DC7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การถือหุ้นในบริษัทร่วม</w:t>
            </w:r>
          </w:p>
        </w:tc>
        <w:tc>
          <w:tcPr>
            <w:tcW w:w="990" w:type="dxa"/>
          </w:tcPr>
          <w:p w14:paraId="433886AA" w14:textId="77777777" w:rsidR="009A1DC7" w:rsidRPr="000C4A82" w:rsidRDefault="009A1DC7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268FE" w14:textId="39762C69" w:rsidR="009A1DC7" w:rsidRPr="000C4A82" w:rsidRDefault="008C6B4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C29590" w14:textId="77777777" w:rsidR="009A1DC7" w:rsidRPr="000C4A82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15806" w14:textId="77777777" w:rsidR="009A1DC7" w:rsidRPr="000C4A82" w:rsidRDefault="009A1DC7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0A57B" w14:textId="570AA43D" w:rsidR="009A1DC7" w:rsidRPr="000C4A82" w:rsidRDefault="009A1DC7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209364D" w14:textId="77777777" w:rsidR="009A1DC7" w:rsidRPr="000C4A82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C17C91" w14:textId="77777777" w:rsidR="009A1DC7" w:rsidRPr="000C4A82" w:rsidRDefault="009A1DC7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  <w:p w14:paraId="467500EA" w14:textId="54D4B6B1" w:rsidR="009A1DC7" w:rsidRPr="000C4A82" w:rsidRDefault="009A1DC7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zh-CN" w:bidi="th-TH"/>
              </w:rPr>
              <w:t>-</w:t>
            </w:r>
          </w:p>
        </w:tc>
        <w:tc>
          <w:tcPr>
            <w:tcW w:w="270" w:type="dxa"/>
          </w:tcPr>
          <w:p w14:paraId="11B0DBCA" w14:textId="77777777" w:rsidR="009A1DC7" w:rsidRPr="000C4A82" w:rsidRDefault="009A1DC7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0742CF2" w14:textId="77777777" w:rsidR="009A1DC7" w:rsidRPr="000C4A82" w:rsidRDefault="009A1DC7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EC9280" w14:textId="43ED207F" w:rsidR="009A1DC7" w:rsidRPr="000C4A82" w:rsidRDefault="009A1DC7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4466F" w:rsidRPr="000C4A82" w14:paraId="7DC05AA6" w14:textId="77777777" w:rsidTr="002916B3">
        <w:trPr>
          <w:trHeight w:val="306"/>
        </w:trPr>
        <w:tc>
          <w:tcPr>
            <w:tcW w:w="4500" w:type="dxa"/>
            <w:hideMark/>
          </w:tcPr>
          <w:p w14:paraId="1CD3DCA0" w14:textId="513021AF" w:rsidR="0044466F" w:rsidRPr="000C4A82" w:rsidRDefault="00E850A9" w:rsidP="0044466F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06C39A0E" w14:textId="1F668898" w:rsidR="0044466F" w:rsidRPr="000C4A82" w:rsidRDefault="009863E1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18F9B9D8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F5B5422" w14:textId="08C79EF9" w:rsidR="0044466F" w:rsidRPr="000C4A82" w:rsidRDefault="002B4D20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B76CD3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6B7A3" w14:textId="111789E9" w:rsidR="0044466F" w:rsidRPr="000C4A82" w:rsidRDefault="009863E1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</w:t>
            </w:r>
            <w:r w:rsidRPr="000C4A82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14:paraId="784FD203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hideMark/>
          </w:tcPr>
          <w:p w14:paraId="2938A937" w14:textId="578BBF38" w:rsidR="0044466F" w:rsidRPr="000C4A82" w:rsidRDefault="0044466F" w:rsidP="0044466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466F" w:rsidRPr="000C4A82" w14:paraId="2A30C6E2" w14:textId="77777777" w:rsidTr="009C7ED7">
        <w:trPr>
          <w:trHeight w:val="306"/>
        </w:trPr>
        <w:tc>
          <w:tcPr>
            <w:tcW w:w="4500" w:type="dxa"/>
            <w:hideMark/>
          </w:tcPr>
          <w:p w14:paraId="0B906A78" w14:textId="7C95572B" w:rsidR="0044466F" w:rsidRPr="000C4A82" w:rsidRDefault="00DC582A" w:rsidP="0044466F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FB056D" w:rsidRPr="00FB05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D62E88"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13411" w14:textId="6BB68979" w:rsidR="0044466F" w:rsidRPr="000C4A82" w:rsidRDefault="00FB056D" w:rsidP="0044466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3093D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4C474C0A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3CE9A2" w14:textId="1F25FCCB" w:rsidR="0044466F" w:rsidRPr="000C4A82" w:rsidRDefault="00FB056D" w:rsidP="0044466F">
            <w:pPr>
              <w:pStyle w:val="a1"/>
              <w:tabs>
                <w:tab w:val="decimal" w:pos="784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4466F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</w:tcPr>
          <w:p w14:paraId="49DBC910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D4328" w14:textId="31365F35" w:rsidR="0044466F" w:rsidRPr="000C4A82" w:rsidRDefault="00FB056D" w:rsidP="0044466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70" w:type="dxa"/>
          </w:tcPr>
          <w:p w14:paraId="6AC60EED" w14:textId="77777777" w:rsidR="0044466F" w:rsidRPr="000C4A82" w:rsidRDefault="0044466F" w:rsidP="0044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37792E" w14:textId="2EED3367" w:rsidR="0044466F" w:rsidRPr="000C4A82" w:rsidRDefault="00FB056D" w:rsidP="0044466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</w:tbl>
    <w:p w14:paraId="611EB652" w14:textId="1E52CF88" w:rsidR="009042B5" w:rsidRPr="000C4A82" w:rsidRDefault="0090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783BEF9" w14:textId="5610E499" w:rsidR="00617266" w:rsidRPr="000C4A82" w:rsidRDefault="00617266" w:rsidP="00617266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44216BF" w14:textId="77777777" w:rsidR="00617266" w:rsidRPr="000C4A82" w:rsidRDefault="00617266" w:rsidP="00617266">
      <w:pPr>
        <w:rPr>
          <w:sz w:val="24"/>
          <w:szCs w:val="24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617266" w:rsidRPr="000C4A82" w14:paraId="670D6FEA" w14:textId="77777777" w:rsidTr="006241C1">
        <w:tc>
          <w:tcPr>
            <w:tcW w:w="5365" w:type="dxa"/>
          </w:tcPr>
          <w:p w14:paraId="666F7161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5D87D4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0B30B7F2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266" w:rsidRPr="000C4A82" w14:paraId="695BAEE9" w14:textId="77777777" w:rsidTr="006241C1">
        <w:tc>
          <w:tcPr>
            <w:tcW w:w="5365" w:type="dxa"/>
          </w:tcPr>
          <w:p w14:paraId="098B5C45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425F8AFF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66440DC" w14:textId="29D27444" w:rsidR="00617266" w:rsidRPr="000C4A82" w:rsidRDefault="00FB056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56" w:type="dxa"/>
          </w:tcPr>
          <w:p w14:paraId="2F192B2A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99ABAB" w14:textId="0D48FF08" w:rsidR="00617266" w:rsidRPr="000C4A82" w:rsidRDefault="00FB056D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617266" w:rsidRPr="000C4A82" w14:paraId="3E836864" w14:textId="77777777" w:rsidTr="006241C1">
        <w:tc>
          <w:tcPr>
            <w:tcW w:w="5365" w:type="dxa"/>
          </w:tcPr>
          <w:p w14:paraId="7D522125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52CE75FC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559133F7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6C2BF5" w:rsidRPr="000C4A82" w14:paraId="255AC262" w14:textId="77777777" w:rsidTr="006241C1">
        <w:trPr>
          <w:trHeight w:val="362"/>
        </w:trPr>
        <w:tc>
          <w:tcPr>
            <w:tcW w:w="5365" w:type="dxa"/>
          </w:tcPr>
          <w:p w14:paraId="5248A01D" w14:textId="6122B74C" w:rsidR="006C2BF5" w:rsidRPr="000C4A82" w:rsidRDefault="006C2BF5" w:rsidP="006C2BF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473365EE" w14:textId="77777777" w:rsidR="006C2BF5" w:rsidRPr="000C4A82" w:rsidRDefault="006C2BF5" w:rsidP="006C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A3CCC" w14:textId="4187F176" w:rsidR="006C2BF5" w:rsidRPr="000C4A82" w:rsidRDefault="00FB056D" w:rsidP="006C2BF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2BF5"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56" w:type="dxa"/>
          </w:tcPr>
          <w:p w14:paraId="645B0FB6" w14:textId="77777777" w:rsidR="006C2BF5" w:rsidRPr="000C4A82" w:rsidRDefault="006C2BF5" w:rsidP="006C2BF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14769C66" w14:textId="1AD875FB" w:rsidR="006C2BF5" w:rsidRPr="000C4A82" w:rsidRDefault="00FB056D" w:rsidP="006C2BF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2BF5" w:rsidRPr="000C4A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</w:tr>
      <w:tr w:rsidR="006C2BF5" w:rsidRPr="000C4A82" w14:paraId="5046FE0E" w14:textId="77777777" w:rsidTr="006241C1">
        <w:trPr>
          <w:trHeight w:val="362"/>
        </w:trPr>
        <w:tc>
          <w:tcPr>
            <w:tcW w:w="5365" w:type="dxa"/>
          </w:tcPr>
          <w:p w14:paraId="2BDA06D1" w14:textId="1D126AA7" w:rsidR="006C2BF5" w:rsidRPr="000C4A82" w:rsidRDefault="006C2BF5" w:rsidP="006C2BF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66445D49" w14:textId="77777777" w:rsidR="006C2BF5" w:rsidRPr="000C4A82" w:rsidRDefault="006C2BF5" w:rsidP="006C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67BB9FCB" w14:textId="112D39CE" w:rsidR="006C2BF5" w:rsidRPr="000C4A82" w:rsidRDefault="00FB056D" w:rsidP="006C2BF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56" w:type="dxa"/>
          </w:tcPr>
          <w:p w14:paraId="23EE2CA1" w14:textId="77777777" w:rsidR="006C2BF5" w:rsidRPr="000C4A82" w:rsidRDefault="006C2BF5" w:rsidP="006C2BF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0332D5F6" w14:textId="21AAB1AE" w:rsidR="006C2BF5" w:rsidRPr="000C4A82" w:rsidRDefault="00FB056D" w:rsidP="006C2BF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617266" w:rsidRPr="000C4A82" w14:paraId="71267496" w14:textId="77777777" w:rsidTr="006241C1">
        <w:tc>
          <w:tcPr>
            <w:tcW w:w="5365" w:type="dxa"/>
          </w:tcPr>
          <w:p w14:paraId="18820309" w14:textId="295CF6EC" w:rsidR="00617266" w:rsidRPr="000C4A82" w:rsidRDefault="00DC582A" w:rsidP="006241C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B056D" w:rsidRPr="00FB056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FB056D" w:rsidRPr="00FB05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="00151613" w:rsidRPr="000C4A8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50" w:type="dxa"/>
          </w:tcPr>
          <w:p w14:paraId="4EBB3235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E81EF18" w14:textId="402A2C61" w:rsidR="00617266" w:rsidRPr="000C4A82" w:rsidRDefault="00FB056D" w:rsidP="006241C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7596F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56" w:type="dxa"/>
          </w:tcPr>
          <w:p w14:paraId="59BE75BC" w14:textId="77777777" w:rsidR="00617266" w:rsidRPr="000C4A82" w:rsidRDefault="00617266" w:rsidP="00624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AB79D9C" w14:textId="1D12D2B0" w:rsidR="00617266" w:rsidRPr="000C4A82" w:rsidRDefault="00FB056D" w:rsidP="006241C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C2BF5"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</w:tr>
    </w:tbl>
    <w:p w14:paraId="7C354B6E" w14:textId="77777777" w:rsidR="000A1426" w:rsidRPr="000C4A82" w:rsidRDefault="000A1426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AFADB0" w14:textId="7AFBF758" w:rsidR="00B845D3" w:rsidRPr="000C4A82" w:rsidRDefault="00617266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8A39AA" w:rsidRPr="000C4A8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281387" w:rsidRPr="000C4A82">
        <w:rPr>
          <w:rFonts w:asciiTheme="majorBidi" w:hAnsi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2F1085" w:rsidRPr="000C4A82">
        <w:rPr>
          <w:rFonts w:asciiTheme="majorBidi" w:hAnsiTheme="majorBidi" w:hint="cs"/>
          <w:sz w:val="30"/>
          <w:szCs w:val="30"/>
          <w:cs/>
        </w:rPr>
        <w:t>ล็อกซเล่ย์</w:t>
      </w:r>
      <w:r w:rsidR="002F1085" w:rsidRPr="000C4A82">
        <w:rPr>
          <w:rFonts w:asciiTheme="majorBidi" w:hAnsiTheme="majorBidi"/>
          <w:sz w:val="30"/>
          <w:szCs w:val="30"/>
          <w:cs/>
        </w:rPr>
        <w:t xml:space="preserve"> </w:t>
      </w:r>
      <w:r w:rsidR="00274D06" w:rsidRPr="000C4A82">
        <w:rPr>
          <w:rFonts w:asciiTheme="majorBidi" w:hAnsiTheme="majorBidi" w:hint="cs"/>
          <w:sz w:val="30"/>
          <w:szCs w:val="30"/>
          <w:cs/>
        </w:rPr>
        <w:t>เอ็นจิเนียริ่ง</w:t>
      </w:r>
      <w:r w:rsidR="00274D06" w:rsidRPr="000C4A82">
        <w:rPr>
          <w:rFonts w:asciiTheme="majorBidi" w:hAnsi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10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30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99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78CA45E" w14:textId="77777777" w:rsidR="004C5DCA" w:rsidRPr="000C4A82" w:rsidRDefault="004C5DCA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0104F" w14:textId="3DF6C466" w:rsidR="004C5DCA" w:rsidRPr="000C4A82" w:rsidRDefault="004C5DCA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แอลบี อีวี </w:t>
      </w:r>
      <w:r w:rsidRPr="000C4A82">
        <w:rPr>
          <w:rFonts w:asciiTheme="majorBidi" w:hAnsiTheme="majorBidi" w:cstheme="majorBidi"/>
          <w:sz w:val="30"/>
          <w:szCs w:val="30"/>
          <w:cs/>
        </w:rPr>
        <w:t>จำกัด ซึ่งเป็นบริษัทย่อยของบริษัท ได้เรียกชำร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ค่าหุ้นเพิ่มร้อยละ </w:t>
      </w:r>
      <w:r w:rsidR="00FB056D" w:rsidRPr="00FB056D">
        <w:rPr>
          <w:rFonts w:asciiTheme="majorBidi" w:hAnsiTheme="majorBidi" w:cstheme="majorBidi"/>
          <w:sz w:val="30"/>
          <w:szCs w:val="30"/>
        </w:rPr>
        <w:t>13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บริษัทได้จ่ายเงินค่าหุ้นดังกล่าวตามสัดส่วนการถือหุ้นร้อยละ </w:t>
      </w:r>
      <w:r w:rsidR="00FB056D" w:rsidRPr="00FB056D">
        <w:rPr>
          <w:rFonts w:asciiTheme="majorBidi" w:hAnsiTheme="majorBidi" w:cstheme="majorBidi"/>
          <w:sz w:val="30"/>
          <w:szCs w:val="30"/>
        </w:rPr>
        <w:t>99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FB056D" w:rsidRPr="00FB056D">
        <w:rPr>
          <w:rFonts w:asciiTheme="majorBidi" w:hAnsiTheme="majorBidi" w:cstheme="majorBidi"/>
          <w:sz w:val="30"/>
          <w:szCs w:val="30"/>
        </w:rPr>
        <w:t>5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460EF78" w14:textId="77777777" w:rsidR="00C96535" w:rsidRPr="000C4A82" w:rsidRDefault="00C96535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AE336" w14:textId="69C6F8EE" w:rsidR="00C96535" w:rsidRPr="000C4A82" w:rsidRDefault="00C96535" w:rsidP="00C96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lastRenderedPageBreak/>
        <w:t>ในเดือน</w:t>
      </w:r>
      <w:r w:rsidRPr="000C4A82">
        <w:rPr>
          <w:rFonts w:asciiTheme="majorBidi" w:hAnsiTheme="majorBidi" w:hint="cs"/>
          <w:sz w:val="30"/>
          <w:szCs w:val="30"/>
          <w:cs/>
        </w:rPr>
        <w:t>มิถุนายน</w:t>
      </w:r>
      <w:r w:rsidRPr="000C4A82">
        <w:rPr>
          <w:rFonts w:asciiTheme="majorBidi" w:hAnsi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97E72" w:rsidRPr="000C4A82">
        <w:rPr>
          <w:rFonts w:asciiTheme="majorBidi" w:hAnsiTheme="majorBidi" w:cstheme="majorBidi" w:hint="cs"/>
          <w:sz w:val="30"/>
          <w:szCs w:val="30"/>
          <w:cs/>
        </w:rPr>
        <w:t xml:space="preserve">ล็อกซเล่ย์ </w:t>
      </w:r>
      <w:r w:rsidR="00DE7050" w:rsidRPr="000C4A82">
        <w:rPr>
          <w:rFonts w:asciiTheme="majorBidi" w:hAnsiTheme="majorBidi" w:cstheme="majorBidi" w:hint="cs"/>
          <w:sz w:val="30"/>
          <w:szCs w:val="30"/>
          <w:cs/>
        </w:rPr>
        <w:t>เพาเวอร์ ซิสเต็มส์</w:t>
      </w:r>
      <w:r w:rsidR="00DE7050" w:rsidRPr="000C4A82">
        <w:rPr>
          <w:rFonts w:asciiTheme="majorBidi" w:hAnsiTheme="majorBidi" w:hint="cs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C4A82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ได้เพิ่มทุน</w:t>
      </w:r>
      <w:r w:rsidR="00D871CE" w:rsidRPr="000C4A82">
        <w:rPr>
          <w:rFonts w:asciiTheme="majorBidi" w:hAnsiTheme="majorBidi" w:cstheme="majorBidi"/>
          <w:sz w:val="30"/>
          <w:szCs w:val="30"/>
        </w:rPr>
        <w:br/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จดทะเบียนจากจำนวน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100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150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99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50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556175B" w14:textId="77777777" w:rsidR="00C96535" w:rsidRPr="000C4A82" w:rsidRDefault="00C96535" w:rsidP="00577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BB35B" w14:textId="1DD8C60D" w:rsidR="00291DF4" w:rsidRPr="000C4A82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420A31EC" w14:textId="77777777" w:rsidR="00253043" w:rsidRPr="000C4A82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37D8C2C" w14:textId="5E26B095" w:rsidR="00DC4CD0" w:rsidRPr="000C4A82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102235943"/>
      <w:r w:rsidRPr="000C4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0C4A82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bookmarkEnd w:id="6"/>
    <w:p w14:paraId="17119B5A" w14:textId="5FDC144F" w:rsidR="0084418A" w:rsidRPr="000C4A82" w:rsidRDefault="0084418A" w:rsidP="00852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FB056D" w:rsidRPr="00FB056D">
        <w:rPr>
          <w:rFonts w:ascii="Angsana New" w:hAnsi="Angsana New" w:hint="cs"/>
          <w:sz w:val="30"/>
          <w:szCs w:val="30"/>
        </w:rPr>
        <w:t>2560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="00FB056D" w:rsidRPr="00FB056D">
        <w:rPr>
          <w:rFonts w:ascii="Angsana New" w:hAnsi="Angsana New" w:hint="cs"/>
          <w:sz w:val="30"/>
          <w:szCs w:val="30"/>
        </w:rPr>
        <w:t>1</w:t>
      </w:r>
      <w:r w:rsidRPr="000C4A82">
        <w:rPr>
          <w:rFonts w:ascii="Angsana New" w:hAnsi="Angsana New" w:hint="cs"/>
          <w:sz w:val="30"/>
          <w:szCs w:val="30"/>
        </w:rPr>
        <w:t>,</w:t>
      </w:r>
      <w:r w:rsidR="00FB056D" w:rsidRPr="00FB056D">
        <w:rPr>
          <w:rFonts w:ascii="Angsana New" w:hAnsi="Angsana New" w:hint="cs"/>
          <w:sz w:val="30"/>
          <w:szCs w:val="30"/>
        </w:rPr>
        <w:t>023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FB056D" w:rsidRPr="00FB056D">
        <w:rPr>
          <w:rFonts w:ascii="Angsana New" w:hAnsi="Angsana New" w:hint="cs"/>
          <w:sz w:val="30"/>
          <w:szCs w:val="30"/>
        </w:rPr>
        <w:t>2560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="00FB056D" w:rsidRPr="00FB056D">
        <w:rPr>
          <w:rFonts w:ascii="Angsana New" w:hAnsi="Angsana New" w:hint="cs"/>
          <w:sz w:val="30"/>
          <w:szCs w:val="30"/>
        </w:rPr>
        <w:t>2563</w:t>
      </w:r>
      <w:r w:rsidRPr="000C4A82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FB056D" w:rsidRPr="00FB056D">
        <w:rPr>
          <w:rFonts w:ascii="Angsana New" w:hAnsi="Angsana New" w:hint="cs"/>
          <w:sz w:val="30"/>
          <w:szCs w:val="30"/>
        </w:rPr>
        <w:t>2561</w:t>
      </w:r>
      <w:r w:rsidRPr="000C4A82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FB056D" w:rsidRPr="00FB056D">
        <w:rPr>
          <w:rFonts w:ascii="Angsana New" w:hAnsi="Angsana New" w:hint="cs"/>
          <w:sz w:val="30"/>
          <w:szCs w:val="30"/>
        </w:rPr>
        <w:t>2563</w:t>
      </w:r>
      <w:r w:rsidRPr="000C4A82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FB056D" w:rsidRPr="00FB056D">
        <w:rPr>
          <w:rFonts w:ascii="Angsana New" w:hAnsi="Angsana New" w:hint="cs"/>
          <w:sz w:val="30"/>
          <w:szCs w:val="30"/>
        </w:rPr>
        <w:t>2566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ต่อมาลูกหนี้การค้า สกสค</w:t>
      </w:r>
      <w:r w:rsidRPr="000C4A82">
        <w:rPr>
          <w:rFonts w:ascii="Angsana New" w:hAnsi="Angsana New" w:hint="cs"/>
          <w:sz w:val="30"/>
          <w:szCs w:val="30"/>
        </w:rPr>
        <w:t>.</w:t>
      </w:r>
      <w:r w:rsidRPr="000C4A82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FB056D" w:rsidRPr="00FB056D">
        <w:rPr>
          <w:rFonts w:ascii="Angsana New" w:hAnsi="Angsana New"/>
          <w:sz w:val="30"/>
          <w:szCs w:val="30"/>
        </w:rPr>
        <w:t>5</w:t>
      </w:r>
      <w:r w:rsidRPr="000C4A82">
        <w:rPr>
          <w:rFonts w:ascii="Angsana New" w:hAnsi="Angsana New" w:hint="cs"/>
          <w:sz w:val="30"/>
          <w:szCs w:val="30"/>
        </w:rPr>
        <w:t xml:space="preserve">) </w:t>
      </w:r>
      <w:r w:rsidRPr="000C4A82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FB056D" w:rsidRPr="00FB056D">
        <w:rPr>
          <w:rFonts w:ascii="Angsana New" w:hAnsi="Angsana New" w:hint="cs"/>
          <w:sz w:val="30"/>
          <w:szCs w:val="30"/>
        </w:rPr>
        <w:t>2563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ทำให้</w:t>
      </w:r>
      <w:r w:rsidR="002716EC" w:rsidRPr="000C4A82">
        <w:rPr>
          <w:rFonts w:ascii="Angsana New" w:hAnsi="Angsana New"/>
          <w:sz w:val="30"/>
          <w:szCs w:val="30"/>
        </w:rPr>
        <w:br/>
      </w:r>
      <w:r w:rsidRPr="000C4A82">
        <w:rPr>
          <w:rFonts w:ascii="Angsana New" w:hAnsi="Angsana New" w:hint="cs"/>
          <w:sz w:val="30"/>
          <w:szCs w:val="30"/>
          <w:cs/>
        </w:rPr>
        <w:t>ล็อกซเล่ย์ ไวร์เลส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1A2DE2" w:rsidRPr="000C4A82">
        <w:rPr>
          <w:rFonts w:ascii="Angsana New" w:hAnsi="Angsana New" w:hint="cs"/>
          <w:sz w:val="30"/>
          <w:szCs w:val="30"/>
          <w:cs/>
        </w:rPr>
        <w:t>ได้ ต่อมา</w:t>
      </w:r>
      <w:r w:rsidRPr="000C4A82">
        <w:rPr>
          <w:rFonts w:ascii="Angsana New" w:hAnsi="Angsana New" w:hint="cs"/>
          <w:sz w:val="30"/>
          <w:szCs w:val="30"/>
          <w:cs/>
        </w:rPr>
        <w:t>ในเดือน</w:t>
      </w:r>
      <w:r w:rsidR="00A04017" w:rsidRPr="000C4A82">
        <w:rPr>
          <w:rFonts w:ascii="Angsana New" w:hAnsi="Angsana New" w:hint="cs"/>
          <w:sz w:val="30"/>
          <w:szCs w:val="30"/>
          <w:cs/>
        </w:rPr>
        <w:t>กรกฎาคม</w:t>
      </w:r>
      <w:r w:rsidR="00EB3D56" w:rsidRPr="000C4A82">
        <w:rPr>
          <w:rFonts w:ascii="Angsana New" w:hAnsi="Angsana New" w:hint="cs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 w:hint="cs"/>
          <w:sz w:val="30"/>
          <w:szCs w:val="30"/>
        </w:rPr>
        <w:t>256</w:t>
      </w:r>
      <w:r w:rsidR="00FB056D" w:rsidRPr="00FB056D">
        <w:rPr>
          <w:rFonts w:ascii="Angsana New" w:hAnsi="Angsana New"/>
          <w:sz w:val="30"/>
          <w:szCs w:val="30"/>
        </w:rPr>
        <w:t>8</w:t>
      </w:r>
      <w:r w:rsidR="00EB3D56"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ล็อกซเล่ย์ ไวร์เลสได้รับอนุมัติการขยายระยะเวลาการชำระหนี้ดังกล่าวเพิ่มเติมเป็นภายใน</w:t>
      </w:r>
      <w:r w:rsidR="001D39B7" w:rsidRPr="000C4A82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="00FB056D" w:rsidRPr="00FB056D">
        <w:rPr>
          <w:rFonts w:ascii="Angsana New" w:hAnsi="Angsana New" w:hint="cs"/>
          <w:sz w:val="30"/>
          <w:szCs w:val="30"/>
        </w:rPr>
        <w:t>256</w:t>
      </w:r>
      <w:r w:rsidR="00FB056D" w:rsidRPr="00FB056D">
        <w:rPr>
          <w:rFonts w:ascii="Angsana New" w:hAnsi="Angsana New"/>
          <w:sz w:val="30"/>
          <w:szCs w:val="30"/>
        </w:rPr>
        <w:t>9</w:t>
      </w:r>
      <w:r w:rsidR="00A6598A">
        <w:rPr>
          <w:rFonts w:ascii="Angsana New" w:hAnsi="Angsana New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โดย ณ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วันที่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sz w:val="30"/>
          <w:szCs w:val="30"/>
        </w:rPr>
        <w:t>30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EB3D56" w:rsidRPr="000C4A82">
        <w:rPr>
          <w:rFonts w:ascii="Angsana New" w:hAnsi="Angsana New" w:hint="cs"/>
          <w:sz w:val="30"/>
          <w:szCs w:val="30"/>
          <w:cs/>
        </w:rPr>
        <w:t>ม</w:t>
      </w:r>
      <w:r w:rsidR="009D3407" w:rsidRPr="000C4A82">
        <w:rPr>
          <w:rFonts w:ascii="Angsana New" w:hAnsi="Angsana New" w:hint="cs"/>
          <w:sz w:val="30"/>
          <w:szCs w:val="30"/>
          <w:cs/>
        </w:rPr>
        <w:t>ิถุนายน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sz w:val="30"/>
          <w:szCs w:val="30"/>
        </w:rPr>
        <w:t>2568</w:t>
      </w:r>
      <w:r w:rsidRPr="000C4A82">
        <w:rPr>
          <w:rFonts w:ascii="Angsana New" w:hAnsi="Angsana New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มีหนี้สินจากการปรับ</w:t>
      </w:r>
      <w:r w:rsidRPr="000C4A82">
        <w:rPr>
          <w:rFonts w:ascii="Angsana New" w:hAnsi="Angsana New" w:hint="cs"/>
          <w:spacing w:val="-4"/>
          <w:sz w:val="30"/>
          <w:szCs w:val="30"/>
          <w:cs/>
        </w:rPr>
        <w:t>โครงสร้างหนี้และดอกเบี้ยค้างจ่ายคงเหลือจำนวน</w:t>
      </w:r>
      <w:r w:rsidR="00B1624E" w:rsidRPr="000C4A82">
        <w:rPr>
          <w:rFonts w:ascii="Angsana New" w:hAnsi="Angsana New"/>
          <w:spacing w:val="-4"/>
          <w:sz w:val="30"/>
          <w:szCs w:val="30"/>
        </w:rPr>
        <w:t xml:space="preserve"> </w:t>
      </w:r>
      <w:r w:rsidR="00FB056D" w:rsidRPr="00FB056D">
        <w:rPr>
          <w:rFonts w:ascii="Angsana New" w:hAnsi="Angsana New"/>
          <w:spacing w:val="-4"/>
          <w:sz w:val="30"/>
          <w:szCs w:val="30"/>
        </w:rPr>
        <w:t>405</w:t>
      </w:r>
      <w:r w:rsidRPr="000C4A8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0C4A82">
        <w:rPr>
          <w:rFonts w:ascii="Angsana New" w:hAnsi="Angsana New"/>
          <w:spacing w:val="-4"/>
          <w:sz w:val="30"/>
          <w:szCs w:val="30"/>
        </w:rPr>
        <w:t xml:space="preserve"> (</w:t>
      </w:r>
      <w:r w:rsidR="00852FA6" w:rsidRPr="000C4A82">
        <w:rPr>
          <w:rFonts w:ascii="Angsana New" w:hAnsi="Angsana New" w:hint="cs"/>
          <w:spacing w:val="-4"/>
          <w:sz w:val="30"/>
          <w:szCs w:val="30"/>
          <w:cs/>
        </w:rPr>
        <w:t>เป็นดอกเบี้ยค้างจ่ายจำนวน</w:t>
      </w:r>
      <w:r w:rsidR="00B1624E" w:rsidRPr="000C4A82">
        <w:rPr>
          <w:rFonts w:ascii="Angsana New" w:hAnsi="Angsana New"/>
          <w:spacing w:val="-4"/>
          <w:sz w:val="30"/>
          <w:szCs w:val="30"/>
        </w:rPr>
        <w:t xml:space="preserve"> </w:t>
      </w:r>
      <w:r w:rsidR="00FB056D" w:rsidRPr="00FB056D">
        <w:rPr>
          <w:rFonts w:ascii="Angsana New" w:hAnsi="Angsana New"/>
          <w:spacing w:val="-4"/>
          <w:sz w:val="30"/>
          <w:szCs w:val="30"/>
        </w:rPr>
        <w:t>119</w:t>
      </w:r>
      <w:r w:rsidR="00852FA6" w:rsidRPr="000C4A8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52FA6" w:rsidRPr="000C4A8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52FA6" w:rsidRPr="000C4A82">
        <w:rPr>
          <w:rFonts w:ascii="Angsana New" w:hAnsi="Angsana New"/>
          <w:spacing w:val="-4"/>
          <w:sz w:val="30"/>
          <w:szCs w:val="30"/>
          <w:cs/>
        </w:rPr>
        <w:t>)</w:t>
      </w:r>
      <w:r w:rsidR="002716EC" w:rsidRPr="000C4A82">
        <w:rPr>
          <w:rFonts w:ascii="Angsana New" w:hAnsi="Angsana New"/>
          <w:spacing w:val="-4"/>
          <w:sz w:val="30"/>
          <w:szCs w:val="30"/>
        </w:rPr>
        <w:br/>
      </w:r>
      <w:r w:rsidR="00216032" w:rsidRPr="000C4A8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FB056D" w:rsidRPr="00FB056D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D72FE0" w:rsidRPr="000C4A8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D72FE0"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FB056D" w:rsidRPr="00FB056D"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="00852FA6" w:rsidRPr="000C4A8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16032"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>หนี้สินจากการปรับโครงสร้างหนี้</w:t>
      </w:r>
      <w:r w:rsidR="00731740"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และดอกเบี้ยค้างจ่าย</w:t>
      </w:r>
      <w:r w:rsidR="00852FA6"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FB056D" w:rsidRPr="00FB056D">
        <w:rPr>
          <w:rFonts w:ascii="Angsana New" w:hAnsi="Angsana New"/>
          <w:i/>
          <w:iCs/>
          <w:spacing w:val="-4"/>
          <w:sz w:val="30"/>
          <w:szCs w:val="30"/>
        </w:rPr>
        <w:t>401</w:t>
      </w:r>
      <w:r w:rsidR="00852FA6" w:rsidRPr="000C4A8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52FA6"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เป็นดอกเบี้ยค้างจ่ายจำนวน</w:t>
      </w:r>
      <w:r w:rsidRPr="000C4A8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B056D" w:rsidRPr="00FB056D">
        <w:rPr>
          <w:rFonts w:ascii="Angsana New" w:hAnsi="Angsana New"/>
          <w:i/>
          <w:iCs/>
          <w:spacing w:val="-4"/>
          <w:sz w:val="30"/>
          <w:szCs w:val="30"/>
        </w:rPr>
        <w:t>115</w:t>
      </w:r>
      <w:r w:rsidRPr="000C4A8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0C4A82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0C4A8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</w:p>
    <w:p w14:paraId="0E0244F5" w14:textId="381F10EB" w:rsidR="001D39B7" w:rsidRPr="000C4A82" w:rsidRDefault="001D3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0C4A82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0C4A82" w14:paraId="22271C61" w14:textId="77777777" w:rsidTr="005F656E">
        <w:trPr>
          <w:trHeight w:val="326"/>
        </w:trPr>
        <w:tc>
          <w:tcPr>
            <w:tcW w:w="5864" w:type="dxa"/>
          </w:tcPr>
          <w:p w14:paraId="6588EED3" w14:textId="41EA4B8B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513F033F" w14:textId="7777777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0C4A82" w14:paraId="2C29B12B" w14:textId="77777777" w:rsidTr="005F656E">
        <w:trPr>
          <w:trHeight w:val="326"/>
        </w:trPr>
        <w:tc>
          <w:tcPr>
            <w:tcW w:w="5864" w:type="dxa"/>
          </w:tcPr>
          <w:p w14:paraId="6AE7F1D9" w14:textId="7777777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</w:tcPr>
          <w:p w14:paraId="5F360B5D" w14:textId="4C8FB1FA" w:rsidR="005F656E" w:rsidRPr="000C4A82" w:rsidRDefault="00FB05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1387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376" w:rsidRPr="000C4A82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9D3407" w:rsidRPr="000C4A82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75" w:type="dxa"/>
          </w:tcPr>
          <w:p w14:paraId="375EE09A" w14:textId="7777777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DDB4A69" w14:textId="38A08D7A" w:rsidR="005F656E" w:rsidRPr="000C4A82" w:rsidRDefault="00FB05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0C4A8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0C4A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0C4A82" w14:paraId="05573EB0" w14:textId="77777777" w:rsidTr="005F656E">
        <w:trPr>
          <w:trHeight w:val="326"/>
        </w:trPr>
        <w:tc>
          <w:tcPr>
            <w:tcW w:w="5864" w:type="dxa"/>
          </w:tcPr>
          <w:p w14:paraId="51787E84" w14:textId="658FC4D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</w:tcPr>
          <w:p w14:paraId="169A8085" w14:textId="61BF75DA" w:rsidR="005F656E" w:rsidRPr="000C4A82" w:rsidRDefault="00FB05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75" w:type="dxa"/>
          </w:tcPr>
          <w:p w14:paraId="40413DBE" w14:textId="7777777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21EA6A2E" w14:textId="7905A5DB" w:rsidR="005F656E" w:rsidRPr="000C4A82" w:rsidRDefault="00FB05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F656E" w:rsidRPr="000C4A82" w14:paraId="165F298B" w14:textId="77777777" w:rsidTr="00294DEC">
        <w:trPr>
          <w:trHeight w:val="336"/>
        </w:trPr>
        <w:tc>
          <w:tcPr>
            <w:tcW w:w="5864" w:type="dxa"/>
          </w:tcPr>
          <w:p w14:paraId="5C65517A" w14:textId="77777777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</w:tcPr>
          <w:p w14:paraId="1D5237E6" w14:textId="6B2F83EE" w:rsidR="005F656E" w:rsidRPr="000C4A82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4A42" w:rsidRPr="000C4A82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2B4A42" w:rsidRPr="000C4A82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</w:tcPr>
          <w:p w14:paraId="3C44D22F" w14:textId="202BD764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75" w:type="dxa"/>
          </w:tcPr>
          <w:p w14:paraId="37401A29" w14:textId="77777777" w:rsidR="002B4A42" w:rsidRPr="000C4A82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1D602436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</w:tr>
      <w:tr w:rsidR="002B4A42" w:rsidRPr="000C4A82" w14:paraId="09F4EC70" w14:textId="77777777" w:rsidTr="005F656E">
        <w:trPr>
          <w:trHeight w:val="63"/>
        </w:trPr>
        <w:tc>
          <w:tcPr>
            <w:tcW w:w="5864" w:type="dxa"/>
          </w:tcPr>
          <w:p w14:paraId="0D222C81" w14:textId="1FB5329E" w:rsidR="002B4A42" w:rsidRPr="000C4A82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500" w:type="dxa"/>
          </w:tcPr>
          <w:p w14:paraId="73120B74" w14:textId="71DE4A36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375" w:type="dxa"/>
          </w:tcPr>
          <w:p w14:paraId="164E62FF" w14:textId="77777777" w:rsidR="002B4A42" w:rsidRPr="000C4A82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8387BDF" w14:textId="11FDB136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2B4A42" w:rsidRPr="000C4A82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0F891DE5" w:rsidR="002B4A42" w:rsidRPr="000C4A82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</w:tcPr>
          <w:p w14:paraId="588C0EBB" w14:textId="70382650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375" w:type="dxa"/>
          </w:tcPr>
          <w:p w14:paraId="101E097B" w14:textId="77777777" w:rsidR="002B4A42" w:rsidRPr="000C4A82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0FC93649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2B4A42" w:rsidRPr="000C4A82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036F7CBE" w:rsidR="002B4A42" w:rsidRPr="000C4A82" w:rsidRDefault="002B4A42" w:rsidP="002B4A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>****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4B877AC7" w14:textId="104D5EF0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75" w:type="dxa"/>
          </w:tcPr>
          <w:p w14:paraId="277E02E4" w14:textId="77777777" w:rsidR="002B4A42" w:rsidRPr="000C4A82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45A69CE9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B4A42" w:rsidRPr="000C4A82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2B4A42" w:rsidRPr="000C4A82" w:rsidRDefault="002B4A42" w:rsidP="002B4A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64E7A0F3" w14:textId="46034F97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375" w:type="dxa"/>
          </w:tcPr>
          <w:p w14:paraId="25166C96" w14:textId="77777777" w:rsidR="002B4A42" w:rsidRPr="000C4A82" w:rsidRDefault="002B4A42" w:rsidP="002B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014CD187" w:rsidR="002B4A42" w:rsidRPr="000C4A82" w:rsidRDefault="00FB056D" w:rsidP="002B4A4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</w:tr>
    </w:tbl>
    <w:p w14:paraId="16D1ED21" w14:textId="77777777" w:rsidR="00BB39E8" w:rsidRPr="000C4A82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92490E" w14:textId="3DAAD28B" w:rsidR="00F6040A" w:rsidRPr="000C4A82" w:rsidRDefault="001A3909" w:rsidP="00120C41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/>
          <w:sz w:val="30"/>
          <w:szCs w:val="30"/>
        </w:rPr>
        <w:t xml:space="preserve">* </w:t>
      </w:r>
      <w:r w:rsidRPr="000C4A8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0C4A82">
        <w:rPr>
          <w:rFonts w:ascii="Angsana New" w:hAnsi="Angsana New"/>
          <w:sz w:val="30"/>
          <w:szCs w:val="30"/>
          <w:cs/>
        </w:rPr>
        <w:t>ได้</w:t>
      </w:r>
      <w:r w:rsidRPr="000C4A8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600754F6" w14:textId="77777777" w:rsidR="00FA4984" w:rsidRPr="000C4A82" w:rsidRDefault="00FA4984" w:rsidP="00120C41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EC089A8" w14:textId="77777777" w:rsidR="001A3909" w:rsidRPr="000C4A82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59CD61F3" w:rsidR="001A3909" w:rsidRPr="000C4A82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/>
          <w:spacing w:val="-4"/>
          <w:sz w:val="30"/>
          <w:szCs w:val="30"/>
        </w:rPr>
        <w:t>*</w:t>
      </w:r>
      <w:r w:rsidRPr="000C4A82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0C4A82">
        <w:rPr>
          <w:rFonts w:ascii="Angsana New" w:hAnsi="Angsana New"/>
          <w:spacing w:val="-4"/>
          <w:sz w:val="30"/>
          <w:szCs w:val="30"/>
        </w:rPr>
        <w:t xml:space="preserve"> </w:t>
      </w:r>
      <w:r w:rsidR="005D0AD1" w:rsidRPr="000C4A82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ต่อสถาบันการเงินสำหรับการกู้ยืมเงินและการออกหนังสือค้ำประกันของบริษัทย่อย</w:t>
      </w:r>
    </w:p>
    <w:p w14:paraId="069F9C53" w14:textId="77777777" w:rsidR="00F6040A" w:rsidRPr="000C4A82" w:rsidRDefault="00F6040A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2074BDE7" w14:textId="77777777" w:rsidR="00253043" w:rsidRPr="000C4A82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  <w:cs/>
        </w:rPr>
      </w:pPr>
    </w:p>
    <w:p w14:paraId="0F4B1937" w14:textId="038C0C18" w:rsidR="00C03563" w:rsidRPr="000C4A82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/>
          <w:sz w:val="30"/>
          <w:szCs w:val="30"/>
        </w:rPr>
        <w:t>***</w:t>
      </w:r>
      <w:r w:rsidRPr="000C4A82">
        <w:rPr>
          <w:rFonts w:ascii="Angsana New" w:hAnsi="Angsana New" w:hint="cs"/>
          <w:sz w:val="30"/>
          <w:szCs w:val="30"/>
          <w:cs/>
        </w:rPr>
        <w:t xml:space="preserve"> </w:t>
      </w:r>
      <w:bookmarkStart w:id="7" w:name="_Hlk78730169"/>
      <w:bookmarkStart w:id="8" w:name="_Hlk118051004"/>
      <w:r w:rsidR="005D0AD1" w:rsidRPr="000C4A82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1B0D4FA3" w14:textId="77777777" w:rsidR="00F6040A" w:rsidRPr="000C4A82" w:rsidRDefault="00F6040A" w:rsidP="00AE18CA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819A485" w14:textId="77777777" w:rsidR="005D0AD1" w:rsidRPr="000C4A82" w:rsidRDefault="005D0AD1" w:rsidP="005D0AD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4A82">
        <w:rPr>
          <w:rFonts w:ascii="Angsana New" w:hAnsi="Angsana New" w:hint="cs"/>
          <w:sz w:val="30"/>
          <w:szCs w:val="30"/>
        </w:rPr>
        <w:t>***</w:t>
      </w:r>
      <w:r w:rsidRPr="000C4A82">
        <w:rPr>
          <w:rFonts w:ascii="Angsana New" w:hAnsi="Angsana New"/>
          <w:sz w:val="30"/>
          <w:szCs w:val="30"/>
        </w:rPr>
        <w:t>*</w:t>
      </w:r>
      <w:r w:rsidRPr="000C4A82">
        <w:rPr>
          <w:rFonts w:ascii="Angsana New" w:hAnsi="Angsana New" w:hint="cs"/>
          <w:sz w:val="30"/>
          <w:szCs w:val="30"/>
        </w:rPr>
        <w:t xml:space="preserve"> </w:t>
      </w:r>
      <w:r w:rsidRPr="000C4A82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C039EB" w14:textId="26E2E2EE" w:rsidR="00C3488F" w:rsidRPr="000C4A82" w:rsidRDefault="00C3488F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/>
          <w:sz w:val="30"/>
          <w:szCs w:val="30"/>
          <w:cs/>
        </w:rPr>
        <w:sectPr w:rsidR="00C3488F" w:rsidRPr="000C4A82" w:rsidSect="00563F1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bookmarkStart w:id="9" w:name="_Hlk149725883"/>
      <w:bookmarkEnd w:id="7"/>
      <w:bookmarkEnd w:id="8"/>
    </w:p>
    <w:bookmarkEnd w:id="9"/>
    <w:p w14:paraId="301F99EB" w14:textId="1DFD1B52" w:rsidR="00335A9A" w:rsidRPr="000C4A82" w:rsidRDefault="001D4F25" w:rsidP="006F7C13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FC43BFA" w14:textId="4C168E4C" w:rsidR="00335A9A" w:rsidRPr="000C4A82" w:rsidRDefault="00335A9A" w:rsidP="00335A9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FB056D" w:rsidRPr="00FB056D">
        <w:rPr>
          <w:rFonts w:asciiTheme="majorBidi" w:hAnsiTheme="majorBidi" w:cstheme="majorBidi"/>
          <w:sz w:val="30"/>
          <w:szCs w:val="30"/>
        </w:rPr>
        <w:t>2567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</w:p>
    <w:p w14:paraId="75999AAE" w14:textId="55CA36C7" w:rsidR="00A26F72" w:rsidRPr="000C4A82" w:rsidRDefault="00A26F7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6E54F5" w:rsidRPr="000C4A82" w14:paraId="01EA5050" w14:textId="77777777" w:rsidTr="00A26F72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3F1ACAF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bookmarkStart w:id="10" w:name="_Hlk202165489"/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E54F5" w:rsidRPr="000C4A82" w14:paraId="45031448" w14:textId="77777777" w:rsidTr="00A26F72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1517BEF8" w14:textId="2144A53B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725376"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สาม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4B05E28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3BD00286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35FDB25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60AF570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1AB3DF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617578C2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72A69B9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7CACE0E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F3BE18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748683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7FD1D958" w14:textId="18AD739A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308BF1F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03CF5BD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6E54F5" w:rsidRPr="000C4A82" w14:paraId="1256D68F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22DEB72" w14:textId="2FA3F305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FB05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C4A8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2354C1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hideMark/>
          </w:tcPr>
          <w:p w14:paraId="56AE2D5C" w14:textId="61A57E89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730EFE0E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13564E9" w14:textId="18A8DB21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186D0202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8F2C585" w14:textId="47BCC508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4903B0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2C359932" w14:textId="7AF924F5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1F42CD3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60C847DE" w14:textId="2F82C7C5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7E79FE04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912CEA6" w14:textId="375CD7F8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518E7F0F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2AD4A99" w14:textId="139C52D7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2D13BBDB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91A8617" w14:textId="52CCBB3F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9970FC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344FC96" w14:textId="23B38EC0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89B08A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2EA7690D" w14:textId="724D00BC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775D9A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F2BFC3E" w14:textId="2AF8753A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457893D1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DCB82BB" w14:textId="2C20871D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363168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4B64F82A" w14:textId="186A188C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B912E08" w14:textId="77777777" w:rsidR="006E54F5" w:rsidRPr="000C4A82" w:rsidRDefault="006E54F5" w:rsidP="002B1B9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B9FF3C0" w14:textId="5B5832F5" w:rsidR="006E54F5" w:rsidRPr="000C4A82" w:rsidRDefault="00FB056D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6E54F5" w:rsidRPr="000C4A82" w14:paraId="33198FD5" w14:textId="77777777" w:rsidTr="00A26F72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2871DC3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0C4A82" w14:paraId="5BD5B64C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6AFA92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4BF9480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4C64E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C77BC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5E58D2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26468D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77E0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4B0F5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399327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730A96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DF055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DDCF2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60C32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2B09D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25DED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EE3A8F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D6D08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20B4E3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C49F9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502A8D1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B73782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7D5775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0122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1D5624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228C85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199999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A5878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54DFC5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23EE7" w:rsidRPr="000C4A82" w14:paraId="17C84284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0BF59A7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37DF1F8E" w14:textId="45D1DA0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7" w:type="dxa"/>
            <w:noWrap/>
            <w:vAlign w:val="bottom"/>
            <w:hideMark/>
          </w:tcPr>
          <w:p w14:paraId="05CA53CB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DFD57FB" w14:textId="4B66BA29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</w:tcPr>
          <w:p w14:paraId="3B250BBB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73FCCB8" w14:textId="407C1D5D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36" w:type="dxa"/>
            <w:vAlign w:val="bottom"/>
          </w:tcPr>
          <w:p w14:paraId="059D62C6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01E2F4B0" w14:textId="5B48B18C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515</w:t>
            </w:r>
          </w:p>
        </w:tc>
        <w:tc>
          <w:tcPr>
            <w:tcW w:w="239" w:type="dxa"/>
          </w:tcPr>
          <w:p w14:paraId="7AD1C49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C70186B" w14:textId="2F55881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6" w:type="dxa"/>
            <w:noWrap/>
            <w:vAlign w:val="bottom"/>
          </w:tcPr>
          <w:p w14:paraId="5365B4EF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FDB1C85" w14:textId="67A89AC0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13E2298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65F1832" w14:textId="40B5A6CC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236" w:type="dxa"/>
            <w:noWrap/>
            <w:vAlign w:val="bottom"/>
          </w:tcPr>
          <w:p w14:paraId="69302A4D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7D3BAA3" w14:textId="6D98355D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236" w:type="dxa"/>
            <w:vAlign w:val="bottom"/>
          </w:tcPr>
          <w:p w14:paraId="10AC0A4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3134ACB" w14:textId="5A2503E5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  <w:vAlign w:val="bottom"/>
          </w:tcPr>
          <w:p w14:paraId="0629110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707F3E17" w14:textId="5EB5B15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</w:tcPr>
          <w:p w14:paraId="5C7DDE8E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3CFE47F" w14:textId="69EA2DB9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397DC017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83F1809" w14:textId="22D05631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vAlign w:val="bottom"/>
          </w:tcPr>
          <w:p w14:paraId="1789D768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E1964DC" w14:textId="0720F081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23EE7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675</w:t>
            </w:r>
          </w:p>
        </w:tc>
        <w:tc>
          <w:tcPr>
            <w:tcW w:w="236" w:type="dxa"/>
            <w:vAlign w:val="bottom"/>
          </w:tcPr>
          <w:p w14:paraId="4F3F089D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03A4DD2" w14:textId="1607B39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23EE7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639</w:t>
            </w:r>
          </w:p>
        </w:tc>
      </w:tr>
      <w:tr w:rsidR="00523EE7" w:rsidRPr="000C4A82" w14:paraId="2607FE95" w14:textId="77777777" w:rsidTr="00761D4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AC7188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8C555C" w14:textId="65A21434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7" w:type="dxa"/>
            <w:noWrap/>
            <w:vAlign w:val="bottom"/>
            <w:hideMark/>
          </w:tcPr>
          <w:p w14:paraId="44B37414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78EBF2" w14:textId="6208FAA4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14:paraId="4100841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7D1C" w14:textId="00233B3A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4B4486B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0273E" w14:textId="38EB5C7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" w:type="dxa"/>
          </w:tcPr>
          <w:p w14:paraId="7E1E416C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C0CC82" w14:textId="0377411E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472963B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FA2AB3" w14:textId="0A6F2A4B" w:rsidR="00523EE7" w:rsidRPr="000C4A82" w:rsidRDefault="0004663B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A4509FD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9D1D81" w14:textId="73044BCB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noWrap/>
            <w:vAlign w:val="bottom"/>
          </w:tcPr>
          <w:p w14:paraId="0781BB9A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06BF57" w14:textId="2E94EED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vAlign w:val="bottom"/>
          </w:tcPr>
          <w:p w14:paraId="78E72F83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6BCA9" w14:textId="25D519CB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7B5073D6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CDC7" w14:textId="1424269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</w:tcPr>
          <w:p w14:paraId="2D7B410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AAE9" w14:textId="5932545B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129EADE6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8210C4" w14:textId="78AFB338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54CA2297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F091" w14:textId="3EE0C7AD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  <w:vAlign w:val="bottom"/>
          </w:tcPr>
          <w:p w14:paraId="6B22D23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7D5F6" w14:textId="59CC1E6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</w:tr>
      <w:tr w:rsidR="00523EE7" w:rsidRPr="000C4A82" w14:paraId="3820715F" w14:textId="77777777" w:rsidTr="00761D49">
        <w:trPr>
          <w:trHeight w:val="50"/>
        </w:trPr>
        <w:tc>
          <w:tcPr>
            <w:tcW w:w="2411" w:type="dxa"/>
            <w:vAlign w:val="bottom"/>
            <w:hideMark/>
          </w:tcPr>
          <w:p w14:paraId="1BBE6728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838E1" w14:textId="686421C9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612</w:t>
            </w:r>
          </w:p>
        </w:tc>
        <w:tc>
          <w:tcPr>
            <w:tcW w:w="237" w:type="dxa"/>
            <w:vAlign w:val="bottom"/>
            <w:hideMark/>
          </w:tcPr>
          <w:p w14:paraId="6EFAF74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ACEC" w14:textId="2BFB921D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714</w:t>
            </w:r>
          </w:p>
        </w:tc>
        <w:tc>
          <w:tcPr>
            <w:tcW w:w="237" w:type="dxa"/>
            <w:vAlign w:val="bottom"/>
          </w:tcPr>
          <w:p w14:paraId="350FA7E3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87440" w14:textId="21EE4D3C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451</w:t>
            </w:r>
          </w:p>
        </w:tc>
        <w:tc>
          <w:tcPr>
            <w:tcW w:w="236" w:type="dxa"/>
            <w:vAlign w:val="bottom"/>
          </w:tcPr>
          <w:p w14:paraId="3D808B5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EB5D8" w14:textId="6043A02C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526</w:t>
            </w:r>
          </w:p>
        </w:tc>
        <w:tc>
          <w:tcPr>
            <w:tcW w:w="239" w:type="dxa"/>
          </w:tcPr>
          <w:p w14:paraId="3D42D126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E62B1" w14:textId="26A6459D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236" w:type="dxa"/>
            <w:vAlign w:val="bottom"/>
          </w:tcPr>
          <w:p w14:paraId="0AFCE98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96E576" w14:textId="3A90AB68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vAlign w:val="bottom"/>
          </w:tcPr>
          <w:p w14:paraId="6EEDB369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8B14A" w14:textId="45BB06DB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vAlign w:val="bottom"/>
          </w:tcPr>
          <w:p w14:paraId="58863E5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11B2D8" w14:textId="3E06D8A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236" w:type="dxa"/>
            <w:vAlign w:val="bottom"/>
          </w:tcPr>
          <w:p w14:paraId="0F06E742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279D7" w14:textId="687153F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324D5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236" w:type="dxa"/>
            <w:vAlign w:val="bottom"/>
          </w:tcPr>
          <w:p w14:paraId="0968DCB0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E70C87" w14:textId="103565E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36" w:type="dxa"/>
          </w:tcPr>
          <w:p w14:paraId="38D8608C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FCBBF7" w14:textId="00CCFA02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vAlign w:val="bottom"/>
          </w:tcPr>
          <w:p w14:paraId="7DC3DC27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E1B3CF" w14:textId="7C23DD23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36" w:type="dxa"/>
            <w:vAlign w:val="bottom"/>
          </w:tcPr>
          <w:p w14:paraId="36BBFEEA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F345E" w14:textId="7B8F9187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523EE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779</w:t>
            </w:r>
          </w:p>
        </w:tc>
        <w:tc>
          <w:tcPr>
            <w:tcW w:w="236" w:type="dxa"/>
            <w:vAlign w:val="bottom"/>
          </w:tcPr>
          <w:p w14:paraId="5EF8E06D" w14:textId="77777777" w:rsidR="00523EE7" w:rsidRPr="000C4A82" w:rsidRDefault="00523EE7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C68D1E" w14:textId="537C4A36" w:rsidR="00523EE7" w:rsidRPr="000C4A82" w:rsidRDefault="00FB056D" w:rsidP="0052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523EE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742</w:t>
            </w:r>
          </w:p>
        </w:tc>
      </w:tr>
      <w:tr w:rsidR="006E54F5" w:rsidRPr="000C4A82" w14:paraId="690BC1FE" w14:textId="77777777" w:rsidTr="00A26F72">
        <w:trPr>
          <w:trHeight w:val="29"/>
        </w:trPr>
        <w:tc>
          <w:tcPr>
            <w:tcW w:w="2411" w:type="dxa"/>
            <w:noWrap/>
            <w:vAlign w:val="bottom"/>
          </w:tcPr>
          <w:p w14:paraId="4FAA093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FD28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AAB64B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42E59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1D6EC56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790F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A1A62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6F1BA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0F83A8A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A259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59B04B7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D31D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3B7DAB6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5148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92AE1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2E1AD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DC7E267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45436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2438039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EF6A2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2C895B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459C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1943DD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16580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473C9B8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660E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A6165B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84D5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6E54F5" w:rsidRPr="000C4A82" w14:paraId="4F5BAD82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31E20B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35DAC8F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55D024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C2C438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926F8D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726354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D72D2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CEBFFE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4C5B08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F12739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1EAA4A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1BA96B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E34EFB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CBB9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15323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35830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F0DCB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4F45C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347DB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CC8C06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8B371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3CC71C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368B2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885548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086E1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74919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0340C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22D7E43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E54F5" w:rsidRPr="000C4A82" w14:paraId="4E8CCC93" w14:textId="77777777" w:rsidTr="00A26F7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B1C3AA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502FE1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EDBC2D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CF0BF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0C179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BF0FF1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77751B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78718E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4D3F31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221C60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B59F27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A77B0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226950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D30FCB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24D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2A1F0D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A1A86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9C521C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AE856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44152C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912891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7232D6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91724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15DAE26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2CF2D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C6C34D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34BC3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4825006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45EC7" w:rsidRPr="000C4A82" w14:paraId="1ABE2B2E" w14:textId="77777777" w:rsidTr="00502E2D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A9111D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7A6681A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4987E87C" w14:textId="524372F1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DEEC592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C1E5ACA" w14:textId="7BE95841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38DCED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2444D85" w14:textId="57778D3B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15EAB2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7D7D33A" w14:textId="74053043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DCF216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23145" w14:textId="2A924E0C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C68FE0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E5CEC3" w14:textId="18AE311A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539CED4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C0797F" w14:textId="6A84BB46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401FF3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A8A10C" w14:textId="7F654765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F37088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4EDB3D" w14:textId="15D0294A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097</w:t>
            </w:r>
          </w:p>
        </w:tc>
        <w:tc>
          <w:tcPr>
            <w:tcW w:w="236" w:type="dxa"/>
            <w:vAlign w:val="bottom"/>
          </w:tcPr>
          <w:p w14:paraId="353D95D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6AA3B6A" w14:textId="3DA19F2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</w:tcPr>
          <w:p w14:paraId="1BB610F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2B5F487" w14:textId="6B18FD6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2B13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DF65F78" w14:textId="182C8F1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FB9735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88A5D92" w14:textId="616A42D7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097</w:t>
            </w:r>
          </w:p>
        </w:tc>
        <w:tc>
          <w:tcPr>
            <w:tcW w:w="236" w:type="dxa"/>
            <w:vAlign w:val="bottom"/>
          </w:tcPr>
          <w:p w14:paraId="0F346DC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42282FCA" w14:textId="7F55AEA2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822</w:t>
            </w:r>
          </w:p>
        </w:tc>
      </w:tr>
      <w:tr w:rsidR="00B45EC7" w:rsidRPr="000C4A82" w14:paraId="209B4B7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C8B528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57EA2EE7" w14:textId="68B3D21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7" w:type="dxa"/>
            <w:noWrap/>
            <w:vAlign w:val="bottom"/>
          </w:tcPr>
          <w:p w14:paraId="4E164BA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861298C" w14:textId="0AD02B81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304</w:t>
            </w:r>
          </w:p>
        </w:tc>
        <w:tc>
          <w:tcPr>
            <w:tcW w:w="237" w:type="dxa"/>
            <w:noWrap/>
            <w:vAlign w:val="bottom"/>
          </w:tcPr>
          <w:p w14:paraId="5283BE9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332B14C" w14:textId="5BF2A9E8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6AC8644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4BD1147" w14:textId="3E62323A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9" w:type="dxa"/>
          </w:tcPr>
          <w:p w14:paraId="044C9DE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A523083" w14:textId="3DAF00D8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E1BCEA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BD3DE4B" w14:textId="71E3D2F4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A03C63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DD876E3" w14:textId="71BC5838" w:rsidR="00B45EC7" w:rsidRPr="000C4A82" w:rsidRDefault="00132CC4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455B7C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77955C4" w14:textId="090ADAFE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vAlign w:val="bottom"/>
          </w:tcPr>
          <w:p w14:paraId="14DC2AA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5E0CF5" w14:textId="53C03089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C23F23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A10E2D5" w14:textId="1335120F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4DAC2B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76DEA2A" w14:textId="3C630C0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6EBCF96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2B84AA4" w14:textId="4F2BF82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vAlign w:val="bottom"/>
          </w:tcPr>
          <w:p w14:paraId="5314633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02E6B66" w14:textId="68ED019A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36" w:type="dxa"/>
            <w:vAlign w:val="bottom"/>
          </w:tcPr>
          <w:p w14:paraId="1FDB1A0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3821639" w14:textId="6C17C51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435</w:t>
            </w:r>
          </w:p>
        </w:tc>
      </w:tr>
      <w:tr w:rsidR="00B45EC7" w:rsidRPr="000C4A82" w14:paraId="378DC9F8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0AB0E5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3D52E279" w14:textId="7F36EA3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237" w:type="dxa"/>
            <w:noWrap/>
            <w:vAlign w:val="bottom"/>
          </w:tcPr>
          <w:p w14:paraId="2FC709E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1D304D0" w14:textId="526B34A6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7" w:type="dxa"/>
            <w:noWrap/>
            <w:vAlign w:val="bottom"/>
          </w:tcPr>
          <w:p w14:paraId="176C4DA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EB819F" w14:textId="3A91FB3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36" w:type="dxa"/>
            <w:vAlign w:val="bottom"/>
          </w:tcPr>
          <w:p w14:paraId="55D8709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6B64947E" w14:textId="0913CD13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9" w:type="dxa"/>
          </w:tcPr>
          <w:p w14:paraId="0CA189B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C2D8A66" w14:textId="462E08A5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236" w:type="dxa"/>
            <w:noWrap/>
            <w:vAlign w:val="bottom"/>
          </w:tcPr>
          <w:p w14:paraId="6A233F1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3980D2" w14:textId="4928CB3B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noWrap/>
            <w:vAlign w:val="bottom"/>
          </w:tcPr>
          <w:p w14:paraId="6A0FDC1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D7B5C75" w14:textId="2E53087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136</w:t>
            </w:r>
          </w:p>
        </w:tc>
        <w:tc>
          <w:tcPr>
            <w:tcW w:w="236" w:type="dxa"/>
            <w:noWrap/>
            <w:vAlign w:val="bottom"/>
          </w:tcPr>
          <w:p w14:paraId="0096E93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87EC95D" w14:textId="391DE12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6" w:type="dxa"/>
            <w:vAlign w:val="bottom"/>
          </w:tcPr>
          <w:p w14:paraId="72FFC67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96D5B5B" w14:textId="551563EF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3569EC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D1627A3" w14:textId="59AD3430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5FB6EE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9DA9A30" w14:textId="1CC2CD3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vAlign w:val="bottom"/>
          </w:tcPr>
          <w:p w14:paraId="025A107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363D5B" w14:textId="6F71374A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vAlign w:val="bottom"/>
          </w:tcPr>
          <w:p w14:paraId="3FDCB8A2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A3F0E7" w14:textId="0B4471D7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484</w:t>
            </w:r>
          </w:p>
        </w:tc>
        <w:tc>
          <w:tcPr>
            <w:tcW w:w="236" w:type="dxa"/>
            <w:vAlign w:val="bottom"/>
          </w:tcPr>
          <w:p w14:paraId="595D7D6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2A17837" w14:textId="0A24C510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513</w:t>
            </w:r>
          </w:p>
        </w:tc>
      </w:tr>
      <w:tr w:rsidR="00B45EC7" w:rsidRPr="000C4A82" w14:paraId="6646FE13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8A0FD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2C8DFE99" w14:textId="78135642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6D117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943F2ED" w14:textId="26AE9274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5ECB28C4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2E7C9A9" w14:textId="554178D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299</w:t>
            </w:r>
          </w:p>
        </w:tc>
        <w:tc>
          <w:tcPr>
            <w:tcW w:w="236" w:type="dxa"/>
            <w:vAlign w:val="bottom"/>
          </w:tcPr>
          <w:p w14:paraId="013025CD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F26CEF0" w14:textId="56D2637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9" w:type="dxa"/>
          </w:tcPr>
          <w:p w14:paraId="7EDDA02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755209E" w14:textId="5A9B7E91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7D10A9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991123B" w14:textId="3CABD90E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D756288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B51FA56" w14:textId="49A6E7A1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FD83B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2B1FDF5" w14:textId="48E4797D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6885F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1E8D030" w14:textId="72F9B950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87B1C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FBB1DAA" w14:textId="03799965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86DF9D2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E15B8D2" w14:textId="798F8414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0075D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90741AA" w14:textId="6A65158F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6F108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DD9783D" w14:textId="4400E441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299</w:t>
            </w:r>
          </w:p>
        </w:tc>
        <w:tc>
          <w:tcPr>
            <w:tcW w:w="236" w:type="dxa"/>
            <w:vAlign w:val="bottom"/>
          </w:tcPr>
          <w:p w14:paraId="6AE67F4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7AE56DC" w14:textId="44190D26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</w:tr>
      <w:tr w:rsidR="00B45EC7" w:rsidRPr="000C4A82" w14:paraId="20EEEFB1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8E1C08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02D645C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713FF28E" w14:textId="439CB5E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335</w:t>
            </w:r>
          </w:p>
        </w:tc>
        <w:tc>
          <w:tcPr>
            <w:tcW w:w="237" w:type="dxa"/>
            <w:noWrap/>
            <w:vAlign w:val="bottom"/>
          </w:tcPr>
          <w:p w14:paraId="3D4916D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6325623" w14:textId="336AC37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347</w:t>
            </w:r>
          </w:p>
        </w:tc>
        <w:tc>
          <w:tcPr>
            <w:tcW w:w="237" w:type="dxa"/>
            <w:noWrap/>
            <w:vAlign w:val="bottom"/>
          </w:tcPr>
          <w:p w14:paraId="541F37F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E9962D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B38C06" w14:textId="550757B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vAlign w:val="bottom"/>
          </w:tcPr>
          <w:p w14:paraId="1F0F94F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89B541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25DC14" w14:textId="1E87D3C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9" w:type="dxa"/>
          </w:tcPr>
          <w:p w14:paraId="4178BCA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FE99D18" w14:textId="09B89DB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503C806D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771C060B" w14:textId="2BAEAEED" w:rsidR="00B45EC7" w:rsidRPr="000C4A82" w:rsidRDefault="0008216C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920BA94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9BEFEB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A26681" w14:textId="1543380B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36" w:type="dxa"/>
            <w:noWrap/>
            <w:vAlign w:val="bottom"/>
          </w:tcPr>
          <w:p w14:paraId="3C43392E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5208E0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CEA957" w14:textId="559F697B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vAlign w:val="bottom"/>
          </w:tcPr>
          <w:p w14:paraId="684351B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9A37F0C" w14:textId="258BE649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4DE2D4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7038F0C" w14:textId="3CBB69CB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38364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D20E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C2490D4" w14:textId="2C7ECB8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21D51ED0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67A77E4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6CC5FB8" w14:textId="7F164C03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2980E98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33AD80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18C28DA" w14:textId="5FA533C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36" w:type="dxa"/>
            <w:vAlign w:val="bottom"/>
          </w:tcPr>
          <w:p w14:paraId="0908053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05FAF2F2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8E2694F" w14:textId="5EBDA38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516</w:t>
            </w:r>
          </w:p>
        </w:tc>
      </w:tr>
      <w:tr w:rsidR="00B45EC7" w:rsidRPr="000C4A82" w14:paraId="28C8BBB4" w14:textId="77777777" w:rsidTr="00D5443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96E13A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57411" w14:textId="492B892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</w:tcPr>
          <w:p w14:paraId="09728E1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C0C625" w14:textId="75DC0BB5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207E341D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1F8A1" w14:textId="54F87782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74CC05E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C7A8" w14:textId="22AF2A51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" w:type="dxa"/>
          </w:tcPr>
          <w:p w14:paraId="029A4AF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3B3594" w14:textId="0A4BDC03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1E836A0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87514E" w14:textId="32E98783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C46F11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9C757F" w14:textId="05F758C1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45545710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F9CD70E" w14:textId="48F84805" w:rsidR="00B45EC7" w:rsidRPr="000C4A82" w:rsidRDefault="0005678B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EF3108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AA3E" w14:textId="3C1CB1E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5C65EF2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3A053" w14:textId="17B520FA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337A7A1A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B0B23" w14:textId="24245A21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48D739C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11929" w14:textId="77E07A7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07BEE967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CE0A" w14:textId="5EC4B7E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0049234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A7BB6" w14:textId="619CADDE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</w:tr>
      <w:tr w:rsidR="00B45EC7" w:rsidRPr="000C4A82" w14:paraId="40E3C602" w14:textId="77777777" w:rsidTr="00D54437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37D5AE48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8BCD8F" w14:textId="1E5E267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7" w:type="dxa"/>
            <w:noWrap/>
            <w:vAlign w:val="bottom"/>
          </w:tcPr>
          <w:p w14:paraId="5D59B2C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52C4F3D" w14:textId="15139ACE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</w:tcPr>
          <w:p w14:paraId="1FE8B3E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B39A1" w14:textId="6AD8A20D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36" w:type="dxa"/>
            <w:vAlign w:val="bottom"/>
          </w:tcPr>
          <w:p w14:paraId="09EEA79D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A0E883" w14:textId="4F6B4D7F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515</w:t>
            </w:r>
          </w:p>
        </w:tc>
        <w:tc>
          <w:tcPr>
            <w:tcW w:w="239" w:type="dxa"/>
          </w:tcPr>
          <w:p w14:paraId="6F049F16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58035C" w14:textId="749AB236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6" w:type="dxa"/>
            <w:noWrap/>
            <w:vAlign w:val="bottom"/>
          </w:tcPr>
          <w:p w14:paraId="0E859759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60BEA47" w14:textId="54D91746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0227816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9D386B" w14:textId="30B18EDC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236" w:type="dxa"/>
            <w:noWrap/>
            <w:vAlign w:val="bottom"/>
          </w:tcPr>
          <w:p w14:paraId="6A8A4A72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5656E5A2" w14:textId="76B61510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236" w:type="dxa"/>
            <w:vAlign w:val="bottom"/>
          </w:tcPr>
          <w:p w14:paraId="5EB4591B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582B" w14:textId="2BC5922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A1269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  <w:vAlign w:val="bottom"/>
          </w:tcPr>
          <w:p w14:paraId="5F025105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EB2021" w14:textId="53480194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</w:tcPr>
          <w:p w14:paraId="353C80BC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371C1" w14:textId="05CDFB60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03CFE191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D333E" w14:textId="61ED6075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vAlign w:val="bottom"/>
          </w:tcPr>
          <w:p w14:paraId="6A73BADF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4E5AF" w14:textId="2986737B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45EC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675</w:t>
            </w:r>
          </w:p>
        </w:tc>
        <w:tc>
          <w:tcPr>
            <w:tcW w:w="236" w:type="dxa"/>
            <w:vAlign w:val="bottom"/>
          </w:tcPr>
          <w:p w14:paraId="267C6143" w14:textId="77777777" w:rsidR="00B45EC7" w:rsidRPr="000C4A82" w:rsidRDefault="00B45EC7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AC1665" w14:textId="5EA8ABF9" w:rsidR="00B45EC7" w:rsidRPr="000C4A82" w:rsidRDefault="00FB056D" w:rsidP="00B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45EC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639</w:t>
            </w:r>
          </w:p>
        </w:tc>
      </w:tr>
      <w:tr w:rsidR="006E54F5" w:rsidRPr="000C4A82" w14:paraId="1E08B017" w14:textId="77777777" w:rsidTr="00A26F72">
        <w:trPr>
          <w:trHeight w:val="50"/>
        </w:trPr>
        <w:tc>
          <w:tcPr>
            <w:tcW w:w="2411" w:type="dxa"/>
            <w:noWrap/>
            <w:vAlign w:val="bottom"/>
          </w:tcPr>
          <w:p w14:paraId="7D2FFFB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72B44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C7BC21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D2D21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CD18F7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3E7AD341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07468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772A2BD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E0E62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E9E9D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BCB32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309A2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97C27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30BE42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3BE03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148A99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15DE6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218E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A82C0B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91CE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546A8B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52C2D29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716A6F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5B10ABC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9A947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A3D476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A306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324F0F3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bookmarkEnd w:id="10"/>
      <w:tr w:rsidR="00AC285A" w:rsidRPr="000C4A82" w14:paraId="19E6B041" w14:textId="77777777" w:rsidTr="009B0C92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1390E833" w14:textId="18BEA7BF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FB05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C4A8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25376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50684A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noWrap/>
          </w:tcPr>
          <w:p w14:paraId="39289C8F" w14:textId="4B12F77B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660ADDFB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F2E3B0" w14:textId="566E6B9C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0615BA4C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98A38B" w14:textId="53CC301A" w:rsidR="00AC285A" w:rsidRPr="000C4A82" w:rsidRDefault="00FB056D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</w:tcPr>
          <w:p w14:paraId="1CC6CC3D" w14:textId="77777777" w:rsidR="00AC285A" w:rsidRPr="000C4A82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1195F13E" w14:textId="12341E9F" w:rsidR="00AC285A" w:rsidRPr="000C4A82" w:rsidRDefault="00FB056D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" w:type="dxa"/>
          </w:tcPr>
          <w:p w14:paraId="40548A07" w14:textId="77777777" w:rsidR="00AC285A" w:rsidRPr="000C4A82" w:rsidRDefault="00AC285A" w:rsidP="00AC285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63FF25B" w14:textId="4A878FD1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5E414F4B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A8BDFF8" w14:textId="0CC0F474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331BD9E7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E833E38" w14:textId="5246BAA0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1BF6D93D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7F8CC67" w14:textId="7046AEE5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EC6840D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0C4D17F" w14:textId="0656DF8D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9A5C8C3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813893A" w14:textId="2780D3E0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0844C3C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6D95A7" w14:textId="7B76AC0A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D130B2C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EA07937" w14:textId="66D2B26D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2D5711D7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0543D4D" w14:textId="757FE8FD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AC05E6F" w14:textId="77777777" w:rsidR="00AC285A" w:rsidRPr="000C4A82" w:rsidRDefault="00AC285A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F3894B" w14:textId="616105A8" w:rsidR="00AC285A" w:rsidRPr="000C4A82" w:rsidRDefault="00FB056D" w:rsidP="00AC2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AC285A" w:rsidRPr="000C4A82" w14:paraId="75F6B5F7" w14:textId="77777777" w:rsidTr="00713C8A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6814831C" w14:textId="41A469E2" w:rsidR="00AC285A" w:rsidRPr="000C4A82" w:rsidRDefault="00AC285A" w:rsidP="00D871CE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6E54F5" w:rsidRPr="000C4A82" w14:paraId="2744656E" w14:textId="77777777" w:rsidTr="00A26F72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287A8DD0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009F3B5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7B3EC6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C80A13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B61ED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EC9DFBE" w14:textId="77777777" w:rsidR="006E54F5" w:rsidRPr="000C4A82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1995A5C" w14:textId="77777777" w:rsidR="006E54F5" w:rsidRPr="000C4A82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632C4932" w14:textId="77777777" w:rsidR="006E54F5" w:rsidRPr="000C4A82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00F1D6" w14:textId="77777777" w:rsidR="006E54F5" w:rsidRPr="000C4A82" w:rsidRDefault="006E54F5" w:rsidP="002B1B9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4A5D16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E1CD43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8C6CF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3E127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A57DA1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756834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F78D0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EAACB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F0105D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B0A89C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04146EE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4B05A2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023E448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F95C1F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4FF36B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3A27E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819FFE4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7ABD65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7C0B74A" w14:textId="77777777" w:rsidR="006E54F5" w:rsidRPr="000C4A82" w:rsidRDefault="006E54F5" w:rsidP="002B1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17EE4" w:rsidRPr="000C4A82" w14:paraId="61EC99B8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5F3F4BF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7B00F74F" w14:textId="731B79FE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176</w:t>
            </w:r>
          </w:p>
        </w:tc>
        <w:tc>
          <w:tcPr>
            <w:tcW w:w="237" w:type="dxa"/>
            <w:noWrap/>
          </w:tcPr>
          <w:p w14:paraId="6F1C8D2E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56104BD" w14:textId="52353D63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7" w:type="dxa"/>
            <w:noWrap/>
          </w:tcPr>
          <w:p w14:paraId="65FF9735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958B036" w14:textId="41362609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</w:tcPr>
          <w:p w14:paraId="7A6CC6EE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A1884F5" w14:textId="71287CFB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9" w:type="dxa"/>
          </w:tcPr>
          <w:p w14:paraId="59B18571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0A59231C" w14:textId="4C34C527" w:rsidR="00217EE4" w:rsidRPr="000C4A82" w:rsidRDefault="00A8399E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14:paraId="18A4A198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ED81570" w14:textId="0301E442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42BB65FE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A44A84D" w14:textId="6DF2AEC7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</w:tcPr>
          <w:p w14:paraId="26F96273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8428C66" w14:textId="6C30A89C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</w:tcPr>
          <w:p w14:paraId="3C110EDB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7573AD50" w14:textId="1417C8BE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</w:tcPr>
          <w:p w14:paraId="71CCDA62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5AE2D969" w14:textId="70939FC4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826</w:t>
            </w:r>
          </w:p>
        </w:tc>
        <w:tc>
          <w:tcPr>
            <w:tcW w:w="236" w:type="dxa"/>
          </w:tcPr>
          <w:p w14:paraId="4BBB7C11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9379BB" w14:textId="7F801BD2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</w:tcPr>
          <w:p w14:paraId="1EB1E7CF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2A16A0D4" w14:textId="45C3177F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</w:tcPr>
          <w:p w14:paraId="4124BA6F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91110DD" w14:textId="24BA0F9C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334</w:t>
            </w:r>
          </w:p>
        </w:tc>
        <w:tc>
          <w:tcPr>
            <w:tcW w:w="236" w:type="dxa"/>
          </w:tcPr>
          <w:p w14:paraId="5EC0AE46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0EA91EB" w14:textId="69CF1EFE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272</w:t>
            </w:r>
          </w:p>
        </w:tc>
      </w:tr>
      <w:tr w:rsidR="00217EE4" w:rsidRPr="000C4A82" w14:paraId="35350203" w14:textId="77777777" w:rsidTr="00F200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D20E45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7A5285" w14:textId="3B8A1236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430</w:t>
            </w:r>
          </w:p>
        </w:tc>
        <w:tc>
          <w:tcPr>
            <w:tcW w:w="237" w:type="dxa"/>
            <w:noWrap/>
          </w:tcPr>
          <w:p w14:paraId="3CBC8FE8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E99E16" w14:textId="29CA8DD5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</w:p>
        </w:tc>
        <w:tc>
          <w:tcPr>
            <w:tcW w:w="237" w:type="dxa"/>
            <w:noWrap/>
          </w:tcPr>
          <w:p w14:paraId="25626D90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F04C" w14:textId="6EBA5A2C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419</w:t>
            </w:r>
          </w:p>
        </w:tc>
        <w:tc>
          <w:tcPr>
            <w:tcW w:w="236" w:type="dxa"/>
          </w:tcPr>
          <w:p w14:paraId="673C7C48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8CCD8" w14:textId="04A1A3E5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9" w:type="dxa"/>
          </w:tcPr>
          <w:p w14:paraId="33574985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AC3EFF" w14:textId="5D96FC2E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6" w:type="dxa"/>
            <w:noWrap/>
          </w:tcPr>
          <w:p w14:paraId="08F981A6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EF7BF1" w14:textId="0CDC3F73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noWrap/>
          </w:tcPr>
          <w:p w14:paraId="0C72C710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4B639E" w14:textId="7B4B53B0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236" w:type="dxa"/>
            <w:noWrap/>
          </w:tcPr>
          <w:p w14:paraId="29395DB8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8CD33F6" w14:textId="6C32E1A2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6" w:type="dxa"/>
          </w:tcPr>
          <w:p w14:paraId="134F2F39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362CA" w14:textId="50692984" w:rsidR="00217EE4" w:rsidRPr="000C4A82" w:rsidRDefault="00A8399E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B81CB5B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33215" w14:textId="30A7F8B0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7185292A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932C9" w14:textId="0BA29A55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236" w:type="dxa"/>
          </w:tcPr>
          <w:p w14:paraId="566E0CAE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49E0" w14:textId="0CFB6440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236" w:type="dxa"/>
          </w:tcPr>
          <w:p w14:paraId="4EC3E7F9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DE1" w14:textId="25DD9AEB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341</w:t>
            </w:r>
          </w:p>
        </w:tc>
        <w:tc>
          <w:tcPr>
            <w:tcW w:w="236" w:type="dxa"/>
          </w:tcPr>
          <w:p w14:paraId="3FCC4316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66E5F" w14:textId="60C67AC4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17EE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</w:p>
        </w:tc>
      </w:tr>
      <w:tr w:rsidR="00217EE4" w:rsidRPr="000C4A82" w14:paraId="0A1CFD11" w14:textId="77777777" w:rsidTr="007C1D63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D9AFC37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A9CA0" w14:textId="77CDE996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606</w:t>
            </w:r>
          </w:p>
        </w:tc>
        <w:tc>
          <w:tcPr>
            <w:tcW w:w="237" w:type="dxa"/>
            <w:noWrap/>
            <w:vAlign w:val="bottom"/>
          </w:tcPr>
          <w:p w14:paraId="70E78D60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278140" w14:textId="4C21A814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7" w:type="dxa"/>
            <w:noWrap/>
            <w:vAlign w:val="bottom"/>
          </w:tcPr>
          <w:p w14:paraId="4C966B50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FA7AA" w14:textId="6DCFA4DA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236" w:type="dxa"/>
            <w:vAlign w:val="bottom"/>
          </w:tcPr>
          <w:p w14:paraId="24F0092A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C5305" w14:textId="54F934A9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515</w:t>
            </w:r>
          </w:p>
        </w:tc>
        <w:tc>
          <w:tcPr>
            <w:tcW w:w="239" w:type="dxa"/>
          </w:tcPr>
          <w:p w14:paraId="3329BA96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E7E92D" w14:textId="67D2B981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6" w:type="dxa"/>
            <w:noWrap/>
            <w:vAlign w:val="bottom"/>
          </w:tcPr>
          <w:p w14:paraId="75E957A2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3D3DE76" w14:textId="2805BF58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236" w:type="dxa"/>
            <w:noWrap/>
            <w:vAlign w:val="bottom"/>
          </w:tcPr>
          <w:p w14:paraId="420A0B0A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5664FD" w14:textId="78FDB1BE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236" w:type="dxa"/>
            <w:noWrap/>
            <w:vAlign w:val="bottom"/>
          </w:tcPr>
          <w:p w14:paraId="0B6CF609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6E276C9E" w14:textId="79555735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236" w:type="dxa"/>
            <w:vAlign w:val="bottom"/>
          </w:tcPr>
          <w:p w14:paraId="797ECFD2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7B72F" w14:textId="49065CEA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723BA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  <w:vAlign w:val="bottom"/>
          </w:tcPr>
          <w:p w14:paraId="0A3B3E59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D39F9F" w14:textId="26B4473F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827</w:t>
            </w:r>
          </w:p>
        </w:tc>
        <w:tc>
          <w:tcPr>
            <w:tcW w:w="236" w:type="dxa"/>
          </w:tcPr>
          <w:p w14:paraId="5A9F4E95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69055" w14:textId="3CBEEA9D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272BDD6E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DA828D" w14:textId="156FFE07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236" w:type="dxa"/>
            <w:vAlign w:val="bottom"/>
          </w:tcPr>
          <w:p w14:paraId="51CF40E6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9A40E" w14:textId="5C4C1595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17EE4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675</w:t>
            </w:r>
          </w:p>
        </w:tc>
        <w:tc>
          <w:tcPr>
            <w:tcW w:w="236" w:type="dxa"/>
            <w:vAlign w:val="bottom"/>
          </w:tcPr>
          <w:p w14:paraId="0217612A" w14:textId="77777777" w:rsidR="00217EE4" w:rsidRPr="000C4A82" w:rsidRDefault="00217EE4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F744F3" w14:textId="41C29760" w:rsidR="00217EE4" w:rsidRPr="000C4A82" w:rsidRDefault="00FB056D" w:rsidP="0021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17EE4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639</w:t>
            </w:r>
          </w:p>
        </w:tc>
      </w:tr>
      <w:tr w:rsidR="001423F1" w:rsidRPr="000C4A82" w14:paraId="66DCB866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1525370A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BD478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B6D2E01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AA5CC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00736E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D169A6" w14:textId="77777777" w:rsidR="001423F1" w:rsidRPr="000C4A82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FCECE35" w14:textId="77777777" w:rsidR="001423F1" w:rsidRPr="000C4A82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C9BD57" w14:textId="77777777" w:rsidR="001423F1" w:rsidRPr="000C4A82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57196A3" w14:textId="77777777" w:rsidR="001423F1" w:rsidRPr="000C4A82" w:rsidRDefault="001423F1" w:rsidP="001423F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ACB19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251D6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E50F4B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889027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0F1531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ACB75E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035E54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467371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C76F00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FA0845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C44E3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8BA230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D9F097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BEFB2F0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B0721C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167C9A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B7176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508D2C3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8A333F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7CBD" w:rsidRPr="000C4A82" w14:paraId="3D0D875E" w14:textId="77777777" w:rsidTr="00C2408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C9B09F4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2D9BADF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15E2BFB3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A2D4B6A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B2E70B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6E102D4" w14:textId="5C466363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37" w:type="dxa"/>
            <w:noWrap/>
          </w:tcPr>
          <w:p w14:paraId="71365FD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2B6D9613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6230EE0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E5129B" w14:textId="29E82567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</w:tcPr>
          <w:p w14:paraId="53079DD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734B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4D6BEE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3F69FE" w14:textId="73FD55C2" w:rsidR="008A7CBD" w:rsidRPr="000C4A82" w:rsidRDefault="00620249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29D21F26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E20BF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F22507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5C83AA2" w14:textId="33B34F15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" w:type="dxa"/>
          </w:tcPr>
          <w:p w14:paraId="7D7E3935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2D1A587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C81E0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6596B8" w14:textId="75943DFE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14:paraId="4A54036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F3A1424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388FE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0C55D3" w14:textId="1C8B735B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noWrap/>
          </w:tcPr>
          <w:p w14:paraId="3645408B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5FCD99F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0355ABE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9C9D383" w14:textId="533174D4" w:rsidR="008A7CBD" w:rsidRPr="000C4A82" w:rsidRDefault="00F34553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</w:tcPr>
          <w:p w14:paraId="6EC41936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47986CBC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D90541F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2EC1" w14:textId="58B43151" w:rsidR="008A7CBD" w:rsidRPr="000C4A82" w:rsidRDefault="00F34553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0C107BF5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0E0EF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2604AD5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70114F" w14:textId="42CDF112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</w:tcPr>
          <w:p w14:paraId="39550374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350E46A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1576C3C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C44FC9" w14:textId="0A31668C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</w:tcPr>
          <w:p w14:paraId="1735B35B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C3F8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D81B086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2E5BAA" w14:textId="3AC78D61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</w:tcPr>
          <w:p w14:paraId="477F45AD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904E781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C3209F8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B2E3AC5" w14:textId="3993FAE3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</w:tcPr>
          <w:p w14:paraId="77915C5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FE918A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E220B2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E90B8CC" w14:textId="6ACEBDBA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236" w:type="dxa"/>
            <w:vAlign w:val="bottom"/>
          </w:tcPr>
          <w:p w14:paraId="310E2454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B1EFB5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9C4D15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60731C7" w14:textId="2FF1AEA8" w:rsidR="008A7CBD" w:rsidRPr="000C4A82" w:rsidRDefault="00FB056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  <w:r w:rsidR="008A7CB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A7CBD" w:rsidRPr="000C4A82" w14:paraId="62E439EE" w14:textId="77777777" w:rsidTr="00F200D6">
        <w:trPr>
          <w:trHeight w:val="20"/>
        </w:trPr>
        <w:tc>
          <w:tcPr>
            <w:tcW w:w="2411" w:type="dxa"/>
            <w:noWrap/>
            <w:vAlign w:val="bottom"/>
          </w:tcPr>
          <w:p w14:paraId="4B0F0673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A7759CC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FBCAFCA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B0B991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ACBB9C7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74A2F9C8" w14:textId="77777777" w:rsidR="008A7CBD" w:rsidRPr="000C4A82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555C7A" w14:textId="77777777" w:rsidR="008A7CBD" w:rsidRPr="000C4A82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C980AD" w14:textId="77777777" w:rsidR="008A7CBD" w:rsidRPr="000C4A82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15A23D8" w14:textId="77777777" w:rsidR="008A7CBD" w:rsidRPr="000C4A82" w:rsidRDefault="008A7CBD" w:rsidP="008A7CBD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A1DFBBF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4FA5E8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9C6EC1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51A1CD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B91E7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D1E7AF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2107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2EBB03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4FC93FC0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69F8489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C692A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4B5197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85E5D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CE8C9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F38A5D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0FFD03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6A0CCB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779A422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9A84C5" w14:textId="77777777" w:rsidR="008A7CBD" w:rsidRPr="000C4A82" w:rsidRDefault="008A7CBD" w:rsidP="008A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BAC8AD2" w14:textId="77777777" w:rsidR="006E54F5" w:rsidRPr="000C4A82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E5580" w14:textId="77777777" w:rsidR="006E54F5" w:rsidRPr="000C4A82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250F51" w14:textId="77777777" w:rsidR="00403DAD" w:rsidRPr="000C4A82" w:rsidRDefault="00403DA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C465C2" w14:textId="77777777" w:rsidR="00403DAD" w:rsidRPr="000C4A82" w:rsidRDefault="00403DA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B882C1" w14:textId="77777777" w:rsidR="00403DAD" w:rsidRPr="000C4A82" w:rsidRDefault="00403DA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9F4EE2" w14:textId="77777777" w:rsidR="00403DAD" w:rsidRPr="000C4A82" w:rsidRDefault="00403DA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86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2"/>
        <w:gridCol w:w="236"/>
        <w:gridCol w:w="664"/>
        <w:gridCol w:w="236"/>
        <w:gridCol w:w="689"/>
      </w:tblGrid>
      <w:tr w:rsidR="00403DAD" w:rsidRPr="000C4A82" w14:paraId="007FCA5F" w14:textId="77777777" w:rsidTr="00DD7CB4">
        <w:trPr>
          <w:trHeight w:val="360"/>
          <w:tblHeader/>
        </w:trPr>
        <w:tc>
          <w:tcPr>
            <w:tcW w:w="14865" w:type="dxa"/>
            <w:gridSpan w:val="28"/>
            <w:vAlign w:val="bottom"/>
            <w:hideMark/>
          </w:tcPr>
          <w:p w14:paraId="27F516F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403DAD" w:rsidRPr="000C4A82" w14:paraId="352AF4DC" w14:textId="77777777" w:rsidTr="00DD7CB4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4183458D" w14:textId="634F8182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 w:rsidR="002354C1"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640FFE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54921722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038E481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0470AB4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716734C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1F60B7C5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5C76D59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55EDA1B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1862578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0FC4B2A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3" w:type="dxa"/>
            <w:gridSpan w:val="3"/>
            <w:vAlign w:val="bottom"/>
            <w:hideMark/>
          </w:tcPr>
          <w:p w14:paraId="08069DF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ธุรกิจโครงการพิเศษและอื่นๆ</w:t>
            </w:r>
          </w:p>
        </w:tc>
        <w:tc>
          <w:tcPr>
            <w:tcW w:w="236" w:type="dxa"/>
          </w:tcPr>
          <w:p w14:paraId="00E7CD4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57BAD28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403DAD" w:rsidRPr="000C4A82" w14:paraId="64350D9C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C00783C" w14:textId="080A8EE3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FB05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C4A8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2354C1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hideMark/>
          </w:tcPr>
          <w:p w14:paraId="4911673E" w14:textId="0AF325F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hideMark/>
          </w:tcPr>
          <w:p w14:paraId="3BB2A05F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EBF3719" w14:textId="2A3C589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hideMark/>
          </w:tcPr>
          <w:p w14:paraId="18B1AB14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72FCCE71" w14:textId="6D7F60F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788BD6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03D64E05" w14:textId="4662B35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</w:tcPr>
          <w:p w14:paraId="4F7BBB2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58C6CC5C" w14:textId="73B14E0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5D9ACA6C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6548BBF" w14:textId="11407BB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hideMark/>
          </w:tcPr>
          <w:p w14:paraId="4481D130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342FE1F" w14:textId="5C57B9E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hideMark/>
          </w:tcPr>
          <w:p w14:paraId="7C1BC360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0232B17" w14:textId="48DF763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038FCE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54A1050" w14:textId="3C9C5C9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1560BF7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3B9E932C" w14:textId="28FFFE8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D80CF6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61A0B89E" w14:textId="69B99F9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6DD77351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D6FD62B" w14:textId="1532EDC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4678379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0CFA75F4" w14:textId="683F333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7F8BC50A" w14:textId="77777777" w:rsidR="00403DAD" w:rsidRPr="000C4A82" w:rsidRDefault="00403DAD" w:rsidP="00DD7CB4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01301B3" w14:textId="6A6F838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403DAD" w:rsidRPr="000C4A82" w14:paraId="6824E0B6" w14:textId="77777777" w:rsidTr="00DD7CB4">
        <w:trPr>
          <w:trHeight w:val="60"/>
        </w:trPr>
        <w:tc>
          <w:tcPr>
            <w:tcW w:w="14865" w:type="dxa"/>
            <w:gridSpan w:val="28"/>
            <w:noWrap/>
            <w:vAlign w:val="bottom"/>
            <w:hideMark/>
          </w:tcPr>
          <w:p w14:paraId="625814D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403DAD" w:rsidRPr="000C4A82" w14:paraId="4ECBD6A8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9CD871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0CC3BF6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C9230D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68E6A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6544C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60C2AE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D7E5D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499733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DE53C4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E47287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E85CE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411DE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024F6D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51F753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2E0C5A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40A74A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28EE6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D4DB7F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96C32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77C87CB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164528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60BE5F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251726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99EBCD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BFAC1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93A0EB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52822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F586FF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3A8D4D3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CF6D4E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24529503" w14:textId="7CBF927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C5A5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  <w:hideMark/>
          </w:tcPr>
          <w:p w14:paraId="0F2B479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A65575A" w14:textId="1D55C98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3C07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6CD4CA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A71E96F" w14:textId="7D6599A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6" w:type="dxa"/>
            <w:vAlign w:val="bottom"/>
          </w:tcPr>
          <w:p w14:paraId="3F15131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2689B23F" w14:textId="48AE49A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9" w:type="dxa"/>
          </w:tcPr>
          <w:p w14:paraId="0B87D56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512CB4C" w14:textId="361C0D0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6D0E1E9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1B95E8D" w14:textId="5BEF803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4F6D284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9AE2812" w14:textId="29EECEF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194407F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1F17460" w14:textId="5236BF7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525</w:t>
            </w:r>
          </w:p>
        </w:tc>
        <w:tc>
          <w:tcPr>
            <w:tcW w:w="236" w:type="dxa"/>
            <w:vAlign w:val="bottom"/>
          </w:tcPr>
          <w:p w14:paraId="070A803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8E467D6" w14:textId="2167083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EC5A5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2D7051A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48F8AC56" w14:textId="71BC9AE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C3C07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688</w:t>
            </w:r>
          </w:p>
        </w:tc>
        <w:tc>
          <w:tcPr>
            <w:tcW w:w="236" w:type="dxa"/>
          </w:tcPr>
          <w:p w14:paraId="06F83C1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C25A720" w14:textId="2AFDD30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4B896AF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1DA4931" w14:textId="65452F3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  <w:vAlign w:val="bottom"/>
          </w:tcPr>
          <w:p w14:paraId="5E36E27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A9B1797" w14:textId="58717C9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EC5A54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6" w:type="dxa"/>
            <w:vAlign w:val="bottom"/>
          </w:tcPr>
          <w:p w14:paraId="2AE501A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2E7E3393" w14:textId="5A9BF87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403DA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</w:tr>
      <w:tr w:rsidR="00403DAD" w:rsidRPr="000C4A82" w14:paraId="34405703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9D732E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C7D907" w14:textId="69B9043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noWrap/>
            <w:vAlign w:val="bottom"/>
            <w:hideMark/>
          </w:tcPr>
          <w:p w14:paraId="20DD9B9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0A7A71B" w14:textId="02CB4A8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</w:tcPr>
          <w:p w14:paraId="6AC2A52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9E9E" w14:textId="153BF20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6" w:type="dxa"/>
            <w:vAlign w:val="bottom"/>
          </w:tcPr>
          <w:p w14:paraId="7E9CE31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2004A" w14:textId="5BC4795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39" w:type="dxa"/>
          </w:tcPr>
          <w:p w14:paraId="2492039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A11A4B" w14:textId="3DDF356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F7A5F9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4B16A4F" w14:textId="309806F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54845B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A788B3" w14:textId="2CF3C55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36" w:type="dxa"/>
            <w:noWrap/>
            <w:vAlign w:val="bottom"/>
          </w:tcPr>
          <w:p w14:paraId="7634013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4203C34" w14:textId="03CA134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6" w:type="dxa"/>
            <w:vAlign w:val="bottom"/>
          </w:tcPr>
          <w:p w14:paraId="23B275D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EFED1" w14:textId="6004EB1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27623F4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1D509" w14:textId="4F68660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</w:tcPr>
          <w:p w14:paraId="4FF6C97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B6BD7" w14:textId="46A57D0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6" w:type="dxa"/>
            <w:vAlign w:val="bottom"/>
          </w:tcPr>
          <w:p w14:paraId="6A84E4E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D7A69" w14:textId="0AFD802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36" w:type="dxa"/>
            <w:vAlign w:val="bottom"/>
          </w:tcPr>
          <w:p w14:paraId="425DCC7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A8FAF" w14:textId="0596F98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200</w:t>
            </w:r>
          </w:p>
        </w:tc>
        <w:tc>
          <w:tcPr>
            <w:tcW w:w="236" w:type="dxa"/>
            <w:vAlign w:val="bottom"/>
          </w:tcPr>
          <w:p w14:paraId="2FE6EFD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A91B" w14:textId="58582D7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</w:tr>
      <w:tr w:rsidR="00403DAD" w:rsidRPr="000C4A82" w14:paraId="7C3D6051" w14:textId="77777777" w:rsidTr="00DD7CB4">
        <w:trPr>
          <w:trHeight w:val="50"/>
        </w:trPr>
        <w:tc>
          <w:tcPr>
            <w:tcW w:w="2411" w:type="dxa"/>
            <w:vAlign w:val="bottom"/>
            <w:hideMark/>
          </w:tcPr>
          <w:p w14:paraId="2356DEA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7F72B" w14:textId="4F6A39F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C5A54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234</w:t>
            </w:r>
          </w:p>
        </w:tc>
        <w:tc>
          <w:tcPr>
            <w:tcW w:w="237" w:type="dxa"/>
            <w:vAlign w:val="bottom"/>
            <w:hideMark/>
          </w:tcPr>
          <w:p w14:paraId="04C2124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44DA1C" w14:textId="5943CE9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C3C0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7" w:type="dxa"/>
            <w:vAlign w:val="bottom"/>
          </w:tcPr>
          <w:p w14:paraId="0070184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F0BF1" w14:textId="63DB1E6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910</w:t>
            </w:r>
          </w:p>
        </w:tc>
        <w:tc>
          <w:tcPr>
            <w:tcW w:w="236" w:type="dxa"/>
            <w:vAlign w:val="bottom"/>
          </w:tcPr>
          <w:p w14:paraId="4459FB5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0BEEEE" w14:textId="6292D87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510180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007</w:t>
            </w:r>
          </w:p>
        </w:tc>
        <w:tc>
          <w:tcPr>
            <w:tcW w:w="239" w:type="dxa"/>
          </w:tcPr>
          <w:p w14:paraId="23D9EE6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B2234" w14:textId="636D366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291</w:t>
            </w:r>
          </w:p>
        </w:tc>
        <w:tc>
          <w:tcPr>
            <w:tcW w:w="236" w:type="dxa"/>
            <w:vAlign w:val="bottom"/>
          </w:tcPr>
          <w:p w14:paraId="2C7C27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0C7704" w14:textId="7F0788F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280</w:t>
            </w:r>
          </w:p>
        </w:tc>
        <w:tc>
          <w:tcPr>
            <w:tcW w:w="236" w:type="dxa"/>
            <w:vAlign w:val="bottom"/>
          </w:tcPr>
          <w:p w14:paraId="233E9EA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87FF3" w14:textId="3186373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590</w:t>
            </w:r>
          </w:p>
        </w:tc>
        <w:tc>
          <w:tcPr>
            <w:tcW w:w="236" w:type="dxa"/>
            <w:vAlign w:val="bottom"/>
          </w:tcPr>
          <w:p w14:paraId="4231519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4C0AF" w14:textId="172EBE4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236" w:type="dxa"/>
            <w:vAlign w:val="bottom"/>
          </w:tcPr>
          <w:p w14:paraId="2C30F2C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524" w14:textId="2DC1B98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C5A54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196</w:t>
            </w:r>
          </w:p>
        </w:tc>
        <w:tc>
          <w:tcPr>
            <w:tcW w:w="236" w:type="dxa"/>
            <w:vAlign w:val="bottom"/>
          </w:tcPr>
          <w:p w14:paraId="5F9ADD0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1E458F" w14:textId="5DFD313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C3C0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6" w:type="dxa"/>
          </w:tcPr>
          <w:p w14:paraId="4B5F6DF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B8A75" w14:textId="4408E48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394</w:t>
            </w:r>
          </w:p>
        </w:tc>
        <w:tc>
          <w:tcPr>
            <w:tcW w:w="236" w:type="dxa"/>
            <w:vAlign w:val="bottom"/>
          </w:tcPr>
          <w:p w14:paraId="00CB748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4270EE" w14:textId="059DC9F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6" w:type="dxa"/>
            <w:vAlign w:val="bottom"/>
          </w:tcPr>
          <w:p w14:paraId="47F3270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D8209" w14:textId="282A1EC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EC5A54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236" w:type="dxa"/>
            <w:vAlign w:val="bottom"/>
          </w:tcPr>
          <w:p w14:paraId="2AE27BD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B6E35E" w14:textId="74E8F60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403DAD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172</w:t>
            </w:r>
          </w:p>
        </w:tc>
      </w:tr>
      <w:tr w:rsidR="00403DAD" w:rsidRPr="000C4A82" w14:paraId="29128980" w14:textId="77777777" w:rsidTr="00DD7CB4">
        <w:trPr>
          <w:trHeight w:val="29"/>
        </w:trPr>
        <w:tc>
          <w:tcPr>
            <w:tcW w:w="2411" w:type="dxa"/>
            <w:noWrap/>
            <w:vAlign w:val="bottom"/>
          </w:tcPr>
          <w:p w14:paraId="59A4F51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5B625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4D7E45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60B84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7" w:type="dxa"/>
            <w:noWrap/>
          </w:tcPr>
          <w:p w14:paraId="0E8B26C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5AB0B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13A97A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D8B17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9" w:type="dxa"/>
          </w:tcPr>
          <w:p w14:paraId="271D0D3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91529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021A79F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C5F66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</w:tcPr>
          <w:p w14:paraId="6189FEE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047A4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D2A1A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114B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0BD439B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6489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570C9EE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38E50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13B7009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9F039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6559840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2C02F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5179F36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7B891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36" w:type="dxa"/>
          </w:tcPr>
          <w:p w14:paraId="7446121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2FD53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403DAD" w:rsidRPr="000C4A82" w14:paraId="711A37BB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731BF0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5A7A4CF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0E8001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F575F9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55FA443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D19076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3E683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931DA6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8939C7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1E7852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9EB50D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388A8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CC5C37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9E7D87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67FE0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88761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26D7E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9365FD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076C3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5CE1F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FAC245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9FBC60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AE89D8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8F0640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939BFB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77D06F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2819EC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1B6139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550CF4FA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5D903D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4174E8C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D140C4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5284A7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35BDEAC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1E3F66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170DD2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1E023A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EC5011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6C751A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27954BE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8D2ED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44AACB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D1EF8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DF0D9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1879B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902865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0E7E90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BE2B6D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38C0F2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F2EDB0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394B54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AFACDD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2B8812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3FCEB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9E9637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999E68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02CE2F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76E1FE10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D1EF85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5829B11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04" w:type="dxa"/>
            <w:noWrap/>
            <w:vAlign w:val="bottom"/>
          </w:tcPr>
          <w:p w14:paraId="527C967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10A4AF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8F5D59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A0F36E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4BB09B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670E01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2350A83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68514C9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11F4598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61B88F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962BF1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C4A31F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56AE12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04CD06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DE4495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9DEC92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2D8A820" w14:textId="06C193B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648DE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7CB6B94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08EFAB8C" w14:textId="0E53651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6" w:type="dxa"/>
          </w:tcPr>
          <w:p w14:paraId="6D94D4F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1BB60B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C7A744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  <w:hideMark/>
          </w:tcPr>
          <w:p w14:paraId="50CA62F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F43728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98DFA5D" w14:textId="4953181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648DE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236" w:type="dxa"/>
            <w:vAlign w:val="bottom"/>
          </w:tcPr>
          <w:p w14:paraId="36CAA0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6849201" w14:textId="0090C6B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679</w:t>
            </w:r>
          </w:p>
        </w:tc>
      </w:tr>
      <w:tr w:rsidR="00403DAD" w:rsidRPr="000C4A82" w14:paraId="368171B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6DC938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  <w:vAlign w:val="bottom"/>
          </w:tcPr>
          <w:p w14:paraId="6713F16A" w14:textId="5C7FA38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237" w:type="dxa"/>
            <w:noWrap/>
            <w:vAlign w:val="bottom"/>
          </w:tcPr>
          <w:p w14:paraId="03214DC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FB14560" w14:textId="29B0F6D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37" w:type="dxa"/>
            <w:noWrap/>
            <w:vAlign w:val="bottom"/>
          </w:tcPr>
          <w:p w14:paraId="3EBF404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A12C54E" w14:textId="61DF4CF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vAlign w:val="bottom"/>
          </w:tcPr>
          <w:p w14:paraId="4D281A6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168AA051" w14:textId="2FFE162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9" w:type="dxa"/>
          </w:tcPr>
          <w:p w14:paraId="5F34F94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E4CC97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2D92FB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51098C9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63BE1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B8089DD" w14:textId="41D68AD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14:paraId="3D35D9E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55F514B6" w14:textId="0599ECE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vAlign w:val="bottom"/>
          </w:tcPr>
          <w:p w14:paraId="362860E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619A4F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0DAF3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4AC4BF1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8E2FE9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74DB3A8" w14:textId="2733ABD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3AF214E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74192986" w14:textId="3C448F1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  <w:vAlign w:val="bottom"/>
          </w:tcPr>
          <w:p w14:paraId="045AF5B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0902C18" w14:textId="790D31F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353</w:t>
            </w:r>
          </w:p>
        </w:tc>
        <w:tc>
          <w:tcPr>
            <w:tcW w:w="236" w:type="dxa"/>
            <w:vAlign w:val="bottom"/>
          </w:tcPr>
          <w:p w14:paraId="25F84F5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2078B8D" w14:textId="1349CC9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</w:tr>
      <w:tr w:rsidR="00403DAD" w:rsidRPr="000C4A82" w14:paraId="13E16A5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EF577D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  <w:vAlign w:val="bottom"/>
          </w:tcPr>
          <w:p w14:paraId="4A034993" w14:textId="0E83B9F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217</w:t>
            </w:r>
          </w:p>
        </w:tc>
        <w:tc>
          <w:tcPr>
            <w:tcW w:w="237" w:type="dxa"/>
            <w:noWrap/>
            <w:vAlign w:val="bottom"/>
          </w:tcPr>
          <w:p w14:paraId="7B2A576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26803CE" w14:textId="7E8EA1D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237" w:type="dxa"/>
            <w:noWrap/>
            <w:vAlign w:val="bottom"/>
          </w:tcPr>
          <w:p w14:paraId="0B66B33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DF5A2A9" w14:textId="5290D79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36" w:type="dxa"/>
            <w:vAlign w:val="bottom"/>
          </w:tcPr>
          <w:p w14:paraId="536E264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43BE6501" w14:textId="78D3ED7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209</w:t>
            </w:r>
          </w:p>
        </w:tc>
        <w:tc>
          <w:tcPr>
            <w:tcW w:w="239" w:type="dxa"/>
          </w:tcPr>
          <w:p w14:paraId="7A35A59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71E5D9B" w14:textId="59F8F5A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287</w:t>
            </w:r>
          </w:p>
        </w:tc>
        <w:tc>
          <w:tcPr>
            <w:tcW w:w="236" w:type="dxa"/>
            <w:noWrap/>
            <w:vAlign w:val="bottom"/>
          </w:tcPr>
          <w:p w14:paraId="62F9F5B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2A54A222" w14:textId="072C584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36" w:type="dxa"/>
            <w:noWrap/>
            <w:vAlign w:val="bottom"/>
          </w:tcPr>
          <w:p w14:paraId="0BDCC9B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03369BE" w14:textId="0600B12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339</w:t>
            </w:r>
          </w:p>
        </w:tc>
        <w:tc>
          <w:tcPr>
            <w:tcW w:w="236" w:type="dxa"/>
            <w:noWrap/>
            <w:vAlign w:val="bottom"/>
          </w:tcPr>
          <w:p w14:paraId="3F6C65F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3C9029DE" w14:textId="343FE75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342</w:t>
            </w:r>
          </w:p>
        </w:tc>
        <w:tc>
          <w:tcPr>
            <w:tcW w:w="236" w:type="dxa"/>
            <w:vAlign w:val="bottom"/>
          </w:tcPr>
          <w:p w14:paraId="01A2F68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63D85A7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E1303E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3A8ACD6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9F7B41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EC60E30" w14:textId="67FE5B0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vAlign w:val="bottom"/>
          </w:tcPr>
          <w:p w14:paraId="7F1B03E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A71A529" w14:textId="2AA8602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04D9F3A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8644A3F" w14:textId="5DB4812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648DE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7A8115C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52E14D1" w14:textId="1D8C53C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006</w:t>
            </w:r>
          </w:p>
        </w:tc>
      </w:tr>
      <w:tr w:rsidR="00403DAD" w:rsidRPr="000C4A82" w14:paraId="51D39A80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9BA8D3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  <w:vAlign w:val="bottom"/>
          </w:tcPr>
          <w:p w14:paraId="14C739A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9FAFBD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C9BD72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31998C3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6AA4276A" w14:textId="35AC496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610</w:t>
            </w:r>
          </w:p>
        </w:tc>
        <w:tc>
          <w:tcPr>
            <w:tcW w:w="236" w:type="dxa"/>
            <w:vAlign w:val="bottom"/>
          </w:tcPr>
          <w:p w14:paraId="3688F1C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EAFA107" w14:textId="653AB9F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39" w:type="dxa"/>
          </w:tcPr>
          <w:p w14:paraId="72C1658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061D48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422EDB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0B06B24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AF1BDB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706BA6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82963A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6E1930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6D3443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1EC104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8392CA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74734A6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5FB1B2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D4E76A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629937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540B370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4B494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C482AE6" w14:textId="558C818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610</w:t>
            </w:r>
          </w:p>
        </w:tc>
        <w:tc>
          <w:tcPr>
            <w:tcW w:w="236" w:type="dxa"/>
            <w:vAlign w:val="bottom"/>
          </w:tcPr>
          <w:p w14:paraId="57A2932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2F4BBC1" w14:textId="34DF123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</w:tr>
      <w:tr w:rsidR="00403DAD" w:rsidRPr="000C4A82" w14:paraId="4198304F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DDB13F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899C1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  <w:vAlign w:val="bottom"/>
          </w:tcPr>
          <w:p w14:paraId="5D8FCCCA" w14:textId="7F6611E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37" w:type="dxa"/>
            <w:noWrap/>
            <w:vAlign w:val="bottom"/>
          </w:tcPr>
          <w:p w14:paraId="70B03CA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341368EC" w14:textId="7799EA9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685</w:t>
            </w:r>
          </w:p>
        </w:tc>
        <w:tc>
          <w:tcPr>
            <w:tcW w:w="237" w:type="dxa"/>
            <w:noWrap/>
            <w:vAlign w:val="bottom"/>
          </w:tcPr>
          <w:p w14:paraId="67ACFDA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28ABF6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FDEFD22" w14:textId="7C4028B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  <w:vAlign w:val="bottom"/>
          </w:tcPr>
          <w:p w14:paraId="38A1EC4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36F21AF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102226C" w14:textId="5F0BB14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9" w:type="dxa"/>
          </w:tcPr>
          <w:p w14:paraId="49EF39C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7988C8D5" w14:textId="6DF72AE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F8D7F8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2612F89" w14:textId="1467C1A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569730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96EF90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15597A8" w14:textId="14754FD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36" w:type="dxa"/>
            <w:noWrap/>
            <w:vAlign w:val="bottom"/>
          </w:tcPr>
          <w:p w14:paraId="1BA7CE6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0FA59B5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43FC64" w14:textId="65DE393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236" w:type="dxa"/>
            <w:vAlign w:val="bottom"/>
          </w:tcPr>
          <w:p w14:paraId="4E36683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849B2D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E5DE0C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52851ED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7FDE5B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261963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4CD5AF5" w14:textId="26E3016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36" w:type="dxa"/>
            <w:vAlign w:val="bottom"/>
          </w:tcPr>
          <w:p w14:paraId="452736B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0C6A7F1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C9A7E2E" w14:textId="1853E47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141</w:t>
            </w:r>
          </w:p>
        </w:tc>
        <w:tc>
          <w:tcPr>
            <w:tcW w:w="236" w:type="dxa"/>
            <w:vAlign w:val="bottom"/>
          </w:tcPr>
          <w:p w14:paraId="7DE788F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67E7F6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EADFF3" w14:textId="2792D1F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648DE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236" w:type="dxa"/>
            <w:vAlign w:val="bottom"/>
          </w:tcPr>
          <w:p w14:paraId="269E29F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1CBCEDE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6FEA1F7" w14:textId="459642A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995</w:t>
            </w:r>
          </w:p>
        </w:tc>
      </w:tr>
      <w:tr w:rsidR="00403DAD" w:rsidRPr="000C4A82" w14:paraId="60AB48A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6822DA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E292C" w14:textId="2B051BD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noWrap/>
            <w:vAlign w:val="bottom"/>
          </w:tcPr>
          <w:p w14:paraId="5F1E5E1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C81C8" w14:textId="2196969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7" w:type="dxa"/>
            <w:noWrap/>
            <w:vAlign w:val="bottom"/>
          </w:tcPr>
          <w:p w14:paraId="19DB9E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D2964" w14:textId="7E8AFF3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0BD9B0C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EA445" w14:textId="79D73E3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</w:tcPr>
          <w:p w14:paraId="7ED0C1D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A8EF42" w14:textId="7DB5FAD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50EF799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185BB1" w14:textId="6440FA5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578253D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D838D3" w14:textId="6723155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2B08D3F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B77D80" w14:textId="0675CFB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vAlign w:val="bottom"/>
          </w:tcPr>
          <w:p w14:paraId="76564CC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C2763" w14:textId="728DEC3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1E0FEAB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B4717" w14:textId="7E42B11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CD31F7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DC9D" w14:textId="4C79775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  <w:vAlign w:val="bottom"/>
          </w:tcPr>
          <w:p w14:paraId="1A412D1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C35E1" w14:textId="1565FF4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vAlign w:val="bottom"/>
          </w:tcPr>
          <w:p w14:paraId="3F5BE71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E601" w14:textId="78085A9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236" w:type="dxa"/>
            <w:vAlign w:val="bottom"/>
          </w:tcPr>
          <w:p w14:paraId="672D7D1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5D00C" w14:textId="72518BB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</w:tr>
      <w:tr w:rsidR="00403DAD" w:rsidRPr="000C4A82" w14:paraId="76FD3DC3" w14:textId="77777777" w:rsidTr="00DD7CB4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60E346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FC8306" w14:textId="05B80B3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648DE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373B347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559081B" w14:textId="5E3EE29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7398E13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46939" w14:textId="7C85972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6" w:type="dxa"/>
            <w:vAlign w:val="bottom"/>
          </w:tcPr>
          <w:p w14:paraId="034587C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7594A3" w14:textId="7580503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9" w:type="dxa"/>
          </w:tcPr>
          <w:p w14:paraId="42D3FA6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3ADD78" w14:textId="596BF0F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424F357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3C1D24A" w14:textId="572EA08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6DAD617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F80BA05" w14:textId="6A99D48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786D16A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0C0BC1EB" w14:textId="55978D7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525</w:t>
            </w:r>
          </w:p>
        </w:tc>
        <w:tc>
          <w:tcPr>
            <w:tcW w:w="236" w:type="dxa"/>
            <w:vAlign w:val="bottom"/>
          </w:tcPr>
          <w:p w14:paraId="3A1B0A8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05CD9" w14:textId="26471EC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9648DE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03A6CF5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6C3224" w14:textId="1DDBD96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F76DB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688</w:t>
            </w:r>
          </w:p>
        </w:tc>
        <w:tc>
          <w:tcPr>
            <w:tcW w:w="236" w:type="dxa"/>
          </w:tcPr>
          <w:p w14:paraId="1ECC4F2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4FD89" w14:textId="762D9513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1D7F220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481A71" w14:textId="6C42CAE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  <w:vAlign w:val="bottom"/>
          </w:tcPr>
          <w:p w14:paraId="362B1C9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5C2C0" w14:textId="182821D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9648DE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6" w:type="dxa"/>
            <w:vAlign w:val="bottom"/>
          </w:tcPr>
          <w:p w14:paraId="253D021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84F023" w14:textId="6AB3A93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F10737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984</w:t>
            </w:r>
          </w:p>
        </w:tc>
      </w:tr>
      <w:tr w:rsidR="00403DAD" w:rsidRPr="000C4A82" w14:paraId="229BD002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6C3753E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99CA4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3F138F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8243B2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0FDD03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442A66E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B9EB2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</w:tcPr>
          <w:p w14:paraId="5C801FF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A5677C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3D161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84FDD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B159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549398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5317FF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06BA8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82E0BA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8109B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F60D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13E9E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056A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708E61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0B6FB46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769C30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</w:tcPr>
          <w:p w14:paraId="0F6B4F3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2CBA86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7A078D8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CDF47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</w:tcPr>
          <w:p w14:paraId="0E27A96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0C4A82" w14:paraId="4376AB3E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0CF0D5F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0E4D56D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098EC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31B87C15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D7D0627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061B573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F7AC7DC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7451F68B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76C387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DBF24BD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F15C00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E6330B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E507F40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612E7884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ED2379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71AC962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09CD6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641ADEA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DDC4B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57D0F5A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66CD8AB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18C0D92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57C6D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7743B3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10724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EFD5B7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AAFB9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6282800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0C4A82" w14:paraId="7B3E7CF6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30A298B1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68C8905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567C32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1DE79083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79FBF4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267A619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FE79F4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09963E7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79A5BB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7BDBAF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BBACF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EE761E3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DA3195A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7510945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818D1F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0B3B8EE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6E6FBA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6651228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A6DF0D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09C7C42D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FBDACA4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3A94F58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F9D2A97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4B77D32C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EED239D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A7C15B3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5961CD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5109ACF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517677" w:rsidRPr="000C4A82" w14:paraId="2DD94E4C" w14:textId="77777777" w:rsidTr="00517677">
        <w:trPr>
          <w:trHeight w:val="50"/>
        </w:trPr>
        <w:tc>
          <w:tcPr>
            <w:tcW w:w="2411" w:type="dxa"/>
            <w:noWrap/>
            <w:vAlign w:val="bottom"/>
          </w:tcPr>
          <w:p w14:paraId="4703179E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5CADD1D4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3578C2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20A8A1B7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050B264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32D84FB1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75F6F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5B905CC3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43886B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5D55A12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ED3F46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CA15F5C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5D41AD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1517BDAC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D42F1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491FB417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04CA04F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6AEDB40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1E1D50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775751A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E4CB2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4352CD05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A900CA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342930C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C102388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22FC8A9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31D455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38ABB205" w14:textId="77777777" w:rsidR="00517677" w:rsidRPr="000C4A82" w:rsidRDefault="00517677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56F2418A" w14:textId="77777777" w:rsidTr="00DD7CB4">
        <w:trPr>
          <w:trHeight w:val="60"/>
          <w:tblHeader/>
        </w:trPr>
        <w:tc>
          <w:tcPr>
            <w:tcW w:w="2411" w:type="dxa"/>
            <w:noWrap/>
            <w:vAlign w:val="bottom"/>
          </w:tcPr>
          <w:p w14:paraId="4E87978B" w14:textId="7AC2CFBF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lastRenderedPageBreak/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FB056D" w:rsidRPr="00FB05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0C4A8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50684A" w:rsidRPr="000C4A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</w:p>
        </w:tc>
        <w:tc>
          <w:tcPr>
            <w:tcW w:w="704" w:type="dxa"/>
            <w:noWrap/>
          </w:tcPr>
          <w:p w14:paraId="42CD9FE4" w14:textId="6F736A5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</w:tcPr>
          <w:p w14:paraId="657BB2F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58E607C" w14:textId="3FD7F8A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noWrap/>
          </w:tcPr>
          <w:p w14:paraId="5218675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D4041FB" w14:textId="424CD21A" w:rsidR="00403DAD" w:rsidRPr="000C4A82" w:rsidRDefault="00FB056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</w:tcPr>
          <w:p w14:paraId="752FEC75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4A8F4023" w14:textId="4BCAD982" w:rsidR="00403DAD" w:rsidRPr="000C4A82" w:rsidRDefault="00FB056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val="en-US"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" w:type="dxa"/>
          </w:tcPr>
          <w:p w14:paraId="749C4D76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2B54A466" w14:textId="5D4FC4C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6933B2B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F5B481A" w14:textId="6FA8EB8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14:paraId="6BEA0DC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D202ACC" w14:textId="5E0EB39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</w:tcPr>
          <w:p w14:paraId="261685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91D1A02" w14:textId="2CFE85E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C7BA6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E9E2D12" w14:textId="7F9B500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0533D83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0F9A2AC" w14:textId="12B43ED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73E2764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1E05ACF" w14:textId="7354A7F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270888F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D7A8C46" w14:textId="27E09B7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3164238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9B40AE5" w14:textId="718F068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3B12E20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5E75595E" w14:textId="4B08DDE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403DAD" w:rsidRPr="000C4A82" w14:paraId="1017798D" w14:textId="77777777" w:rsidTr="00DD7CB4">
        <w:trPr>
          <w:trHeight w:val="60"/>
          <w:tblHeader/>
        </w:trPr>
        <w:tc>
          <w:tcPr>
            <w:tcW w:w="14865" w:type="dxa"/>
            <w:gridSpan w:val="28"/>
            <w:noWrap/>
            <w:vAlign w:val="bottom"/>
          </w:tcPr>
          <w:p w14:paraId="26C93588" w14:textId="77777777" w:rsidR="00403DAD" w:rsidRPr="000C4A82" w:rsidRDefault="00403DAD" w:rsidP="00D871CE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403DAD" w:rsidRPr="000C4A82" w14:paraId="3014F90C" w14:textId="77777777" w:rsidTr="00DD7CB4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6F9ED33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3B19B94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E5999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742AD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0F409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482DA50A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A2155B7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0BE2023C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87C6679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774366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056FBF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40DB6B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D28090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3EE933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29206E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720DEE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31358B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83E814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0F247C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9B76B1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9513A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E1EA92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4B462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17D041D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B7A4A2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D7C198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CEC3B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DC4559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2DC4CB3B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2FA2FDC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1AED9807" w14:textId="7753390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7" w:type="dxa"/>
            <w:noWrap/>
          </w:tcPr>
          <w:p w14:paraId="27EDFFE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707E7BE8" w14:textId="4CE3723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443</w:t>
            </w:r>
          </w:p>
        </w:tc>
        <w:tc>
          <w:tcPr>
            <w:tcW w:w="237" w:type="dxa"/>
            <w:noWrap/>
          </w:tcPr>
          <w:p w14:paraId="3F64685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A02E124" w14:textId="2FE70FB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</w:tcPr>
          <w:p w14:paraId="2B83E34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7DB28296" w14:textId="2DED97C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39" w:type="dxa"/>
          </w:tcPr>
          <w:p w14:paraId="4448C15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62EAC7B" w14:textId="72974A1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379BBE2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6CDAC558" w14:textId="506D572D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1FD19F6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7DC20FB" w14:textId="0650BDF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</w:tcPr>
          <w:p w14:paraId="62EA27B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C031603" w14:textId="062AB8C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6" w:type="dxa"/>
          </w:tcPr>
          <w:p w14:paraId="2D704C3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48283BEF" w14:textId="338722A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32A43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6" w:type="dxa"/>
          </w:tcPr>
          <w:p w14:paraId="4A901FE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hideMark/>
          </w:tcPr>
          <w:p w14:paraId="1623F5B3" w14:textId="4BB32CB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4B7F0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684</w:t>
            </w:r>
          </w:p>
        </w:tc>
        <w:tc>
          <w:tcPr>
            <w:tcW w:w="236" w:type="dxa"/>
          </w:tcPr>
          <w:p w14:paraId="7C958A4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FE68CC1" w14:textId="5AA60C6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</w:tcPr>
          <w:p w14:paraId="1AB27C3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4C53207E" w14:textId="78FE325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</w:tcPr>
          <w:p w14:paraId="2C12608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80F1F2C" w14:textId="751007D8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32A43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585</w:t>
            </w:r>
          </w:p>
        </w:tc>
        <w:tc>
          <w:tcPr>
            <w:tcW w:w="236" w:type="dxa"/>
          </w:tcPr>
          <w:p w14:paraId="572BB0E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422F5B0D" w14:textId="4291574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320</w:t>
            </w:r>
          </w:p>
        </w:tc>
      </w:tr>
      <w:tr w:rsidR="00403DAD" w:rsidRPr="000C4A82" w14:paraId="1DC5E58C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1B5512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F814C5" w14:textId="711C0F9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7" w:type="dxa"/>
            <w:noWrap/>
          </w:tcPr>
          <w:p w14:paraId="6F41B94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6DF8B1" w14:textId="0FCC633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779</w:t>
            </w:r>
          </w:p>
        </w:tc>
        <w:tc>
          <w:tcPr>
            <w:tcW w:w="237" w:type="dxa"/>
            <w:noWrap/>
          </w:tcPr>
          <w:p w14:paraId="60EA69C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7E795" w14:textId="31B75EE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856</w:t>
            </w:r>
          </w:p>
        </w:tc>
        <w:tc>
          <w:tcPr>
            <w:tcW w:w="236" w:type="dxa"/>
          </w:tcPr>
          <w:p w14:paraId="2AAC0A2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D8D60" w14:textId="523A095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907</w:t>
            </w:r>
          </w:p>
        </w:tc>
        <w:tc>
          <w:tcPr>
            <w:tcW w:w="239" w:type="dxa"/>
          </w:tcPr>
          <w:p w14:paraId="13F5593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6D704C" w14:textId="6574086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289</w:t>
            </w:r>
          </w:p>
        </w:tc>
        <w:tc>
          <w:tcPr>
            <w:tcW w:w="236" w:type="dxa"/>
            <w:noWrap/>
          </w:tcPr>
          <w:p w14:paraId="6F79E61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27D7320" w14:textId="0D00FFF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noWrap/>
          </w:tcPr>
          <w:p w14:paraId="11B659E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A302FA" w14:textId="4C474C0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519</w:t>
            </w:r>
          </w:p>
        </w:tc>
        <w:tc>
          <w:tcPr>
            <w:tcW w:w="236" w:type="dxa"/>
            <w:noWrap/>
          </w:tcPr>
          <w:p w14:paraId="57B5FC6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A19FA3" w14:textId="795FAC5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470</w:t>
            </w:r>
          </w:p>
        </w:tc>
        <w:tc>
          <w:tcPr>
            <w:tcW w:w="236" w:type="dxa"/>
          </w:tcPr>
          <w:p w14:paraId="0276195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6F274" w14:textId="06CCC12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1080097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6C820" w14:textId="439CC72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086831E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03F6F" w14:textId="70AAC91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236" w:type="dxa"/>
          </w:tcPr>
          <w:p w14:paraId="419E377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39468" w14:textId="0F326F0F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36" w:type="dxa"/>
          </w:tcPr>
          <w:p w14:paraId="032141C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573FE" w14:textId="12815C1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32A43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36" w:type="dxa"/>
          </w:tcPr>
          <w:p w14:paraId="569FA5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BC308" w14:textId="533E0FC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664</w:t>
            </w:r>
          </w:p>
        </w:tc>
      </w:tr>
      <w:tr w:rsidR="00403DAD" w:rsidRPr="000C4A82" w14:paraId="1110FF47" w14:textId="77777777" w:rsidTr="00DD7CB4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C03E4F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734E37" w14:textId="297536C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32A43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7E8C6B3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BF9477C" w14:textId="02D9238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B7F0D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222</w:t>
            </w:r>
          </w:p>
        </w:tc>
        <w:tc>
          <w:tcPr>
            <w:tcW w:w="237" w:type="dxa"/>
            <w:noWrap/>
            <w:vAlign w:val="bottom"/>
          </w:tcPr>
          <w:p w14:paraId="553856A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1598C" w14:textId="13DC56F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889</w:t>
            </w:r>
          </w:p>
        </w:tc>
        <w:tc>
          <w:tcPr>
            <w:tcW w:w="236" w:type="dxa"/>
            <w:vAlign w:val="bottom"/>
          </w:tcPr>
          <w:p w14:paraId="4AB54CF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76CF0" w14:textId="76376FD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239" w:type="dxa"/>
          </w:tcPr>
          <w:p w14:paraId="3CFB03A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C84762" w14:textId="2131EDB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36" w:type="dxa"/>
            <w:noWrap/>
            <w:vAlign w:val="bottom"/>
          </w:tcPr>
          <w:p w14:paraId="12673E0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C3CB65" w14:textId="4D0C8A4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36" w:type="dxa"/>
            <w:noWrap/>
            <w:vAlign w:val="bottom"/>
          </w:tcPr>
          <w:p w14:paraId="7B5E994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2B7D2D" w14:textId="5FCC5FBC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530</w:t>
            </w:r>
          </w:p>
        </w:tc>
        <w:tc>
          <w:tcPr>
            <w:tcW w:w="236" w:type="dxa"/>
            <w:noWrap/>
            <w:vAlign w:val="bottom"/>
          </w:tcPr>
          <w:p w14:paraId="5A6E2AB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F68D88A" w14:textId="76F5F9F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525</w:t>
            </w:r>
          </w:p>
        </w:tc>
        <w:tc>
          <w:tcPr>
            <w:tcW w:w="236" w:type="dxa"/>
            <w:vAlign w:val="bottom"/>
          </w:tcPr>
          <w:p w14:paraId="0447F2D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3CBBC3" w14:textId="25F8BB6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32A43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4FFBF98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9FEFFC" w14:textId="2E5D11E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B7F0D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688</w:t>
            </w:r>
          </w:p>
        </w:tc>
        <w:tc>
          <w:tcPr>
            <w:tcW w:w="236" w:type="dxa"/>
          </w:tcPr>
          <w:p w14:paraId="62C63E6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50DE5" w14:textId="466635D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36" w:type="dxa"/>
            <w:vAlign w:val="bottom"/>
          </w:tcPr>
          <w:p w14:paraId="5C02FC8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9ECE49" w14:textId="2DA962A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  <w:vAlign w:val="bottom"/>
          </w:tcPr>
          <w:p w14:paraId="5C5CC16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4620F" w14:textId="22442906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A32A43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415</w:t>
            </w:r>
          </w:p>
        </w:tc>
        <w:tc>
          <w:tcPr>
            <w:tcW w:w="236" w:type="dxa"/>
            <w:vAlign w:val="bottom"/>
          </w:tcPr>
          <w:p w14:paraId="24E2CAE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8E66F8" w14:textId="126119D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403DAD" w:rsidRPr="000C4A8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984</w:t>
            </w:r>
          </w:p>
        </w:tc>
      </w:tr>
      <w:tr w:rsidR="00403DAD" w:rsidRPr="000C4A82" w14:paraId="2DB46B1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541E0FB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4D15C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484AC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69A0F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74FFF9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C1220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203529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A43014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4D51C00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E9FF05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D3DFE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341272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587467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A78B3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948F1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542B54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B31670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49F8D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DB472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44E2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A112D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CC7B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D66190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C380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B5E4DB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D94CC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A62AD7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A61D0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21045151" w14:textId="77777777" w:rsidTr="00DD7CB4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D7DFBA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652BC7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B801CF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CE3B7A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0A251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B3CC003" w14:textId="1EEAAA34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7" w:type="dxa"/>
            <w:noWrap/>
          </w:tcPr>
          <w:p w14:paraId="749F0DD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14E2569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A20609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25EE6C" w14:textId="40900765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</w:tcPr>
          <w:p w14:paraId="65388B3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178A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BBD5C1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A824FD2" w14:textId="589A80F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643CFC2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A1A42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E244DE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1CD84EA" w14:textId="0854735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9" w:type="dxa"/>
          </w:tcPr>
          <w:p w14:paraId="3470D15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71C93C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5E45E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1ADB958" w14:textId="592D738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noWrap/>
          </w:tcPr>
          <w:p w14:paraId="50AC1E7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761894B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0EFFA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271D61F" w14:textId="6C86491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</w:tcPr>
          <w:p w14:paraId="44304F2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0C59A0F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58067F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A203DFA" w14:textId="38FFA4FB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</w:tcPr>
          <w:p w14:paraId="11F666D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hideMark/>
          </w:tcPr>
          <w:p w14:paraId="34D49A8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39050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5820102" w14:textId="46CA9B4A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  <w:r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</w:tcPr>
          <w:p w14:paraId="576D770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7D18F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332D2F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FD4C392" w14:textId="068E883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36" w:type="dxa"/>
          </w:tcPr>
          <w:p w14:paraId="105F907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D3598D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36579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BCBE924" w14:textId="5099032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</w:tcPr>
          <w:p w14:paraId="38BBF26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4E471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F09D44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721BE54" w14:textId="58F6B55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</w:tcPr>
          <w:p w14:paraId="048F4CC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880FA8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17180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C00C2D8" w14:textId="2C6B339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</w:tcPr>
          <w:p w14:paraId="343FA23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3E4E2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49F16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4BF138D" w14:textId="3C3C6E12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6" w:type="dxa"/>
            <w:vAlign w:val="bottom"/>
          </w:tcPr>
          <w:p w14:paraId="315DC9D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15DB4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F8940C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F85F492" w14:textId="7F23450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103</w:t>
            </w:r>
            <w:r w:rsidR="00403DAD" w:rsidRPr="000C4A8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403DAD" w:rsidRPr="000C4A82" w14:paraId="396BEBA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3DB066D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3654A5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FE1294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FA059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1B5B93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03904044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FFE21C8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62CE85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099AE7D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C7DA0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036E7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B0DE9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5802C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7031E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38984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35EE5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204B18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191B7DE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B9FC6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14F46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F1E0D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4BCA3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6994A3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C1F11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4A943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23BBF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EE09D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FBFED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62E9EB8A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7C3D0B7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4CED8FD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0B54E5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68AD11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683703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B759FB1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7C0060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522729C2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379CADF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268AD3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4CA1FD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935A8B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976F3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E937EC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738FA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B5AE11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793C7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E12763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54E81B6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4FD2F9A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C09A5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56EED70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3BCCB8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CD9415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5ACF9D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7F9159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9BDA741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5BC6564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0038A3A2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42FDFAFA" w14:textId="45B7D2ED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FB056D" w:rsidRPr="00FB056D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FB056D"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ม</w:t>
            </w:r>
            <w:r w:rsidR="00517677"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ิถุนายน</w:t>
            </w:r>
            <w:r w:rsidRPr="000C4A8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FB056D"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24922D9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EC2C3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D67EC9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6ECAE8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10EF6DB2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500F8B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36712515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DA86B73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12EE5EF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F37BC6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844305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B000B0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BB3913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D7A38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5A87D9A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BE772D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492C3E5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15FC8C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12A7215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0B7ABC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1146A81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AB8BA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618F42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65AA93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F1AC6B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45967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75A96FF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03DAD" w:rsidRPr="000C4A82" w14:paraId="31AE90FF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17EA3620" w14:textId="37E1440B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FB056D"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0C4A82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FB056D" w:rsidRPr="00FB056D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FB056D" w:rsidRPr="00FB05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2B2CEA" w14:textId="49EBBF8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628</w:t>
            </w:r>
          </w:p>
        </w:tc>
        <w:tc>
          <w:tcPr>
            <w:tcW w:w="237" w:type="dxa"/>
            <w:noWrap/>
            <w:vAlign w:val="bottom"/>
          </w:tcPr>
          <w:p w14:paraId="0666D33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C10E6C" w14:textId="4C0ED10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857</w:t>
            </w:r>
          </w:p>
        </w:tc>
        <w:tc>
          <w:tcPr>
            <w:tcW w:w="237" w:type="dxa"/>
            <w:noWrap/>
          </w:tcPr>
          <w:p w14:paraId="5653086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771CAE" w14:textId="26E4E85B" w:rsidR="00403DAD" w:rsidRPr="000C4A82" w:rsidRDefault="00FB056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835</w:t>
            </w:r>
          </w:p>
        </w:tc>
        <w:tc>
          <w:tcPr>
            <w:tcW w:w="236" w:type="dxa"/>
          </w:tcPr>
          <w:p w14:paraId="56942C4E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49829" w14:textId="1D5C734F" w:rsidR="00403DAD" w:rsidRPr="000C4A82" w:rsidRDefault="00FB056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/>
              </w:rPr>
              <w:t>774</w:t>
            </w:r>
          </w:p>
        </w:tc>
        <w:tc>
          <w:tcPr>
            <w:tcW w:w="239" w:type="dxa"/>
          </w:tcPr>
          <w:p w14:paraId="4CFE1EFB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F764F7" w14:textId="5A70E68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36" w:type="dxa"/>
            <w:noWrap/>
          </w:tcPr>
          <w:p w14:paraId="6CE9332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5BDCFF" w14:textId="5AFC39F0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594</w:t>
            </w:r>
          </w:p>
        </w:tc>
        <w:tc>
          <w:tcPr>
            <w:tcW w:w="236" w:type="dxa"/>
            <w:noWrap/>
            <w:vAlign w:val="bottom"/>
          </w:tcPr>
          <w:p w14:paraId="6439F24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10B795" w14:textId="67805121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236" w:type="dxa"/>
            <w:noWrap/>
            <w:vAlign w:val="bottom"/>
          </w:tcPr>
          <w:p w14:paraId="025F998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91DE69" w14:textId="4443A4B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36" w:type="dxa"/>
          </w:tcPr>
          <w:p w14:paraId="7F0E1A1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CD5AD" w14:textId="03B96A0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903</w:t>
            </w:r>
          </w:p>
        </w:tc>
        <w:tc>
          <w:tcPr>
            <w:tcW w:w="236" w:type="dxa"/>
          </w:tcPr>
          <w:p w14:paraId="166E338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BB882E" w14:textId="6B943F0A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859</w:t>
            </w:r>
          </w:p>
        </w:tc>
        <w:tc>
          <w:tcPr>
            <w:tcW w:w="236" w:type="dxa"/>
          </w:tcPr>
          <w:p w14:paraId="616400C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7F0213" w14:textId="35F67A7E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236" w:type="dxa"/>
          </w:tcPr>
          <w:p w14:paraId="277F71B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93E28" w14:textId="5AAD184B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</w:tcPr>
          <w:p w14:paraId="321280D7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E578B2" w14:textId="6688B307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801</w:t>
            </w:r>
          </w:p>
        </w:tc>
        <w:tc>
          <w:tcPr>
            <w:tcW w:w="236" w:type="dxa"/>
          </w:tcPr>
          <w:p w14:paraId="20540E2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B068BA" w14:textId="7D56A9F9" w:rsidR="00403DAD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403DAD" w:rsidRPr="000C4A8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132</w:t>
            </w:r>
          </w:p>
        </w:tc>
      </w:tr>
      <w:tr w:rsidR="00403DAD" w:rsidRPr="000C4A82" w14:paraId="0CB1993D" w14:textId="77777777" w:rsidTr="00DD7CB4">
        <w:trPr>
          <w:trHeight w:val="20"/>
        </w:trPr>
        <w:tc>
          <w:tcPr>
            <w:tcW w:w="2411" w:type="dxa"/>
            <w:noWrap/>
            <w:vAlign w:val="bottom"/>
          </w:tcPr>
          <w:p w14:paraId="10FD4FE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EFB69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73BF4D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2C312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4673BC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376C1BA1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96CC907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</w:tcPr>
          <w:p w14:paraId="6D68EDB4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D73FC43" w14:textId="77777777" w:rsidR="00403DAD" w:rsidRPr="000C4A82" w:rsidRDefault="00403DAD" w:rsidP="00DD7CB4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5A1898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24FAB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B445E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EAAAE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AC112C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D1BC55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D6E53ED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C96834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35377FB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D2B03B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</w:tcPr>
          <w:p w14:paraId="663A6FD3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AE0E484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AB8740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F708049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F648C8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531FCE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F82B7B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6A8DB15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E9A6D2" w14:textId="77777777" w:rsidR="00403DAD" w:rsidRPr="000C4A82" w:rsidRDefault="00403DA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11ECE4F2" w14:textId="0A23C53B" w:rsidR="006E54F5" w:rsidRPr="000C4A82" w:rsidRDefault="006E54F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6E54F5" w:rsidRPr="000C4A82" w:rsidSect="00D524B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36480" w:rsidRPr="000C4A82" w14:paraId="0C7A7421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194EF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484B514B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36480" w:rsidRPr="000C4A82" w14:paraId="03A6BA74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5CD36" w14:textId="48CE1962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E53EFD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FB056D" w:rsidRPr="00FB056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0C4A8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2D3F63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323" w:type="dxa"/>
            <w:vAlign w:val="bottom"/>
          </w:tcPr>
          <w:p w14:paraId="4F5E656F" w14:textId="7A267601" w:rsidR="00536480" w:rsidRPr="000C4A82" w:rsidRDefault="00FB056D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B056D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736644D6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56BCD10" w14:textId="040B7F7E" w:rsidR="00536480" w:rsidRPr="000C4A82" w:rsidRDefault="00FB056D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36480" w:rsidRPr="000C4A82" w14:paraId="7D7DD3BA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BAD3D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2841C05F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36480" w:rsidRPr="000C4A82" w14:paraId="09DAA423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070E4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6067D170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36480" w:rsidRPr="000C4A82" w14:paraId="18B5D869" w14:textId="77777777" w:rsidTr="00736BBB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77C27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1CC2A8CE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72D2A8FF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16AA2764" w14:textId="77777777" w:rsidR="00536480" w:rsidRPr="000C4A82" w:rsidRDefault="00536480" w:rsidP="00736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0C4A82" w14:paraId="43A270C9" w14:textId="77777777" w:rsidTr="00C16B4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E6A6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7C0C321D" w14:textId="108E3FE4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375</w:t>
            </w:r>
          </w:p>
        </w:tc>
        <w:tc>
          <w:tcPr>
            <w:tcW w:w="270" w:type="dxa"/>
          </w:tcPr>
          <w:p w14:paraId="7AEB6B22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479E712" w14:textId="16C16DCE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331</w:t>
            </w:r>
          </w:p>
        </w:tc>
      </w:tr>
      <w:tr w:rsidR="000D03CC" w:rsidRPr="000C4A82" w14:paraId="2C36B60A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DA14A" w14:textId="494A823A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70B17EA7" w14:textId="62036125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270" w:type="dxa"/>
          </w:tcPr>
          <w:p w14:paraId="6454C6A6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2355C36B" w14:textId="21FB0830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</w:tr>
      <w:tr w:rsidR="000D03CC" w:rsidRPr="000C4A82" w14:paraId="108B9C0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27320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75377620" w14:textId="244AEF3A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154</w:t>
            </w:r>
          </w:p>
        </w:tc>
        <w:tc>
          <w:tcPr>
            <w:tcW w:w="270" w:type="dxa"/>
          </w:tcPr>
          <w:p w14:paraId="6BBBB238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AB0ED48" w14:textId="41804D06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166</w:t>
            </w:r>
          </w:p>
        </w:tc>
      </w:tr>
      <w:tr w:rsidR="000D03CC" w:rsidRPr="000C4A82" w14:paraId="12143240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D8D36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724F3432" w14:textId="44074500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153</w:t>
            </w:r>
          </w:p>
        </w:tc>
        <w:tc>
          <w:tcPr>
            <w:tcW w:w="270" w:type="dxa"/>
          </w:tcPr>
          <w:p w14:paraId="63924B5D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7E620985" w14:textId="6FD1FE11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139</w:t>
            </w:r>
          </w:p>
        </w:tc>
      </w:tr>
      <w:tr w:rsidR="000D03CC" w:rsidRPr="000C4A82" w14:paraId="77C29075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86957" w14:textId="1379F8CD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84DE8E7" w14:textId="03B2A565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270" w:type="dxa"/>
          </w:tcPr>
          <w:p w14:paraId="4FECA588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497346A" w14:textId="36AAC55B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108</w:t>
            </w:r>
          </w:p>
        </w:tc>
      </w:tr>
      <w:tr w:rsidR="000D03CC" w:rsidRPr="000C4A82" w14:paraId="3FF96588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CE36B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B1D7716" w14:textId="5C8B246C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803</w:t>
            </w:r>
          </w:p>
        </w:tc>
        <w:tc>
          <w:tcPr>
            <w:tcW w:w="270" w:type="dxa"/>
          </w:tcPr>
          <w:p w14:paraId="546E3A2B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3BA5FC9" w14:textId="0773DDA6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778</w:t>
            </w:r>
          </w:p>
        </w:tc>
      </w:tr>
      <w:tr w:rsidR="001423F1" w:rsidRPr="000C4A82" w14:paraId="12C74D8F" w14:textId="77777777" w:rsidTr="004260E4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8DF22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1854F531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E4F2A7A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E1D3D5A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423F1" w:rsidRPr="000C4A82" w14:paraId="1AD5C88B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732B5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6060EF5E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01CBCA0A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0212806F" w14:textId="77777777" w:rsidR="001423F1" w:rsidRPr="000C4A82" w:rsidRDefault="001423F1" w:rsidP="00142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0D03CC" w:rsidRPr="000C4A82" w14:paraId="17D11723" w14:textId="77777777" w:rsidTr="007652E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B3909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1047D77A" w14:textId="128B6C00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569</w:t>
            </w:r>
          </w:p>
        </w:tc>
        <w:tc>
          <w:tcPr>
            <w:tcW w:w="270" w:type="dxa"/>
          </w:tcPr>
          <w:p w14:paraId="2F22288E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4C7AA321" w14:textId="2451F9A3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532</w:t>
            </w:r>
          </w:p>
        </w:tc>
      </w:tr>
      <w:tr w:rsidR="000D03CC" w:rsidRPr="000C4A82" w14:paraId="4C4816EA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14DA4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4BC61B2" w14:textId="06A17729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234</w:t>
            </w:r>
          </w:p>
        </w:tc>
        <w:tc>
          <w:tcPr>
            <w:tcW w:w="270" w:type="dxa"/>
          </w:tcPr>
          <w:p w14:paraId="59FCD0B0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DEE6C6" w14:textId="660FA165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246</w:t>
            </w:r>
          </w:p>
        </w:tc>
      </w:tr>
      <w:tr w:rsidR="000D03CC" w:rsidRPr="000C4A82" w14:paraId="4047E874" w14:textId="77777777" w:rsidTr="00F24F67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3F8CF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18CE2F6" w14:textId="53E14986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803</w:t>
            </w:r>
          </w:p>
        </w:tc>
        <w:tc>
          <w:tcPr>
            <w:tcW w:w="270" w:type="dxa"/>
          </w:tcPr>
          <w:p w14:paraId="34EBAEF7" w14:textId="77777777" w:rsidR="000D03CC" w:rsidRPr="000C4A82" w:rsidRDefault="000D03CC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0A40B07" w14:textId="013AE696" w:rsidR="000D03CC" w:rsidRPr="000C4A82" w:rsidRDefault="00FB056D" w:rsidP="000D0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778</w:t>
            </w:r>
          </w:p>
        </w:tc>
      </w:tr>
    </w:tbl>
    <w:p w14:paraId="64095A15" w14:textId="77777777" w:rsidR="001423F1" w:rsidRPr="000C4A82" w:rsidRDefault="001423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5057C1" w:rsidRPr="000C4A82" w14:paraId="0A5442CC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87777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607BD982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057C1" w:rsidRPr="000C4A82" w14:paraId="7891619C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3352B" w14:textId="1EEF4C32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2D3F63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หก</w:t>
            </w: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FB056D" w:rsidRPr="00FB056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0C4A8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2D3F63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323" w:type="dxa"/>
            <w:vAlign w:val="bottom"/>
          </w:tcPr>
          <w:p w14:paraId="736BA123" w14:textId="3E7A1655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B056D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</w:tcPr>
          <w:p w14:paraId="0311B8D9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59ED1D7E" w14:textId="2823C234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5057C1" w:rsidRPr="000C4A82" w14:paraId="52D375A5" w14:textId="77777777" w:rsidTr="005057C1">
        <w:trPr>
          <w:trHeight w:val="375"/>
          <w:tblHeader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A91A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vAlign w:val="bottom"/>
          </w:tcPr>
          <w:p w14:paraId="3992E121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0C4A82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5057C1" w:rsidRPr="000C4A82" w14:paraId="21A053D6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51FC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vAlign w:val="bottom"/>
          </w:tcPr>
          <w:p w14:paraId="7DB19B50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6154E582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F151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vAlign w:val="bottom"/>
          </w:tcPr>
          <w:p w14:paraId="5182693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</w:tcPr>
          <w:p w14:paraId="130B7D69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3AD6E67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2B693C59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58A7D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</w:tcPr>
          <w:p w14:paraId="36CEA438" w14:textId="5B9FF3B1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708</w:t>
            </w:r>
          </w:p>
        </w:tc>
        <w:tc>
          <w:tcPr>
            <w:tcW w:w="270" w:type="dxa"/>
          </w:tcPr>
          <w:p w14:paraId="307EC4C6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0A4F9DE6" w14:textId="072EC403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646</w:t>
            </w:r>
          </w:p>
        </w:tc>
      </w:tr>
      <w:tr w:rsidR="005057C1" w:rsidRPr="000C4A82" w14:paraId="19BE0307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CFA3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1323" w:type="dxa"/>
          </w:tcPr>
          <w:p w14:paraId="61583904" w14:textId="289C33B6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270" w:type="dxa"/>
          </w:tcPr>
          <w:p w14:paraId="10904644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09E46331" w14:textId="488EE322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</w:t>
            </w:r>
          </w:p>
        </w:tc>
      </w:tr>
      <w:tr w:rsidR="005057C1" w:rsidRPr="000C4A82" w14:paraId="2330D1CD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EE2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</w:tcPr>
          <w:p w14:paraId="386BE487" w14:textId="2D34277D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282</w:t>
            </w:r>
          </w:p>
        </w:tc>
        <w:tc>
          <w:tcPr>
            <w:tcW w:w="270" w:type="dxa"/>
          </w:tcPr>
          <w:p w14:paraId="1E2AE104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6E07255A" w14:textId="34EDEE67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311</w:t>
            </w:r>
          </w:p>
        </w:tc>
      </w:tr>
      <w:tr w:rsidR="005057C1" w:rsidRPr="000C4A82" w14:paraId="6AE51904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D72BA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</w:tcPr>
          <w:p w14:paraId="0A570777" w14:textId="3D262C07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284</w:t>
            </w:r>
          </w:p>
        </w:tc>
        <w:tc>
          <w:tcPr>
            <w:tcW w:w="270" w:type="dxa"/>
          </w:tcPr>
          <w:p w14:paraId="47C6150E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1522961A" w14:textId="62991777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269</w:t>
            </w:r>
          </w:p>
        </w:tc>
      </w:tr>
      <w:tr w:rsidR="005057C1" w:rsidRPr="000C4A82" w14:paraId="70BDD92A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DA9C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675D43" w14:textId="2053D890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191</w:t>
            </w:r>
          </w:p>
        </w:tc>
        <w:tc>
          <w:tcPr>
            <w:tcW w:w="270" w:type="dxa"/>
          </w:tcPr>
          <w:p w14:paraId="377193B4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B3C3B5B" w14:textId="7DDA1586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189</w:t>
            </w:r>
          </w:p>
        </w:tc>
      </w:tr>
      <w:tr w:rsidR="005057C1" w:rsidRPr="000C4A82" w14:paraId="3EE2EA53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1088F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FF229CB" w14:textId="67CC5E7F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9B7445" w:rsidRPr="000C4A8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503</w:t>
            </w:r>
          </w:p>
        </w:tc>
        <w:tc>
          <w:tcPr>
            <w:tcW w:w="270" w:type="dxa"/>
          </w:tcPr>
          <w:p w14:paraId="683A3466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BF91D3A" w14:textId="28729DDB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2522FB" w:rsidRPr="000C4A8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461</w:t>
            </w:r>
          </w:p>
        </w:tc>
      </w:tr>
      <w:tr w:rsidR="005057C1" w:rsidRPr="000C4A82" w14:paraId="13DF72A4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4B1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101A280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26C3C69E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FA76521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2BA0903C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DD788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862611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</w:tcPr>
          <w:p w14:paraId="31344DCF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E99C17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314397A3" w14:textId="77777777" w:rsidTr="005057C1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8323B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443BE28A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</w:tcPr>
          <w:p w14:paraId="486EB18F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599E843A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06F913E4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DB446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2039D233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541B03D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vAlign w:val="bottom"/>
          </w:tcPr>
          <w:p w14:paraId="2412F977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057C1" w:rsidRPr="000C4A82" w14:paraId="48731DE1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CB426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</w:tcPr>
          <w:p w14:paraId="7717D09F" w14:textId="43800FCC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9B7445" w:rsidRPr="000C4A8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063</w:t>
            </w:r>
          </w:p>
        </w:tc>
        <w:tc>
          <w:tcPr>
            <w:tcW w:w="270" w:type="dxa"/>
          </w:tcPr>
          <w:p w14:paraId="67AB5427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</w:tcPr>
          <w:p w14:paraId="32C847B1" w14:textId="1D5545C3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FA3916" w:rsidRPr="000C4A82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002</w:t>
            </w:r>
          </w:p>
        </w:tc>
      </w:tr>
      <w:tr w:rsidR="005057C1" w:rsidRPr="000C4A82" w14:paraId="6EDF8B30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E0CA5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447C97D" w14:textId="3F22E0C3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440</w:t>
            </w:r>
          </w:p>
        </w:tc>
        <w:tc>
          <w:tcPr>
            <w:tcW w:w="270" w:type="dxa"/>
          </w:tcPr>
          <w:p w14:paraId="3109BF6B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E0131C7" w14:textId="5D36C1A4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459</w:t>
            </w:r>
          </w:p>
        </w:tc>
      </w:tr>
      <w:tr w:rsidR="005057C1" w:rsidRPr="000C4A82" w14:paraId="41E15E23" w14:textId="77777777" w:rsidTr="00DD7CB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B9FDC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0C4A8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A60724B" w14:textId="7C1272BE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9B7445" w:rsidRPr="000C4A8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503</w:t>
            </w:r>
          </w:p>
        </w:tc>
        <w:tc>
          <w:tcPr>
            <w:tcW w:w="270" w:type="dxa"/>
          </w:tcPr>
          <w:p w14:paraId="210D8A01" w14:textId="77777777" w:rsidR="005057C1" w:rsidRPr="000C4A82" w:rsidRDefault="005057C1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F740B47" w14:textId="286F16D4" w:rsidR="005057C1" w:rsidRPr="000C4A82" w:rsidRDefault="00FB056D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FA3916" w:rsidRPr="000C4A8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FB056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461</w:t>
            </w:r>
          </w:p>
        </w:tc>
      </w:tr>
    </w:tbl>
    <w:p w14:paraId="2EC79193" w14:textId="77777777" w:rsidR="005057C1" w:rsidRPr="000C4A82" w:rsidRDefault="005057C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43BDA7E1" w14:textId="6FE93A9C" w:rsidR="00B74B40" w:rsidRPr="000C4A82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0C4A8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0C4A8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0C4A8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0C4A8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20D00C68" w14:textId="77777777" w:rsidR="0016616A" w:rsidRPr="000C4A82" w:rsidRDefault="001661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FE00F7" w:rsidRPr="000C4A82" w14:paraId="64B5220A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DDDCBE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11" w:name="_Hlk202167271"/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6A4A68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00F7" w:rsidRPr="000C4A82" w14:paraId="22FB9A29" w14:textId="77777777" w:rsidTr="005074CE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13E7C48F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C5D25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3E1AF4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9CB332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539E" w14:textId="77777777" w:rsidR="00FE00F7" w:rsidRPr="000C4A82" w:rsidRDefault="00FE00F7" w:rsidP="00736BBB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FE00F7" w:rsidRPr="000C4A82" w14:paraId="67BB910D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955CE7E" w14:textId="54B00E23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53EFD" w:rsidRPr="000C4A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B056D" w:rsidRPr="00FB056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="002C4EC8" w:rsidRPr="000C4A8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426C9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987DCE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DF8912" w14:textId="1FE5AA81" w:rsidR="00FE00F7" w:rsidRPr="000C4A82" w:rsidRDefault="00FB056D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9A5474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0A6A29C" w14:textId="31B332D2" w:rsidR="00FE00F7" w:rsidRPr="000C4A82" w:rsidRDefault="00FB056D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3B9048D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F072CF" w14:textId="2A44F4CD" w:rsidR="00FE00F7" w:rsidRPr="000C4A82" w:rsidRDefault="00FB056D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714405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E4B3EF8" w14:textId="2B812BDB" w:rsidR="00FE00F7" w:rsidRPr="000C4A82" w:rsidRDefault="00FB056D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00F7" w:rsidRPr="000C4A82" w14:paraId="7DE86887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21B87B36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5B9824" w14:textId="77777777" w:rsidR="00FE00F7" w:rsidRPr="000C4A82" w:rsidRDefault="00FE00F7" w:rsidP="00736BB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7329" w:rsidRPr="000C4A82" w14:paraId="174B290B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7FEFFDF" w14:textId="77777777" w:rsidR="00DA7329" w:rsidRPr="000C4A82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CAAFF87" w14:textId="23C800BD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</w:t>
            </w:r>
            <w:r w:rsidR="00DA7329" w:rsidRPr="000C4A82">
              <w:rPr>
                <w:rFonts w:ascii="Angsana New" w:hAnsi="Angsana New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719BEFF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C13EA3" w14:textId="05F449E1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</w:t>
            </w:r>
            <w:r w:rsidR="00DA7329" w:rsidRPr="000C4A82">
              <w:rPr>
                <w:rFonts w:ascii="Angsana New" w:hAnsi="Angsana New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CD2BF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7DD9ED" w14:textId="123A36C5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528F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51FC5C" w14:textId="78EC4E0A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DA7329" w:rsidRPr="000C4A82" w14:paraId="3F283356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97259BF" w14:textId="77777777" w:rsidR="00DA7329" w:rsidRPr="000C4A82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E9CA8D" w14:textId="30720092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104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E0C7F15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07405D9" w14:textId="0AF2996F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103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1118AB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0EC32DD" w14:textId="17DA67F5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7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067FA7E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015BB6" w14:textId="5506E349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9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7329" w:rsidRPr="000C4A82" w14:paraId="181E16F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044652FF" w14:textId="77777777" w:rsidR="00DA7329" w:rsidRPr="000C4A82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EAB191" w14:textId="77777777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EAAD29A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A5E505C" w14:textId="77777777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3DC15A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2F4AC6" w14:textId="72F2FC62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5466CB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4F863EC" w14:textId="77777777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329" w:rsidRPr="000C4A82" w14:paraId="70A5224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520CAD2" w14:textId="3CE5DCC1" w:rsidR="00DA7329" w:rsidRPr="000C4A82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1B747" w14:textId="2F21DEF3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0B0E23A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E3B730" w14:textId="4D2FF1DB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6F7B0C3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744FA4A" w14:textId="6EB7C7A6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42AD5F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501C9BD" w14:textId="11DFC4A2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A7329" w:rsidRPr="000C4A82" w14:paraId="06E1A9F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0B69771" w14:textId="1A4231DD" w:rsidR="00DA7329" w:rsidRPr="000C4A82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7DCC05D" w14:textId="26EC08A2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ACC825B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64E7DBE4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7B99C1B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A6880F" w14:textId="50DAF943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86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DBE6F87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C98435" w14:textId="4B03A9D4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88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7329" w:rsidRPr="000C4A82" w14:paraId="129B4119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1522CF" w14:textId="53CB552B" w:rsidR="00DA7329" w:rsidRPr="000C4A82" w:rsidRDefault="00DA7329" w:rsidP="00DA732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CCC0C9F" w14:textId="409EC281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0D32F6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4FC4E" w14:textId="50B23A0D" w:rsidR="00DA7329" w:rsidRPr="000C4A82" w:rsidRDefault="00DA7329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9B0156D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F480C4C" w14:textId="6EA42BB1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0CB073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0EB99" w14:textId="4DDA136F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DA7329" w:rsidRPr="000C4A82" w14:paraId="43FC90A8" w14:textId="77777777" w:rsidTr="005074CE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91D20DD" w14:textId="77777777" w:rsidR="00DA7329" w:rsidRPr="000C4A82" w:rsidRDefault="00DA7329" w:rsidP="00DA73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2B4C0" w14:textId="272035A5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A7329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A5CE3E5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FA03C" w14:textId="29762D49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A7329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ED2E1AF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8BFC8" w14:textId="50F04241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55220E4" w14:textId="77777777" w:rsidR="00DA7329" w:rsidRPr="000C4A82" w:rsidRDefault="00DA7329" w:rsidP="00DA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49E5F" w14:textId="1C6E3DA3" w:rsidR="00DA7329" w:rsidRPr="000C4A82" w:rsidRDefault="00FB056D" w:rsidP="00DA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bookmarkEnd w:id="11"/>
    </w:tbl>
    <w:p w14:paraId="4387BF64" w14:textId="05CDC354" w:rsidR="00436DAB" w:rsidRPr="000C4A82" w:rsidRDefault="00436DAB" w:rsidP="00EF0DA5">
      <w:pPr>
        <w:rPr>
          <w:rFonts w:asciiTheme="majorBidi" w:hAnsiTheme="majorBidi" w:cstheme="majorBidi"/>
          <w:sz w:val="30"/>
          <w:szCs w:val="30"/>
          <w:cs/>
        </w:rPr>
      </w:pPr>
    </w:p>
    <w:p w14:paraId="41CB1228" w14:textId="77777777" w:rsidR="00436DAB" w:rsidRPr="000C4A82" w:rsidRDefault="0043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009"/>
        <w:gridCol w:w="250"/>
        <w:gridCol w:w="1009"/>
        <w:gridCol w:w="250"/>
        <w:gridCol w:w="1009"/>
        <w:gridCol w:w="255"/>
        <w:gridCol w:w="1009"/>
      </w:tblGrid>
      <w:tr w:rsidR="00436DAB" w:rsidRPr="000C4A82" w14:paraId="65DFE94C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2B36836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B1AA53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6DAB" w:rsidRPr="000C4A82" w14:paraId="30E10C8A" w14:textId="77777777" w:rsidTr="00DD7CB4">
        <w:trPr>
          <w:trHeight w:val="434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A05FCD2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0F9ED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40D9AE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2EBC738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6957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436DAB" w:rsidRPr="000C4A82" w14:paraId="11963120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44AACBD8" w14:textId="50FD8D18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987DCE" w:rsidRPr="000C4A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C4A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B056D" w:rsidRPr="00FB056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0C4A8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="00987DCE" w:rsidRPr="000C4A82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ิถุนายน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5B02C5" w14:textId="5562B84D" w:rsidR="00436DAB" w:rsidRPr="000C4A82" w:rsidRDefault="00FB056D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862F96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BDC562D" w14:textId="02CA6642" w:rsidR="00436DAB" w:rsidRPr="000C4A82" w:rsidRDefault="00FB056D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EE2B72A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A99B6A7" w14:textId="4761DD3B" w:rsidR="00436DAB" w:rsidRPr="000C4A82" w:rsidRDefault="00FB056D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600E9D4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C173698" w14:textId="07288B79" w:rsidR="00436DAB" w:rsidRPr="000C4A82" w:rsidRDefault="00FB056D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B05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6DAB" w:rsidRPr="000C4A82" w14:paraId="574AE92D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49E74C2D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6232FD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6DAB" w:rsidRPr="000C4A82" w14:paraId="06BEB26E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FE0584F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CA8BD4C" w14:textId="7AEE70C7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  <w:r w:rsidR="00436DAB" w:rsidRPr="000C4A82">
              <w:rPr>
                <w:rFonts w:ascii="Angsana New" w:hAnsi="Angsana New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72C3FB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DD556F1" w14:textId="48B3F6E8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</w:t>
            </w:r>
            <w:r w:rsidR="00436DAB" w:rsidRPr="000C4A82">
              <w:rPr>
                <w:rFonts w:ascii="Angsana New" w:hAnsi="Angsana New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1E76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41E7693" w14:textId="06CAB950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B9D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6618882" w14:textId="5ED2377D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436DAB" w:rsidRPr="000C4A82" w14:paraId="0B125279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CCFD936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CCCCFC0" w14:textId="38C45E4B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200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84AB824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5870A2D" w14:textId="761765B6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188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89E5D07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E63B8F9" w14:textId="734C12F8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15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2BC03B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1E78CD3" w14:textId="587D4912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13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6DAB" w:rsidRPr="000C4A82" w14:paraId="065E1859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8F29AF0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E2EBEC1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258DC97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61344AD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C3E870C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5CFCE45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0291105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27ED27E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DAB" w:rsidRPr="000C4A82" w14:paraId="22DDDEFD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62D8C973" w14:textId="77777777" w:rsidR="00436DAB" w:rsidRPr="000C4A82" w:rsidRDefault="00436DAB" w:rsidP="00DD7CB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B526AE" w14:textId="72BEE88A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D99BC41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D7B153" w14:textId="14A1523C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6BAA155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0CC0E19" w14:textId="25D38E32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F45B53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045DA8B" w14:textId="4A26DCE8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436DAB" w:rsidRPr="000C4A82" w14:paraId="76658E1C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4C0573E" w14:textId="77777777" w:rsidR="00436DAB" w:rsidRPr="000C4A82" w:rsidRDefault="00436DAB" w:rsidP="00DD7CB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1DFBC5D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F4A29A2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B2BEA45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4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C7184E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6FC4DDD" w14:textId="74807FB5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160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843F5D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23B4226" w14:textId="35AF84A2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(</w:t>
            </w:r>
            <w:r w:rsidR="00FB056D" w:rsidRPr="00FB056D">
              <w:rPr>
                <w:rFonts w:ascii="Angsana New" w:hAnsi="Angsana New"/>
                <w:sz w:val="30"/>
                <w:szCs w:val="30"/>
              </w:rPr>
              <w:t>166</w:t>
            </w:r>
            <w:r w:rsidRPr="000C4A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6DAB" w:rsidRPr="000C4A82" w14:paraId="1AFC3CA1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3109AE00" w14:textId="77777777" w:rsidR="00436DAB" w:rsidRPr="000C4A82" w:rsidRDefault="00436DAB" w:rsidP="00DD7CB4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C4A82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0C4A8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C4A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B650A25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E43069B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147FD" w14:textId="77777777" w:rsidR="00436DAB" w:rsidRPr="000C4A82" w:rsidRDefault="00436DAB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0C4A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B13B364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DD5CE2E" w14:textId="533CC424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53A629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A38A7" w14:textId="3206E7AE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436DAB" w:rsidRPr="000C4A82" w14:paraId="12220A4E" w14:textId="77777777" w:rsidTr="00DD7CB4"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14:paraId="59AEBDC9" w14:textId="77777777" w:rsidR="00436DAB" w:rsidRPr="000C4A82" w:rsidRDefault="00436DAB" w:rsidP="00DD7CB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3A4EF" w14:textId="21842D21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36DAB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9CB214B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90421" w14:textId="0AF9EAE5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36DAB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AB01D37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D7570" w14:textId="4B2DA09F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96F14D8" w14:textId="77777777" w:rsidR="00436DAB" w:rsidRPr="000C4A82" w:rsidRDefault="00436DAB" w:rsidP="00DD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F5D10" w14:textId="7C9EA990" w:rsidR="00436DAB" w:rsidRPr="000C4A82" w:rsidRDefault="00FB056D" w:rsidP="00DD7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54413BA8" w14:textId="77777777" w:rsidR="00436DAB" w:rsidRPr="000C4A82" w:rsidRDefault="00436DAB" w:rsidP="00436DA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9"/>
        <w:gridCol w:w="863"/>
        <w:gridCol w:w="1351"/>
        <w:gridCol w:w="290"/>
        <w:gridCol w:w="1286"/>
      </w:tblGrid>
      <w:tr w:rsidR="00E9360F" w:rsidRPr="000C4A82" w14:paraId="176B244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0C4A82" w14:paraId="033C8433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4EDAB034" w:rsidR="00E9360F" w:rsidRPr="000C4A82" w:rsidRDefault="00FB056D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0C4A82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987DCE" w:rsidRPr="000C4A82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31034BD4" w:rsidR="00E9360F" w:rsidRPr="000C4A82" w:rsidRDefault="00FB056D" w:rsidP="00683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0C4A82" w14:paraId="51C00AAB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241FA27" w:rsidR="00E9360F" w:rsidRPr="000C4A82" w:rsidRDefault="00FB056D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2B256CF2" w:rsidR="00E9360F" w:rsidRPr="000C4A82" w:rsidRDefault="00FB056D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9360F" w:rsidRPr="000C4A82" w14:paraId="09B66339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0C4A82" w14:paraId="57EEAC0A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0C4A82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0C4A82" w:rsidRDefault="00E9360F" w:rsidP="00683BF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0C4A82" w:rsidRDefault="00E9360F" w:rsidP="00683B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1159" w:rsidRPr="000C4A82" w14:paraId="26590523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5406907D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F1159" w:rsidRPr="000C4A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1A574892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F1159" w:rsidRPr="000C4A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BF1159" w:rsidRPr="000C4A82" w14:paraId="31A776B5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70FE729D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F1159" w:rsidRPr="000C4A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69749A31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F1159" w:rsidRPr="000C4A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BF1159" w:rsidRPr="000C4A82" w14:paraId="300EB99C" w14:textId="77777777" w:rsidTr="005941A6">
        <w:trPr>
          <w:trHeight w:val="387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3D2D6C24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F1159" w:rsidRPr="000C4A8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0D0C2817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F1159" w:rsidRPr="000C4A8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BF1159" w:rsidRPr="000C4A82" w14:paraId="3B1A0EC0" w14:textId="77777777" w:rsidTr="005941A6">
        <w:trPr>
          <w:trHeight w:val="4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41BEE841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0C4A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37B269D1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F1159" w:rsidRPr="000C4A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  <w:tr w:rsidR="00BF1159" w:rsidRPr="000C4A82" w14:paraId="161F1C0D" w14:textId="77777777" w:rsidTr="005941A6">
        <w:trPr>
          <w:trHeight w:val="156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F1159" w:rsidRPr="000C4A82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F1159" w:rsidRPr="000C4A82" w:rsidRDefault="00BF1159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F1159" w:rsidRPr="000C4A82" w14:paraId="2A157BB5" w14:textId="77777777" w:rsidTr="005941A6">
        <w:trPr>
          <w:trHeight w:val="7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F1159" w:rsidRPr="000C4A82" w:rsidRDefault="00BF1159" w:rsidP="00BF115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5DFAD4B8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F1159" w:rsidRPr="000C4A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F1159" w:rsidRPr="000C4A82" w:rsidRDefault="00BF1159" w:rsidP="00BF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4B92993B" w:rsidR="00BF1159" w:rsidRPr="000C4A82" w:rsidRDefault="00FB056D" w:rsidP="00BF115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F1159" w:rsidRPr="000C4A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76E38A7E" w14:textId="77777777" w:rsidR="00035C1F" w:rsidRPr="000C4A82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0C4A82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4A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0C4A8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0C4A82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2A4E93F0" w14:textId="21BD5850" w:rsidR="004734B4" w:rsidRPr="000C4A82" w:rsidRDefault="00035C1F" w:rsidP="00942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0C4A8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0C4A82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0C4A8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0C4A82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0C4A82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C108E88" w14:textId="5E15D388" w:rsidR="00436DAB" w:rsidRPr="000C4A82" w:rsidRDefault="0043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0C4A82">
        <w:rPr>
          <w:cs/>
        </w:rPr>
        <w:br w:type="page"/>
      </w:r>
    </w:p>
    <w:p w14:paraId="73C2F287" w14:textId="24722243" w:rsidR="00592ED8" w:rsidRPr="000C4A82" w:rsidRDefault="00592ED8" w:rsidP="00D94A83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0C4A82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5DEA632A" w14:textId="7EB917FB" w:rsidR="002B3BFA" w:rsidRPr="000C4A82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F62709" w:rsidRPr="000C4A8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B056D" w:rsidRPr="00FB056D">
        <w:rPr>
          <w:rFonts w:asciiTheme="majorBidi" w:hAnsiTheme="majorBidi" w:cstheme="majorBidi"/>
          <w:sz w:val="30"/>
          <w:szCs w:val="30"/>
        </w:rPr>
        <w:t>30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0C4A82">
        <w:rPr>
          <w:rFonts w:asciiTheme="majorBidi" w:hAnsiTheme="majorBidi" w:cstheme="majorBidi" w:hint="cs"/>
          <w:sz w:val="30"/>
          <w:szCs w:val="30"/>
          <w:cs/>
        </w:rPr>
        <w:t>ม</w:t>
      </w:r>
      <w:r w:rsidR="00F62709" w:rsidRPr="000C4A82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966D3C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19</w:t>
      </w:r>
      <w:r w:rsidR="00074F6C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77569F" w:rsidRPr="000C4A82">
        <w:rPr>
          <w:rFonts w:asciiTheme="majorBidi" w:hAnsiTheme="majorBidi" w:cstheme="majorBidi" w:hint="cs"/>
          <w:sz w:val="30"/>
          <w:szCs w:val="30"/>
          <w:cs/>
        </w:rPr>
        <w:t>ะ</w:t>
      </w:r>
      <w:r w:rsidR="00966D3C"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0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3EB37D3" w14:textId="77777777" w:rsidR="002B3BFA" w:rsidRPr="000C4A82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(ก)</w:t>
      </w:r>
      <w:r w:rsidRPr="000C4A82">
        <w:rPr>
          <w:rFonts w:asciiTheme="majorBidi" w:hAnsiTheme="majorBidi" w:cstheme="majorBidi"/>
          <w:sz w:val="30"/>
          <w:szCs w:val="30"/>
          <w:cs/>
        </w:rPr>
        <w:tab/>
        <w:t>กลุ่มบริษัท/บริษัทมีขาดทุนทางภาษียกมาจากงวดก่อน และได้ถูกนำมาใช้เพื่อลดจำนวนกำไรเพื่อเสียภาษีในงวดปัจจุบัน</w:t>
      </w:r>
    </w:p>
    <w:p w14:paraId="71C94CE7" w14:textId="77777777" w:rsidR="002B3BFA" w:rsidRPr="000C4A82" w:rsidRDefault="002B3BFA" w:rsidP="002B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(ข)</w:t>
      </w:r>
      <w:r w:rsidRPr="000C4A82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ค่าเผื่อผลขาดทุนด้านเครดิตที่คาดว่าจะเกิดขึ้นและสำรองต่างๆ</w:t>
      </w:r>
    </w:p>
    <w:p w14:paraId="73108ED4" w14:textId="77777777" w:rsidR="00120C41" w:rsidRPr="000C4A82" w:rsidRDefault="002B3BF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t>(ค)</w:t>
      </w:r>
      <w:r w:rsidRPr="000C4A82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ขาดทุนของบริษัทย่อยของกลุ่มบริษัท/บริษัทซึ่งไม่สามารถจะนำมาสุทธิกับกำไรของบริษัทย่อยแห่งอื่นๆ ของกลุ่มบริษัทในการคำนวณภาษีเงินได</w:t>
      </w:r>
      <w:r w:rsidR="001C009D" w:rsidRPr="000C4A82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0DD55371" w14:textId="77777777" w:rsidR="0094138A" w:rsidRPr="000C4A82" w:rsidRDefault="0094138A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6903B" w14:textId="77777777" w:rsidR="00C14F58" w:rsidRPr="000C4A82" w:rsidRDefault="00C14F58" w:rsidP="00C14F58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03470984" w14:textId="77777777" w:rsidR="00C14F58" w:rsidRPr="000C4A82" w:rsidRDefault="00C14F58" w:rsidP="00C14F58">
      <w:pPr>
        <w:rPr>
          <w:lang w:val="th-TH"/>
        </w:rPr>
      </w:pPr>
    </w:p>
    <w:p w14:paraId="39E4100E" w14:textId="7987A041" w:rsidR="00D33256" w:rsidRPr="000C4A82" w:rsidRDefault="00F40044" w:rsidP="00C14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47B91CB" w14:textId="77777777" w:rsidR="00D76285" w:rsidRPr="000C4A82" w:rsidRDefault="00D76285" w:rsidP="00C14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280"/>
        <w:gridCol w:w="1876"/>
        <w:gridCol w:w="406"/>
        <w:gridCol w:w="2027"/>
      </w:tblGrid>
      <w:tr w:rsidR="00D76285" w:rsidRPr="000C4A82" w:rsidDel="00D43E7A" w14:paraId="5CA065F8" w14:textId="77777777" w:rsidTr="00D76285">
        <w:trPr>
          <w:tblHeader/>
        </w:trPr>
        <w:tc>
          <w:tcPr>
            <w:tcW w:w="2376" w:type="dxa"/>
            <w:vAlign w:val="bottom"/>
          </w:tcPr>
          <w:p w14:paraId="31B2C4A3" w14:textId="77777777" w:rsidR="00D76285" w:rsidRPr="000C4A82" w:rsidRDefault="00D76285" w:rsidP="007F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280" w:type="dxa"/>
            <w:vAlign w:val="bottom"/>
          </w:tcPr>
          <w:p w14:paraId="322E6374" w14:textId="3A88F820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="00381742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876" w:type="dxa"/>
            <w:vAlign w:val="bottom"/>
          </w:tcPr>
          <w:p w14:paraId="38AA227F" w14:textId="0FF1E424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D0E3A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406" w:type="dxa"/>
          </w:tcPr>
          <w:p w14:paraId="71FA354E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7" w:type="dxa"/>
            <w:vAlign w:val="bottom"/>
          </w:tcPr>
          <w:p w14:paraId="26DBE301" w14:textId="77777777" w:rsidR="00D76285" w:rsidRPr="000C4A82" w:rsidDel="00D43E7A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76285" w:rsidRPr="000C4A82" w14:paraId="61B848CC" w14:textId="77777777" w:rsidTr="00D76285">
        <w:trPr>
          <w:tblHeader/>
        </w:trPr>
        <w:tc>
          <w:tcPr>
            <w:tcW w:w="2376" w:type="dxa"/>
          </w:tcPr>
          <w:p w14:paraId="1074B550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0" w:type="dxa"/>
          </w:tcPr>
          <w:p w14:paraId="685C65D9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6" w:type="dxa"/>
          </w:tcPr>
          <w:p w14:paraId="3BBC20FB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06" w:type="dxa"/>
          </w:tcPr>
          <w:p w14:paraId="3B4A0D48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27" w:type="dxa"/>
          </w:tcPr>
          <w:p w14:paraId="22EC63AA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6285" w:rsidRPr="000C4A82" w14:paraId="4DA9F119" w14:textId="77777777" w:rsidTr="00D76285">
        <w:tc>
          <w:tcPr>
            <w:tcW w:w="2376" w:type="dxa"/>
          </w:tcPr>
          <w:p w14:paraId="0B087461" w14:textId="2090A337" w:rsidR="00D76285" w:rsidRPr="000C4A82" w:rsidRDefault="00FB056D" w:rsidP="007F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3E82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E82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280" w:type="dxa"/>
          </w:tcPr>
          <w:p w14:paraId="5E6555C6" w14:textId="0926CB79" w:rsidR="00D76285" w:rsidRPr="000C4A82" w:rsidRDefault="00613E82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76" w:type="dxa"/>
          </w:tcPr>
          <w:p w14:paraId="70987108" w14:textId="2B694BC5" w:rsidR="00D76285" w:rsidRPr="000C4A82" w:rsidRDefault="00FB056D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3E82" w:rsidRPr="000C4A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B056D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406" w:type="dxa"/>
          </w:tcPr>
          <w:p w14:paraId="23353386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4B0659A5" w14:textId="546AF3A8" w:rsidR="00D76285" w:rsidRPr="000C4A82" w:rsidRDefault="00FB056D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D76285" w:rsidRPr="000C4A82" w14:paraId="7C7494EB" w14:textId="77777777" w:rsidTr="00D76285">
        <w:tc>
          <w:tcPr>
            <w:tcW w:w="2376" w:type="dxa"/>
          </w:tcPr>
          <w:p w14:paraId="0B9323FA" w14:textId="65169D07" w:rsidR="00D76285" w:rsidRPr="000C4A82" w:rsidRDefault="00FB056D" w:rsidP="007F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3E82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E82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80" w:type="dxa"/>
          </w:tcPr>
          <w:p w14:paraId="26D7E3C5" w14:textId="34F5FD41" w:rsidR="00D76285" w:rsidRPr="000C4A82" w:rsidRDefault="00613E82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76" w:type="dxa"/>
          </w:tcPr>
          <w:p w14:paraId="4349CE03" w14:textId="3FE63C9B" w:rsidR="00D76285" w:rsidRPr="000C4A82" w:rsidRDefault="00FB056D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3E82" w:rsidRPr="000C4A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B056D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406" w:type="dxa"/>
          </w:tcPr>
          <w:p w14:paraId="017133F1" w14:textId="77777777" w:rsidR="00D76285" w:rsidRPr="000C4A82" w:rsidRDefault="00D76285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7" w:type="dxa"/>
          </w:tcPr>
          <w:p w14:paraId="6EE258C6" w14:textId="261FE2BF" w:rsidR="00D76285" w:rsidRPr="000C4A82" w:rsidRDefault="00FB056D" w:rsidP="0069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</w:tbl>
    <w:p w14:paraId="6E407486" w14:textId="77777777" w:rsidR="00F40044" w:rsidRPr="000C4A82" w:rsidRDefault="00F40044" w:rsidP="00D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56B00" w14:textId="7A26BAB6" w:rsidR="009713CF" w:rsidRPr="000C4A82" w:rsidRDefault="00314CE6" w:rsidP="0031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094869" w14:textId="77777777" w:rsidR="00120C41" w:rsidRPr="000C4A82" w:rsidRDefault="00120C41" w:rsidP="00120C41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863246E" w14:textId="77777777" w:rsidR="00120C41" w:rsidRPr="000C4A82" w:rsidRDefault="00120C41" w:rsidP="00120C41">
      <w:pPr>
        <w:rPr>
          <w:lang w:val="th-TH"/>
        </w:rPr>
      </w:pPr>
    </w:p>
    <w:p w14:paraId="2E795DBD" w14:textId="77777777" w:rsidR="00120C41" w:rsidRPr="000C4A82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4A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0DE3F8" w14:textId="77777777" w:rsidR="00120C41" w:rsidRPr="000C4A82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42C2C" w14:textId="3710547A" w:rsidR="00120C41" w:rsidRPr="000C4A82" w:rsidRDefault="00120C41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30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="006F7C13" w:rsidRPr="000C4A82">
        <w:rPr>
          <w:rFonts w:asciiTheme="majorBidi" w:hAnsiTheme="majorBidi" w:cstheme="majorBidi" w:hint="cs"/>
          <w:sz w:val="30"/>
          <w:szCs w:val="30"/>
          <w:cs/>
        </w:rPr>
        <w:t>ม</w:t>
      </w:r>
      <w:r w:rsidR="00166263" w:rsidRPr="000C4A82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31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C4A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 w:cstheme="majorBidi"/>
          <w:sz w:val="30"/>
          <w:szCs w:val="30"/>
        </w:rPr>
        <w:t>2567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43B33402" w14:textId="77777777" w:rsidR="000511C3" w:rsidRPr="000C4A82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28954" w14:textId="77D66DB6" w:rsidR="00FD2D96" w:rsidRPr="000C4A82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0C4A8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รายการเคลื่อนไหวของตราสารทุน</w:t>
      </w:r>
      <w:r w:rsidR="00A14FFB" w:rsidRPr="000C4A8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ที่มีสาระสำคัญ</w:t>
      </w:r>
    </w:p>
    <w:p w14:paraId="14E38B53" w14:textId="77777777" w:rsidR="000511C3" w:rsidRPr="000C4A82" w:rsidRDefault="000511C3" w:rsidP="0012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AAA55" w14:textId="09B76AE8" w:rsidR="00820CD7" w:rsidRPr="000C4A82" w:rsidRDefault="00890FC6" w:rsidP="0082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ในเดือนมกราคม </w:t>
      </w:r>
      <w:r w:rsidR="00FB056D" w:rsidRPr="00FB056D">
        <w:rPr>
          <w:rFonts w:asciiTheme="majorBidi" w:hAnsiTheme="majorBidi" w:cstheme="majorBidi"/>
          <w:sz w:val="30"/>
          <w:szCs w:val="30"/>
        </w:rPr>
        <w:t>2568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บริษัทได้ซื้อตราสารทุนที่อยู่ในความต้องการของตลาดวัดมูลค่ายุติธรรมผ่านกำไรขาดทุนเบ็ด</w:t>
      </w:r>
      <w:r w:rsidR="004D7F1F" w:rsidRPr="000C4A8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 xml:space="preserve">สร็จอื่นเป็นจำนวน </w:t>
      </w:r>
      <w:r w:rsidR="00FB056D" w:rsidRPr="00FB056D">
        <w:rPr>
          <w:rFonts w:asciiTheme="majorBidi" w:hAnsiTheme="majorBidi" w:cstheme="majorBidi"/>
          <w:sz w:val="30"/>
          <w:szCs w:val="30"/>
        </w:rPr>
        <w:t>30</w:t>
      </w:r>
      <w:r w:rsidRPr="000C4A82">
        <w:rPr>
          <w:rFonts w:asciiTheme="majorBidi" w:hAnsiTheme="majorBidi" w:cstheme="majorBidi"/>
          <w:sz w:val="30"/>
          <w:szCs w:val="30"/>
        </w:rPr>
        <w:t xml:space="preserve"> </w:t>
      </w:r>
      <w:r w:rsidRPr="000C4A8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B9368BB" w14:textId="3AD5BE8B" w:rsidR="00436DAB" w:rsidRPr="000C4A82" w:rsidRDefault="0043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3350403" w14:textId="3CCD4396" w:rsidR="007F4DEB" w:rsidRPr="000C4A82" w:rsidRDefault="00913400" w:rsidP="00AD7FBF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67209A01" w:rsidR="002A0E18" w:rsidRPr="000C4A82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0C4A82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0C4A82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77201D35" w14:textId="77777777" w:rsidR="004D3410" w:rsidRPr="000C4A82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0C4A82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0C4A82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0C4A82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6AE" w:rsidRPr="000C4A82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58C81114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E441129" w14:textId="1F90F775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426C9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7E2D02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3" w:type="pct"/>
          </w:tcPr>
          <w:p w14:paraId="64530871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77B9E1" w14:textId="0B983BCA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8466C6" w14:textId="5C958144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C8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6C9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7E2D02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5" w:type="pct"/>
          </w:tcPr>
          <w:p w14:paraId="42676876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1F48FE" w14:textId="31926F07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B26AE"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26AE"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B26AE" w:rsidRPr="000C4A82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14:paraId="454C4027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1945FF7F" w14:textId="28C92878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D67711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6B7EC3" w14:textId="2CC34AC2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AEAEA23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1251EC1" w14:textId="6468168B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8198405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EA663E" w14:textId="3A899427" w:rsidR="003B26AE" w:rsidRPr="000C4A82" w:rsidRDefault="00FB056D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B26AE" w:rsidRPr="000C4A82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C4F8382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B26AE" w:rsidRPr="000C4A82" w14:paraId="53AB2DB7" w14:textId="77777777" w:rsidTr="003F5C8E">
        <w:tc>
          <w:tcPr>
            <w:tcW w:w="2385" w:type="pct"/>
            <w:gridSpan w:val="2"/>
          </w:tcPr>
          <w:p w14:paraId="1C793EDD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</w:tcPr>
          <w:p w14:paraId="6AF7410A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871126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AA9A3AB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8F887D2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17F8609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D7" w:rsidRPr="000C4A82" w14:paraId="37717423" w14:textId="77777777" w:rsidTr="003F5C8E">
        <w:tc>
          <w:tcPr>
            <w:tcW w:w="2385" w:type="pct"/>
            <w:gridSpan w:val="2"/>
          </w:tcPr>
          <w:p w14:paraId="6905AF34" w14:textId="0A918DB3" w:rsidR="00820CD7" w:rsidRPr="000C4A82" w:rsidRDefault="00820CD7" w:rsidP="00820C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</w:tcPr>
          <w:p w14:paraId="1A1F430C" w14:textId="28B89CFE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14:paraId="3C5BDF14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B89D331" w14:textId="39E75B23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6177B8DE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FC1415" w14:textId="48AA54D0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695C3868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0CD7" w:rsidRPr="000C4A82" w14:paraId="534B84A0" w14:textId="77777777" w:rsidTr="003F5C8E">
        <w:tc>
          <w:tcPr>
            <w:tcW w:w="2385" w:type="pct"/>
            <w:gridSpan w:val="2"/>
          </w:tcPr>
          <w:p w14:paraId="16812481" w14:textId="567544C0" w:rsidR="00820CD7" w:rsidRPr="000C4A82" w:rsidRDefault="00820CD7" w:rsidP="00820C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แต่ไม่เกิน </w:t>
            </w:r>
            <w:r w:rsidR="00FB056D" w:rsidRPr="00FB05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C4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4" w:type="pct"/>
          </w:tcPr>
          <w:p w14:paraId="73622EC5" w14:textId="7B1C9728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8A92777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C5BC949" w14:textId="31205935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5845D32E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C36780" w14:textId="1E41BBC8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6EC1049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CD7" w:rsidRPr="000C4A82" w14:paraId="0CEA2518" w14:textId="77777777" w:rsidTr="003F5C8E">
        <w:tc>
          <w:tcPr>
            <w:tcW w:w="2385" w:type="pct"/>
            <w:gridSpan w:val="2"/>
          </w:tcPr>
          <w:p w14:paraId="132BD18F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3130FDA" w14:textId="4EE9B666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3" w:type="pct"/>
          </w:tcPr>
          <w:p w14:paraId="5D53DAD0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4FE3560" w14:textId="4F18F6DD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57529F95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7C0ECC6" w14:textId="31A807EC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820CD7" w:rsidRPr="000C4A82" w:rsidRDefault="00820CD7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79673D38" w:rsidR="00820CD7" w:rsidRPr="000C4A82" w:rsidRDefault="00FB056D" w:rsidP="00820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B26AE" w:rsidRPr="000C4A82" w14:paraId="2891133B" w14:textId="77777777" w:rsidTr="003F5C8E">
        <w:tc>
          <w:tcPr>
            <w:tcW w:w="2385" w:type="pct"/>
            <w:gridSpan w:val="2"/>
          </w:tcPr>
          <w:p w14:paraId="0D9DB482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34" w:type="pct"/>
          </w:tcPr>
          <w:p w14:paraId="762287D6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25C207D1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pct"/>
          </w:tcPr>
          <w:p w14:paraId="1FB2A622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39C2B96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pct"/>
          </w:tcPr>
          <w:p w14:paraId="3940ED0A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AD2606B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</w:tcPr>
          <w:p w14:paraId="43C99CCC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6AE" w:rsidRPr="000C4A82" w14:paraId="68C8FC60" w14:textId="77777777" w:rsidTr="003F5C8E">
        <w:tc>
          <w:tcPr>
            <w:tcW w:w="2385" w:type="pct"/>
            <w:gridSpan w:val="2"/>
          </w:tcPr>
          <w:p w14:paraId="609B7F18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26AE" w:rsidRPr="000C4A82" w14:paraId="11038A0B" w14:textId="77777777" w:rsidTr="003F5C8E">
        <w:tc>
          <w:tcPr>
            <w:tcW w:w="2385" w:type="pct"/>
            <w:gridSpan w:val="2"/>
          </w:tcPr>
          <w:p w14:paraId="0186DF1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3B26AE" w:rsidRPr="000C4A82" w:rsidRDefault="003B26AE" w:rsidP="003B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0C4A82" w14:paraId="252710CA" w14:textId="77777777" w:rsidTr="003F5C8E">
        <w:tc>
          <w:tcPr>
            <w:tcW w:w="2385" w:type="pct"/>
            <w:gridSpan w:val="2"/>
          </w:tcPr>
          <w:p w14:paraId="4FD38031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60C012A3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44A3E2FD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57BDFE0D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8" w:type="pct"/>
          </w:tcPr>
          <w:p w14:paraId="07DECBBC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6ED26605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5" w:type="pct"/>
          </w:tcPr>
          <w:p w14:paraId="27C4B0CB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2E01268B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58B0" w:rsidRPr="000C4A82" w14:paraId="50A199ED" w14:textId="77777777" w:rsidTr="003F5C8E">
        <w:tc>
          <w:tcPr>
            <w:tcW w:w="2385" w:type="pct"/>
            <w:gridSpan w:val="2"/>
          </w:tcPr>
          <w:p w14:paraId="66BBC8B5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6235DF7D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58B0" w:rsidRPr="000C4A8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3" w:type="pct"/>
          </w:tcPr>
          <w:p w14:paraId="6E26D9D3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6C5D06F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58B0" w:rsidRPr="000C4A8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8" w:type="pct"/>
          </w:tcPr>
          <w:p w14:paraId="29B21FB9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50CCBE53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B056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580BB934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6DBE45D1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B056D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058B0" w:rsidRPr="000C4A82" w14:paraId="476D860D" w14:textId="77777777" w:rsidTr="003F5C8E">
        <w:tc>
          <w:tcPr>
            <w:tcW w:w="2385" w:type="pct"/>
            <w:gridSpan w:val="2"/>
          </w:tcPr>
          <w:p w14:paraId="629AF4F5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8B0" w:rsidRPr="000C4A82" w14:paraId="1B72E3AF" w14:textId="77777777" w:rsidTr="00905DB8">
        <w:tc>
          <w:tcPr>
            <w:tcW w:w="2385" w:type="pct"/>
            <w:gridSpan w:val="2"/>
          </w:tcPr>
          <w:p w14:paraId="33F82732" w14:textId="37402FD2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C4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0308FA18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58B0" w:rsidRPr="000C4A8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3" w:type="pct"/>
          </w:tcPr>
          <w:p w14:paraId="0DE6DFCB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2C1461AA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 w:hint="cs"/>
                <w:sz w:val="30"/>
                <w:szCs w:val="30"/>
              </w:rPr>
              <w:t>2</w:t>
            </w:r>
            <w:r w:rsidR="00E058B0" w:rsidRPr="000C4A8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8" w:type="pct"/>
          </w:tcPr>
          <w:p w14:paraId="210D762E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206500B1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45" w:type="pct"/>
          </w:tcPr>
          <w:p w14:paraId="48D65113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6C40253C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056D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E058B0" w:rsidRPr="000C4A82" w14:paraId="6BC7D1A0" w14:textId="77777777" w:rsidTr="00905DB8">
        <w:tc>
          <w:tcPr>
            <w:tcW w:w="2385" w:type="pct"/>
            <w:gridSpan w:val="2"/>
          </w:tcPr>
          <w:p w14:paraId="21956DA5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4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7DDCCB40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058B0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143" w:type="pct"/>
          </w:tcPr>
          <w:p w14:paraId="08E5A617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2608373D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058B0" w:rsidRPr="000C4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8" w:type="pct"/>
          </w:tcPr>
          <w:p w14:paraId="371AC76A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12AD5C8A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0C4A8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5" w:type="pct"/>
          </w:tcPr>
          <w:p w14:paraId="3921C17D" w14:textId="77777777" w:rsidR="00E058B0" w:rsidRPr="000C4A82" w:rsidRDefault="00E058B0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67BC6180" w:rsidR="00E058B0" w:rsidRPr="000C4A82" w:rsidRDefault="00FB056D" w:rsidP="00E0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056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58B0" w:rsidRPr="000C4A82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FB056D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</w:tr>
    </w:tbl>
    <w:p w14:paraId="2EC9E861" w14:textId="79F22E69" w:rsidR="00122255" w:rsidRPr="000C4A82" w:rsidRDefault="0012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12" w:name="_Hlk23297510"/>
    </w:p>
    <w:p w14:paraId="288D896D" w14:textId="47D0C2B1" w:rsidR="00B21460" w:rsidRPr="000C4A82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C4A8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bookmarkEnd w:id="12"/>
    <w:p w14:paraId="7322E2C4" w14:textId="77777777" w:rsidR="0084418A" w:rsidRPr="000C4A82" w:rsidRDefault="0084418A" w:rsidP="00844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C6280FA" w14:textId="13AFD7CB" w:rsidR="0084418A" w:rsidRPr="000C4A82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89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2562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41</w:t>
      </w:r>
      <w:r w:rsidRPr="000C4A82">
        <w:rPr>
          <w:rFonts w:ascii="Angsana New" w:eastAsia="SimSun" w:hAnsi="Angsana New" w:cs="Angsana New" w:hint="cs"/>
          <w:sz w:val="30"/>
          <w:szCs w:val="30"/>
        </w:rPr>
        <w:t>.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7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2562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2560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9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09FAAF65" w14:textId="77777777" w:rsidR="0084418A" w:rsidRPr="000C4A82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</w:rPr>
      </w:pPr>
    </w:p>
    <w:p w14:paraId="71276E7C" w14:textId="63D781BA" w:rsidR="0084418A" w:rsidRPr="000C4A82" w:rsidRDefault="0084418A" w:rsidP="0084418A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30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2565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41</w:t>
      </w:r>
      <w:r w:rsidRPr="000C4A82">
        <w:rPr>
          <w:rFonts w:ascii="Angsana New" w:eastAsia="SimSun" w:hAnsi="Angsana New" w:cs="Angsana New" w:hint="cs"/>
          <w:sz w:val="30"/>
          <w:szCs w:val="30"/>
        </w:rPr>
        <w:t>.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7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3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1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2561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เป็นต้นไปจนกว่าจะชำระเสร็จแก่บริษัทย่อย 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ต่อมาเมื่อวันที่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18</w:t>
      </w:r>
      <w:r w:rsidR="000D67F9" w:rsidRPr="000C4A82">
        <w:rPr>
          <w:rFonts w:ascii="Angsana New" w:eastAsia="SimSun" w:hAnsi="Angsana New" w:cs="Angsana New"/>
          <w:sz w:val="30"/>
          <w:szCs w:val="30"/>
        </w:rPr>
        <w:t xml:space="preserve"> 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มีนาคม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ศาลแพ่งพิพากษายกฟ้อง </w:t>
      </w:r>
      <w:r w:rsidR="007C67B3" w:rsidRPr="000C4A82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>บริษัทย่อย</w:t>
      </w:r>
      <w:r w:rsidR="007C67B3" w:rsidRPr="000C4A82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>ยื่นอุทธรณ์คัดค้านคำพิพากษาของศาลชั้นต้น</w:t>
      </w:r>
      <w:r w:rsidR="007C67B3" w:rsidRPr="000C4A82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A72401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วันที่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11</w:t>
      </w:r>
      <w:r w:rsidR="00A72401" w:rsidRPr="000C4A82">
        <w:rPr>
          <w:rFonts w:ascii="Angsana New" w:eastAsia="SimSun" w:hAnsi="Angsana New" w:cs="Angsana New"/>
          <w:sz w:val="30"/>
          <w:szCs w:val="30"/>
        </w:rPr>
        <w:t xml:space="preserve"> </w:t>
      </w:r>
      <w:r w:rsidR="007C67B3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กรกฎาคม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2567</w:t>
      </w:r>
      <w:r w:rsidR="000D67F9"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4D5E42" w:rsidRPr="000C4A82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</w:t>
      </w:r>
      <w:r w:rsidR="0046115C" w:rsidRPr="000C4A82">
        <w:rPr>
          <w:rFonts w:ascii="Angsana New" w:eastAsia="SimSun" w:hAnsi="Angsana New" w:cs="Angsana New" w:hint="cs"/>
          <w:sz w:val="30"/>
          <w:szCs w:val="30"/>
          <w:cs/>
        </w:rPr>
        <w:t>ค่าปรับเกินกว่าจำนวนที่รับรู้ในงบการเงิน</w:t>
      </w:r>
    </w:p>
    <w:p w14:paraId="64939CE4" w14:textId="77777777" w:rsidR="0084418A" w:rsidRPr="000C4A82" w:rsidRDefault="0084418A" w:rsidP="00D04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F6C474" w14:textId="17A7ADF6" w:rsidR="0084418A" w:rsidRPr="000C4A82" w:rsidRDefault="0084418A" w:rsidP="0084418A">
      <w:pPr>
        <w:pStyle w:val="NormalWeb"/>
        <w:numPr>
          <w:ilvl w:val="1"/>
          <w:numId w:val="17"/>
        </w:numPr>
        <w:tabs>
          <w:tab w:val="clear" w:pos="104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12</w:t>
      </w:r>
      <w:r w:rsidRPr="000C4A82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FB056D" w:rsidRPr="00FB056D">
        <w:rPr>
          <w:rFonts w:ascii="Angsana New" w:eastAsia="SimSun" w:hAnsi="Angsana New" w:cs="Angsana New" w:hint="cs"/>
          <w:sz w:val="30"/>
          <w:szCs w:val="30"/>
        </w:rPr>
        <w:t>2557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4EDB3FA6" w14:textId="77777777" w:rsidR="0084418A" w:rsidRPr="000C4A82" w:rsidRDefault="0084418A" w:rsidP="0084418A">
      <w:pPr>
        <w:pStyle w:val="ListParagraph"/>
        <w:rPr>
          <w:rFonts w:ascii="Angsana New" w:hAnsi="Angsana New"/>
          <w:sz w:val="24"/>
          <w:szCs w:val="24"/>
        </w:rPr>
      </w:pPr>
    </w:p>
    <w:p w14:paraId="1F2CD29E" w14:textId="612F91C2" w:rsidR="00815204" w:rsidRPr="000C4A82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  <w:sz w:val="30"/>
          <w:szCs w:val="30"/>
        </w:rPr>
      </w:pPr>
      <w:r w:rsidRPr="000C4A82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hint="cs"/>
          <w:sz w:val="30"/>
          <w:szCs w:val="30"/>
        </w:rPr>
        <w:t>2566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/>
          <w:sz w:val="30"/>
          <w:szCs w:val="30"/>
        </w:rPr>
        <w:t>31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0C4A82">
        <w:rPr>
          <w:rFonts w:ascii="Angsana New" w:eastAsia="SimSun" w:hAnsi="Angsana New"/>
          <w:sz w:val="30"/>
          <w:szCs w:val="30"/>
        </w:rPr>
        <w:t xml:space="preserve"> </w:t>
      </w:r>
      <w:r w:rsidR="00FB056D" w:rsidRPr="00FB056D">
        <w:rPr>
          <w:rFonts w:ascii="Angsana New" w:eastAsia="SimSun" w:hAnsi="Angsana New" w:hint="cs"/>
          <w:sz w:val="30"/>
          <w:szCs w:val="30"/>
        </w:rPr>
        <w:t>77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C4A82">
        <w:rPr>
          <w:rFonts w:ascii="Angsana New" w:eastAsia="SimSun" w:hAnsi="Angsana New" w:hint="cs"/>
          <w:sz w:val="30"/>
          <w:szCs w:val="30"/>
          <w:cs/>
        </w:rPr>
        <w:t xml:space="preserve"> </w:t>
      </w:r>
    </w:p>
    <w:p w14:paraId="1598B392" w14:textId="77777777" w:rsidR="00815204" w:rsidRPr="00FB056D" w:rsidRDefault="00815204" w:rsidP="00815204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/>
        </w:rPr>
      </w:pPr>
    </w:p>
    <w:p w14:paraId="2251223E" w14:textId="6B0E9B93" w:rsidR="00411635" w:rsidRPr="00C92067" w:rsidRDefault="00815204" w:rsidP="00C92067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bookmarkStart w:id="13" w:name="_Hlk197682458"/>
      <w:r w:rsidRPr="000C4A82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ต่อมาในเดือนมกราคม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2568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bookmarkEnd w:id="13"/>
      <w:r w:rsidRPr="000C4A82">
        <w:rPr>
          <w:rFonts w:ascii="Angsana New" w:eastAsia="SimSun" w:hAnsi="Angsana New" w:cs="Angsana New" w:hint="cs"/>
          <w:sz w:val="30"/>
          <w:szCs w:val="30"/>
          <w:cs/>
        </w:rPr>
        <w:t>ศาลชั้นต้นมีคำพิพากษาให้บริษัทย่อยต้องชำระเงินให้องค์การมหาชนดังกล่าว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10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แต่องค์การมหาชนต้องชำระเงินให้บริษัทย่อยจำนวน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20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โดยสามารถหักกลบลบหนี้ได้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พร้อมดอกเบี้ย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4362C2" w:rsidRPr="000C4A82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ต่อมาในเดือนพฤษภาคม</w:t>
      </w:r>
      <w:r w:rsidR="004362C2"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2568</w:t>
      </w:r>
      <w:r w:rsidR="004362C2"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331ADE" w:rsidRPr="000C4A82">
        <w:rPr>
          <w:rFonts w:ascii="Angsana New" w:eastAsia="SimSun" w:hAnsi="Angsana New" w:cs="Angsana New" w:hint="cs"/>
          <w:sz w:val="30"/>
          <w:szCs w:val="30"/>
          <w:cs/>
        </w:rPr>
        <w:t>องค์การมหาชน</w:t>
      </w:r>
      <w:r w:rsidR="000C4A82">
        <w:rPr>
          <w:rFonts w:ascii="Angsana New" w:eastAsia="SimSun" w:hAnsi="Angsana New" w:cs="Angsana New" w:hint="cs"/>
          <w:sz w:val="30"/>
          <w:szCs w:val="30"/>
          <w:cs/>
        </w:rPr>
        <w:t>ดังกล่าว</w:t>
      </w:r>
      <w:r w:rsidR="004362C2" w:rsidRPr="000C4A82">
        <w:rPr>
          <w:rFonts w:ascii="Angsana New" w:eastAsia="SimSun" w:hAnsi="Angsana New" w:cs="Angsana New" w:hint="cs"/>
          <w:sz w:val="30"/>
          <w:szCs w:val="30"/>
          <w:cs/>
        </w:rPr>
        <w:t>ได้ยื่นอุทธรณ์คัดค้านคำสั่งของศาลชั้นต้น</w:t>
      </w:r>
      <w:r w:rsidR="004362C2"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4362C2" w:rsidRPr="000C4A82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และบริษัทย่อยได้ยื่นคำร้องขอขยายระยะเวลายื่นแก้อุทธรณ์</w:t>
      </w:r>
      <w:r w:rsidR="004362C2" w:rsidRPr="000C4A82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30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C4A82">
        <w:rPr>
          <w:rFonts w:ascii="Angsana New" w:eastAsia="SimSun" w:hAnsi="Angsana New" w:cs="Angsana New" w:hint="cs"/>
          <w:sz w:val="30"/>
          <w:szCs w:val="30"/>
          <w:cs/>
        </w:rPr>
        <w:t>ม</w:t>
      </w:r>
      <w:r w:rsidR="00F62CCE" w:rsidRPr="000C4A82">
        <w:rPr>
          <w:rFonts w:ascii="Angsana New" w:eastAsia="SimSun" w:hAnsi="Angsana New" w:cs="Angsana New" w:hint="cs"/>
          <w:sz w:val="30"/>
          <w:szCs w:val="30"/>
          <w:cs/>
        </w:rPr>
        <w:t>ิถุนายน</w:t>
      </w:r>
      <w:r w:rsidRPr="000C4A8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FB056D" w:rsidRPr="00FB056D">
        <w:rPr>
          <w:rFonts w:ascii="Angsana New" w:eastAsia="SimSun" w:hAnsi="Angsana New" w:cs="Angsana New"/>
          <w:sz w:val="30"/>
          <w:szCs w:val="30"/>
        </w:rPr>
        <w:t>2568</w:t>
      </w:r>
    </w:p>
    <w:p w14:paraId="31266959" w14:textId="27CEA1A2" w:rsidR="00BB1377" w:rsidRDefault="00BB1377" w:rsidP="003F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8EB8D" w14:textId="77777777" w:rsidR="00081135" w:rsidRPr="003B166E" w:rsidRDefault="00081135" w:rsidP="0008113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B166E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เหตุการณ์</w:t>
      </w:r>
      <w:r w:rsidRPr="003B166E">
        <w:rPr>
          <w:rFonts w:asciiTheme="majorBidi" w:hAnsiTheme="majorBidi" w:cs="Angsana New" w:hint="cs"/>
          <w:sz w:val="30"/>
          <w:szCs w:val="30"/>
          <w:u w:val="none"/>
          <w:cs/>
        </w:rPr>
        <w:t>ภายหลังรอบระยะเวลารายงาน</w:t>
      </w:r>
    </w:p>
    <w:p w14:paraId="73614C32" w14:textId="77777777" w:rsidR="00081135" w:rsidRPr="003B166E" w:rsidRDefault="00081135" w:rsidP="00081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  <w:sz w:val="20"/>
          <w:szCs w:val="20"/>
        </w:rPr>
      </w:pPr>
    </w:p>
    <w:p w14:paraId="69C0393E" w14:textId="20A9C54A" w:rsidR="00081135" w:rsidRPr="00411635" w:rsidRDefault="00081135" w:rsidP="00081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5880">
        <w:rPr>
          <w:rFonts w:asciiTheme="majorBidi" w:hAnsiTheme="majorBidi" w:hint="cs"/>
          <w:sz w:val="30"/>
          <w:szCs w:val="30"/>
          <w:cs/>
        </w:rPr>
        <w:t>ในเดือนกรกฎาคม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/>
          <w:sz w:val="30"/>
          <w:szCs w:val="30"/>
        </w:rPr>
        <w:t>2568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บริษัท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รักษาความปลอดภัย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ท่าอากาศยานไทย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จำกัด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ซึ่งเป็นบริษัทร่วมทางอ้อมของบริษัท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ได้เพิ่มทุนจดทะเบียนจากจำนวน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/>
          <w:sz w:val="30"/>
          <w:szCs w:val="30"/>
        </w:rPr>
        <w:t>350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ล้านบาท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/>
          <w:sz w:val="30"/>
          <w:szCs w:val="30"/>
        </w:rPr>
        <w:t>400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ล้านบาท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และเรียกชำระแล้วทั้งจำนวน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0D5880">
        <w:rPr>
          <w:rFonts w:asciiTheme="majorBidi" w:hAnsiTheme="majorBidi" w:hint="cs"/>
          <w:sz w:val="30"/>
          <w:szCs w:val="30"/>
          <w:cs/>
        </w:rPr>
        <w:t>โดยบริษัทย่อยแห่งหนึ่งได้จ่ายเงินเพิ่มทุนดังกล่าวตามสัดส่วนการถือหุ้นร้อยละ</w:t>
      </w:r>
      <w:r>
        <w:rPr>
          <w:rFonts w:asciiTheme="majorBidi" w:hAnsiTheme="majorBidi"/>
          <w:sz w:val="30"/>
          <w:szCs w:val="30"/>
        </w:rPr>
        <w:t xml:space="preserve"> </w:t>
      </w:r>
      <w:r w:rsidR="00FB056D" w:rsidRPr="00FB056D">
        <w:rPr>
          <w:rFonts w:asciiTheme="majorBidi" w:hAnsiTheme="majorBidi"/>
          <w:sz w:val="30"/>
          <w:szCs w:val="30"/>
        </w:rPr>
        <w:t>43</w:t>
      </w:r>
      <w:r>
        <w:rPr>
          <w:rFonts w:asciiTheme="majorBidi" w:hAnsiTheme="majorBidi"/>
          <w:sz w:val="30"/>
          <w:szCs w:val="30"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0D5880">
        <w:rPr>
          <w:rFonts w:asciiTheme="majorBidi" w:hAnsiTheme="majorBidi"/>
          <w:sz w:val="30"/>
          <w:szCs w:val="30"/>
          <w:cs/>
        </w:rPr>
        <w:t xml:space="preserve"> </w:t>
      </w:r>
      <w:r w:rsidR="00FB056D" w:rsidRPr="00FB056D">
        <w:rPr>
          <w:rFonts w:asciiTheme="majorBidi" w:hAnsiTheme="majorBidi"/>
          <w:sz w:val="30"/>
          <w:szCs w:val="30"/>
        </w:rPr>
        <w:t>21</w:t>
      </w:r>
      <w:r>
        <w:rPr>
          <w:rFonts w:asciiTheme="majorBidi" w:hAnsiTheme="majorBidi"/>
          <w:sz w:val="30"/>
          <w:szCs w:val="30"/>
        </w:rPr>
        <w:t xml:space="preserve"> </w:t>
      </w:r>
      <w:r w:rsidRPr="000D5880"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081135" w:rsidRPr="00411635" w:rsidSect="00D524B9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A59FD" w14:textId="77777777" w:rsidR="0065058D" w:rsidRDefault="0065058D" w:rsidP="00900EE2">
      <w:r>
        <w:separator/>
      </w:r>
    </w:p>
  </w:endnote>
  <w:endnote w:type="continuationSeparator" w:id="0">
    <w:p w14:paraId="1FBD663E" w14:textId="77777777" w:rsidR="0065058D" w:rsidRDefault="0065058D" w:rsidP="00900EE2">
      <w:r>
        <w:continuationSeparator/>
      </w:r>
    </w:p>
  </w:endnote>
  <w:endnote w:type="continuationNotice" w:id="1">
    <w:p w14:paraId="11D4F5C0" w14:textId="77777777" w:rsidR="0065058D" w:rsidRDefault="006505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D70" w14:textId="26828E39" w:rsidR="00C3488F" w:rsidRPr="007E2578" w:rsidRDefault="00C3488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FB056D" w:rsidRPr="00FB056D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08A6A09" w14:textId="77777777" w:rsidR="00C3488F" w:rsidRPr="00B411AC" w:rsidRDefault="00C3488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EA11" w14:textId="2EAFFB26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FB056D" w:rsidRPr="00FB056D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88D4D" w14:textId="77777777" w:rsidR="0065058D" w:rsidRDefault="0065058D" w:rsidP="00900EE2">
      <w:r>
        <w:separator/>
      </w:r>
    </w:p>
  </w:footnote>
  <w:footnote w:type="continuationSeparator" w:id="0">
    <w:p w14:paraId="28FDF9FE" w14:textId="77777777" w:rsidR="0065058D" w:rsidRDefault="0065058D" w:rsidP="00900EE2">
      <w:r>
        <w:continuationSeparator/>
      </w:r>
    </w:p>
  </w:footnote>
  <w:footnote w:type="continuationNotice" w:id="1">
    <w:p w14:paraId="7F95AF37" w14:textId="77777777" w:rsidR="0065058D" w:rsidRDefault="006505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B9D9" w14:textId="20A3B761" w:rsidR="00C3488F" w:rsidRPr="005A1AF1" w:rsidRDefault="00C3488F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1388CA1" w14:textId="77777777" w:rsidR="00C3488F" w:rsidRDefault="00C3488F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77CB50" w14:textId="7396F1A6" w:rsidR="00C3488F" w:rsidRDefault="00C3488F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5535D7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FB056D" w:rsidRPr="00FB056D">
      <w:rPr>
        <w:rFonts w:ascii="Angsana New" w:hAnsi="Angsana New" w:hint="cs"/>
        <w:sz w:val="32"/>
        <w:szCs w:val="32"/>
        <w:lang w:val="en-US" w:bidi="th-TH"/>
      </w:rPr>
      <w:t>3</w:t>
    </w:r>
    <w:r w:rsidR="00FB056D" w:rsidRPr="00FB056D">
      <w:rPr>
        <w:rFonts w:ascii="Angsana New" w:hAnsi="Angsana New"/>
        <w:sz w:val="32"/>
        <w:szCs w:val="32"/>
        <w:lang w:val="en-US" w:bidi="th-TH"/>
      </w:rPr>
      <w:t>0</w:t>
    </w:r>
    <w:r w:rsidR="005535D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FB056D" w:rsidRPr="00FB056D">
      <w:rPr>
        <w:rFonts w:ascii="Angsana New" w:hAnsi="Angsana New"/>
        <w:sz w:val="32"/>
        <w:szCs w:val="32"/>
        <w:lang w:val="en-US" w:bidi="th-TH"/>
      </w:rPr>
      <w:t>2568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BBF9932" w14:textId="77777777" w:rsidR="00C3488F" w:rsidRPr="00FC05CC" w:rsidRDefault="00C3488F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CD26" w14:textId="77777777" w:rsidR="005D2B9A" w:rsidRPr="005A1AF1" w:rsidRDefault="005D2B9A" w:rsidP="005D2B9A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ED311FC" w14:textId="77777777" w:rsidR="005D2B9A" w:rsidRDefault="005D2B9A" w:rsidP="005D2B9A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65A898" w14:textId="15C41ADF" w:rsidR="005D2B9A" w:rsidRPr="00680145" w:rsidRDefault="005D2B9A" w:rsidP="005D2B9A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68014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E013F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FB056D" w:rsidRPr="00FB056D">
      <w:rPr>
        <w:rFonts w:ascii="Angsana New" w:hAnsi="Angsana New" w:hint="cs"/>
        <w:sz w:val="32"/>
        <w:szCs w:val="32"/>
        <w:lang w:val="en-US" w:bidi="th-TH"/>
      </w:rPr>
      <w:t>3</w:t>
    </w:r>
    <w:r w:rsidR="00FB056D" w:rsidRPr="00FB056D">
      <w:rPr>
        <w:rFonts w:ascii="Angsana New" w:hAnsi="Angsana New"/>
        <w:sz w:val="32"/>
        <w:szCs w:val="32"/>
        <w:lang w:val="en-US" w:bidi="th-TH"/>
      </w:rPr>
      <w:t>0</w:t>
    </w:r>
    <w:r w:rsidR="00E013F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 w:rsidR="00E013F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FB056D" w:rsidRPr="00FB056D">
      <w:rPr>
        <w:rFonts w:ascii="Angsana New" w:hAnsi="Angsana New"/>
        <w:sz w:val="32"/>
        <w:szCs w:val="32"/>
        <w:lang w:val="en-US" w:bidi="th-TH"/>
      </w:rPr>
      <w:t>2568</w:t>
    </w:r>
    <w:r w:rsidR="00680145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68014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680145"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680145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C6641D"/>
    <w:multiLevelType w:val="hybridMultilevel"/>
    <w:tmpl w:val="5D54BE26"/>
    <w:lvl w:ilvl="0" w:tplc="4BCC26D2">
      <w:start w:val="1"/>
      <w:numFmt w:val="thaiLetters"/>
      <w:lvlText w:val="%1.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44"/>
        </w:tabs>
        <w:ind w:left="104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1DCA328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FE76B6"/>
    <w:multiLevelType w:val="hybridMultilevel"/>
    <w:tmpl w:val="D77C2FA4"/>
    <w:lvl w:ilvl="0" w:tplc="F00EC7B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1"/>
  </w:num>
  <w:num w:numId="12" w16cid:durableId="250546240">
    <w:abstractNumId w:val="17"/>
  </w:num>
  <w:num w:numId="13" w16cid:durableId="1326126282">
    <w:abstractNumId w:val="27"/>
  </w:num>
  <w:num w:numId="14" w16cid:durableId="407730129">
    <w:abstractNumId w:val="20"/>
  </w:num>
  <w:num w:numId="15" w16cid:durableId="1943684433">
    <w:abstractNumId w:val="22"/>
  </w:num>
  <w:num w:numId="16" w16cid:durableId="757362919">
    <w:abstractNumId w:val="29"/>
  </w:num>
  <w:num w:numId="17" w16cid:durableId="340082730">
    <w:abstractNumId w:val="14"/>
  </w:num>
  <w:num w:numId="18" w16cid:durableId="1371149262">
    <w:abstractNumId w:val="30"/>
  </w:num>
  <w:num w:numId="19" w16cid:durableId="1906798914">
    <w:abstractNumId w:val="19"/>
  </w:num>
  <w:num w:numId="20" w16cid:durableId="613483605">
    <w:abstractNumId w:val="24"/>
  </w:num>
  <w:num w:numId="21" w16cid:durableId="387729672">
    <w:abstractNumId w:val="31"/>
  </w:num>
  <w:num w:numId="22" w16cid:durableId="1674338495">
    <w:abstractNumId w:val="18"/>
  </w:num>
  <w:num w:numId="23" w16cid:durableId="1574849519">
    <w:abstractNumId w:val="16"/>
  </w:num>
  <w:num w:numId="24" w16cid:durableId="6715645">
    <w:abstractNumId w:val="23"/>
  </w:num>
  <w:num w:numId="25" w16cid:durableId="838275019">
    <w:abstractNumId w:val="28"/>
  </w:num>
  <w:num w:numId="26" w16cid:durableId="947154953">
    <w:abstractNumId w:val="26"/>
  </w:num>
  <w:num w:numId="27" w16cid:durableId="771121470">
    <w:abstractNumId w:val="15"/>
  </w:num>
  <w:num w:numId="28" w16cid:durableId="1002858706">
    <w:abstractNumId w:val="25"/>
  </w:num>
  <w:num w:numId="29" w16cid:durableId="288053618">
    <w:abstractNumId w:val="12"/>
  </w:num>
  <w:num w:numId="30" w16cid:durableId="444540339">
    <w:abstractNumId w:val="13"/>
  </w:num>
  <w:num w:numId="31" w16cid:durableId="751698919">
    <w:abstractNumId w:val="20"/>
  </w:num>
  <w:num w:numId="32" w16cid:durableId="545994084">
    <w:abstractNumId w:val="20"/>
  </w:num>
  <w:num w:numId="33" w16cid:durableId="2111781040">
    <w:abstractNumId w:val="20"/>
  </w:num>
  <w:num w:numId="34" w16cid:durableId="1828205013">
    <w:abstractNumId w:val="10"/>
  </w:num>
  <w:num w:numId="35" w16cid:durableId="186409778">
    <w:abstractNumId w:val="20"/>
  </w:num>
  <w:num w:numId="36" w16cid:durableId="472330603">
    <w:abstractNumId w:val="20"/>
  </w:num>
  <w:num w:numId="37" w16cid:durableId="1755277439">
    <w:abstractNumId w:val="14"/>
  </w:num>
  <w:num w:numId="38" w16cid:durableId="1082725364">
    <w:abstractNumId w:val="20"/>
  </w:num>
  <w:num w:numId="39" w16cid:durableId="1579368688">
    <w:abstractNumId w:val="20"/>
  </w:num>
  <w:num w:numId="40" w16cid:durableId="1553270114">
    <w:abstractNumId w:val="20"/>
  </w:num>
  <w:num w:numId="41" w16cid:durableId="479423500">
    <w:abstractNumId w:val="20"/>
  </w:num>
  <w:num w:numId="42" w16cid:durableId="596136754">
    <w:abstractNumId w:val="20"/>
  </w:num>
  <w:num w:numId="43" w16cid:durableId="1956137915">
    <w:abstractNumId w:val="20"/>
  </w:num>
  <w:num w:numId="44" w16cid:durableId="804395523">
    <w:abstractNumId w:val="20"/>
  </w:num>
  <w:num w:numId="45" w16cid:durableId="62223091">
    <w:abstractNumId w:val="20"/>
  </w:num>
  <w:num w:numId="46" w16cid:durableId="282198941">
    <w:abstractNumId w:val="20"/>
  </w:num>
  <w:num w:numId="47" w16cid:durableId="1310984951">
    <w:abstractNumId w:val="20"/>
  </w:num>
  <w:num w:numId="48" w16cid:durableId="2121484178">
    <w:abstractNumId w:val="32"/>
  </w:num>
  <w:num w:numId="49" w16cid:durableId="153434808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E96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239"/>
    <w:rsid w:val="00003650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103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58F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0EC9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2F2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14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E9"/>
    <w:rsid w:val="0003272D"/>
    <w:rsid w:val="00032785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53B"/>
    <w:rsid w:val="00034776"/>
    <w:rsid w:val="000348A4"/>
    <w:rsid w:val="00034C7C"/>
    <w:rsid w:val="00034DE2"/>
    <w:rsid w:val="00034F14"/>
    <w:rsid w:val="00035052"/>
    <w:rsid w:val="000351F3"/>
    <w:rsid w:val="0003535C"/>
    <w:rsid w:val="0003541D"/>
    <w:rsid w:val="000354ED"/>
    <w:rsid w:val="000357CA"/>
    <w:rsid w:val="000358B5"/>
    <w:rsid w:val="00035C1F"/>
    <w:rsid w:val="00035C7A"/>
    <w:rsid w:val="00036023"/>
    <w:rsid w:val="00036399"/>
    <w:rsid w:val="00036AD0"/>
    <w:rsid w:val="00036C09"/>
    <w:rsid w:val="00036CBF"/>
    <w:rsid w:val="00036F9B"/>
    <w:rsid w:val="000370DF"/>
    <w:rsid w:val="00037115"/>
    <w:rsid w:val="000371FD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7B9"/>
    <w:rsid w:val="000427D1"/>
    <w:rsid w:val="0004282A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63B"/>
    <w:rsid w:val="000467C8"/>
    <w:rsid w:val="00046BBB"/>
    <w:rsid w:val="00046D85"/>
    <w:rsid w:val="00046E6B"/>
    <w:rsid w:val="0004713D"/>
    <w:rsid w:val="00047150"/>
    <w:rsid w:val="000471B3"/>
    <w:rsid w:val="000476F2"/>
    <w:rsid w:val="000477DE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1C3"/>
    <w:rsid w:val="0005123E"/>
    <w:rsid w:val="000513EA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A7D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069"/>
    <w:rsid w:val="000554B1"/>
    <w:rsid w:val="0005553D"/>
    <w:rsid w:val="00055887"/>
    <w:rsid w:val="00055A44"/>
    <w:rsid w:val="00055B58"/>
    <w:rsid w:val="00055EBA"/>
    <w:rsid w:val="00055FF2"/>
    <w:rsid w:val="0005604B"/>
    <w:rsid w:val="000560BA"/>
    <w:rsid w:val="0005610D"/>
    <w:rsid w:val="0005678B"/>
    <w:rsid w:val="00056831"/>
    <w:rsid w:val="00056BC3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D23"/>
    <w:rsid w:val="00063F1D"/>
    <w:rsid w:val="00063FF4"/>
    <w:rsid w:val="000641C0"/>
    <w:rsid w:val="0006435B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96D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842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4F6C"/>
    <w:rsid w:val="00075034"/>
    <w:rsid w:val="00075A75"/>
    <w:rsid w:val="00075E75"/>
    <w:rsid w:val="000761A3"/>
    <w:rsid w:val="000769EC"/>
    <w:rsid w:val="00076A80"/>
    <w:rsid w:val="00076AE7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0CD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EF2"/>
    <w:rsid w:val="00080F30"/>
    <w:rsid w:val="00081135"/>
    <w:rsid w:val="00081212"/>
    <w:rsid w:val="00081213"/>
    <w:rsid w:val="00081263"/>
    <w:rsid w:val="000812C4"/>
    <w:rsid w:val="000817D7"/>
    <w:rsid w:val="00081898"/>
    <w:rsid w:val="000818FA"/>
    <w:rsid w:val="00081BBB"/>
    <w:rsid w:val="00081FF2"/>
    <w:rsid w:val="0008216C"/>
    <w:rsid w:val="00082217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292"/>
    <w:rsid w:val="00084434"/>
    <w:rsid w:val="000844E0"/>
    <w:rsid w:val="0008485E"/>
    <w:rsid w:val="0008492A"/>
    <w:rsid w:val="00084938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2C4"/>
    <w:rsid w:val="000904CB"/>
    <w:rsid w:val="000905E8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754"/>
    <w:rsid w:val="00091879"/>
    <w:rsid w:val="000919FC"/>
    <w:rsid w:val="00091CDC"/>
    <w:rsid w:val="00091E15"/>
    <w:rsid w:val="000920CA"/>
    <w:rsid w:val="0009260C"/>
    <w:rsid w:val="0009267B"/>
    <w:rsid w:val="00092B58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A7B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39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426"/>
    <w:rsid w:val="000A15D0"/>
    <w:rsid w:val="000A15E9"/>
    <w:rsid w:val="000A18A1"/>
    <w:rsid w:val="000A19F3"/>
    <w:rsid w:val="000A1A7E"/>
    <w:rsid w:val="000A1BA6"/>
    <w:rsid w:val="000A1C49"/>
    <w:rsid w:val="000A1E68"/>
    <w:rsid w:val="000A2031"/>
    <w:rsid w:val="000A2141"/>
    <w:rsid w:val="000A2224"/>
    <w:rsid w:val="000A23D5"/>
    <w:rsid w:val="000A2516"/>
    <w:rsid w:val="000A258B"/>
    <w:rsid w:val="000A2637"/>
    <w:rsid w:val="000A2773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7CC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AE3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2F4"/>
    <w:rsid w:val="000B3641"/>
    <w:rsid w:val="000B3757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1BA"/>
    <w:rsid w:val="000B771B"/>
    <w:rsid w:val="000B789C"/>
    <w:rsid w:val="000B78AA"/>
    <w:rsid w:val="000C005E"/>
    <w:rsid w:val="000C024F"/>
    <w:rsid w:val="000C04C5"/>
    <w:rsid w:val="000C0534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7D"/>
    <w:rsid w:val="000C21C9"/>
    <w:rsid w:val="000C259D"/>
    <w:rsid w:val="000C2603"/>
    <w:rsid w:val="000C26CB"/>
    <w:rsid w:val="000C2A19"/>
    <w:rsid w:val="000C2C08"/>
    <w:rsid w:val="000C3494"/>
    <w:rsid w:val="000C39B3"/>
    <w:rsid w:val="000C3AD4"/>
    <w:rsid w:val="000C3BA8"/>
    <w:rsid w:val="000C3CEB"/>
    <w:rsid w:val="000C4240"/>
    <w:rsid w:val="000C4506"/>
    <w:rsid w:val="000C464C"/>
    <w:rsid w:val="000C46BB"/>
    <w:rsid w:val="000C4A82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01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C7D0D"/>
    <w:rsid w:val="000D0245"/>
    <w:rsid w:val="000D0312"/>
    <w:rsid w:val="000D03CC"/>
    <w:rsid w:val="000D0466"/>
    <w:rsid w:val="000D04C7"/>
    <w:rsid w:val="000D052A"/>
    <w:rsid w:val="000D075B"/>
    <w:rsid w:val="000D0A81"/>
    <w:rsid w:val="000D0B19"/>
    <w:rsid w:val="000D0B6F"/>
    <w:rsid w:val="000D0D19"/>
    <w:rsid w:val="000D0D43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3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4BD"/>
    <w:rsid w:val="000D36FB"/>
    <w:rsid w:val="000D3919"/>
    <w:rsid w:val="000D3B86"/>
    <w:rsid w:val="000D3CE6"/>
    <w:rsid w:val="000D4019"/>
    <w:rsid w:val="000D4190"/>
    <w:rsid w:val="000D4320"/>
    <w:rsid w:val="000D43C2"/>
    <w:rsid w:val="000D446A"/>
    <w:rsid w:val="000D48A0"/>
    <w:rsid w:val="000D48D6"/>
    <w:rsid w:val="000D4EAE"/>
    <w:rsid w:val="000D51B1"/>
    <w:rsid w:val="000D5463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7F9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6B"/>
    <w:rsid w:val="000E00E0"/>
    <w:rsid w:val="000E03AA"/>
    <w:rsid w:val="000E03F3"/>
    <w:rsid w:val="000E0555"/>
    <w:rsid w:val="000E07D5"/>
    <w:rsid w:val="000E0807"/>
    <w:rsid w:val="000E122D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03"/>
    <w:rsid w:val="000E389D"/>
    <w:rsid w:val="000E3FCC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CC6"/>
    <w:rsid w:val="000E7D89"/>
    <w:rsid w:val="000E7F45"/>
    <w:rsid w:val="000F0021"/>
    <w:rsid w:val="000F053D"/>
    <w:rsid w:val="000F06C7"/>
    <w:rsid w:val="000F08C2"/>
    <w:rsid w:val="000F090A"/>
    <w:rsid w:val="000F0CA8"/>
    <w:rsid w:val="000F10C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4E4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65A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1F5C"/>
    <w:rsid w:val="0010204A"/>
    <w:rsid w:val="001020B5"/>
    <w:rsid w:val="001021DB"/>
    <w:rsid w:val="00102274"/>
    <w:rsid w:val="001022E0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54C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1C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B5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41"/>
    <w:rsid w:val="00120CF4"/>
    <w:rsid w:val="00120E9A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255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7AD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6EC7"/>
    <w:rsid w:val="0012716E"/>
    <w:rsid w:val="0012774C"/>
    <w:rsid w:val="00127B2C"/>
    <w:rsid w:val="00127CD2"/>
    <w:rsid w:val="0013000F"/>
    <w:rsid w:val="00130241"/>
    <w:rsid w:val="0013031B"/>
    <w:rsid w:val="0013034C"/>
    <w:rsid w:val="0013093D"/>
    <w:rsid w:val="00130975"/>
    <w:rsid w:val="001309B4"/>
    <w:rsid w:val="00130CDA"/>
    <w:rsid w:val="001312A4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45"/>
    <w:rsid w:val="00132958"/>
    <w:rsid w:val="00132A52"/>
    <w:rsid w:val="00132CC4"/>
    <w:rsid w:val="00132E9B"/>
    <w:rsid w:val="00132EFD"/>
    <w:rsid w:val="00132F49"/>
    <w:rsid w:val="0013358D"/>
    <w:rsid w:val="00133A9C"/>
    <w:rsid w:val="00133BAC"/>
    <w:rsid w:val="00133C46"/>
    <w:rsid w:val="00133F39"/>
    <w:rsid w:val="001340C8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6F1D"/>
    <w:rsid w:val="00137605"/>
    <w:rsid w:val="001377C1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3F1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2"/>
    <w:rsid w:val="001455A7"/>
    <w:rsid w:val="0014564F"/>
    <w:rsid w:val="00145B81"/>
    <w:rsid w:val="00145BB9"/>
    <w:rsid w:val="0014630F"/>
    <w:rsid w:val="00146444"/>
    <w:rsid w:val="00146606"/>
    <w:rsid w:val="00146D3C"/>
    <w:rsid w:val="00146F4E"/>
    <w:rsid w:val="0014707D"/>
    <w:rsid w:val="00147103"/>
    <w:rsid w:val="0014744D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32"/>
    <w:rsid w:val="00150D96"/>
    <w:rsid w:val="00150D9B"/>
    <w:rsid w:val="00151613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6B5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16A"/>
    <w:rsid w:val="0016621D"/>
    <w:rsid w:val="00166263"/>
    <w:rsid w:val="00166559"/>
    <w:rsid w:val="00166567"/>
    <w:rsid w:val="0016656E"/>
    <w:rsid w:val="00166717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9D7"/>
    <w:rsid w:val="00170C90"/>
    <w:rsid w:val="00170E05"/>
    <w:rsid w:val="00170EB7"/>
    <w:rsid w:val="00171218"/>
    <w:rsid w:val="001712F4"/>
    <w:rsid w:val="0017160C"/>
    <w:rsid w:val="00171765"/>
    <w:rsid w:val="001717C4"/>
    <w:rsid w:val="00171B74"/>
    <w:rsid w:val="00171C24"/>
    <w:rsid w:val="00171D9E"/>
    <w:rsid w:val="00171EC4"/>
    <w:rsid w:val="00171F8C"/>
    <w:rsid w:val="00172030"/>
    <w:rsid w:val="00172067"/>
    <w:rsid w:val="00172158"/>
    <w:rsid w:val="001724A4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3FE"/>
    <w:rsid w:val="00175464"/>
    <w:rsid w:val="0017580E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08"/>
    <w:rsid w:val="00177E1E"/>
    <w:rsid w:val="00180088"/>
    <w:rsid w:val="00180396"/>
    <w:rsid w:val="001803BC"/>
    <w:rsid w:val="00180641"/>
    <w:rsid w:val="00180B5B"/>
    <w:rsid w:val="00180DE3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5E42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773"/>
    <w:rsid w:val="0018795C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9F9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6A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578"/>
    <w:rsid w:val="00196878"/>
    <w:rsid w:val="00196952"/>
    <w:rsid w:val="001969D8"/>
    <w:rsid w:val="00196AC6"/>
    <w:rsid w:val="00196CF7"/>
    <w:rsid w:val="00196D22"/>
    <w:rsid w:val="00196DF5"/>
    <w:rsid w:val="00197A5C"/>
    <w:rsid w:val="00197C60"/>
    <w:rsid w:val="00197DFA"/>
    <w:rsid w:val="00197E7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2DE2"/>
    <w:rsid w:val="001A300D"/>
    <w:rsid w:val="001A3496"/>
    <w:rsid w:val="001A35A4"/>
    <w:rsid w:val="001A3909"/>
    <w:rsid w:val="001A3B5E"/>
    <w:rsid w:val="001A3BEE"/>
    <w:rsid w:val="001A3CB5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4D0"/>
    <w:rsid w:val="001A7510"/>
    <w:rsid w:val="001A762B"/>
    <w:rsid w:val="001A7688"/>
    <w:rsid w:val="001A76CE"/>
    <w:rsid w:val="001A78F8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0A4"/>
    <w:rsid w:val="001B1180"/>
    <w:rsid w:val="001B155D"/>
    <w:rsid w:val="001B1899"/>
    <w:rsid w:val="001B1F6B"/>
    <w:rsid w:val="001B1FCF"/>
    <w:rsid w:val="001B1FF7"/>
    <w:rsid w:val="001B20F9"/>
    <w:rsid w:val="001B2316"/>
    <w:rsid w:val="001B24FD"/>
    <w:rsid w:val="001B27AD"/>
    <w:rsid w:val="001B2955"/>
    <w:rsid w:val="001B2C5B"/>
    <w:rsid w:val="001B2E69"/>
    <w:rsid w:val="001B308F"/>
    <w:rsid w:val="001B313F"/>
    <w:rsid w:val="001B38C4"/>
    <w:rsid w:val="001B3953"/>
    <w:rsid w:val="001B3B2F"/>
    <w:rsid w:val="001B4002"/>
    <w:rsid w:val="001B4277"/>
    <w:rsid w:val="001B451C"/>
    <w:rsid w:val="001B4994"/>
    <w:rsid w:val="001B4D8E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9D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C09"/>
    <w:rsid w:val="001C1F52"/>
    <w:rsid w:val="001C2134"/>
    <w:rsid w:val="001C2294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A11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8BE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9B7"/>
    <w:rsid w:val="001D3A65"/>
    <w:rsid w:val="001D3E85"/>
    <w:rsid w:val="001D40A9"/>
    <w:rsid w:val="001D4581"/>
    <w:rsid w:val="001D4796"/>
    <w:rsid w:val="001D4BC1"/>
    <w:rsid w:val="001D4C8D"/>
    <w:rsid w:val="001D4DB6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A49"/>
    <w:rsid w:val="001D7B14"/>
    <w:rsid w:val="001D7B88"/>
    <w:rsid w:val="001E0285"/>
    <w:rsid w:val="001E044D"/>
    <w:rsid w:val="001E0466"/>
    <w:rsid w:val="001E0744"/>
    <w:rsid w:val="001E098A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47F"/>
    <w:rsid w:val="001E261D"/>
    <w:rsid w:val="001E2675"/>
    <w:rsid w:val="001E269F"/>
    <w:rsid w:val="001E2867"/>
    <w:rsid w:val="001E2C76"/>
    <w:rsid w:val="001E33FE"/>
    <w:rsid w:val="001E35C9"/>
    <w:rsid w:val="001E3816"/>
    <w:rsid w:val="001E3842"/>
    <w:rsid w:val="001E3CCE"/>
    <w:rsid w:val="001E3EE6"/>
    <w:rsid w:val="001E417E"/>
    <w:rsid w:val="001E4B4F"/>
    <w:rsid w:val="001E4B62"/>
    <w:rsid w:val="001E4DAF"/>
    <w:rsid w:val="001E4EAF"/>
    <w:rsid w:val="001E4FE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36"/>
    <w:rsid w:val="001E7E41"/>
    <w:rsid w:val="001E7E7E"/>
    <w:rsid w:val="001F0240"/>
    <w:rsid w:val="001F0307"/>
    <w:rsid w:val="001F06BF"/>
    <w:rsid w:val="001F0742"/>
    <w:rsid w:val="001F07D0"/>
    <w:rsid w:val="001F08CF"/>
    <w:rsid w:val="001F0AF2"/>
    <w:rsid w:val="001F0BB3"/>
    <w:rsid w:val="001F0BD7"/>
    <w:rsid w:val="001F0BEF"/>
    <w:rsid w:val="001F0EB6"/>
    <w:rsid w:val="001F1472"/>
    <w:rsid w:val="001F1932"/>
    <w:rsid w:val="001F1AD5"/>
    <w:rsid w:val="001F1C64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B87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0C3C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2FB4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887"/>
    <w:rsid w:val="0021499E"/>
    <w:rsid w:val="002150FF"/>
    <w:rsid w:val="0021515B"/>
    <w:rsid w:val="00215567"/>
    <w:rsid w:val="002157EB"/>
    <w:rsid w:val="00215ADE"/>
    <w:rsid w:val="00215AEE"/>
    <w:rsid w:val="00215DF7"/>
    <w:rsid w:val="00216032"/>
    <w:rsid w:val="0021640F"/>
    <w:rsid w:val="00216598"/>
    <w:rsid w:val="0021661B"/>
    <w:rsid w:val="002166C0"/>
    <w:rsid w:val="00216773"/>
    <w:rsid w:val="00217034"/>
    <w:rsid w:val="0021708C"/>
    <w:rsid w:val="0021757C"/>
    <w:rsid w:val="0021763D"/>
    <w:rsid w:val="00217A88"/>
    <w:rsid w:val="00217C08"/>
    <w:rsid w:val="00217D90"/>
    <w:rsid w:val="00217EE4"/>
    <w:rsid w:val="00217F14"/>
    <w:rsid w:val="002204F2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638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0E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41F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3F3B"/>
    <w:rsid w:val="0023489F"/>
    <w:rsid w:val="00234A7A"/>
    <w:rsid w:val="00234AF4"/>
    <w:rsid w:val="00234B52"/>
    <w:rsid w:val="00234B79"/>
    <w:rsid w:val="00234CB7"/>
    <w:rsid w:val="00234F47"/>
    <w:rsid w:val="00235151"/>
    <w:rsid w:val="002353EC"/>
    <w:rsid w:val="002354C1"/>
    <w:rsid w:val="00235C3E"/>
    <w:rsid w:val="00235C75"/>
    <w:rsid w:val="00235F36"/>
    <w:rsid w:val="00236079"/>
    <w:rsid w:val="0023610A"/>
    <w:rsid w:val="00236377"/>
    <w:rsid w:val="0023642C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D4F"/>
    <w:rsid w:val="00237E65"/>
    <w:rsid w:val="00240179"/>
    <w:rsid w:val="0024045F"/>
    <w:rsid w:val="002405B4"/>
    <w:rsid w:val="0024061F"/>
    <w:rsid w:val="0024064E"/>
    <w:rsid w:val="00240739"/>
    <w:rsid w:val="00240783"/>
    <w:rsid w:val="002407BF"/>
    <w:rsid w:val="00240C6A"/>
    <w:rsid w:val="00240D72"/>
    <w:rsid w:val="00240DB9"/>
    <w:rsid w:val="002410B0"/>
    <w:rsid w:val="002412CE"/>
    <w:rsid w:val="00241625"/>
    <w:rsid w:val="00241681"/>
    <w:rsid w:val="0024182B"/>
    <w:rsid w:val="00241862"/>
    <w:rsid w:val="00241A1E"/>
    <w:rsid w:val="00241D66"/>
    <w:rsid w:val="00242096"/>
    <w:rsid w:val="002420FF"/>
    <w:rsid w:val="0024221D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3C8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2F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4B4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6DE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2EB"/>
    <w:rsid w:val="002563F9"/>
    <w:rsid w:val="002565F8"/>
    <w:rsid w:val="00256646"/>
    <w:rsid w:val="00256760"/>
    <w:rsid w:val="002568BC"/>
    <w:rsid w:val="00256B02"/>
    <w:rsid w:val="00256DE1"/>
    <w:rsid w:val="0025706E"/>
    <w:rsid w:val="002570B4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1B0A"/>
    <w:rsid w:val="00262A58"/>
    <w:rsid w:val="00262FB1"/>
    <w:rsid w:val="002636E0"/>
    <w:rsid w:val="00263737"/>
    <w:rsid w:val="002637F6"/>
    <w:rsid w:val="00263C1E"/>
    <w:rsid w:val="00264297"/>
    <w:rsid w:val="002644B5"/>
    <w:rsid w:val="0026476C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59F"/>
    <w:rsid w:val="002667DE"/>
    <w:rsid w:val="00266A78"/>
    <w:rsid w:val="00266D72"/>
    <w:rsid w:val="00266DEB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6EC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89D"/>
    <w:rsid w:val="00274928"/>
    <w:rsid w:val="00274A55"/>
    <w:rsid w:val="00274CAD"/>
    <w:rsid w:val="00274D06"/>
    <w:rsid w:val="00275258"/>
    <w:rsid w:val="00275527"/>
    <w:rsid w:val="0027562D"/>
    <w:rsid w:val="0027580E"/>
    <w:rsid w:val="00276214"/>
    <w:rsid w:val="0027621D"/>
    <w:rsid w:val="0027626C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387"/>
    <w:rsid w:val="002817DA"/>
    <w:rsid w:val="0028185C"/>
    <w:rsid w:val="0028189E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966"/>
    <w:rsid w:val="00284A2C"/>
    <w:rsid w:val="00284C05"/>
    <w:rsid w:val="002851E2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638C"/>
    <w:rsid w:val="00286568"/>
    <w:rsid w:val="002869C3"/>
    <w:rsid w:val="00286DA7"/>
    <w:rsid w:val="00287091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6B3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11"/>
    <w:rsid w:val="0029323A"/>
    <w:rsid w:val="002933B8"/>
    <w:rsid w:val="002934D1"/>
    <w:rsid w:val="002934E0"/>
    <w:rsid w:val="00293527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5EA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737"/>
    <w:rsid w:val="002A4B37"/>
    <w:rsid w:val="002A4D64"/>
    <w:rsid w:val="002A4ED6"/>
    <w:rsid w:val="002A4F9F"/>
    <w:rsid w:val="002A500B"/>
    <w:rsid w:val="002A5046"/>
    <w:rsid w:val="002A5145"/>
    <w:rsid w:val="002A519E"/>
    <w:rsid w:val="002A5365"/>
    <w:rsid w:val="002A5444"/>
    <w:rsid w:val="002A5493"/>
    <w:rsid w:val="002A5548"/>
    <w:rsid w:val="002A587F"/>
    <w:rsid w:val="002A58CA"/>
    <w:rsid w:val="002A5E5A"/>
    <w:rsid w:val="002A5F0B"/>
    <w:rsid w:val="002A6581"/>
    <w:rsid w:val="002A6865"/>
    <w:rsid w:val="002A69FC"/>
    <w:rsid w:val="002A6C19"/>
    <w:rsid w:val="002A6CBB"/>
    <w:rsid w:val="002A6D33"/>
    <w:rsid w:val="002A706C"/>
    <w:rsid w:val="002A709B"/>
    <w:rsid w:val="002A72F3"/>
    <w:rsid w:val="002A75BD"/>
    <w:rsid w:val="002A763C"/>
    <w:rsid w:val="002A772A"/>
    <w:rsid w:val="002A7863"/>
    <w:rsid w:val="002A7869"/>
    <w:rsid w:val="002A7AF6"/>
    <w:rsid w:val="002A7D48"/>
    <w:rsid w:val="002B006F"/>
    <w:rsid w:val="002B0403"/>
    <w:rsid w:val="002B040A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C1F"/>
    <w:rsid w:val="002B2E0E"/>
    <w:rsid w:val="002B30B9"/>
    <w:rsid w:val="002B3138"/>
    <w:rsid w:val="002B321B"/>
    <w:rsid w:val="002B3818"/>
    <w:rsid w:val="002B38BE"/>
    <w:rsid w:val="002B3BFA"/>
    <w:rsid w:val="002B3F23"/>
    <w:rsid w:val="002B3FF5"/>
    <w:rsid w:val="002B415F"/>
    <w:rsid w:val="002B4177"/>
    <w:rsid w:val="002B483B"/>
    <w:rsid w:val="002B4858"/>
    <w:rsid w:val="002B4941"/>
    <w:rsid w:val="002B4A42"/>
    <w:rsid w:val="002B4B55"/>
    <w:rsid w:val="002B4C7B"/>
    <w:rsid w:val="002B4D20"/>
    <w:rsid w:val="002B4DF6"/>
    <w:rsid w:val="002B5003"/>
    <w:rsid w:val="002B5186"/>
    <w:rsid w:val="002B526B"/>
    <w:rsid w:val="002B557C"/>
    <w:rsid w:val="002B55ED"/>
    <w:rsid w:val="002B569E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130"/>
    <w:rsid w:val="002C1635"/>
    <w:rsid w:val="002C1A74"/>
    <w:rsid w:val="002C21E0"/>
    <w:rsid w:val="002C233B"/>
    <w:rsid w:val="002C2587"/>
    <w:rsid w:val="002C299E"/>
    <w:rsid w:val="002C2C86"/>
    <w:rsid w:val="002C320F"/>
    <w:rsid w:val="002C340D"/>
    <w:rsid w:val="002C3A00"/>
    <w:rsid w:val="002C3C07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4EC8"/>
    <w:rsid w:val="002C5166"/>
    <w:rsid w:val="002C51DF"/>
    <w:rsid w:val="002C54F6"/>
    <w:rsid w:val="002C56D7"/>
    <w:rsid w:val="002C58C2"/>
    <w:rsid w:val="002C59C4"/>
    <w:rsid w:val="002C59FE"/>
    <w:rsid w:val="002C5A60"/>
    <w:rsid w:val="002C5A97"/>
    <w:rsid w:val="002C5BC1"/>
    <w:rsid w:val="002C5EBC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D7B"/>
    <w:rsid w:val="002C6F33"/>
    <w:rsid w:val="002C71A2"/>
    <w:rsid w:val="002C7618"/>
    <w:rsid w:val="002C7B2D"/>
    <w:rsid w:val="002C7C9F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10"/>
    <w:rsid w:val="002D349D"/>
    <w:rsid w:val="002D3633"/>
    <w:rsid w:val="002D3A4D"/>
    <w:rsid w:val="002D3F63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B72"/>
    <w:rsid w:val="002D5D0C"/>
    <w:rsid w:val="002D5D70"/>
    <w:rsid w:val="002D6487"/>
    <w:rsid w:val="002D6504"/>
    <w:rsid w:val="002D6847"/>
    <w:rsid w:val="002D74D7"/>
    <w:rsid w:val="002D760E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5E93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0DE2"/>
    <w:rsid w:val="002F1085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BC7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47A"/>
    <w:rsid w:val="002F7978"/>
    <w:rsid w:val="002F7ABB"/>
    <w:rsid w:val="002F7B2B"/>
    <w:rsid w:val="00300183"/>
    <w:rsid w:val="00300362"/>
    <w:rsid w:val="00300630"/>
    <w:rsid w:val="00300F20"/>
    <w:rsid w:val="003017D0"/>
    <w:rsid w:val="00301B58"/>
    <w:rsid w:val="00301D3D"/>
    <w:rsid w:val="00301FC9"/>
    <w:rsid w:val="003020A2"/>
    <w:rsid w:val="00302124"/>
    <w:rsid w:val="0030254C"/>
    <w:rsid w:val="00302649"/>
    <w:rsid w:val="003026E3"/>
    <w:rsid w:val="00302A28"/>
    <w:rsid w:val="00302B69"/>
    <w:rsid w:val="00302BD1"/>
    <w:rsid w:val="00302C22"/>
    <w:rsid w:val="00302D67"/>
    <w:rsid w:val="00302D83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4E1"/>
    <w:rsid w:val="00306635"/>
    <w:rsid w:val="003069E9"/>
    <w:rsid w:val="00306BC5"/>
    <w:rsid w:val="00306CE8"/>
    <w:rsid w:val="00307350"/>
    <w:rsid w:val="003075C7"/>
    <w:rsid w:val="0030765C"/>
    <w:rsid w:val="00307DA4"/>
    <w:rsid w:val="00310031"/>
    <w:rsid w:val="00310313"/>
    <w:rsid w:val="003105E5"/>
    <w:rsid w:val="00310613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683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CE6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69"/>
    <w:rsid w:val="00316396"/>
    <w:rsid w:val="003168A9"/>
    <w:rsid w:val="00316903"/>
    <w:rsid w:val="00316A42"/>
    <w:rsid w:val="00316BA1"/>
    <w:rsid w:val="00316FE3"/>
    <w:rsid w:val="00317110"/>
    <w:rsid w:val="003172A5"/>
    <w:rsid w:val="00317568"/>
    <w:rsid w:val="003176BE"/>
    <w:rsid w:val="00317946"/>
    <w:rsid w:val="00317BED"/>
    <w:rsid w:val="00317C86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6F5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C14"/>
    <w:rsid w:val="00327DF3"/>
    <w:rsid w:val="00327FDE"/>
    <w:rsid w:val="00330407"/>
    <w:rsid w:val="00330479"/>
    <w:rsid w:val="003304E7"/>
    <w:rsid w:val="00330632"/>
    <w:rsid w:val="0033097F"/>
    <w:rsid w:val="00330CF2"/>
    <w:rsid w:val="00330E82"/>
    <w:rsid w:val="00331292"/>
    <w:rsid w:val="003315E9"/>
    <w:rsid w:val="0033168F"/>
    <w:rsid w:val="00331806"/>
    <w:rsid w:val="00331ADE"/>
    <w:rsid w:val="00331D51"/>
    <w:rsid w:val="00331E29"/>
    <w:rsid w:val="00331E4C"/>
    <w:rsid w:val="0033209A"/>
    <w:rsid w:val="003320FE"/>
    <w:rsid w:val="00332221"/>
    <w:rsid w:val="0033265B"/>
    <w:rsid w:val="0033282E"/>
    <w:rsid w:val="003328C0"/>
    <w:rsid w:val="00332DA0"/>
    <w:rsid w:val="00332EE3"/>
    <w:rsid w:val="00332F01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C91"/>
    <w:rsid w:val="00334D1C"/>
    <w:rsid w:val="00334D8D"/>
    <w:rsid w:val="00334EB2"/>
    <w:rsid w:val="00335005"/>
    <w:rsid w:val="00335314"/>
    <w:rsid w:val="003353DF"/>
    <w:rsid w:val="003358B4"/>
    <w:rsid w:val="00335A9A"/>
    <w:rsid w:val="00335CF7"/>
    <w:rsid w:val="00335EC9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87D"/>
    <w:rsid w:val="003409A1"/>
    <w:rsid w:val="00340C07"/>
    <w:rsid w:val="00340C8D"/>
    <w:rsid w:val="003410FB"/>
    <w:rsid w:val="00341190"/>
    <w:rsid w:val="003411C0"/>
    <w:rsid w:val="0034121A"/>
    <w:rsid w:val="003417EE"/>
    <w:rsid w:val="00341991"/>
    <w:rsid w:val="00341B1B"/>
    <w:rsid w:val="00342225"/>
    <w:rsid w:val="00342300"/>
    <w:rsid w:val="003425E0"/>
    <w:rsid w:val="00342627"/>
    <w:rsid w:val="0034268B"/>
    <w:rsid w:val="003427EC"/>
    <w:rsid w:val="00342B12"/>
    <w:rsid w:val="00342BCD"/>
    <w:rsid w:val="00342CCB"/>
    <w:rsid w:val="00343006"/>
    <w:rsid w:val="00343418"/>
    <w:rsid w:val="00343441"/>
    <w:rsid w:val="003434F9"/>
    <w:rsid w:val="003438BA"/>
    <w:rsid w:val="00343972"/>
    <w:rsid w:val="003439B3"/>
    <w:rsid w:val="00343D4F"/>
    <w:rsid w:val="00344205"/>
    <w:rsid w:val="00344217"/>
    <w:rsid w:val="003444FC"/>
    <w:rsid w:val="003445E9"/>
    <w:rsid w:val="00344689"/>
    <w:rsid w:val="00344C5B"/>
    <w:rsid w:val="00344DEE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0A5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7A7"/>
    <w:rsid w:val="003608BA"/>
    <w:rsid w:val="00360AD5"/>
    <w:rsid w:val="00360BB2"/>
    <w:rsid w:val="00360C8B"/>
    <w:rsid w:val="00360D85"/>
    <w:rsid w:val="003618D9"/>
    <w:rsid w:val="00361931"/>
    <w:rsid w:val="00361A20"/>
    <w:rsid w:val="00361DCD"/>
    <w:rsid w:val="00361E60"/>
    <w:rsid w:val="00361FC8"/>
    <w:rsid w:val="0036228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BAC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A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14C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3F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E4B"/>
    <w:rsid w:val="00377F43"/>
    <w:rsid w:val="00377F75"/>
    <w:rsid w:val="00377F83"/>
    <w:rsid w:val="003801DA"/>
    <w:rsid w:val="00380242"/>
    <w:rsid w:val="00380339"/>
    <w:rsid w:val="0038040D"/>
    <w:rsid w:val="003804E8"/>
    <w:rsid w:val="00380944"/>
    <w:rsid w:val="00380F06"/>
    <w:rsid w:val="00381048"/>
    <w:rsid w:val="0038105E"/>
    <w:rsid w:val="003811D8"/>
    <w:rsid w:val="003812A0"/>
    <w:rsid w:val="0038141B"/>
    <w:rsid w:val="00381655"/>
    <w:rsid w:val="003816A6"/>
    <w:rsid w:val="00381742"/>
    <w:rsid w:val="00381805"/>
    <w:rsid w:val="00381C7F"/>
    <w:rsid w:val="00381DA4"/>
    <w:rsid w:val="00381FB1"/>
    <w:rsid w:val="00381FE9"/>
    <w:rsid w:val="0038201E"/>
    <w:rsid w:val="003826B4"/>
    <w:rsid w:val="0038287A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816"/>
    <w:rsid w:val="00386B84"/>
    <w:rsid w:val="00386DF6"/>
    <w:rsid w:val="003870CB"/>
    <w:rsid w:val="0038743D"/>
    <w:rsid w:val="00387855"/>
    <w:rsid w:val="00387885"/>
    <w:rsid w:val="0038797A"/>
    <w:rsid w:val="00387C2B"/>
    <w:rsid w:val="00387D7A"/>
    <w:rsid w:val="003903C4"/>
    <w:rsid w:val="00390474"/>
    <w:rsid w:val="003904C2"/>
    <w:rsid w:val="00390B16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89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4F00"/>
    <w:rsid w:val="0039501B"/>
    <w:rsid w:val="0039510E"/>
    <w:rsid w:val="00395AEF"/>
    <w:rsid w:val="00395CA9"/>
    <w:rsid w:val="00395CC9"/>
    <w:rsid w:val="0039613E"/>
    <w:rsid w:val="003964DF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EF3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935"/>
    <w:rsid w:val="003A3C37"/>
    <w:rsid w:val="003A3EE6"/>
    <w:rsid w:val="003A3F36"/>
    <w:rsid w:val="003A495C"/>
    <w:rsid w:val="003A49FC"/>
    <w:rsid w:val="003A4ECC"/>
    <w:rsid w:val="003A517B"/>
    <w:rsid w:val="003A51B8"/>
    <w:rsid w:val="003A52DF"/>
    <w:rsid w:val="003A5434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66E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6AE"/>
    <w:rsid w:val="003B2790"/>
    <w:rsid w:val="003B27CE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497"/>
    <w:rsid w:val="003B66C4"/>
    <w:rsid w:val="003B67F7"/>
    <w:rsid w:val="003B6A69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766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5A4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18"/>
    <w:rsid w:val="003E0C53"/>
    <w:rsid w:val="003E0E03"/>
    <w:rsid w:val="003E1060"/>
    <w:rsid w:val="003E128F"/>
    <w:rsid w:val="003E1490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4F83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E7FC6"/>
    <w:rsid w:val="003F0016"/>
    <w:rsid w:val="003F0047"/>
    <w:rsid w:val="003F01C7"/>
    <w:rsid w:val="003F0288"/>
    <w:rsid w:val="003F04A9"/>
    <w:rsid w:val="003F055C"/>
    <w:rsid w:val="003F07DA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5E56"/>
    <w:rsid w:val="003F6283"/>
    <w:rsid w:val="003F6372"/>
    <w:rsid w:val="003F65E8"/>
    <w:rsid w:val="003F6955"/>
    <w:rsid w:val="003F6B4C"/>
    <w:rsid w:val="003F6F81"/>
    <w:rsid w:val="003F6FBA"/>
    <w:rsid w:val="003F71EE"/>
    <w:rsid w:val="003F77FE"/>
    <w:rsid w:val="003F7939"/>
    <w:rsid w:val="003F7A19"/>
    <w:rsid w:val="003F7D2D"/>
    <w:rsid w:val="003F7F4B"/>
    <w:rsid w:val="004001E4"/>
    <w:rsid w:val="004008E7"/>
    <w:rsid w:val="00400AFE"/>
    <w:rsid w:val="004010B7"/>
    <w:rsid w:val="00401753"/>
    <w:rsid w:val="00401E6D"/>
    <w:rsid w:val="00401FD8"/>
    <w:rsid w:val="00402299"/>
    <w:rsid w:val="004029BE"/>
    <w:rsid w:val="00402D07"/>
    <w:rsid w:val="00402EEA"/>
    <w:rsid w:val="00403158"/>
    <w:rsid w:val="00403465"/>
    <w:rsid w:val="004037C3"/>
    <w:rsid w:val="00403839"/>
    <w:rsid w:val="0040397B"/>
    <w:rsid w:val="00403DAD"/>
    <w:rsid w:val="00403F83"/>
    <w:rsid w:val="00404018"/>
    <w:rsid w:val="004040B9"/>
    <w:rsid w:val="004040C9"/>
    <w:rsid w:val="00404167"/>
    <w:rsid w:val="00404177"/>
    <w:rsid w:val="0040469E"/>
    <w:rsid w:val="0040470A"/>
    <w:rsid w:val="00404752"/>
    <w:rsid w:val="0040486E"/>
    <w:rsid w:val="00404C43"/>
    <w:rsid w:val="00404D72"/>
    <w:rsid w:val="00404E4D"/>
    <w:rsid w:val="00404ED0"/>
    <w:rsid w:val="0040512E"/>
    <w:rsid w:val="004051BE"/>
    <w:rsid w:val="004053FC"/>
    <w:rsid w:val="00405447"/>
    <w:rsid w:val="00405513"/>
    <w:rsid w:val="0040560F"/>
    <w:rsid w:val="00405724"/>
    <w:rsid w:val="00405864"/>
    <w:rsid w:val="00405870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07F6A"/>
    <w:rsid w:val="004100B4"/>
    <w:rsid w:val="004103A0"/>
    <w:rsid w:val="0041102D"/>
    <w:rsid w:val="00411432"/>
    <w:rsid w:val="00411635"/>
    <w:rsid w:val="00411661"/>
    <w:rsid w:val="00411ABA"/>
    <w:rsid w:val="00411AC1"/>
    <w:rsid w:val="00411B1D"/>
    <w:rsid w:val="00411C41"/>
    <w:rsid w:val="00411ED5"/>
    <w:rsid w:val="00412274"/>
    <w:rsid w:val="00412289"/>
    <w:rsid w:val="004124D5"/>
    <w:rsid w:val="00412B18"/>
    <w:rsid w:val="00412D73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550"/>
    <w:rsid w:val="004226D9"/>
    <w:rsid w:val="004227A6"/>
    <w:rsid w:val="004228B0"/>
    <w:rsid w:val="00422C18"/>
    <w:rsid w:val="00422CB0"/>
    <w:rsid w:val="00422F03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29A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70A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2C2"/>
    <w:rsid w:val="00436DAB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1E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6F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474D4"/>
    <w:rsid w:val="00450261"/>
    <w:rsid w:val="0045042D"/>
    <w:rsid w:val="00450ED6"/>
    <w:rsid w:val="00451089"/>
    <w:rsid w:val="004510F6"/>
    <w:rsid w:val="0045114A"/>
    <w:rsid w:val="004512CC"/>
    <w:rsid w:val="004512CF"/>
    <w:rsid w:val="00451582"/>
    <w:rsid w:val="004515CB"/>
    <w:rsid w:val="00451CEC"/>
    <w:rsid w:val="00451E8F"/>
    <w:rsid w:val="00451ED9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E95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3C7"/>
    <w:rsid w:val="004604EC"/>
    <w:rsid w:val="0046054B"/>
    <w:rsid w:val="00460841"/>
    <w:rsid w:val="004610A8"/>
    <w:rsid w:val="0046115C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984"/>
    <w:rsid w:val="00463AC7"/>
    <w:rsid w:val="00463B22"/>
    <w:rsid w:val="00463DC0"/>
    <w:rsid w:val="00464B35"/>
    <w:rsid w:val="00464BF6"/>
    <w:rsid w:val="00464C36"/>
    <w:rsid w:val="00464D89"/>
    <w:rsid w:val="00464EB4"/>
    <w:rsid w:val="00464EC6"/>
    <w:rsid w:val="00464F65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867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4B4"/>
    <w:rsid w:val="0047355D"/>
    <w:rsid w:val="004739FA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EF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B70"/>
    <w:rsid w:val="00477C6E"/>
    <w:rsid w:val="00480250"/>
    <w:rsid w:val="0048047E"/>
    <w:rsid w:val="004804E5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DE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988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99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6FAD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4EB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565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1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4FD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BCD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437"/>
    <w:rsid w:val="004B753A"/>
    <w:rsid w:val="004B7752"/>
    <w:rsid w:val="004B77C3"/>
    <w:rsid w:val="004B7A60"/>
    <w:rsid w:val="004B7B18"/>
    <w:rsid w:val="004B7B65"/>
    <w:rsid w:val="004B7BDE"/>
    <w:rsid w:val="004B7CD0"/>
    <w:rsid w:val="004B7CE1"/>
    <w:rsid w:val="004B7D85"/>
    <w:rsid w:val="004B7E9F"/>
    <w:rsid w:val="004B7F0D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692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1C8"/>
    <w:rsid w:val="004C4ADA"/>
    <w:rsid w:val="004C4B1E"/>
    <w:rsid w:val="004C4B45"/>
    <w:rsid w:val="004C4E09"/>
    <w:rsid w:val="004C51C8"/>
    <w:rsid w:val="004C5853"/>
    <w:rsid w:val="004C5DCA"/>
    <w:rsid w:val="004C660F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1D79"/>
    <w:rsid w:val="004D2087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E42"/>
    <w:rsid w:val="004D5FED"/>
    <w:rsid w:val="004D68C3"/>
    <w:rsid w:val="004D6D00"/>
    <w:rsid w:val="004D721D"/>
    <w:rsid w:val="004D78D7"/>
    <w:rsid w:val="004D7A12"/>
    <w:rsid w:val="004D7A53"/>
    <w:rsid w:val="004D7A75"/>
    <w:rsid w:val="004D7AAE"/>
    <w:rsid w:val="004D7EBF"/>
    <w:rsid w:val="004D7F1F"/>
    <w:rsid w:val="004E0315"/>
    <w:rsid w:val="004E04B5"/>
    <w:rsid w:val="004E0A43"/>
    <w:rsid w:val="004E0B00"/>
    <w:rsid w:val="004E0FF8"/>
    <w:rsid w:val="004E14A3"/>
    <w:rsid w:val="004E163A"/>
    <w:rsid w:val="004E1725"/>
    <w:rsid w:val="004E18FE"/>
    <w:rsid w:val="004E19E3"/>
    <w:rsid w:val="004E1A3B"/>
    <w:rsid w:val="004E1C01"/>
    <w:rsid w:val="004E1F6F"/>
    <w:rsid w:val="004E20D0"/>
    <w:rsid w:val="004E2513"/>
    <w:rsid w:val="004E2558"/>
    <w:rsid w:val="004E2590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7A2"/>
    <w:rsid w:val="004E6877"/>
    <w:rsid w:val="004E722A"/>
    <w:rsid w:val="004E72D8"/>
    <w:rsid w:val="004E7505"/>
    <w:rsid w:val="004E761A"/>
    <w:rsid w:val="004E7810"/>
    <w:rsid w:val="004E7BF4"/>
    <w:rsid w:val="004E7C31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2F3A"/>
    <w:rsid w:val="004F3101"/>
    <w:rsid w:val="004F39A9"/>
    <w:rsid w:val="004F3A2A"/>
    <w:rsid w:val="004F3A54"/>
    <w:rsid w:val="004F44DC"/>
    <w:rsid w:val="004F45C6"/>
    <w:rsid w:val="004F4913"/>
    <w:rsid w:val="004F4A16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6DB"/>
    <w:rsid w:val="004F7928"/>
    <w:rsid w:val="004F79BA"/>
    <w:rsid w:val="004F7B5C"/>
    <w:rsid w:val="004F7C94"/>
    <w:rsid w:val="00500247"/>
    <w:rsid w:val="005003D7"/>
    <w:rsid w:val="0050045D"/>
    <w:rsid w:val="0050065A"/>
    <w:rsid w:val="005007E6"/>
    <w:rsid w:val="00500E50"/>
    <w:rsid w:val="005011E3"/>
    <w:rsid w:val="005018F6"/>
    <w:rsid w:val="00501B99"/>
    <w:rsid w:val="00501D3A"/>
    <w:rsid w:val="00501E23"/>
    <w:rsid w:val="00501ED5"/>
    <w:rsid w:val="00501F8B"/>
    <w:rsid w:val="005024A5"/>
    <w:rsid w:val="00502BAC"/>
    <w:rsid w:val="00502CA0"/>
    <w:rsid w:val="0050367E"/>
    <w:rsid w:val="00503D30"/>
    <w:rsid w:val="00503F22"/>
    <w:rsid w:val="00504167"/>
    <w:rsid w:val="0050422F"/>
    <w:rsid w:val="0050439F"/>
    <w:rsid w:val="00504517"/>
    <w:rsid w:val="00504642"/>
    <w:rsid w:val="0050473D"/>
    <w:rsid w:val="0050475B"/>
    <w:rsid w:val="0050490A"/>
    <w:rsid w:val="00504DF5"/>
    <w:rsid w:val="0050500C"/>
    <w:rsid w:val="005051DC"/>
    <w:rsid w:val="00505266"/>
    <w:rsid w:val="0050537B"/>
    <w:rsid w:val="0050538D"/>
    <w:rsid w:val="005057C1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84A"/>
    <w:rsid w:val="00506BB4"/>
    <w:rsid w:val="00506D48"/>
    <w:rsid w:val="005071E6"/>
    <w:rsid w:val="00507385"/>
    <w:rsid w:val="005073E7"/>
    <w:rsid w:val="005074CE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180"/>
    <w:rsid w:val="005102A9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150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67B"/>
    <w:rsid w:val="00515963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677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8AF"/>
    <w:rsid w:val="00523B2A"/>
    <w:rsid w:val="00523DA6"/>
    <w:rsid w:val="00523DC4"/>
    <w:rsid w:val="00523E22"/>
    <w:rsid w:val="00523EE7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8B"/>
    <w:rsid w:val="005263A1"/>
    <w:rsid w:val="005263AA"/>
    <w:rsid w:val="0052667C"/>
    <w:rsid w:val="005269ED"/>
    <w:rsid w:val="00526AD8"/>
    <w:rsid w:val="00526DC1"/>
    <w:rsid w:val="00527D55"/>
    <w:rsid w:val="005300D2"/>
    <w:rsid w:val="00530717"/>
    <w:rsid w:val="00530E23"/>
    <w:rsid w:val="00531478"/>
    <w:rsid w:val="00531671"/>
    <w:rsid w:val="00531B44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4EF3"/>
    <w:rsid w:val="0053567E"/>
    <w:rsid w:val="00535722"/>
    <w:rsid w:val="00535C03"/>
    <w:rsid w:val="00535C08"/>
    <w:rsid w:val="00535D94"/>
    <w:rsid w:val="00535FA7"/>
    <w:rsid w:val="00535FB1"/>
    <w:rsid w:val="0053612E"/>
    <w:rsid w:val="00536480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38A"/>
    <w:rsid w:val="00545548"/>
    <w:rsid w:val="00545617"/>
    <w:rsid w:val="00545926"/>
    <w:rsid w:val="00545E59"/>
    <w:rsid w:val="00545E8F"/>
    <w:rsid w:val="005460D9"/>
    <w:rsid w:val="00546342"/>
    <w:rsid w:val="00546468"/>
    <w:rsid w:val="0054677A"/>
    <w:rsid w:val="00546A7A"/>
    <w:rsid w:val="00546B01"/>
    <w:rsid w:val="00546E10"/>
    <w:rsid w:val="00546EF2"/>
    <w:rsid w:val="00546FA6"/>
    <w:rsid w:val="0054744A"/>
    <w:rsid w:val="005474BE"/>
    <w:rsid w:val="005477A0"/>
    <w:rsid w:val="00547972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1F1"/>
    <w:rsid w:val="00551380"/>
    <w:rsid w:val="0055156C"/>
    <w:rsid w:val="00551725"/>
    <w:rsid w:val="00551A6F"/>
    <w:rsid w:val="00551DA8"/>
    <w:rsid w:val="00551E38"/>
    <w:rsid w:val="00551F1E"/>
    <w:rsid w:val="00551F35"/>
    <w:rsid w:val="0055227B"/>
    <w:rsid w:val="0055231F"/>
    <w:rsid w:val="0055286B"/>
    <w:rsid w:val="00552944"/>
    <w:rsid w:val="00552C5E"/>
    <w:rsid w:val="0055300C"/>
    <w:rsid w:val="00553019"/>
    <w:rsid w:val="005530BD"/>
    <w:rsid w:val="005530DF"/>
    <w:rsid w:val="005534F3"/>
    <w:rsid w:val="005535D7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8F5"/>
    <w:rsid w:val="00561928"/>
    <w:rsid w:val="00561B01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3F1D"/>
    <w:rsid w:val="0056427C"/>
    <w:rsid w:val="00564343"/>
    <w:rsid w:val="00564738"/>
    <w:rsid w:val="00564845"/>
    <w:rsid w:val="00564940"/>
    <w:rsid w:val="00564D20"/>
    <w:rsid w:val="00564D34"/>
    <w:rsid w:val="00564D3A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B50"/>
    <w:rsid w:val="00571C7E"/>
    <w:rsid w:val="00571C95"/>
    <w:rsid w:val="005721DA"/>
    <w:rsid w:val="00572439"/>
    <w:rsid w:val="0057259C"/>
    <w:rsid w:val="005726E1"/>
    <w:rsid w:val="00572998"/>
    <w:rsid w:val="005729C2"/>
    <w:rsid w:val="00572C14"/>
    <w:rsid w:val="00572D6F"/>
    <w:rsid w:val="00572FCA"/>
    <w:rsid w:val="005730A6"/>
    <w:rsid w:val="0057322B"/>
    <w:rsid w:val="005732E6"/>
    <w:rsid w:val="0057340C"/>
    <w:rsid w:val="00573708"/>
    <w:rsid w:val="00573AAE"/>
    <w:rsid w:val="00573B28"/>
    <w:rsid w:val="00573BF3"/>
    <w:rsid w:val="00573C97"/>
    <w:rsid w:val="00573D92"/>
    <w:rsid w:val="00574087"/>
    <w:rsid w:val="0057421A"/>
    <w:rsid w:val="00574282"/>
    <w:rsid w:val="00574307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9FA"/>
    <w:rsid w:val="00577A05"/>
    <w:rsid w:val="00577D0A"/>
    <w:rsid w:val="00577D54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62E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229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92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526"/>
    <w:rsid w:val="00592B37"/>
    <w:rsid w:val="00592B63"/>
    <w:rsid w:val="00592E0A"/>
    <w:rsid w:val="00592ED8"/>
    <w:rsid w:val="00592EEB"/>
    <w:rsid w:val="005934B4"/>
    <w:rsid w:val="0059370F"/>
    <w:rsid w:val="00593A1A"/>
    <w:rsid w:val="00593A29"/>
    <w:rsid w:val="00593CF2"/>
    <w:rsid w:val="00593F42"/>
    <w:rsid w:val="00593FC5"/>
    <w:rsid w:val="00594125"/>
    <w:rsid w:val="00594180"/>
    <w:rsid w:val="005941A6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5A8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607"/>
    <w:rsid w:val="005B5C48"/>
    <w:rsid w:val="005B5CD5"/>
    <w:rsid w:val="005B5D65"/>
    <w:rsid w:val="005B5EC8"/>
    <w:rsid w:val="005B6007"/>
    <w:rsid w:val="005B63DC"/>
    <w:rsid w:val="005B64CD"/>
    <w:rsid w:val="005B651C"/>
    <w:rsid w:val="005B661C"/>
    <w:rsid w:val="005B6879"/>
    <w:rsid w:val="005B6AAB"/>
    <w:rsid w:val="005B722E"/>
    <w:rsid w:val="005B7239"/>
    <w:rsid w:val="005B7337"/>
    <w:rsid w:val="005B73F5"/>
    <w:rsid w:val="005B756E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C03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0C"/>
    <w:rsid w:val="005C4CCC"/>
    <w:rsid w:val="005C4D93"/>
    <w:rsid w:val="005C4DC5"/>
    <w:rsid w:val="005C4E72"/>
    <w:rsid w:val="005C4F4E"/>
    <w:rsid w:val="005C529C"/>
    <w:rsid w:val="005C52C0"/>
    <w:rsid w:val="005C54A1"/>
    <w:rsid w:val="005C5A63"/>
    <w:rsid w:val="005C5D78"/>
    <w:rsid w:val="005C5DF6"/>
    <w:rsid w:val="005C5E6B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AD1"/>
    <w:rsid w:val="005D0B36"/>
    <w:rsid w:val="005D0F9A"/>
    <w:rsid w:val="005D1305"/>
    <w:rsid w:val="005D1391"/>
    <w:rsid w:val="005D1AB0"/>
    <w:rsid w:val="005D1DC6"/>
    <w:rsid w:val="005D1EA0"/>
    <w:rsid w:val="005D218D"/>
    <w:rsid w:val="005D224A"/>
    <w:rsid w:val="005D2645"/>
    <w:rsid w:val="005D2806"/>
    <w:rsid w:val="005D2969"/>
    <w:rsid w:val="005D2B43"/>
    <w:rsid w:val="005D2B9A"/>
    <w:rsid w:val="005D2CBC"/>
    <w:rsid w:val="005D2D75"/>
    <w:rsid w:val="005D2F2A"/>
    <w:rsid w:val="005D2FB8"/>
    <w:rsid w:val="005D32BE"/>
    <w:rsid w:val="005D3462"/>
    <w:rsid w:val="005D35E9"/>
    <w:rsid w:val="005D3606"/>
    <w:rsid w:val="005D3889"/>
    <w:rsid w:val="005D3B48"/>
    <w:rsid w:val="005D414A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772"/>
    <w:rsid w:val="005D684E"/>
    <w:rsid w:val="005D6AA9"/>
    <w:rsid w:val="005D6B1C"/>
    <w:rsid w:val="005D72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67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3C7"/>
    <w:rsid w:val="005E744D"/>
    <w:rsid w:val="005E747D"/>
    <w:rsid w:val="005E74E5"/>
    <w:rsid w:val="005E778C"/>
    <w:rsid w:val="005E7856"/>
    <w:rsid w:val="005E78C2"/>
    <w:rsid w:val="005E79A3"/>
    <w:rsid w:val="005E7B14"/>
    <w:rsid w:val="005E7CA3"/>
    <w:rsid w:val="005E7F6A"/>
    <w:rsid w:val="005F0895"/>
    <w:rsid w:val="005F0A60"/>
    <w:rsid w:val="005F0C22"/>
    <w:rsid w:val="005F0D48"/>
    <w:rsid w:val="005F0E51"/>
    <w:rsid w:val="005F0E92"/>
    <w:rsid w:val="005F0F84"/>
    <w:rsid w:val="005F1118"/>
    <w:rsid w:val="005F128E"/>
    <w:rsid w:val="005F1855"/>
    <w:rsid w:val="005F1896"/>
    <w:rsid w:val="005F18A9"/>
    <w:rsid w:val="005F1FB6"/>
    <w:rsid w:val="005F2426"/>
    <w:rsid w:val="005F29D1"/>
    <w:rsid w:val="005F29EE"/>
    <w:rsid w:val="005F2EEF"/>
    <w:rsid w:val="005F30F9"/>
    <w:rsid w:val="005F31C5"/>
    <w:rsid w:val="005F331B"/>
    <w:rsid w:val="005F3852"/>
    <w:rsid w:val="005F38D7"/>
    <w:rsid w:val="005F3BA7"/>
    <w:rsid w:val="005F3E2A"/>
    <w:rsid w:val="005F3FF2"/>
    <w:rsid w:val="005F4000"/>
    <w:rsid w:val="005F44FD"/>
    <w:rsid w:val="005F46AE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005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5EB"/>
    <w:rsid w:val="00600CA1"/>
    <w:rsid w:val="00600E2C"/>
    <w:rsid w:val="00601086"/>
    <w:rsid w:val="006010B9"/>
    <w:rsid w:val="006013A4"/>
    <w:rsid w:val="006013DD"/>
    <w:rsid w:val="00601422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D66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6BF"/>
    <w:rsid w:val="00613731"/>
    <w:rsid w:val="00613738"/>
    <w:rsid w:val="0061374E"/>
    <w:rsid w:val="00613826"/>
    <w:rsid w:val="006138F7"/>
    <w:rsid w:val="0061394D"/>
    <w:rsid w:val="00613AE2"/>
    <w:rsid w:val="00613AFD"/>
    <w:rsid w:val="00613C63"/>
    <w:rsid w:val="00613C7F"/>
    <w:rsid w:val="00613E82"/>
    <w:rsid w:val="00613FFA"/>
    <w:rsid w:val="00614080"/>
    <w:rsid w:val="006140E8"/>
    <w:rsid w:val="006140FB"/>
    <w:rsid w:val="006143B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66"/>
    <w:rsid w:val="006172F0"/>
    <w:rsid w:val="006179D4"/>
    <w:rsid w:val="00620138"/>
    <w:rsid w:val="00620249"/>
    <w:rsid w:val="00620463"/>
    <w:rsid w:val="00620480"/>
    <w:rsid w:val="00620A04"/>
    <w:rsid w:val="00620DE5"/>
    <w:rsid w:val="00621038"/>
    <w:rsid w:val="0062124E"/>
    <w:rsid w:val="00621397"/>
    <w:rsid w:val="00621446"/>
    <w:rsid w:val="00621AC3"/>
    <w:rsid w:val="00622061"/>
    <w:rsid w:val="00622225"/>
    <w:rsid w:val="006222A0"/>
    <w:rsid w:val="00622339"/>
    <w:rsid w:val="0062236F"/>
    <w:rsid w:val="0062239D"/>
    <w:rsid w:val="0062292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01C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4D5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81F"/>
    <w:rsid w:val="00632943"/>
    <w:rsid w:val="00632B4A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3E30"/>
    <w:rsid w:val="006341C2"/>
    <w:rsid w:val="006342D1"/>
    <w:rsid w:val="006343B8"/>
    <w:rsid w:val="006345C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5D99"/>
    <w:rsid w:val="0063621E"/>
    <w:rsid w:val="00636472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382"/>
    <w:rsid w:val="006374E8"/>
    <w:rsid w:val="00637780"/>
    <w:rsid w:val="0063789F"/>
    <w:rsid w:val="00637D19"/>
    <w:rsid w:val="00637FAD"/>
    <w:rsid w:val="00637FB0"/>
    <w:rsid w:val="006402CC"/>
    <w:rsid w:val="00640465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58A"/>
    <w:rsid w:val="0064584E"/>
    <w:rsid w:val="0064596B"/>
    <w:rsid w:val="006459D9"/>
    <w:rsid w:val="00645AA9"/>
    <w:rsid w:val="00645B28"/>
    <w:rsid w:val="006460AA"/>
    <w:rsid w:val="006467EA"/>
    <w:rsid w:val="00646BB2"/>
    <w:rsid w:val="00646C36"/>
    <w:rsid w:val="00646CD0"/>
    <w:rsid w:val="00646EBA"/>
    <w:rsid w:val="00647B83"/>
    <w:rsid w:val="00647D84"/>
    <w:rsid w:val="00647FA7"/>
    <w:rsid w:val="0065027C"/>
    <w:rsid w:val="0065058D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672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331"/>
    <w:rsid w:val="0065556B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499"/>
    <w:rsid w:val="00660684"/>
    <w:rsid w:val="0066069C"/>
    <w:rsid w:val="00660CC0"/>
    <w:rsid w:val="00660CCB"/>
    <w:rsid w:val="006610D5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1FFD"/>
    <w:rsid w:val="00672420"/>
    <w:rsid w:val="0067251A"/>
    <w:rsid w:val="006726E2"/>
    <w:rsid w:val="0067271A"/>
    <w:rsid w:val="00672D3E"/>
    <w:rsid w:val="00672E86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0E"/>
    <w:rsid w:val="00675E64"/>
    <w:rsid w:val="00675E8E"/>
    <w:rsid w:val="006761F9"/>
    <w:rsid w:val="00676263"/>
    <w:rsid w:val="00676459"/>
    <w:rsid w:val="006766F1"/>
    <w:rsid w:val="00676815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145"/>
    <w:rsid w:val="0068026E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BFB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9EB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0CE1"/>
    <w:rsid w:val="006915F7"/>
    <w:rsid w:val="0069163F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00A"/>
    <w:rsid w:val="00694626"/>
    <w:rsid w:val="00694D40"/>
    <w:rsid w:val="00694D48"/>
    <w:rsid w:val="00695832"/>
    <w:rsid w:val="00695835"/>
    <w:rsid w:val="00696124"/>
    <w:rsid w:val="006961CA"/>
    <w:rsid w:val="0069627A"/>
    <w:rsid w:val="0069629C"/>
    <w:rsid w:val="00696463"/>
    <w:rsid w:val="00696662"/>
    <w:rsid w:val="00696CBD"/>
    <w:rsid w:val="00696D1E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0C10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3AD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97"/>
    <w:rsid w:val="006A53A5"/>
    <w:rsid w:val="006A53D8"/>
    <w:rsid w:val="006A53DB"/>
    <w:rsid w:val="006A55C9"/>
    <w:rsid w:val="006A5667"/>
    <w:rsid w:val="006A5690"/>
    <w:rsid w:val="006A581E"/>
    <w:rsid w:val="006A58D5"/>
    <w:rsid w:val="006A5A8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B34"/>
    <w:rsid w:val="006B0E00"/>
    <w:rsid w:val="006B11BF"/>
    <w:rsid w:val="006B1263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7B7"/>
    <w:rsid w:val="006B290E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3B4"/>
    <w:rsid w:val="006C2823"/>
    <w:rsid w:val="006C28D9"/>
    <w:rsid w:val="006C2923"/>
    <w:rsid w:val="006C2AA4"/>
    <w:rsid w:val="006C2BF5"/>
    <w:rsid w:val="006C327B"/>
    <w:rsid w:val="006C33A9"/>
    <w:rsid w:val="006C3463"/>
    <w:rsid w:val="006C358C"/>
    <w:rsid w:val="006C3859"/>
    <w:rsid w:val="006C3A72"/>
    <w:rsid w:val="006C3ACD"/>
    <w:rsid w:val="006C43F0"/>
    <w:rsid w:val="006C443F"/>
    <w:rsid w:val="006C4A18"/>
    <w:rsid w:val="006C4CDC"/>
    <w:rsid w:val="006C4CF0"/>
    <w:rsid w:val="006C4EFB"/>
    <w:rsid w:val="006C4F2A"/>
    <w:rsid w:val="006C4F52"/>
    <w:rsid w:val="006C52B1"/>
    <w:rsid w:val="006C56A3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37F"/>
    <w:rsid w:val="006D06CB"/>
    <w:rsid w:val="006D07BD"/>
    <w:rsid w:val="006D0A1B"/>
    <w:rsid w:val="006D0AD3"/>
    <w:rsid w:val="006D0BB3"/>
    <w:rsid w:val="006D0EE7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377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D3A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0D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12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4DAA"/>
    <w:rsid w:val="006E50FE"/>
    <w:rsid w:val="006E54F5"/>
    <w:rsid w:val="006E5528"/>
    <w:rsid w:val="006E567B"/>
    <w:rsid w:val="006E5B30"/>
    <w:rsid w:val="006E5F3A"/>
    <w:rsid w:val="006E6159"/>
    <w:rsid w:val="006E6469"/>
    <w:rsid w:val="006E6522"/>
    <w:rsid w:val="006E6732"/>
    <w:rsid w:val="006E69EF"/>
    <w:rsid w:val="006E6AA7"/>
    <w:rsid w:val="006E6AC5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92E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AF2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8DF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6F7C13"/>
    <w:rsid w:val="007001B3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5E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669"/>
    <w:rsid w:val="00705875"/>
    <w:rsid w:val="00705AAC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6AB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ED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3EA"/>
    <w:rsid w:val="00723453"/>
    <w:rsid w:val="0072347C"/>
    <w:rsid w:val="00723709"/>
    <w:rsid w:val="00723829"/>
    <w:rsid w:val="007239ED"/>
    <w:rsid w:val="00723BA7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376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7B3"/>
    <w:rsid w:val="0072683D"/>
    <w:rsid w:val="00726EE5"/>
    <w:rsid w:val="007273B1"/>
    <w:rsid w:val="007279CD"/>
    <w:rsid w:val="00727D1E"/>
    <w:rsid w:val="00727D97"/>
    <w:rsid w:val="00727FAE"/>
    <w:rsid w:val="00727FC7"/>
    <w:rsid w:val="00730306"/>
    <w:rsid w:val="00730649"/>
    <w:rsid w:val="007306A2"/>
    <w:rsid w:val="00730B06"/>
    <w:rsid w:val="00730FE2"/>
    <w:rsid w:val="00730FEB"/>
    <w:rsid w:val="0073111E"/>
    <w:rsid w:val="00731241"/>
    <w:rsid w:val="0073127E"/>
    <w:rsid w:val="00731740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4FB"/>
    <w:rsid w:val="00735732"/>
    <w:rsid w:val="00735C28"/>
    <w:rsid w:val="00735FAF"/>
    <w:rsid w:val="00736188"/>
    <w:rsid w:val="0073619F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2F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D89"/>
    <w:rsid w:val="00741FFA"/>
    <w:rsid w:val="0074201C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86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A6B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47EE2"/>
    <w:rsid w:val="00750598"/>
    <w:rsid w:val="00750818"/>
    <w:rsid w:val="00750F2C"/>
    <w:rsid w:val="00751066"/>
    <w:rsid w:val="00751169"/>
    <w:rsid w:val="00751330"/>
    <w:rsid w:val="007513D9"/>
    <w:rsid w:val="007516D9"/>
    <w:rsid w:val="00751A8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0C8"/>
    <w:rsid w:val="0075622F"/>
    <w:rsid w:val="007562C5"/>
    <w:rsid w:val="00756561"/>
    <w:rsid w:val="0075687F"/>
    <w:rsid w:val="0075693C"/>
    <w:rsid w:val="00756A23"/>
    <w:rsid w:val="00756AB2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2E6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5BF"/>
    <w:rsid w:val="0077560E"/>
    <w:rsid w:val="0077569F"/>
    <w:rsid w:val="007759D5"/>
    <w:rsid w:val="00775A40"/>
    <w:rsid w:val="00775B5E"/>
    <w:rsid w:val="00775E5D"/>
    <w:rsid w:val="007760DA"/>
    <w:rsid w:val="00776118"/>
    <w:rsid w:val="00776142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1ECF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3FCD"/>
    <w:rsid w:val="00784019"/>
    <w:rsid w:val="00784479"/>
    <w:rsid w:val="0078448F"/>
    <w:rsid w:val="00784850"/>
    <w:rsid w:val="00784851"/>
    <w:rsid w:val="0078487E"/>
    <w:rsid w:val="00784981"/>
    <w:rsid w:val="00784AFD"/>
    <w:rsid w:val="00784D24"/>
    <w:rsid w:val="00784D3B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455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93"/>
    <w:rsid w:val="007876CC"/>
    <w:rsid w:val="007878BA"/>
    <w:rsid w:val="0078790A"/>
    <w:rsid w:val="00787C18"/>
    <w:rsid w:val="00787F67"/>
    <w:rsid w:val="00787FC6"/>
    <w:rsid w:val="00790060"/>
    <w:rsid w:val="007905E7"/>
    <w:rsid w:val="00791634"/>
    <w:rsid w:val="00792185"/>
    <w:rsid w:val="007921C1"/>
    <w:rsid w:val="00792C45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C4F"/>
    <w:rsid w:val="00795D3D"/>
    <w:rsid w:val="00795D4E"/>
    <w:rsid w:val="00795F80"/>
    <w:rsid w:val="0079601B"/>
    <w:rsid w:val="0079612A"/>
    <w:rsid w:val="00796818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AAF"/>
    <w:rsid w:val="00797BFD"/>
    <w:rsid w:val="00797EA5"/>
    <w:rsid w:val="00797F4B"/>
    <w:rsid w:val="007A0144"/>
    <w:rsid w:val="007A0884"/>
    <w:rsid w:val="007A0F21"/>
    <w:rsid w:val="007A10D7"/>
    <w:rsid w:val="007A1269"/>
    <w:rsid w:val="007A1313"/>
    <w:rsid w:val="007A169D"/>
    <w:rsid w:val="007A1BF8"/>
    <w:rsid w:val="007A1E46"/>
    <w:rsid w:val="007A1FFA"/>
    <w:rsid w:val="007A2053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CE4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B63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7C9"/>
    <w:rsid w:val="007B2894"/>
    <w:rsid w:val="007B28EE"/>
    <w:rsid w:val="007B2B5D"/>
    <w:rsid w:val="007B2B6F"/>
    <w:rsid w:val="007B2E5B"/>
    <w:rsid w:val="007B2F28"/>
    <w:rsid w:val="007B2F45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140"/>
    <w:rsid w:val="007B6334"/>
    <w:rsid w:val="007B6478"/>
    <w:rsid w:val="007B67F1"/>
    <w:rsid w:val="007B6C96"/>
    <w:rsid w:val="007B6E5C"/>
    <w:rsid w:val="007B6EFB"/>
    <w:rsid w:val="007B7078"/>
    <w:rsid w:val="007B70D5"/>
    <w:rsid w:val="007B7192"/>
    <w:rsid w:val="007B754A"/>
    <w:rsid w:val="007B772A"/>
    <w:rsid w:val="007B7896"/>
    <w:rsid w:val="007B7BCA"/>
    <w:rsid w:val="007C0347"/>
    <w:rsid w:val="007C08D6"/>
    <w:rsid w:val="007C0952"/>
    <w:rsid w:val="007C0BB6"/>
    <w:rsid w:val="007C0BE9"/>
    <w:rsid w:val="007C0D9C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1F56"/>
    <w:rsid w:val="007C207D"/>
    <w:rsid w:val="007C20A5"/>
    <w:rsid w:val="007C2147"/>
    <w:rsid w:val="007C227F"/>
    <w:rsid w:val="007C29EA"/>
    <w:rsid w:val="007C2D59"/>
    <w:rsid w:val="007C2D78"/>
    <w:rsid w:val="007C2FA8"/>
    <w:rsid w:val="007C3152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7B3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530"/>
    <w:rsid w:val="007D2AB8"/>
    <w:rsid w:val="007D2D92"/>
    <w:rsid w:val="007D31D2"/>
    <w:rsid w:val="007D3214"/>
    <w:rsid w:val="007D3313"/>
    <w:rsid w:val="007D34AA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7A7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0CE"/>
    <w:rsid w:val="007E10EC"/>
    <w:rsid w:val="007E1660"/>
    <w:rsid w:val="007E2092"/>
    <w:rsid w:val="007E2578"/>
    <w:rsid w:val="007E25CD"/>
    <w:rsid w:val="007E29E1"/>
    <w:rsid w:val="007E2B1F"/>
    <w:rsid w:val="007E2CB6"/>
    <w:rsid w:val="007E2CFD"/>
    <w:rsid w:val="007E2D02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14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E7FD9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08D"/>
    <w:rsid w:val="007F211A"/>
    <w:rsid w:val="007F2293"/>
    <w:rsid w:val="007F2470"/>
    <w:rsid w:val="007F24D9"/>
    <w:rsid w:val="007F2737"/>
    <w:rsid w:val="007F2927"/>
    <w:rsid w:val="007F2B90"/>
    <w:rsid w:val="007F2EEA"/>
    <w:rsid w:val="007F37C2"/>
    <w:rsid w:val="007F3C4A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2A"/>
    <w:rsid w:val="007F5271"/>
    <w:rsid w:val="007F55F0"/>
    <w:rsid w:val="007F5A97"/>
    <w:rsid w:val="007F5AC6"/>
    <w:rsid w:val="007F5D2B"/>
    <w:rsid w:val="007F6486"/>
    <w:rsid w:val="007F64CF"/>
    <w:rsid w:val="007F650D"/>
    <w:rsid w:val="007F6596"/>
    <w:rsid w:val="007F6751"/>
    <w:rsid w:val="007F686C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70C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3A1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5E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1DD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9BD"/>
    <w:rsid w:val="00814C9C"/>
    <w:rsid w:val="00814CFB"/>
    <w:rsid w:val="00814DB3"/>
    <w:rsid w:val="00814E3F"/>
    <w:rsid w:val="00814E4A"/>
    <w:rsid w:val="00814EA5"/>
    <w:rsid w:val="00815150"/>
    <w:rsid w:val="00815204"/>
    <w:rsid w:val="00815478"/>
    <w:rsid w:val="0081557F"/>
    <w:rsid w:val="00815938"/>
    <w:rsid w:val="0081599B"/>
    <w:rsid w:val="008159CB"/>
    <w:rsid w:val="008159F2"/>
    <w:rsid w:val="00815A03"/>
    <w:rsid w:val="00815BCC"/>
    <w:rsid w:val="00815CC4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0CD7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3FB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5DBB"/>
    <w:rsid w:val="00826038"/>
    <w:rsid w:val="008260E7"/>
    <w:rsid w:val="0082620B"/>
    <w:rsid w:val="0082665E"/>
    <w:rsid w:val="00826A7E"/>
    <w:rsid w:val="00826A99"/>
    <w:rsid w:val="00826ACB"/>
    <w:rsid w:val="00826C1C"/>
    <w:rsid w:val="00826F4F"/>
    <w:rsid w:val="00827266"/>
    <w:rsid w:val="0082744C"/>
    <w:rsid w:val="008277FD"/>
    <w:rsid w:val="00827CFD"/>
    <w:rsid w:val="00827E1B"/>
    <w:rsid w:val="0083012B"/>
    <w:rsid w:val="0083039F"/>
    <w:rsid w:val="00830649"/>
    <w:rsid w:val="008306FF"/>
    <w:rsid w:val="00830765"/>
    <w:rsid w:val="00830A76"/>
    <w:rsid w:val="00830AD7"/>
    <w:rsid w:val="00830B75"/>
    <w:rsid w:val="00830BC6"/>
    <w:rsid w:val="00830CAE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B97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4F54"/>
    <w:rsid w:val="00835203"/>
    <w:rsid w:val="00835298"/>
    <w:rsid w:val="008352BD"/>
    <w:rsid w:val="008355F0"/>
    <w:rsid w:val="008357A5"/>
    <w:rsid w:val="00835970"/>
    <w:rsid w:val="00835978"/>
    <w:rsid w:val="00835D45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A43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684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8A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8F6"/>
    <w:rsid w:val="00847F16"/>
    <w:rsid w:val="00847FF8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2F6"/>
    <w:rsid w:val="00852393"/>
    <w:rsid w:val="00852415"/>
    <w:rsid w:val="008524E2"/>
    <w:rsid w:val="00852597"/>
    <w:rsid w:val="008527E8"/>
    <w:rsid w:val="00852A21"/>
    <w:rsid w:val="00852AF7"/>
    <w:rsid w:val="00852B37"/>
    <w:rsid w:val="00852C05"/>
    <w:rsid w:val="00852C2F"/>
    <w:rsid w:val="00852E2A"/>
    <w:rsid w:val="00852FA6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5E9"/>
    <w:rsid w:val="00856BAD"/>
    <w:rsid w:val="00856D6F"/>
    <w:rsid w:val="00856DCF"/>
    <w:rsid w:val="00856F02"/>
    <w:rsid w:val="00856FB8"/>
    <w:rsid w:val="0085756A"/>
    <w:rsid w:val="0085790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CA7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1F5B"/>
    <w:rsid w:val="008621E2"/>
    <w:rsid w:val="00862233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8B"/>
    <w:rsid w:val="00865DA3"/>
    <w:rsid w:val="008660A9"/>
    <w:rsid w:val="00866122"/>
    <w:rsid w:val="00866819"/>
    <w:rsid w:val="008668E7"/>
    <w:rsid w:val="008669BD"/>
    <w:rsid w:val="00866B5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E95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E5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27F"/>
    <w:rsid w:val="0087565E"/>
    <w:rsid w:val="00875863"/>
    <w:rsid w:val="008758B9"/>
    <w:rsid w:val="00875959"/>
    <w:rsid w:val="00875A0C"/>
    <w:rsid w:val="00875D38"/>
    <w:rsid w:val="00875DDB"/>
    <w:rsid w:val="00876147"/>
    <w:rsid w:val="00876486"/>
    <w:rsid w:val="00876634"/>
    <w:rsid w:val="008766C5"/>
    <w:rsid w:val="00876714"/>
    <w:rsid w:val="00876748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DDF"/>
    <w:rsid w:val="00881E2E"/>
    <w:rsid w:val="00881F37"/>
    <w:rsid w:val="00882010"/>
    <w:rsid w:val="008821A2"/>
    <w:rsid w:val="008821F6"/>
    <w:rsid w:val="00882265"/>
    <w:rsid w:val="00882B4A"/>
    <w:rsid w:val="00882B85"/>
    <w:rsid w:val="00882E2B"/>
    <w:rsid w:val="00882FAF"/>
    <w:rsid w:val="00883190"/>
    <w:rsid w:val="00883221"/>
    <w:rsid w:val="00883506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B43"/>
    <w:rsid w:val="00884DE3"/>
    <w:rsid w:val="0088533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0A"/>
    <w:rsid w:val="00890723"/>
    <w:rsid w:val="008908E2"/>
    <w:rsid w:val="00890FBD"/>
    <w:rsid w:val="00890FC6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9C0"/>
    <w:rsid w:val="00896CFC"/>
    <w:rsid w:val="00896E18"/>
    <w:rsid w:val="00896F51"/>
    <w:rsid w:val="00897398"/>
    <w:rsid w:val="00897972"/>
    <w:rsid w:val="00897EA3"/>
    <w:rsid w:val="00897ECF"/>
    <w:rsid w:val="008A09B7"/>
    <w:rsid w:val="008A0A00"/>
    <w:rsid w:val="008A0D81"/>
    <w:rsid w:val="008A104D"/>
    <w:rsid w:val="008A11B4"/>
    <w:rsid w:val="008A11C2"/>
    <w:rsid w:val="008A14AC"/>
    <w:rsid w:val="008A1687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9AA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CD3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54B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CBD"/>
    <w:rsid w:val="008A7E28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28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49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33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9B2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1"/>
    <w:rsid w:val="008C6B44"/>
    <w:rsid w:val="008C6E87"/>
    <w:rsid w:val="008C7022"/>
    <w:rsid w:val="008C730D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7E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866"/>
    <w:rsid w:val="008D4BA1"/>
    <w:rsid w:val="008D501E"/>
    <w:rsid w:val="008D503B"/>
    <w:rsid w:val="008D52A3"/>
    <w:rsid w:val="008D532A"/>
    <w:rsid w:val="008D5684"/>
    <w:rsid w:val="008D5956"/>
    <w:rsid w:val="008D5A88"/>
    <w:rsid w:val="008D5BB8"/>
    <w:rsid w:val="008D5C3A"/>
    <w:rsid w:val="008D6176"/>
    <w:rsid w:val="008D624B"/>
    <w:rsid w:val="008D631A"/>
    <w:rsid w:val="008D6672"/>
    <w:rsid w:val="008D677B"/>
    <w:rsid w:val="008D67AC"/>
    <w:rsid w:val="008D6923"/>
    <w:rsid w:val="008D69DB"/>
    <w:rsid w:val="008D6C22"/>
    <w:rsid w:val="008D6D28"/>
    <w:rsid w:val="008D6D83"/>
    <w:rsid w:val="008D74A3"/>
    <w:rsid w:val="008D75FC"/>
    <w:rsid w:val="008D77EC"/>
    <w:rsid w:val="008D78FE"/>
    <w:rsid w:val="008D7C5E"/>
    <w:rsid w:val="008D7E52"/>
    <w:rsid w:val="008E0014"/>
    <w:rsid w:val="008E015B"/>
    <w:rsid w:val="008E03A4"/>
    <w:rsid w:val="008E047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0A3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942"/>
    <w:rsid w:val="008E6A99"/>
    <w:rsid w:val="008E6AAA"/>
    <w:rsid w:val="008E6C5E"/>
    <w:rsid w:val="008E741F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8A"/>
    <w:rsid w:val="008F16B4"/>
    <w:rsid w:val="008F1B71"/>
    <w:rsid w:val="008F1B9F"/>
    <w:rsid w:val="008F1E14"/>
    <w:rsid w:val="008F1E68"/>
    <w:rsid w:val="008F23A1"/>
    <w:rsid w:val="008F23AF"/>
    <w:rsid w:val="008F23C7"/>
    <w:rsid w:val="008F282B"/>
    <w:rsid w:val="008F2BF5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3BE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BD7"/>
    <w:rsid w:val="00902D9C"/>
    <w:rsid w:val="00902F7A"/>
    <w:rsid w:val="00902FDF"/>
    <w:rsid w:val="0090341F"/>
    <w:rsid w:val="0090360E"/>
    <w:rsid w:val="00903A30"/>
    <w:rsid w:val="00903B3C"/>
    <w:rsid w:val="00903FDE"/>
    <w:rsid w:val="009042B5"/>
    <w:rsid w:val="009042C4"/>
    <w:rsid w:val="00904374"/>
    <w:rsid w:val="009044FE"/>
    <w:rsid w:val="0090472E"/>
    <w:rsid w:val="0090490C"/>
    <w:rsid w:val="00904D40"/>
    <w:rsid w:val="00905727"/>
    <w:rsid w:val="0090574E"/>
    <w:rsid w:val="009057D6"/>
    <w:rsid w:val="0090583E"/>
    <w:rsid w:val="009058EC"/>
    <w:rsid w:val="00905DB8"/>
    <w:rsid w:val="00906133"/>
    <w:rsid w:val="00906242"/>
    <w:rsid w:val="009064BE"/>
    <w:rsid w:val="00906690"/>
    <w:rsid w:val="00906BFA"/>
    <w:rsid w:val="0090712A"/>
    <w:rsid w:val="00907488"/>
    <w:rsid w:val="009074A2"/>
    <w:rsid w:val="009074CA"/>
    <w:rsid w:val="0090774B"/>
    <w:rsid w:val="00907895"/>
    <w:rsid w:val="009078C1"/>
    <w:rsid w:val="00907D67"/>
    <w:rsid w:val="00910433"/>
    <w:rsid w:val="00910453"/>
    <w:rsid w:val="0091056C"/>
    <w:rsid w:val="00910616"/>
    <w:rsid w:val="009109EA"/>
    <w:rsid w:val="00910CD7"/>
    <w:rsid w:val="00910E0F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5C"/>
    <w:rsid w:val="00914787"/>
    <w:rsid w:val="0091478A"/>
    <w:rsid w:val="00914C14"/>
    <w:rsid w:val="00914D99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1D8"/>
    <w:rsid w:val="00917431"/>
    <w:rsid w:val="0091769A"/>
    <w:rsid w:val="00917AC5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363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3BF4"/>
    <w:rsid w:val="009240ED"/>
    <w:rsid w:val="00924383"/>
    <w:rsid w:val="009243D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4D5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40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38A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6C9"/>
    <w:rsid w:val="00942826"/>
    <w:rsid w:val="00942868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CE0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14"/>
    <w:rsid w:val="009472A8"/>
    <w:rsid w:val="009472F3"/>
    <w:rsid w:val="0094732C"/>
    <w:rsid w:val="009473C2"/>
    <w:rsid w:val="00947AC1"/>
    <w:rsid w:val="00947C67"/>
    <w:rsid w:val="00947D1F"/>
    <w:rsid w:val="009502FC"/>
    <w:rsid w:val="009505B3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5C2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178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2C36"/>
    <w:rsid w:val="009630A8"/>
    <w:rsid w:val="00963111"/>
    <w:rsid w:val="00963258"/>
    <w:rsid w:val="0096331A"/>
    <w:rsid w:val="009637D6"/>
    <w:rsid w:val="00963853"/>
    <w:rsid w:val="00963975"/>
    <w:rsid w:val="00963A38"/>
    <w:rsid w:val="00963C1E"/>
    <w:rsid w:val="00963F31"/>
    <w:rsid w:val="00964042"/>
    <w:rsid w:val="00964201"/>
    <w:rsid w:val="00964487"/>
    <w:rsid w:val="0096478A"/>
    <w:rsid w:val="009648DE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B8C"/>
    <w:rsid w:val="00965D05"/>
    <w:rsid w:val="00965D88"/>
    <w:rsid w:val="00965E5B"/>
    <w:rsid w:val="00966010"/>
    <w:rsid w:val="0096626A"/>
    <w:rsid w:val="009668A9"/>
    <w:rsid w:val="00966994"/>
    <w:rsid w:val="00966A46"/>
    <w:rsid w:val="00966D3C"/>
    <w:rsid w:val="00966E07"/>
    <w:rsid w:val="00966E45"/>
    <w:rsid w:val="00966F5B"/>
    <w:rsid w:val="0096701C"/>
    <w:rsid w:val="00967174"/>
    <w:rsid w:val="009671DA"/>
    <w:rsid w:val="009675C2"/>
    <w:rsid w:val="009675E0"/>
    <w:rsid w:val="0096788C"/>
    <w:rsid w:val="0096799B"/>
    <w:rsid w:val="00967C1D"/>
    <w:rsid w:val="00967E50"/>
    <w:rsid w:val="0097006C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3CF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1F3"/>
    <w:rsid w:val="00977276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A45"/>
    <w:rsid w:val="00981B08"/>
    <w:rsid w:val="00981CEF"/>
    <w:rsid w:val="00981D2B"/>
    <w:rsid w:val="00981E48"/>
    <w:rsid w:val="00981E58"/>
    <w:rsid w:val="009822A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3F50"/>
    <w:rsid w:val="00984025"/>
    <w:rsid w:val="009846F4"/>
    <w:rsid w:val="00984841"/>
    <w:rsid w:val="00984978"/>
    <w:rsid w:val="00984B6E"/>
    <w:rsid w:val="00984B7C"/>
    <w:rsid w:val="00984CBC"/>
    <w:rsid w:val="00984E81"/>
    <w:rsid w:val="009850F2"/>
    <w:rsid w:val="00985389"/>
    <w:rsid w:val="0098556E"/>
    <w:rsid w:val="009855AF"/>
    <w:rsid w:val="00985608"/>
    <w:rsid w:val="00985999"/>
    <w:rsid w:val="00985AF3"/>
    <w:rsid w:val="00985BDF"/>
    <w:rsid w:val="009860FA"/>
    <w:rsid w:val="009863E1"/>
    <w:rsid w:val="009863EF"/>
    <w:rsid w:val="00986490"/>
    <w:rsid w:val="00986BD8"/>
    <w:rsid w:val="00986CC0"/>
    <w:rsid w:val="00986D83"/>
    <w:rsid w:val="00986DCA"/>
    <w:rsid w:val="00987002"/>
    <w:rsid w:val="009878C5"/>
    <w:rsid w:val="00987DCE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783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4BD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333"/>
    <w:rsid w:val="009A162E"/>
    <w:rsid w:val="009A16E9"/>
    <w:rsid w:val="009A1AF0"/>
    <w:rsid w:val="009A1DC7"/>
    <w:rsid w:val="009A1DD7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1A8"/>
    <w:rsid w:val="009A4E43"/>
    <w:rsid w:val="009A5047"/>
    <w:rsid w:val="009A544F"/>
    <w:rsid w:val="009A56CB"/>
    <w:rsid w:val="009A5A20"/>
    <w:rsid w:val="009A5D00"/>
    <w:rsid w:val="009A5F02"/>
    <w:rsid w:val="009A5F91"/>
    <w:rsid w:val="009A619E"/>
    <w:rsid w:val="009A63DA"/>
    <w:rsid w:val="009A68F0"/>
    <w:rsid w:val="009A6C95"/>
    <w:rsid w:val="009A7355"/>
    <w:rsid w:val="009A7471"/>
    <w:rsid w:val="009A75F0"/>
    <w:rsid w:val="009A76EC"/>
    <w:rsid w:val="009A7833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1D86"/>
    <w:rsid w:val="009B27DD"/>
    <w:rsid w:val="009B2839"/>
    <w:rsid w:val="009B2876"/>
    <w:rsid w:val="009B2962"/>
    <w:rsid w:val="009B29D2"/>
    <w:rsid w:val="009B2CAA"/>
    <w:rsid w:val="009B2CFB"/>
    <w:rsid w:val="009B2E9C"/>
    <w:rsid w:val="009B2ECA"/>
    <w:rsid w:val="009B30C1"/>
    <w:rsid w:val="009B33C3"/>
    <w:rsid w:val="009B33CF"/>
    <w:rsid w:val="009B341B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3E6"/>
    <w:rsid w:val="009B6494"/>
    <w:rsid w:val="009B6676"/>
    <w:rsid w:val="009B6890"/>
    <w:rsid w:val="009B6F36"/>
    <w:rsid w:val="009B71EE"/>
    <w:rsid w:val="009B7353"/>
    <w:rsid w:val="009B736C"/>
    <w:rsid w:val="009B7445"/>
    <w:rsid w:val="009B7454"/>
    <w:rsid w:val="009B7625"/>
    <w:rsid w:val="009B797F"/>
    <w:rsid w:val="009B799C"/>
    <w:rsid w:val="009B7CDA"/>
    <w:rsid w:val="009B7E9C"/>
    <w:rsid w:val="009C0236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1D24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CF7"/>
    <w:rsid w:val="009C4D44"/>
    <w:rsid w:val="009C4E51"/>
    <w:rsid w:val="009C50DE"/>
    <w:rsid w:val="009C5211"/>
    <w:rsid w:val="009C5934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8A7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07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39B"/>
    <w:rsid w:val="009D4A63"/>
    <w:rsid w:val="009D4C9E"/>
    <w:rsid w:val="009D4D09"/>
    <w:rsid w:val="009D5280"/>
    <w:rsid w:val="009D55A3"/>
    <w:rsid w:val="009D5730"/>
    <w:rsid w:val="009D5738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62C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A14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1D2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3F20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4F3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74A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017"/>
    <w:rsid w:val="00A049BB"/>
    <w:rsid w:val="00A04D05"/>
    <w:rsid w:val="00A0535C"/>
    <w:rsid w:val="00A054AD"/>
    <w:rsid w:val="00A0564C"/>
    <w:rsid w:val="00A05721"/>
    <w:rsid w:val="00A05871"/>
    <w:rsid w:val="00A05A96"/>
    <w:rsid w:val="00A05CF1"/>
    <w:rsid w:val="00A05D92"/>
    <w:rsid w:val="00A05F45"/>
    <w:rsid w:val="00A06276"/>
    <w:rsid w:val="00A06581"/>
    <w:rsid w:val="00A06B98"/>
    <w:rsid w:val="00A06BF8"/>
    <w:rsid w:val="00A06C5A"/>
    <w:rsid w:val="00A070B5"/>
    <w:rsid w:val="00A07350"/>
    <w:rsid w:val="00A073CD"/>
    <w:rsid w:val="00A07494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8A6"/>
    <w:rsid w:val="00A119EB"/>
    <w:rsid w:val="00A11A56"/>
    <w:rsid w:val="00A11B0A"/>
    <w:rsid w:val="00A11C0D"/>
    <w:rsid w:val="00A11F04"/>
    <w:rsid w:val="00A12374"/>
    <w:rsid w:val="00A1257B"/>
    <w:rsid w:val="00A12BFD"/>
    <w:rsid w:val="00A12D56"/>
    <w:rsid w:val="00A1341E"/>
    <w:rsid w:val="00A1352A"/>
    <w:rsid w:val="00A13737"/>
    <w:rsid w:val="00A13990"/>
    <w:rsid w:val="00A13AE5"/>
    <w:rsid w:val="00A13D75"/>
    <w:rsid w:val="00A14314"/>
    <w:rsid w:val="00A146A3"/>
    <w:rsid w:val="00A146D0"/>
    <w:rsid w:val="00A14FFB"/>
    <w:rsid w:val="00A15321"/>
    <w:rsid w:val="00A15395"/>
    <w:rsid w:val="00A154DD"/>
    <w:rsid w:val="00A155DE"/>
    <w:rsid w:val="00A156DA"/>
    <w:rsid w:val="00A15A7F"/>
    <w:rsid w:val="00A15E57"/>
    <w:rsid w:val="00A15F00"/>
    <w:rsid w:val="00A16285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5E3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5C17"/>
    <w:rsid w:val="00A260F8"/>
    <w:rsid w:val="00A26248"/>
    <w:rsid w:val="00A26918"/>
    <w:rsid w:val="00A269FF"/>
    <w:rsid w:val="00A26E37"/>
    <w:rsid w:val="00A26F72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34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21"/>
    <w:rsid w:val="00A31EDE"/>
    <w:rsid w:val="00A3205F"/>
    <w:rsid w:val="00A32916"/>
    <w:rsid w:val="00A32A43"/>
    <w:rsid w:val="00A32A5B"/>
    <w:rsid w:val="00A32F32"/>
    <w:rsid w:val="00A32F4C"/>
    <w:rsid w:val="00A32FF5"/>
    <w:rsid w:val="00A33171"/>
    <w:rsid w:val="00A3345A"/>
    <w:rsid w:val="00A336DF"/>
    <w:rsid w:val="00A336F9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05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3CB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9A1"/>
    <w:rsid w:val="00A42AD0"/>
    <w:rsid w:val="00A42B38"/>
    <w:rsid w:val="00A42BC9"/>
    <w:rsid w:val="00A42F7F"/>
    <w:rsid w:val="00A430A1"/>
    <w:rsid w:val="00A433C6"/>
    <w:rsid w:val="00A43731"/>
    <w:rsid w:val="00A4387E"/>
    <w:rsid w:val="00A438C7"/>
    <w:rsid w:val="00A44062"/>
    <w:rsid w:val="00A44105"/>
    <w:rsid w:val="00A444AD"/>
    <w:rsid w:val="00A446C0"/>
    <w:rsid w:val="00A4485F"/>
    <w:rsid w:val="00A44A7A"/>
    <w:rsid w:val="00A44C1C"/>
    <w:rsid w:val="00A44C55"/>
    <w:rsid w:val="00A450DC"/>
    <w:rsid w:val="00A450E7"/>
    <w:rsid w:val="00A45AED"/>
    <w:rsid w:val="00A45B63"/>
    <w:rsid w:val="00A45DD6"/>
    <w:rsid w:val="00A45ECC"/>
    <w:rsid w:val="00A4606B"/>
    <w:rsid w:val="00A4610A"/>
    <w:rsid w:val="00A4628A"/>
    <w:rsid w:val="00A464D0"/>
    <w:rsid w:val="00A46572"/>
    <w:rsid w:val="00A469C8"/>
    <w:rsid w:val="00A46E7D"/>
    <w:rsid w:val="00A473B5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0E2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B32"/>
    <w:rsid w:val="00A57C2D"/>
    <w:rsid w:val="00A57CF9"/>
    <w:rsid w:val="00A600DD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0F3"/>
    <w:rsid w:val="00A6312E"/>
    <w:rsid w:val="00A6374E"/>
    <w:rsid w:val="00A6386A"/>
    <w:rsid w:val="00A63C01"/>
    <w:rsid w:val="00A63CF0"/>
    <w:rsid w:val="00A63DF6"/>
    <w:rsid w:val="00A63E3F"/>
    <w:rsid w:val="00A63F01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98A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9C6"/>
    <w:rsid w:val="00A67B1C"/>
    <w:rsid w:val="00A67CBD"/>
    <w:rsid w:val="00A67D0D"/>
    <w:rsid w:val="00A67D52"/>
    <w:rsid w:val="00A704ED"/>
    <w:rsid w:val="00A70582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3D9"/>
    <w:rsid w:val="00A71671"/>
    <w:rsid w:val="00A716D9"/>
    <w:rsid w:val="00A718D5"/>
    <w:rsid w:val="00A71AF4"/>
    <w:rsid w:val="00A71B35"/>
    <w:rsid w:val="00A71D82"/>
    <w:rsid w:val="00A72138"/>
    <w:rsid w:val="00A72401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735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70F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99E"/>
    <w:rsid w:val="00A83B18"/>
    <w:rsid w:val="00A83B53"/>
    <w:rsid w:val="00A83D39"/>
    <w:rsid w:val="00A83D5A"/>
    <w:rsid w:val="00A83DC7"/>
    <w:rsid w:val="00A83E80"/>
    <w:rsid w:val="00A842F7"/>
    <w:rsid w:val="00A84340"/>
    <w:rsid w:val="00A84626"/>
    <w:rsid w:val="00A8475A"/>
    <w:rsid w:val="00A84872"/>
    <w:rsid w:val="00A84888"/>
    <w:rsid w:val="00A84A03"/>
    <w:rsid w:val="00A84BB3"/>
    <w:rsid w:val="00A84C20"/>
    <w:rsid w:val="00A84E13"/>
    <w:rsid w:val="00A84E57"/>
    <w:rsid w:val="00A84FCF"/>
    <w:rsid w:val="00A853D9"/>
    <w:rsid w:val="00A859BC"/>
    <w:rsid w:val="00A85B29"/>
    <w:rsid w:val="00A85DF0"/>
    <w:rsid w:val="00A85E64"/>
    <w:rsid w:val="00A85F73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5B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A8A"/>
    <w:rsid w:val="00A92C8F"/>
    <w:rsid w:val="00A92D97"/>
    <w:rsid w:val="00A92F40"/>
    <w:rsid w:val="00A931E6"/>
    <w:rsid w:val="00A935D9"/>
    <w:rsid w:val="00A935EE"/>
    <w:rsid w:val="00A9381A"/>
    <w:rsid w:val="00A938C7"/>
    <w:rsid w:val="00A93BCB"/>
    <w:rsid w:val="00A93C0C"/>
    <w:rsid w:val="00A93DEB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049"/>
    <w:rsid w:val="00A9621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D69"/>
    <w:rsid w:val="00AA4E31"/>
    <w:rsid w:val="00AA4F93"/>
    <w:rsid w:val="00AA51E0"/>
    <w:rsid w:val="00AA5257"/>
    <w:rsid w:val="00AA5278"/>
    <w:rsid w:val="00AA5693"/>
    <w:rsid w:val="00AA58DE"/>
    <w:rsid w:val="00AA5B67"/>
    <w:rsid w:val="00AA5CEB"/>
    <w:rsid w:val="00AA5D86"/>
    <w:rsid w:val="00AA5EB8"/>
    <w:rsid w:val="00AA5FC7"/>
    <w:rsid w:val="00AA608B"/>
    <w:rsid w:val="00AA6324"/>
    <w:rsid w:val="00AA653D"/>
    <w:rsid w:val="00AA65A3"/>
    <w:rsid w:val="00AA65D5"/>
    <w:rsid w:val="00AA678B"/>
    <w:rsid w:val="00AA6855"/>
    <w:rsid w:val="00AA6AF1"/>
    <w:rsid w:val="00AA7047"/>
    <w:rsid w:val="00AA7048"/>
    <w:rsid w:val="00AA722E"/>
    <w:rsid w:val="00AA735A"/>
    <w:rsid w:val="00AA740D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C10"/>
    <w:rsid w:val="00AB1D0C"/>
    <w:rsid w:val="00AB1D3A"/>
    <w:rsid w:val="00AB21FF"/>
    <w:rsid w:val="00AB233D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243"/>
    <w:rsid w:val="00AB535C"/>
    <w:rsid w:val="00AB5409"/>
    <w:rsid w:val="00AB567E"/>
    <w:rsid w:val="00AB58B7"/>
    <w:rsid w:val="00AB592D"/>
    <w:rsid w:val="00AB5B66"/>
    <w:rsid w:val="00AB60FF"/>
    <w:rsid w:val="00AB62F6"/>
    <w:rsid w:val="00AB650E"/>
    <w:rsid w:val="00AB6562"/>
    <w:rsid w:val="00AB6713"/>
    <w:rsid w:val="00AB6782"/>
    <w:rsid w:val="00AB6DE4"/>
    <w:rsid w:val="00AB6E25"/>
    <w:rsid w:val="00AB6F58"/>
    <w:rsid w:val="00AB7064"/>
    <w:rsid w:val="00AB71AA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DB5"/>
    <w:rsid w:val="00AC0F54"/>
    <w:rsid w:val="00AC1103"/>
    <w:rsid w:val="00AC1108"/>
    <w:rsid w:val="00AC123D"/>
    <w:rsid w:val="00AC124B"/>
    <w:rsid w:val="00AC16A8"/>
    <w:rsid w:val="00AC202E"/>
    <w:rsid w:val="00AC215E"/>
    <w:rsid w:val="00AC2532"/>
    <w:rsid w:val="00AC285A"/>
    <w:rsid w:val="00AC2933"/>
    <w:rsid w:val="00AC2CF4"/>
    <w:rsid w:val="00AC2D28"/>
    <w:rsid w:val="00AC2ECB"/>
    <w:rsid w:val="00AC2F90"/>
    <w:rsid w:val="00AC300D"/>
    <w:rsid w:val="00AC31C1"/>
    <w:rsid w:val="00AC3369"/>
    <w:rsid w:val="00AC3383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8D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3CD"/>
    <w:rsid w:val="00AD05D9"/>
    <w:rsid w:val="00AD0703"/>
    <w:rsid w:val="00AD07C2"/>
    <w:rsid w:val="00AD0C96"/>
    <w:rsid w:val="00AD10E0"/>
    <w:rsid w:val="00AD1294"/>
    <w:rsid w:val="00AD12AF"/>
    <w:rsid w:val="00AD1479"/>
    <w:rsid w:val="00AD1A49"/>
    <w:rsid w:val="00AD1FAC"/>
    <w:rsid w:val="00AD235D"/>
    <w:rsid w:val="00AD283E"/>
    <w:rsid w:val="00AD286B"/>
    <w:rsid w:val="00AD296F"/>
    <w:rsid w:val="00AD2BDB"/>
    <w:rsid w:val="00AD2DCF"/>
    <w:rsid w:val="00AD321F"/>
    <w:rsid w:val="00AD34AD"/>
    <w:rsid w:val="00AD37A9"/>
    <w:rsid w:val="00AD39F3"/>
    <w:rsid w:val="00AD3A2D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A57"/>
    <w:rsid w:val="00AD5B84"/>
    <w:rsid w:val="00AD5C68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D7FBF"/>
    <w:rsid w:val="00AE0083"/>
    <w:rsid w:val="00AE028E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C19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5AD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787"/>
    <w:rsid w:val="00AF0C39"/>
    <w:rsid w:val="00AF1073"/>
    <w:rsid w:val="00AF108F"/>
    <w:rsid w:val="00AF11F7"/>
    <w:rsid w:val="00AF1709"/>
    <w:rsid w:val="00AF2553"/>
    <w:rsid w:val="00AF2718"/>
    <w:rsid w:val="00AF2B47"/>
    <w:rsid w:val="00AF3009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191"/>
    <w:rsid w:val="00AF5395"/>
    <w:rsid w:val="00AF53C5"/>
    <w:rsid w:val="00AF55E7"/>
    <w:rsid w:val="00AF56CC"/>
    <w:rsid w:val="00AF5769"/>
    <w:rsid w:val="00AF582B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5B9"/>
    <w:rsid w:val="00B00763"/>
    <w:rsid w:val="00B00A34"/>
    <w:rsid w:val="00B00BC1"/>
    <w:rsid w:val="00B00DBD"/>
    <w:rsid w:val="00B00F22"/>
    <w:rsid w:val="00B00FAD"/>
    <w:rsid w:val="00B0107C"/>
    <w:rsid w:val="00B0122F"/>
    <w:rsid w:val="00B01389"/>
    <w:rsid w:val="00B01590"/>
    <w:rsid w:val="00B01620"/>
    <w:rsid w:val="00B01EB6"/>
    <w:rsid w:val="00B0212D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62"/>
    <w:rsid w:val="00B03C81"/>
    <w:rsid w:val="00B040A7"/>
    <w:rsid w:val="00B0410A"/>
    <w:rsid w:val="00B048C0"/>
    <w:rsid w:val="00B04F4F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07FE2"/>
    <w:rsid w:val="00B10096"/>
    <w:rsid w:val="00B10129"/>
    <w:rsid w:val="00B10174"/>
    <w:rsid w:val="00B10333"/>
    <w:rsid w:val="00B103CB"/>
    <w:rsid w:val="00B104F0"/>
    <w:rsid w:val="00B1056A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8AE"/>
    <w:rsid w:val="00B12C6E"/>
    <w:rsid w:val="00B131C0"/>
    <w:rsid w:val="00B133AD"/>
    <w:rsid w:val="00B13C28"/>
    <w:rsid w:val="00B13D04"/>
    <w:rsid w:val="00B14161"/>
    <w:rsid w:val="00B14420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24E"/>
    <w:rsid w:val="00B16453"/>
    <w:rsid w:val="00B164AB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3C1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BD"/>
    <w:rsid w:val="00B27DF1"/>
    <w:rsid w:val="00B27F63"/>
    <w:rsid w:val="00B27FE5"/>
    <w:rsid w:val="00B301FC"/>
    <w:rsid w:val="00B304A6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2B4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C68"/>
    <w:rsid w:val="00B40D9A"/>
    <w:rsid w:val="00B40F2E"/>
    <w:rsid w:val="00B411AC"/>
    <w:rsid w:val="00B4149F"/>
    <w:rsid w:val="00B414DB"/>
    <w:rsid w:val="00B4164E"/>
    <w:rsid w:val="00B41915"/>
    <w:rsid w:val="00B41A7C"/>
    <w:rsid w:val="00B41B83"/>
    <w:rsid w:val="00B41B9E"/>
    <w:rsid w:val="00B41F0F"/>
    <w:rsid w:val="00B41F92"/>
    <w:rsid w:val="00B42265"/>
    <w:rsid w:val="00B4263B"/>
    <w:rsid w:val="00B429F8"/>
    <w:rsid w:val="00B42A85"/>
    <w:rsid w:val="00B42C3C"/>
    <w:rsid w:val="00B42C74"/>
    <w:rsid w:val="00B430F6"/>
    <w:rsid w:val="00B433C9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5A"/>
    <w:rsid w:val="00B4537C"/>
    <w:rsid w:val="00B454C6"/>
    <w:rsid w:val="00B454EC"/>
    <w:rsid w:val="00B455E1"/>
    <w:rsid w:val="00B456C6"/>
    <w:rsid w:val="00B45ADB"/>
    <w:rsid w:val="00B45C8F"/>
    <w:rsid w:val="00B45EC7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0D3"/>
    <w:rsid w:val="00B51190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1C1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1D"/>
    <w:rsid w:val="00B55B67"/>
    <w:rsid w:val="00B55BA4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A13"/>
    <w:rsid w:val="00B56E0D"/>
    <w:rsid w:val="00B56F7D"/>
    <w:rsid w:val="00B5719F"/>
    <w:rsid w:val="00B571AC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BF8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71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67E15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4EB2"/>
    <w:rsid w:val="00B75693"/>
    <w:rsid w:val="00B758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36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5D3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D6A"/>
    <w:rsid w:val="00B87E4C"/>
    <w:rsid w:val="00B87F24"/>
    <w:rsid w:val="00B87FA2"/>
    <w:rsid w:val="00B904E8"/>
    <w:rsid w:val="00B9050B"/>
    <w:rsid w:val="00B90570"/>
    <w:rsid w:val="00B906A4"/>
    <w:rsid w:val="00B90756"/>
    <w:rsid w:val="00B907B5"/>
    <w:rsid w:val="00B9080A"/>
    <w:rsid w:val="00B90D4D"/>
    <w:rsid w:val="00B90F30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846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420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A89"/>
    <w:rsid w:val="00BA1C7D"/>
    <w:rsid w:val="00BA1D0B"/>
    <w:rsid w:val="00BA1E67"/>
    <w:rsid w:val="00BA1EE4"/>
    <w:rsid w:val="00BA2161"/>
    <w:rsid w:val="00BA22AC"/>
    <w:rsid w:val="00BA2832"/>
    <w:rsid w:val="00BA28DD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3F0C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54"/>
    <w:rsid w:val="00BB11BB"/>
    <w:rsid w:val="00BB12D0"/>
    <w:rsid w:val="00BB1377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4C68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029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2"/>
    <w:rsid w:val="00BC355B"/>
    <w:rsid w:val="00BC3710"/>
    <w:rsid w:val="00BC3AD5"/>
    <w:rsid w:val="00BC3FA5"/>
    <w:rsid w:val="00BC408E"/>
    <w:rsid w:val="00BC40DF"/>
    <w:rsid w:val="00BC41FD"/>
    <w:rsid w:val="00BC432B"/>
    <w:rsid w:val="00BC4462"/>
    <w:rsid w:val="00BC458F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5DD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6F75"/>
    <w:rsid w:val="00BC709B"/>
    <w:rsid w:val="00BC7220"/>
    <w:rsid w:val="00BC7490"/>
    <w:rsid w:val="00BC75DA"/>
    <w:rsid w:val="00BC765A"/>
    <w:rsid w:val="00BC765B"/>
    <w:rsid w:val="00BC7707"/>
    <w:rsid w:val="00BC7962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B7A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8D2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74D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0F4B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1E27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46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5C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097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0D26"/>
    <w:rsid w:val="00BF1027"/>
    <w:rsid w:val="00BF1126"/>
    <w:rsid w:val="00BF1159"/>
    <w:rsid w:val="00BF1247"/>
    <w:rsid w:val="00BF14CE"/>
    <w:rsid w:val="00BF14FE"/>
    <w:rsid w:val="00BF1562"/>
    <w:rsid w:val="00BF15C6"/>
    <w:rsid w:val="00BF1838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0D1"/>
    <w:rsid w:val="00BF31A7"/>
    <w:rsid w:val="00BF350C"/>
    <w:rsid w:val="00BF3A54"/>
    <w:rsid w:val="00BF3AD1"/>
    <w:rsid w:val="00BF3E03"/>
    <w:rsid w:val="00BF408E"/>
    <w:rsid w:val="00BF40B6"/>
    <w:rsid w:val="00BF41B4"/>
    <w:rsid w:val="00BF429E"/>
    <w:rsid w:val="00BF45D3"/>
    <w:rsid w:val="00BF46F7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7D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B79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62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E72"/>
    <w:rsid w:val="00C04F22"/>
    <w:rsid w:val="00C04F5D"/>
    <w:rsid w:val="00C0550D"/>
    <w:rsid w:val="00C05763"/>
    <w:rsid w:val="00C05930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8FC"/>
    <w:rsid w:val="00C07FBD"/>
    <w:rsid w:val="00C07FFE"/>
    <w:rsid w:val="00C102C5"/>
    <w:rsid w:val="00C10349"/>
    <w:rsid w:val="00C10977"/>
    <w:rsid w:val="00C10B4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98C"/>
    <w:rsid w:val="00C129E4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58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9AB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DC2"/>
    <w:rsid w:val="00C24F40"/>
    <w:rsid w:val="00C25102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329"/>
    <w:rsid w:val="00C2660B"/>
    <w:rsid w:val="00C26BF6"/>
    <w:rsid w:val="00C26C78"/>
    <w:rsid w:val="00C26CD6"/>
    <w:rsid w:val="00C26D7C"/>
    <w:rsid w:val="00C26FF2"/>
    <w:rsid w:val="00C2730E"/>
    <w:rsid w:val="00C2749E"/>
    <w:rsid w:val="00C2798B"/>
    <w:rsid w:val="00C3059D"/>
    <w:rsid w:val="00C3080D"/>
    <w:rsid w:val="00C30B87"/>
    <w:rsid w:val="00C30C5E"/>
    <w:rsid w:val="00C30EFC"/>
    <w:rsid w:val="00C312A4"/>
    <w:rsid w:val="00C314CD"/>
    <w:rsid w:val="00C31EC7"/>
    <w:rsid w:val="00C3251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88F"/>
    <w:rsid w:val="00C34964"/>
    <w:rsid w:val="00C34C85"/>
    <w:rsid w:val="00C34D13"/>
    <w:rsid w:val="00C34D94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5CA"/>
    <w:rsid w:val="00C3791C"/>
    <w:rsid w:val="00C37DCA"/>
    <w:rsid w:val="00C37FE6"/>
    <w:rsid w:val="00C40047"/>
    <w:rsid w:val="00C4005B"/>
    <w:rsid w:val="00C40874"/>
    <w:rsid w:val="00C408EE"/>
    <w:rsid w:val="00C40921"/>
    <w:rsid w:val="00C409DA"/>
    <w:rsid w:val="00C40CF3"/>
    <w:rsid w:val="00C40D3B"/>
    <w:rsid w:val="00C410E8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844"/>
    <w:rsid w:val="00C43991"/>
    <w:rsid w:val="00C441BB"/>
    <w:rsid w:val="00C4429C"/>
    <w:rsid w:val="00C443FB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697"/>
    <w:rsid w:val="00C46784"/>
    <w:rsid w:val="00C46841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BF5"/>
    <w:rsid w:val="00C50E48"/>
    <w:rsid w:val="00C50FCC"/>
    <w:rsid w:val="00C51287"/>
    <w:rsid w:val="00C51580"/>
    <w:rsid w:val="00C5175C"/>
    <w:rsid w:val="00C519E7"/>
    <w:rsid w:val="00C51A17"/>
    <w:rsid w:val="00C51EC4"/>
    <w:rsid w:val="00C5291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D3F"/>
    <w:rsid w:val="00C55DBD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3A7"/>
    <w:rsid w:val="00C6070D"/>
    <w:rsid w:val="00C607A3"/>
    <w:rsid w:val="00C608E2"/>
    <w:rsid w:val="00C60DFC"/>
    <w:rsid w:val="00C60FBF"/>
    <w:rsid w:val="00C61000"/>
    <w:rsid w:val="00C6112D"/>
    <w:rsid w:val="00C612D2"/>
    <w:rsid w:val="00C6146F"/>
    <w:rsid w:val="00C61832"/>
    <w:rsid w:val="00C618AD"/>
    <w:rsid w:val="00C618DD"/>
    <w:rsid w:val="00C61A48"/>
    <w:rsid w:val="00C61DA4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F63"/>
    <w:rsid w:val="00C632DA"/>
    <w:rsid w:val="00C63513"/>
    <w:rsid w:val="00C63588"/>
    <w:rsid w:val="00C636DA"/>
    <w:rsid w:val="00C63731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796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1E0B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51F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0A8"/>
    <w:rsid w:val="00C761C9"/>
    <w:rsid w:val="00C76279"/>
    <w:rsid w:val="00C7638B"/>
    <w:rsid w:val="00C7655E"/>
    <w:rsid w:val="00C765EF"/>
    <w:rsid w:val="00C76633"/>
    <w:rsid w:val="00C767F3"/>
    <w:rsid w:val="00C7695D"/>
    <w:rsid w:val="00C76FE3"/>
    <w:rsid w:val="00C77072"/>
    <w:rsid w:val="00C7711C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839"/>
    <w:rsid w:val="00C80918"/>
    <w:rsid w:val="00C80987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05"/>
    <w:rsid w:val="00C829A3"/>
    <w:rsid w:val="00C829F6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30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6F51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347"/>
    <w:rsid w:val="00C914D1"/>
    <w:rsid w:val="00C916A5"/>
    <w:rsid w:val="00C9177D"/>
    <w:rsid w:val="00C917D4"/>
    <w:rsid w:val="00C91A6B"/>
    <w:rsid w:val="00C91B02"/>
    <w:rsid w:val="00C91CDC"/>
    <w:rsid w:val="00C92067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219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535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609"/>
    <w:rsid w:val="00CA1841"/>
    <w:rsid w:val="00CA1AB5"/>
    <w:rsid w:val="00CA1D0B"/>
    <w:rsid w:val="00CA207C"/>
    <w:rsid w:val="00CA21E6"/>
    <w:rsid w:val="00CA2214"/>
    <w:rsid w:val="00CA22B3"/>
    <w:rsid w:val="00CA2352"/>
    <w:rsid w:val="00CA24AD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828"/>
    <w:rsid w:val="00CA38AF"/>
    <w:rsid w:val="00CA3D86"/>
    <w:rsid w:val="00CA3F9E"/>
    <w:rsid w:val="00CA4244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D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6F61"/>
    <w:rsid w:val="00CA70C5"/>
    <w:rsid w:val="00CA727C"/>
    <w:rsid w:val="00CA741C"/>
    <w:rsid w:val="00CA76C3"/>
    <w:rsid w:val="00CA7A1D"/>
    <w:rsid w:val="00CA7AC7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2F37"/>
    <w:rsid w:val="00CB31C1"/>
    <w:rsid w:val="00CB3288"/>
    <w:rsid w:val="00CB32BB"/>
    <w:rsid w:val="00CB375B"/>
    <w:rsid w:val="00CB3B0B"/>
    <w:rsid w:val="00CB3E10"/>
    <w:rsid w:val="00CB3EF1"/>
    <w:rsid w:val="00CB4027"/>
    <w:rsid w:val="00CB43AA"/>
    <w:rsid w:val="00CB4427"/>
    <w:rsid w:val="00CB4568"/>
    <w:rsid w:val="00CB458D"/>
    <w:rsid w:val="00CB460E"/>
    <w:rsid w:val="00CB4C26"/>
    <w:rsid w:val="00CB4EE4"/>
    <w:rsid w:val="00CB4F15"/>
    <w:rsid w:val="00CB528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8A2"/>
    <w:rsid w:val="00CC2A28"/>
    <w:rsid w:val="00CC2B03"/>
    <w:rsid w:val="00CC2C34"/>
    <w:rsid w:val="00CC2D8A"/>
    <w:rsid w:val="00CC2FE1"/>
    <w:rsid w:val="00CC3100"/>
    <w:rsid w:val="00CC3102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BFF"/>
    <w:rsid w:val="00CC5D17"/>
    <w:rsid w:val="00CC6180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5E1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0E3A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ACE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0A"/>
    <w:rsid w:val="00CD6E42"/>
    <w:rsid w:val="00CD710A"/>
    <w:rsid w:val="00CD7468"/>
    <w:rsid w:val="00CD74AA"/>
    <w:rsid w:val="00CD76C1"/>
    <w:rsid w:val="00CD7918"/>
    <w:rsid w:val="00CD79C2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1F88"/>
    <w:rsid w:val="00CE23D2"/>
    <w:rsid w:val="00CE2706"/>
    <w:rsid w:val="00CE2835"/>
    <w:rsid w:val="00CE2D00"/>
    <w:rsid w:val="00CE2EE5"/>
    <w:rsid w:val="00CE3007"/>
    <w:rsid w:val="00CE311F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5F75"/>
    <w:rsid w:val="00CE6059"/>
    <w:rsid w:val="00CE621A"/>
    <w:rsid w:val="00CE649C"/>
    <w:rsid w:val="00CE6590"/>
    <w:rsid w:val="00CE6769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BFF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5758"/>
    <w:rsid w:val="00CF628F"/>
    <w:rsid w:val="00CF6582"/>
    <w:rsid w:val="00CF6672"/>
    <w:rsid w:val="00CF68F6"/>
    <w:rsid w:val="00CF6CBD"/>
    <w:rsid w:val="00CF6D30"/>
    <w:rsid w:val="00CF6E44"/>
    <w:rsid w:val="00CF6FD5"/>
    <w:rsid w:val="00CF7550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24"/>
    <w:rsid w:val="00D0483B"/>
    <w:rsid w:val="00D048EF"/>
    <w:rsid w:val="00D04A50"/>
    <w:rsid w:val="00D04B21"/>
    <w:rsid w:val="00D04D11"/>
    <w:rsid w:val="00D04D3B"/>
    <w:rsid w:val="00D04D79"/>
    <w:rsid w:val="00D054C6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2B8"/>
    <w:rsid w:val="00D1372E"/>
    <w:rsid w:val="00D139E2"/>
    <w:rsid w:val="00D13A64"/>
    <w:rsid w:val="00D13B96"/>
    <w:rsid w:val="00D13C6E"/>
    <w:rsid w:val="00D14530"/>
    <w:rsid w:val="00D147C7"/>
    <w:rsid w:val="00D14B77"/>
    <w:rsid w:val="00D14CCD"/>
    <w:rsid w:val="00D1511B"/>
    <w:rsid w:val="00D15177"/>
    <w:rsid w:val="00D1524D"/>
    <w:rsid w:val="00D1531D"/>
    <w:rsid w:val="00D15370"/>
    <w:rsid w:val="00D1546A"/>
    <w:rsid w:val="00D1581C"/>
    <w:rsid w:val="00D159BB"/>
    <w:rsid w:val="00D15B45"/>
    <w:rsid w:val="00D163C6"/>
    <w:rsid w:val="00D16468"/>
    <w:rsid w:val="00D16779"/>
    <w:rsid w:val="00D16C4A"/>
    <w:rsid w:val="00D17176"/>
    <w:rsid w:val="00D17715"/>
    <w:rsid w:val="00D17898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C0C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1ED"/>
    <w:rsid w:val="00D25231"/>
    <w:rsid w:val="00D2533B"/>
    <w:rsid w:val="00D255C0"/>
    <w:rsid w:val="00D25A51"/>
    <w:rsid w:val="00D25BD0"/>
    <w:rsid w:val="00D25C6C"/>
    <w:rsid w:val="00D25D11"/>
    <w:rsid w:val="00D263F0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029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256"/>
    <w:rsid w:val="00D3360C"/>
    <w:rsid w:val="00D3386D"/>
    <w:rsid w:val="00D3396F"/>
    <w:rsid w:val="00D33F1B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25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A73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011"/>
    <w:rsid w:val="00D51121"/>
    <w:rsid w:val="00D5127E"/>
    <w:rsid w:val="00D513D2"/>
    <w:rsid w:val="00D515F1"/>
    <w:rsid w:val="00D51C17"/>
    <w:rsid w:val="00D51D13"/>
    <w:rsid w:val="00D51ECF"/>
    <w:rsid w:val="00D51FA4"/>
    <w:rsid w:val="00D524B9"/>
    <w:rsid w:val="00D52567"/>
    <w:rsid w:val="00D52580"/>
    <w:rsid w:val="00D525B9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4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E88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524"/>
    <w:rsid w:val="00D6462E"/>
    <w:rsid w:val="00D648A3"/>
    <w:rsid w:val="00D64B2D"/>
    <w:rsid w:val="00D650E8"/>
    <w:rsid w:val="00D65167"/>
    <w:rsid w:val="00D6517C"/>
    <w:rsid w:val="00D6527C"/>
    <w:rsid w:val="00D6530E"/>
    <w:rsid w:val="00D653E9"/>
    <w:rsid w:val="00D65656"/>
    <w:rsid w:val="00D659C7"/>
    <w:rsid w:val="00D65A05"/>
    <w:rsid w:val="00D65B9F"/>
    <w:rsid w:val="00D65DBE"/>
    <w:rsid w:val="00D65E22"/>
    <w:rsid w:val="00D661DD"/>
    <w:rsid w:val="00D662C1"/>
    <w:rsid w:val="00D663E1"/>
    <w:rsid w:val="00D66818"/>
    <w:rsid w:val="00D66C46"/>
    <w:rsid w:val="00D67266"/>
    <w:rsid w:val="00D672E4"/>
    <w:rsid w:val="00D67573"/>
    <w:rsid w:val="00D67736"/>
    <w:rsid w:val="00D678A7"/>
    <w:rsid w:val="00D67A14"/>
    <w:rsid w:val="00D67B53"/>
    <w:rsid w:val="00D67BD6"/>
    <w:rsid w:val="00D67C6A"/>
    <w:rsid w:val="00D67CEA"/>
    <w:rsid w:val="00D67DC0"/>
    <w:rsid w:val="00D67E1D"/>
    <w:rsid w:val="00D67F06"/>
    <w:rsid w:val="00D67FE7"/>
    <w:rsid w:val="00D70122"/>
    <w:rsid w:val="00D70503"/>
    <w:rsid w:val="00D70A09"/>
    <w:rsid w:val="00D70FA5"/>
    <w:rsid w:val="00D70FDA"/>
    <w:rsid w:val="00D712A4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2FE0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285"/>
    <w:rsid w:val="00D7648E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775"/>
    <w:rsid w:val="00D7787E"/>
    <w:rsid w:val="00D778CB"/>
    <w:rsid w:val="00D77A57"/>
    <w:rsid w:val="00D77B7B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28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AEE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871CE"/>
    <w:rsid w:val="00D87CD4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066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A83"/>
    <w:rsid w:val="00D94E3C"/>
    <w:rsid w:val="00D95473"/>
    <w:rsid w:val="00D9561B"/>
    <w:rsid w:val="00D959E3"/>
    <w:rsid w:val="00D95A38"/>
    <w:rsid w:val="00D95F00"/>
    <w:rsid w:val="00D95F82"/>
    <w:rsid w:val="00D9667F"/>
    <w:rsid w:val="00D96709"/>
    <w:rsid w:val="00D967AF"/>
    <w:rsid w:val="00D9689E"/>
    <w:rsid w:val="00D96A93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824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329"/>
    <w:rsid w:val="00DA7591"/>
    <w:rsid w:val="00DA7C8F"/>
    <w:rsid w:val="00DB002C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D15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5C2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377"/>
    <w:rsid w:val="00DB75FB"/>
    <w:rsid w:val="00DB788F"/>
    <w:rsid w:val="00DB7B35"/>
    <w:rsid w:val="00DB7DED"/>
    <w:rsid w:val="00DC073C"/>
    <w:rsid w:val="00DC0D8C"/>
    <w:rsid w:val="00DC0E1F"/>
    <w:rsid w:val="00DC0FD2"/>
    <w:rsid w:val="00DC1011"/>
    <w:rsid w:val="00DC1234"/>
    <w:rsid w:val="00DC12D5"/>
    <w:rsid w:val="00DC150B"/>
    <w:rsid w:val="00DC15CA"/>
    <w:rsid w:val="00DC1774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45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4FD"/>
    <w:rsid w:val="00DC560F"/>
    <w:rsid w:val="00DC582A"/>
    <w:rsid w:val="00DC5A59"/>
    <w:rsid w:val="00DC6316"/>
    <w:rsid w:val="00DC668D"/>
    <w:rsid w:val="00DC6A4E"/>
    <w:rsid w:val="00DC6C01"/>
    <w:rsid w:val="00DC6E86"/>
    <w:rsid w:val="00DC6F5A"/>
    <w:rsid w:val="00DC6F68"/>
    <w:rsid w:val="00DC7242"/>
    <w:rsid w:val="00DC7713"/>
    <w:rsid w:val="00DC7B18"/>
    <w:rsid w:val="00DC7B56"/>
    <w:rsid w:val="00DC7F7D"/>
    <w:rsid w:val="00DD0053"/>
    <w:rsid w:val="00DD01ED"/>
    <w:rsid w:val="00DD028C"/>
    <w:rsid w:val="00DD02AB"/>
    <w:rsid w:val="00DD02CF"/>
    <w:rsid w:val="00DD06F9"/>
    <w:rsid w:val="00DD072E"/>
    <w:rsid w:val="00DD076B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1CB2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316"/>
    <w:rsid w:val="00DD5390"/>
    <w:rsid w:val="00DD5434"/>
    <w:rsid w:val="00DD5486"/>
    <w:rsid w:val="00DD5559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666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35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89"/>
    <w:rsid w:val="00DE1DB1"/>
    <w:rsid w:val="00DE227D"/>
    <w:rsid w:val="00DE244F"/>
    <w:rsid w:val="00DE24AD"/>
    <w:rsid w:val="00DE28AA"/>
    <w:rsid w:val="00DE2901"/>
    <w:rsid w:val="00DE2908"/>
    <w:rsid w:val="00DE2A1A"/>
    <w:rsid w:val="00DE2F26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A4A"/>
    <w:rsid w:val="00DE5C92"/>
    <w:rsid w:val="00DE5CAF"/>
    <w:rsid w:val="00DE5D7C"/>
    <w:rsid w:val="00DE5F72"/>
    <w:rsid w:val="00DE6167"/>
    <w:rsid w:val="00DE6572"/>
    <w:rsid w:val="00DE6833"/>
    <w:rsid w:val="00DE68D9"/>
    <w:rsid w:val="00DE69C1"/>
    <w:rsid w:val="00DE6A98"/>
    <w:rsid w:val="00DE6CF8"/>
    <w:rsid w:val="00DE6F47"/>
    <w:rsid w:val="00DE7050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92E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5D24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064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3FD"/>
    <w:rsid w:val="00E0190D"/>
    <w:rsid w:val="00E019E9"/>
    <w:rsid w:val="00E01D73"/>
    <w:rsid w:val="00E01FDB"/>
    <w:rsid w:val="00E020FD"/>
    <w:rsid w:val="00E0213F"/>
    <w:rsid w:val="00E0239E"/>
    <w:rsid w:val="00E024CA"/>
    <w:rsid w:val="00E02720"/>
    <w:rsid w:val="00E029CA"/>
    <w:rsid w:val="00E02AA4"/>
    <w:rsid w:val="00E02E40"/>
    <w:rsid w:val="00E02F58"/>
    <w:rsid w:val="00E031C1"/>
    <w:rsid w:val="00E033A4"/>
    <w:rsid w:val="00E03A14"/>
    <w:rsid w:val="00E03AB2"/>
    <w:rsid w:val="00E03BF8"/>
    <w:rsid w:val="00E04084"/>
    <w:rsid w:val="00E0428C"/>
    <w:rsid w:val="00E04432"/>
    <w:rsid w:val="00E04658"/>
    <w:rsid w:val="00E046A3"/>
    <w:rsid w:val="00E0479D"/>
    <w:rsid w:val="00E048F2"/>
    <w:rsid w:val="00E04995"/>
    <w:rsid w:val="00E04A31"/>
    <w:rsid w:val="00E04C4A"/>
    <w:rsid w:val="00E04DD3"/>
    <w:rsid w:val="00E04E09"/>
    <w:rsid w:val="00E04FA7"/>
    <w:rsid w:val="00E05217"/>
    <w:rsid w:val="00E0524A"/>
    <w:rsid w:val="00E054E8"/>
    <w:rsid w:val="00E058B0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AF"/>
    <w:rsid w:val="00E079D9"/>
    <w:rsid w:val="00E07A1A"/>
    <w:rsid w:val="00E07EA6"/>
    <w:rsid w:val="00E07EC8"/>
    <w:rsid w:val="00E109C4"/>
    <w:rsid w:val="00E10A2B"/>
    <w:rsid w:val="00E1114C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6E1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65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AF0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34F"/>
    <w:rsid w:val="00E306AA"/>
    <w:rsid w:val="00E30C1A"/>
    <w:rsid w:val="00E30E79"/>
    <w:rsid w:val="00E30EB6"/>
    <w:rsid w:val="00E30F66"/>
    <w:rsid w:val="00E30F84"/>
    <w:rsid w:val="00E30F8E"/>
    <w:rsid w:val="00E311EA"/>
    <w:rsid w:val="00E312A4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963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0F04"/>
    <w:rsid w:val="00E4123F"/>
    <w:rsid w:val="00E41251"/>
    <w:rsid w:val="00E41875"/>
    <w:rsid w:val="00E418FA"/>
    <w:rsid w:val="00E41C38"/>
    <w:rsid w:val="00E41E77"/>
    <w:rsid w:val="00E422D0"/>
    <w:rsid w:val="00E4252B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19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FD"/>
    <w:rsid w:val="00E547A6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5E6D"/>
    <w:rsid w:val="00E56100"/>
    <w:rsid w:val="00E56825"/>
    <w:rsid w:val="00E56BA8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0EA8"/>
    <w:rsid w:val="00E60F96"/>
    <w:rsid w:val="00E61084"/>
    <w:rsid w:val="00E61417"/>
    <w:rsid w:val="00E61651"/>
    <w:rsid w:val="00E61D60"/>
    <w:rsid w:val="00E61E03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BE9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0AD"/>
    <w:rsid w:val="00E66330"/>
    <w:rsid w:val="00E6635F"/>
    <w:rsid w:val="00E66778"/>
    <w:rsid w:val="00E6692D"/>
    <w:rsid w:val="00E66A86"/>
    <w:rsid w:val="00E66BFD"/>
    <w:rsid w:val="00E66EC4"/>
    <w:rsid w:val="00E6708D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87F"/>
    <w:rsid w:val="00E70A73"/>
    <w:rsid w:val="00E70B40"/>
    <w:rsid w:val="00E70F58"/>
    <w:rsid w:val="00E7107D"/>
    <w:rsid w:val="00E71293"/>
    <w:rsid w:val="00E71311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96F"/>
    <w:rsid w:val="00E75A0F"/>
    <w:rsid w:val="00E75C37"/>
    <w:rsid w:val="00E75E6B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2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0A9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17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669"/>
    <w:rsid w:val="00EA18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18D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533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006"/>
    <w:rsid w:val="00EB0416"/>
    <w:rsid w:val="00EB0473"/>
    <w:rsid w:val="00EB0496"/>
    <w:rsid w:val="00EB0E70"/>
    <w:rsid w:val="00EB0F97"/>
    <w:rsid w:val="00EB103B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6BA"/>
    <w:rsid w:val="00EB677F"/>
    <w:rsid w:val="00EB6825"/>
    <w:rsid w:val="00EB689E"/>
    <w:rsid w:val="00EB697A"/>
    <w:rsid w:val="00EB6F3B"/>
    <w:rsid w:val="00EB6F68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C7"/>
    <w:rsid w:val="00EC33DA"/>
    <w:rsid w:val="00EC396F"/>
    <w:rsid w:val="00EC3991"/>
    <w:rsid w:val="00EC3A02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59"/>
    <w:rsid w:val="00EC4F93"/>
    <w:rsid w:val="00EC548E"/>
    <w:rsid w:val="00EC5970"/>
    <w:rsid w:val="00EC5A54"/>
    <w:rsid w:val="00EC5CFF"/>
    <w:rsid w:val="00EC5E80"/>
    <w:rsid w:val="00EC5EDF"/>
    <w:rsid w:val="00EC61DF"/>
    <w:rsid w:val="00EC6292"/>
    <w:rsid w:val="00EC65AD"/>
    <w:rsid w:val="00EC6761"/>
    <w:rsid w:val="00EC685B"/>
    <w:rsid w:val="00EC69E1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1C56"/>
    <w:rsid w:val="00ED210B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3DFE"/>
    <w:rsid w:val="00ED4132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37"/>
    <w:rsid w:val="00EE38FF"/>
    <w:rsid w:val="00EE39B1"/>
    <w:rsid w:val="00EE3C1A"/>
    <w:rsid w:val="00EE3D3B"/>
    <w:rsid w:val="00EE4243"/>
    <w:rsid w:val="00EE499C"/>
    <w:rsid w:val="00EE4A46"/>
    <w:rsid w:val="00EE4AA2"/>
    <w:rsid w:val="00EE4BCE"/>
    <w:rsid w:val="00EE4ED7"/>
    <w:rsid w:val="00EE508C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07"/>
    <w:rsid w:val="00EF1C4E"/>
    <w:rsid w:val="00EF21E5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2DDE"/>
    <w:rsid w:val="00EF3181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2FF"/>
    <w:rsid w:val="00EF659D"/>
    <w:rsid w:val="00EF6790"/>
    <w:rsid w:val="00EF6996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CFC"/>
    <w:rsid w:val="00F00E2A"/>
    <w:rsid w:val="00F01581"/>
    <w:rsid w:val="00F01805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46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737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242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58"/>
    <w:rsid w:val="00F168A7"/>
    <w:rsid w:val="00F16A58"/>
    <w:rsid w:val="00F16DAC"/>
    <w:rsid w:val="00F1702B"/>
    <w:rsid w:val="00F170A9"/>
    <w:rsid w:val="00F1721F"/>
    <w:rsid w:val="00F174BD"/>
    <w:rsid w:val="00F175E6"/>
    <w:rsid w:val="00F17877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2C76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67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237"/>
    <w:rsid w:val="00F305D1"/>
    <w:rsid w:val="00F30749"/>
    <w:rsid w:val="00F308A9"/>
    <w:rsid w:val="00F30962"/>
    <w:rsid w:val="00F309EE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7AF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553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3E6"/>
    <w:rsid w:val="00F36403"/>
    <w:rsid w:val="00F36755"/>
    <w:rsid w:val="00F36882"/>
    <w:rsid w:val="00F36B16"/>
    <w:rsid w:val="00F3730E"/>
    <w:rsid w:val="00F3794F"/>
    <w:rsid w:val="00F37BE2"/>
    <w:rsid w:val="00F40044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99B"/>
    <w:rsid w:val="00F41B5E"/>
    <w:rsid w:val="00F41C35"/>
    <w:rsid w:val="00F41DCB"/>
    <w:rsid w:val="00F41ECE"/>
    <w:rsid w:val="00F42391"/>
    <w:rsid w:val="00F42576"/>
    <w:rsid w:val="00F42626"/>
    <w:rsid w:val="00F4263D"/>
    <w:rsid w:val="00F428FA"/>
    <w:rsid w:val="00F42CEB"/>
    <w:rsid w:val="00F42F23"/>
    <w:rsid w:val="00F42F74"/>
    <w:rsid w:val="00F42FDD"/>
    <w:rsid w:val="00F43089"/>
    <w:rsid w:val="00F431F7"/>
    <w:rsid w:val="00F43617"/>
    <w:rsid w:val="00F43935"/>
    <w:rsid w:val="00F43B94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111"/>
    <w:rsid w:val="00F4612F"/>
    <w:rsid w:val="00F463DE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0DA"/>
    <w:rsid w:val="00F54523"/>
    <w:rsid w:val="00F54614"/>
    <w:rsid w:val="00F54811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493"/>
    <w:rsid w:val="00F566FB"/>
    <w:rsid w:val="00F56959"/>
    <w:rsid w:val="00F56A19"/>
    <w:rsid w:val="00F56ACE"/>
    <w:rsid w:val="00F56C78"/>
    <w:rsid w:val="00F56FC6"/>
    <w:rsid w:val="00F57067"/>
    <w:rsid w:val="00F575A3"/>
    <w:rsid w:val="00F600AE"/>
    <w:rsid w:val="00F603D2"/>
    <w:rsid w:val="00F6040A"/>
    <w:rsid w:val="00F6058D"/>
    <w:rsid w:val="00F607AF"/>
    <w:rsid w:val="00F61305"/>
    <w:rsid w:val="00F6136A"/>
    <w:rsid w:val="00F6155A"/>
    <w:rsid w:val="00F61745"/>
    <w:rsid w:val="00F61809"/>
    <w:rsid w:val="00F618AD"/>
    <w:rsid w:val="00F61A28"/>
    <w:rsid w:val="00F61ABF"/>
    <w:rsid w:val="00F61B6F"/>
    <w:rsid w:val="00F61BDB"/>
    <w:rsid w:val="00F61DEE"/>
    <w:rsid w:val="00F62622"/>
    <w:rsid w:val="00F62709"/>
    <w:rsid w:val="00F629B9"/>
    <w:rsid w:val="00F62B86"/>
    <w:rsid w:val="00F62C26"/>
    <w:rsid w:val="00F62C47"/>
    <w:rsid w:val="00F62C52"/>
    <w:rsid w:val="00F62CCE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9B3"/>
    <w:rsid w:val="00F66C79"/>
    <w:rsid w:val="00F66F70"/>
    <w:rsid w:val="00F67072"/>
    <w:rsid w:val="00F67082"/>
    <w:rsid w:val="00F67353"/>
    <w:rsid w:val="00F673AA"/>
    <w:rsid w:val="00F6745E"/>
    <w:rsid w:val="00F6785B"/>
    <w:rsid w:val="00F70074"/>
    <w:rsid w:val="00F7031F"/>
    <w:rsid w:val="00F704FC"/>
    <w:rsid w:val="00F705A9"/>
    <w:rsid w:val="00F70861"/>
    <w:rsid w:val="00F708EF"/>
    <w:rsid w:val="00F70AFA"/>
    <w:rsid w:val="00F70B13"/>
    <w:rsid w:val="00F70BB3"/>
    <w:rsid w:val="00F70D00"/>
    <w:rsid w:val="00F70D77"/>
    <w:rsid w:val="00F70F6F"/>
    <w:rsid w:val="00F711C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609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347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5FFA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CDF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5E9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916"/>
    <w:rsid w:val="00FA3A52"/>
    <w:rsid w:val="00FA3CF4"/>
    <w:rsid w:val="00FA3E32"/>
    <w:rsid w:val="00FA4300"/>
    <w:rsid w:val="00FA4452"/>
    <w:rsid w:val="00FA452C"/>
    <w:rsid w:val="00FA465A"/>
    <w:rsid w:val="00FA4984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E40"/>
    <w:rsid w:val="00FA7F25"/>
    <w:rsid w:val="00FA7F57"/>
    <w:rsid w:val="00FA7F99"/>
    <w:rsid w:val="00FB0009"/>
    <w:rsid w:val="00FB056D"/>
    <w:rsid w:val="00FB07C6"/>
    <w:rsid w:val="00FB09A9"/>
    <w:rsid w:val="00FB0D21"/>
    <w:rsid w:val="00FB0E88"/>
    <w:rsid w:val="00FB10F3"/>
    <w:rsid w:val="00FB119C"/>
    <w:rsid w:val="00FB123A"/>
    <w:rsid w:val="00FB12A8"/>
    <w:rsid w:val="00FB12AE"/>
    <w:rsid w:val="00FB162F"/>
    <w:rsid w:val="00FB1728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8F3"/>
    <w:rsid w:val="00FB3BE8"/>
    <w:rsid w:val="00FB401F"/>
    <w:rsid w:val="00FB4088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62C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592"/>
    <w:rsid w:val="00FC05CC"/>
    <w:rsid w:val="00FC078D"/>
    <w:rsid w:val="00FC07E8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073"/>
    <w:rsid w:val="00FC35BE"/>
    <w:rsid w:val="00FC366A"/>
    <w:rsid w:val="00FC388F"/>
    <w:rsid w:val="00FC3AA6"/>
    <w:rsid w:val="00FC3ADC"/>
    <w:rsid w:val="00FC40C3"/>
    <w:rsid w:val="00FC41B9"/>
    <w:rsid w:val="00FC4646"/>
    <w:rsid w:val="00FC4CD7"/>
    <w:rsid w:val="00FC4DBC"/>
    <w:rsid w:val="00FC504E"/>
    <w:rsid w:val="00FC50B8"/>
    <w:rsid w:val="00FC53E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765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AB5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2D96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69"/>
    <w:rsid w:val="00FE007F"/>
    <w:rsid w:val="00FE00F7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3F8B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9EB"/>
    <w:rsid w:val="00FF0C8F"/>
    <w:rsid w:val="00FF0ED7"/>
    <w:rsid w:val="00FF0FE2"/>
    <w:rsid w:val="00FF13CE"/>
    <w:rsid w:val="00FF163B"/>
    <w:rsid w:val="00FF1828"/>
    <w:rsid w:val="00FF1956"/>
    <w:rsid w:val="00FF198B"/>
    <w:rsid w:val="00FF19D8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2F72"/>
    <w:rsid w:val="00FF3317"/>
    <w:rsid w:val="00FF341A"/>
    <w:rsid w:val="00FF3427"/>
    <w:rsid w:val="00FF3452"/>
    <w:rsid w:val="00FF34E3"/>
    <w:rsid w:val="00FF3631"/>
    <w:rsid w:val="00FF36FD"/>
    <w:rsid w:val="00FF377B"/>
    <w:rsid w:val="00FF3862"/>
    <w:rsid w:val="00FF39F1"/>
    <w:rsid w:val="00FF3CF4"/>
    <w:rsid w:val="00FF3FAB"/>
    <w:rsid w:val="00FF46BF"/>
    <w:rsid w:val="00FF487C"/>
    <w:rsid w:val="00FF48A6"/>
    <w:rsid w:val="00FF48E1"/>
    <w:rsid w:val="00FF4A25"/>
    <w:rsid w:val="00FF4B5A"/>
    <w:rsid w:val="00FF4BDB"/>
    <w:rsid w:val="00FF4EAC"/>
    <w:rsid w:val="00FF52A5"/>
    <w:rsid w:val="00FF5630"/>
    <w:rsid w:val="00FF5789"/>
    <w:rsid w:val="00FF5898"/>
    <w:rsid w:val="00FF5B64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9A7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4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AD542-73F5-4C87-BBA3-04B19827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0B8CE-4EF6-40A6-84E5-A6CACA636C0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2454</TotalTime>
  <Pages>28</Pages>
  <Words>6042</Words>
  <Characters>24366</Characters>
  <Application>Microsoft Office Word</Application>
  <DocSecurity>0</DocSecurity>
  <Lines>203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Tanawat, Rujiwanich</cp:lastModifiedBy>
  <cp:revision>618</cp:revision>
  <cp:lastPrinted>2025-05-08T19:04:00Z</cp:lastPrinted>
  <dcterms:created xsi:type="dcterms:W3CDTF">2024-05-02T14:33:00Z</dcterms:created>
  <dcterms:modified xsi:type="dcterms:W3CDTF">2025-08-13T05:42:00Z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