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183B9810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1BAE1129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2C2A48F1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3604711" w14:textId="5A213112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62A61A16" w14:textId="4A795BCB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A135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6A0DAA" w:rsidRPr="0072479F" w14:paraId="34D7DB28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85AB96" w14:textId="57FF523D" w:rsidR="006A0DAA" w:rsidRPr="00876948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781487B5" w14:textId="77777777" w:rsidR="006A0DAA" w:rsidRPr="0072479F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A73260" w14:textId="48D9D5AD" w:rsidR="006A0DAA" w:rsidRPr="0072479F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  <w:shd w:val="clear" w:color="auto" w:fill="auto"/>
          </w:tcPr>
          <w:p w14:paraId="17445E06" w14:textId="293B0480" w:rsidR="006A0DAA" w:rsidRPr="003375F3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7DFE344B" w:rsidR="00874B8F" w:rsidRPr="00EB7EB8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F99A89A" w14:textId="4CC2FF99" w:rsidR="00874B8F" w:rsidRPr="003375F3" w:rsidRDefault="00965B8B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E34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70A48E25" w:rsidR="00874B8F" w:rsidRPr="0072479F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446A1C7A" w14:textId="57F2F8B6" w:rsidR="00874B8F" w:rsidRPr="003375F3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3B37E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3474E" w:rsidRPr="0072479F" w14:paraId="7F38846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5FCC24" w14:textId="363B8875" w:rsidR="0083474E" w:rsidRDefault="0083474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2727706C" w14:textId="77777777" w:rsidR="0083474E" w:rsidRPr="0072479F" w:rsidRDefault="0083474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F10B5EE" w14:textId="743F6980" w:rsidR="0083474E" w:rsidRPr="00831C1F" w:rsidRDefault="0083474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918" w:type="dxa"/>
            <w:shd w:val="clear" w:color="auto" w:fill="auto"/>
          </w:tcPr>
          <w:p w14:paraId="2F202502" w14:textId="63A32A87" w:rsidR="0083474E" w:rsidRDefault="0083474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3B37E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</w:tbl>
    <w:p w14:paraId="57583177" w14:textId="585D5A71" w:rsidR="006E7CC5" w:rsidRPr="002935D0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5230E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E7CC5" w:rsidRPr="002935D0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</w:p>
    <w:p w14:paraId="6D6E99AA" w14:textId="77777777" w:rsidR="006E7CC5" w:rsidRPr="002935D0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5974950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935D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A5EEE" w:rsidRPr="002935D0">
        <w:rPr>
          <w:rFonts w:ascii="Angsana New" w:hAnsi="Angsana New" w:hint="cs"/>
          <w:sz w:val="30"/>
          <w:szCs w:val="30"/>
          <w:cs/>
        </w:rPr>
        <w:t xml:space="preserve"> </w:t>
      </w:r>
      <w:r w:rsidR="0045321A">
        <w:rPr>
          <w:rFonts w:ascii="Angsana New" w:hAnsi="Angsana New"/>
          <w:sz w:val="30"/>
          <w:szCs w:val="30"/>
          <w:lang w:val="en-US"/>
        </w:rPr>
        <w:t xml:space="preserve">7 </w:t>
      </w:r>
      <w:r w:rsidR="00985F8D" w:rsidRPr="002935D0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985F8D" w:rsidRPr="002935D0">
        <w:rPr>
          <w:rFonts w:ascii="Angsana New" w:hAnsi="Angsana New"/>
          <w:sz w:val="30"/>
          <w:szCs w:val="30"/>
          <w:lang w:val="en-US"/>
        </w:rPr>
        <w:t>256</w:t>
      </w:r>
      <w:r w:rsidR="000245F2">
        <w:rPr>
          <w:rFonts w:ascii="Angsana New" w:hAnsi="Angsana New"/>
          <w:sz w:val="30"/>
          <w:szCs w:val="30"/>
          <w:lang w:val="en-US"/>
        </w:rPr>
        <w:t>8</w:t>
      </w:r>
    </w:p>
    <w:p w14:paraId="09538766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5230E1">
        <w:rPr>
          <w:rFonts w:ascii="Angsana New" w:hAnsi="Angsana New"/>
          <w:sz w:val="30"/>
          <w:szCs w:val="30"/>
        </w:rPr>
        <w:br/>
        <w:t>“</w:t>
      </w:r>
      <w:r w:rsidRPr="005230E1">
        <w:rPr>
          <w:rFonts w:ascii="Angsana New" w:hAnsi="Angsana New"/>
          <w:sz w:val="30"/>
          <w:szCs w:val="30"/>
          <w:cs/>
        </w:rPr>
        <w:t>มิตซูบิชิ</w:t>
      </w:r>
      <w:r w:rsidRPr="005230E1">
        <w:rPr>
          <w:rFonts w:ascii="Angsana New" w:hAnsi="Angsana New"/>
          <w:sz w:val="30"/>
          <w:szCs w:val="30"/>
        </w:rPr>
        <w:t>”</w:t>
      </w:r>
      <w:r w:rsidRPr="005230E1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5230E1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5230E1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7B4F1CAF" w:rsidR="006E7CC5" w:rsidRPr="005230E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A71B4">
        <w:rPr>
          <w:rFonts w:ascii="Angsana New" w:hAnsi="Angsana New"/>
          <w:sz w:val="30"/>
          <w:szCs w:val="30"/>
        </w:rPr>
        <w:br/>
      </w:r>
      <w:r w:rsidRPr="005230E1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34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 xml:space="preserve">เรื่อง </w:t>
      </w:r>
      <w:r w:rsidRPr="005230E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230E1">
        <w:rPr>
          <w:rFonts w:ascii="Angsana New" w:hAnsi="Angsana New"/>
          <w:sz w:val="30"/>
          <w:szCs w:val="30"/>
          <w:cs/>
        </w:rPr>
        <w:t xml:space="preserve"> 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 w:rsidRPr="005230E1">
        <w:rPr>
          <w:rFonts w:ascii="Angsana New" w:hAnsi="Angsana New"/>
          <w:sz w:val="30"/>
          <w:szCs w:val="30"/>
        </w:rPr>
        <w:t xml:space="preserve"> </w:t>
      </w:r>
      <w:r w:rsidR="002D17C1" w:rsidRPr="005230E1">
        <w:rPr>
          <w:rFonts w:ascii="Angsana New" w:hAnsi="Angsana New" w:hint="cs"/>
          <w:sz w:val="30"/>
          <w:szCs w:val="30"/>
          <w:cs/>
        </w:rPr>
        <w:t>โดย</w:t>
      </w: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 w:rsidRPr="005230E1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5230E1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0245F2">
        <w:rPr>
          <w:rFonts w:ascii="Angsana New" w:hAnsi="Angsana New"/>
          <w:sz w:val="30"/>
          <w:szCs w:val="30"/>
          <w:lang w:val="en-US"/>
        </w:rPr>
        <w:t>8</w:t>
      </w:r>
    </w:p>
    <w:p w14:paraId="7A76CFF1" w14:textId="77777777" w:rsidR="009E4CC4" w:rsidRPr="005230E1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72363" w14:textId="65592FAE" w:rsidR="00B53DEA" w:rsidRPr="005230E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0245F2">
        <w:rPr>
          <w:rFonts w:ascii="Angsana New" w:hAnsi="Angsana New"/>
          <w:sz w:val="30"/>
          <w:szCs w:val="30"/>
          <w:lang w:val="en-US"/>
        </w:rPr>
        <w:t>8</w:t>
      </w:r>
    </w:p>
    <w:p w14:paraId="39E26FF3" w14:textId="08F57F02" w:rsidR="00B10F4F" w:rsidRPr="005230E1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Pr="005230E1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5230E1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FC87CEE" w14:textId="7ABD47C2" w:rsidR="00B71816" w:rsidRPr="005230E1" w:rsidRDefault="00E83C43" w:rsidP="00E333F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</w:t>
      </w:r>
      <w:r w:rsidR="00E15A93">
        <w:rPr>
          <w:rFonts w:ascii="Angsana New" w:hAnsi="Angsana New"/>
          <w:sz w:val="30"/>
          <w:szCs w:val="30"/>
          <w:cs/>
        </w:rPr>
        <w:t>งวด</w:t>
      </w:r>
      <w:r w:rsidR="00CE207B">
        <w:rPr>
          <w:rFonts w:ascii="Angsana New" w:hAnsi="Angsana New" w:hint="cs"/>
          <w:sz w:val="30"/>
          <w:szCs w:val="30"/>
          <w:cs/>
        </w:rPr>
        <w:t>สาม</w:t>
      </w:r>
      <w:r w:rsidRPr="005230E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9A71B4">
        <w:rPr>
          <w:rFonts w:ascii="Angsana New" w:hAnsi="Angsana New"/>
          <w:sz w:val="30"/>
          <w:szCs w:val="30"/>
        </w:rPr>
        <w:br/>
      </w:r>
      <w:r w:rsidR="00B83010">
        <w:rPr>
          <w:rFonts w:ascii="Angsana New" w:hAnsi="Angsana New"/>
          <w:sz w:val="30"/>
          <w:szCs w:val="30"/>
          <w:lang w:val="en-US"/>
        </w:rPr>
        <w:t xml:space="preserve">30 </w:t>
      </w:r>
      <w:r w:rsidR="00B83010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3362E4">
        <w:rPr>
          <w:rFonts w:ascii="Angsana New" w:hAnsi="Angsana New"/>
          <w:sz w:val="30"/>
          <w:szCs w:val="30"/>
          <w:lang w:val="en-US"/>
        </w:rPr>
        <w:t>8</w:t>
      </w:r>
    </w:p>
    <w:p w14:paraId="2A9C1347" w14:textId="46732975" w:rsidR="00B71816" w:rsidRDefault="00B71816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B0A3C8E" w14:textId="67B8431E" w:rsidR="00B8301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B83010" w:rsidRPr="00C97CAD" w14:paraId="59EAD013" w14:textId="77777777" w:rsidTr="00730A98">
        <w:trPr>
          <w:tblHeader/>
        </w:trPr>
        <w:tc>
          <w:tcPr>
            <w:tcW w:w="5940" w:type="dxa"/>
          </w:tcPr>
          <w:p w14:paraId="38FAEAC6" w14:textId="77777777" w:rsidR="00B83010" w:rsidRPr="00594D19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D0D7FC1" w14:textId="77777777" w:rsidR="00B83010" w:rsidRPr="00C97CAD" w:rsidRDefault="00B83010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C97CAD" w14:paraId="47E6650C" w14:textId="77777777" w:rsidTr="00730A98">
        <w:trPr>
          <w:tblHeader/>
        </w:trPr>
        <w:tc>
          <w:tcPr>
            <w:tcW w:w="5940" w:type="dxa"/>
          </w:tcPr>
          <w:p w14:paraId="203D5540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BFC44C0" w14:textId="77777777" w:rsidR="00B83010" w:rsidRPr="00C97CAD" w:rsidRDefault="00B83010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83010" w:rsidRPr="00C97CAD" w14:paraId="28E4D4F2" w14:textId="77777777" w:rsidTr="00730A98">
        <w:trPr>
          <w:tblHeader/>
        </w:trPr>
        <w:tc>
          <w:tcPr>
            <w:tcW w:w="5940" w:type="dxa"/>
          </w:tcPr>
          <w:p w14:paraId="6CBF5B64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150" w:type="dxa"/>
            <w:gridSpan w:val="3"/>
          </w:tcPr>
          <w:p w14:paraId="042209F6" w14:textId="2FC49D8C" w:rsidR="00B83010" w:rsidRPr="00C97CAD" w:rsidRDefault="00466B33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และ</w:t>
            </w:r>
            <w:r w:rsidR="00B83010"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83010" w:rsidRPr="00C97CAD" w14:paraId="008EB4DD" w14:textId="77777777" w:rsidTr="00730A98">
        <w:trPr>
          <w:tblHeader/>
        </w:trPr>
        <w:tc>
          <w:tcPr>
            <w:tcW w:w="5940" w:type="dxa"/>
          </w:tcPr>
          <w:p w14:paraId="6DCA12B1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806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7C3BF4C7" w14:textId="0D959AA7" w:rsidR="00B83010" w:rsidRPr="00C97CAD" w:rsidRDefault="003362E4" w:rsidP="00730A9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32A6676" w14:textId="77777777" w:rsidR="00B83010" w:rsidRPr="00C97CAD" w:rsidRDefault="00B83010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CA99390" w14:textId="4A1BF53B" w:rsidR="00B83010" w:rsidRPr="00C97CAD" w:rsidRDefault="003362E4" w:rsidP="00730A9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B83010" w:rsidRPr="00C97CAD" w14:paraId="6527E182" w14:textId="77777777" w:rsidTr="00730A98">
        <w:trPr>
          <w:tblHeader/>
        </w:trPr>
        <w:tc>
          <w:tcPr>
            <w:tcW w:w="5940" w:type="dxa"/>
          </w:tcPr>
          <w:p w14:paraId="7DBD2293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5BE46C9E" w14:textId="77777777" w:rsidR="00B83010" w:rsidRPr="00C97CAD" w:rsidRDefault="00B83010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C97CAD" w14:paraId="286416AE" w14:textId="77777777" w:rsidTr="00730A98">
        <w:tc>
          <w:tcPr>
            <w:tcW w:w="5940" w:type="dxa"/>
          </w:tcPr>
          <w:p w14:paraId="46031896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7FD2FC98" w14:textId="77777777" w:rsidR="00B83010" w:rsidRPr="00C97CAD" w:rsidRDefault="00B83010" w:rsidP="00730A9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C3145B5" w14:textId="77777777" w:rsidR="00B83010" w:rsidRPr="00C97CAD" w:rsidRDefault="00B83010" w:rsidP="00730A9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94C1F92" w14:textId="77777777" w:rsidR="00B83010" w:rsidRPr="00C97CAD" w:rsidRDefault="00B83010" w:rsidP="00730A98">
            <w:pPr>
              <w:tabs>
                <w:tab w:val="decimal" w:pos="115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362E4" w:rsidRPr="00C97CAD" w14:paraId="7C85BC55" w14:textId="77777777" w:rsidTr="00730A98">
        <w:tc>
          <w:tcPr>
            <w:tcW w:w="5940" w:type="dxa"/>
          </w:tcPr>
          <w:p w14:paraId="22C6E79B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43AFE958" w14:textId="2EC6942E" w:rsidR="003362E4" w:rsidRPr="00C97CAD" w:rsidRDefault="000720C8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cs/>
                <w:lang w:val="en-US"/>
              </w:rPr>
              <w:t>404</w:t>
            </w: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720C8">
              <w:rPr>
                <w:rFonts w:ascii="Angsana New" w:hAnsi="Angsana New"/>
                <w:sz w:val="30"/>
                <w:szCs w:val="30"/>
                <w:cs/>
                <w:lang w:val="en-US"/>
              </w:rPr>
              <w:t>423</w:t>
            </w:r>
          </w:p>
        </w:tc>
        <w:tc>
          <w:tcPr>
            <w:tcW w:w="270" w:type="dxa"/>
            <w:vAlign w:val="bottom"/>
          </w:tcPr>
          <w:p w14:paraId="4E97AC1C" w14:textId="77777777" w:rsidR="003362E4" w:rsidRPr="00C97CAD" w:rsidRDefault="003362E4" w:rsidP="003362E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BB29187" w14:textId="1AEBA7E5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619,354</w:t>
            </w:r>
          </w:p>
        </w:tc>
      </w:tr>
      <w:tr w:rsidR="003362E4" w:rsidRPr="00C97CAD" w14:paraId="505F9718" w14:textId="77777777" w:rsidTr="00730A98">
        <w:tc>
          <w:tcPr>
            <w:tcW w:w="5940" w:type="dxa"/>
          </w:tcPr>
          <w:p w14:paraId="2E0E0908" w14:textId="7A4189C9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6B7D4408" w14:textId="39086845" w:rsidR="003362E4" w:rsidRPr="009A71B4" w:rsidRDefault="000720C8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cs/>
                <w:lang w:val="en-US"/>
              </w:rPr>
              <w:t>72</w:t>
            </w:r>
          </w:p>
        </w:tc>
        <w:tc>
          <w:tcPr>
            <w:tcW w:w="270" w:type="dxa"/>
            <w:vAlign w:val="bottom"/>
          </w:tcPr>
          <w:p w14:paraId="3FA7D5BA" w14:textId="77777777" w:rsidR="003362E4" w:rsidRPr="00C97CAD" w:rsidRDefault="003362E4" w:rsidP="003362E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4BF0CED" w14:textId="3085125B" w:rsidR="003362E4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A71B4">
              <w:rPr>
                <w:rFonts w:ascii="Angsana New" w:hAnsi="Angsana New"/>
                <w:sz w:val="30"/>
                <w:szCs w:val="30"/>
                <w:cs/>
                <w:lang w:val="en-US"/>
              </w:rPr>
              <w:t>076</w:t>
            </w:r>
          </w:p>
        </w:tc>
      </w:tr>
      <w:tr w:rsidR="003362E4" w:rsidRPr="006806DE" w14:paraId="3DE19C14" w14:textId="77777777" w:rsidTr="00730A98">
        <w:tc>
          <w:tcPr>
            <w:tcW w:w="5940" w:type="dxa"/>
          </w:tcPr>
          <w:p w14:paraId="40D50BE3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D6BCA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4835D6A3" w14:textId="35B82F4A" w:rsidR="003362E4" w:rsidRPr="00841481" w:rsidRDefault="000720C8" w:rsidP="000720C8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477F684" w14:textId="77777777" w:rsidR="003362E4" w:rsidRPr="00C97CAD" w:rsidRDefault="003362E4" w:rsidP="003362E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93914DA" w14:textId="27857105" w:rsidR="003362E4" w:rsidRPr="006806DE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</w:tr>
      <w:tr w:rsidR="003362E4" w:rsidRPr="00C97CAD" w14:paraId="3476DE79" w14:textId="77777777" w:rsidTr="00730A98">
        <w:tc>
          <w:tcPr>
            <w:tcW w:w="5940" w:type="dxa"/>
          </w:tcPr>
          <w:p w14:paraId="132D7D8A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440" w:type="dxa"/>
            <w:vAlign w:val="bottom"/>
          </w:tcPr>
          <w:p w14:paraId="5335DB8B" w14:textId="0C3D683D" w:rsidR="003362E4" w:rsidRPr="00C97CAD" w:rsidRDefault="000720C8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22,436</w:t>
            </w:r>
          </w:p>
        </w:tc>
        <w:tc>
          <w:tcPr>
            <w:tcW w:w="270" w:type="dxa"/>
            <w:vAlign w:val="bottom"/>
          </w:tcPr>
          <w:p w14:paraId="5434371D" w14:textId="77777777" w:rsidR="003362E4" w:rsidRPr="00C97CAD" w:rsidRDefault="003362E4" w:rsidP="003362E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23348A5" w14:textId="4E0DD791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31,603</w:t>
            </w:r>
          </w:p>
        </w:tc>
      </w:tr>
      <w:tr w:rsidR="003362E4" w:rsidRPr="00C97CAD" w14:paraId="09535D96" w14:textId="77777777" w:rsidTr="007D7CAB">
        <w:tc>
          <w:tcPr>
            <w:tcW w:w="5940" w:type="dxa"/>
          </w:tcPr>
          <w:p w14:paraId="4F419D99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440" w:type="dxa"/>
            <w:vAlign w:val="bottom"/>
          </w:tcPr>
          <w:p w14:paraId="2347E807" w14:textId="6534BD84" w:rsidR="003362E4" w:rsidRPr="00C97CAD" w:rsidRDefault="000720C8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26,802</w:t>
            </w:r>
          </w:p>
        </w:tc>
        <w:tc>
          <w:tcPr>
            <w:tcW w:w="270" w:type="dxa"/>
            <w:vAlign w:val="bottom"/>
          </w:tcPr>
          <w:p w14:paraId="189D082C" w14:textId="77777777" w:rsidR="003362E4" w:rsidRPr="00C97CAD" w:rsidRDefault="003362E4" w:rsidP="003362E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B4F393A" w14:textId="02526BDA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29,859</w:t>
            </w:r>
          </w:p>
        </w:tc>
      </w:tr>
      <w:tr w:rsidR="003362E4" w:rsidRPr="00C97CAD" w14:paraId="63C19615" w14:textId="77777777" w:rsidTr="007D7CAB">
        <w:tc>
          <w:tcPr>
            <w:tcW w:w="5940" w:type="dxa"/>
          </w:tcPr>
          <w:p w14:paraId="6BF9EA26" w14:textId="17CCA048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440" w:type="dxa"/>
            <w:vAlign w:val="bottom"/>
          </w:tcPr>
          <w:p w14:paraId="6D989B21" w14:textId="578CE00B" w:rsidR="003362E4" w:rsidRPr="00244CC1" w:rsidRDefault="000720C8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270" w:type="dxa"/>
            <w:vAlign w:val="bottom"/>
          </w:tcPr>
          <w:p w14:paraId="12842D6A" w14:textId="77777777" w:rsidR="003362E4" w:rsidRPr="00C97CAD" w:rsidRDefault="003362E4" w:rsidP="003362E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CEE8B0" w14:textId="3944AA66" w:rsidR="003362E4" w:rsidRPr="00CF66F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1,982</w:t>
            </w:r>
          </w:p>
        </w:tc>
      </w:tr>
      <w:tr w:rsidR="003362E4" w:rsidRPr="00C97CAD" w14:paraId="39EABAAA" w14:textId="77777777" w:rsidTr="007D7CAB">
        <w:tc>
          <w:tcPr>
            <w:tcW w:w="5940" w:type="dxa"/>
          </w:tcPr>
          <w:p w14:paraId="5E39EC1A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6F238C84" w14:textId="0CCE15C5" w:rsidR="003362E4" w:rsidRPr="00C97CAD" w:rsidRDefault="000720C8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5,664</w:t>
            </w:r>
          </w:p>
        </w:tc>
        <w:tc>
          <w:tcPr>
            <w:tcW w:w="270" w:type="dxa"/>
            <w:vAlign w:val="bottom"/>
          </w:tcPr>
          <w:p w14:paraId="41D29372" w14:textId="77777777" w:rsidR="003362E4" w:rsidRPr="00C97CAD" w:rsidRDefault="003362E4" w:rsidP="003362E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6F610B" w14:textId="1E0A6BF2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7,941</w:t>
            </w:r>
          </w:p>
        </w:tc>
      </w:tr>
      <w:tr w:rsidR="003362E4" w:rsidRPr="00C97CAD" w14:paraId="5A385AD5" w14:textId="77777777" w:rsidTr="00730A98">
        <w:tc>
          <w:tcPr>
            <w:tcW w:w="5940" w:type="dxa"/>
          </w:tcPr>
          <w:p w14:paraId="7D07D329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303CD012" w14:textId="31E2AEB8" w:rsidR="003362E4" w:rsidRPr="00C97CAD" w:rsidRDefault="000720C8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4,978</w:t>
            </w:r>
          </w:p>
        </w:tc>
        <w:tc>
          <w:tcPr>
            <w:tcW w:w="270" w:type="dxa"/>
            <w:vAlign w:val="bottom"/>
          </w:tcPr>
          <w:p w14:paraId="280705E7" w14:textId="77777777" w:rsidR="003362E4" w:rsidRPr="00C97CAD" w:rsidRDefault="003362E4" w:rsidP="003362E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07A2DB6" w14:textId="5F998B05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4,938</w:t>
            </w:r>
          </w:p>
        </w:tc>
      </w:tr>
      <w:tr w:rsidR="003362E4" w:rsidRPr="00070ECD" w14:paraId="1768CB6F" w14:textId="77777777" w:rsidTr="00730A98">
        <w:tc>
          <w:tcPr>
            <w:tcW w:w="5940" w:type="dxa"/>
          </w:tcPr>
          <w:p w14:paraId="3F0194AA" w14:textId="77777777" w:rsidR="003362E4" w:rsidRPr="00070EC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</w:tcPr>
          <w:p w14:paraId="3AB11E31" w14:textId="77777777" w:rsidR="003362E4" w:rsidRPr="00070EC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37E00EE0" w14:textId="77777777" w:rsidR="003362E4" w:rsidRPr="00070ECD" w:rsidRDefault="003362E4" w:rsidP="003362E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29A76F62" w14:textId="77777777" w:rsidR="003362E4" w:rsidRPr="00070EC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lang w:val="en-US"/>
              </w:rPr>
            </w:pPr>
          </w:p>
        </w:tc>
      </w:tr>
      <w:tr w:rsidR="003362E4" w:rsidRPr="00C97CAD" w14:paraId="5E73B1DB" w14:textId="77777777" w:rsidTr="00730A98">
        <w:tc>
          <w:tcPr>
            <w:tcW w:w="5940" w:type="dxa"/>
          </w:tcPr>
          <w:p w14:paraId="2A512A15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06C8296B" w14:textId="77777777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E9B3C7" w14:textId="77777777" w:rsidR="003362E4" w:rsidRPr="00C97CAD" w:rsidRDefault="003362E4" w:rsidP="003362E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A2C530" w14:textId="77777777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6806DE" w14:paraId="6E15E328" w14:textId="77777777" w:rsidTr="00730A98">
        <w:tc>
          <w:tcPr>
            <w:tcW w:w="5940" w:type="dxa"/>
          </w:tcPr>
          <w:p w14:paraId="177AFC4C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440" w:type="dxa"/>
            <w:vAlign w:val="bottom"/>
          </w:tcPr>
          <w:p w14:paraId="642DAC00" w14:textId="51330EDE" w:rsidR="003362E4" w:rsidRPr="000D6BCA" w:rsidRDefault="000720C8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vAlign w:val="bottom"/>
          </w:tcPr>
          <w:p w14:paraId="472C6546" w14:textId="77777777" w:rsidR="003362E4" w:rsidRPr="00C97CAD" w:rsidRDefault="003362E4" w:rsidP="003362E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361024" w14:textId="17666F43" w:rsidR="003362E4" w:rsidRPr="006806DE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3362E4" w:rsidRPr="006806DE" w14:paraId="26C6579D" w14:textId="77777777" w:rsidTr="00730A98">
        <w:tc>
          <w:tcPr>
            <w:tcW w:w="5940" w:type="dxa"/>
          </w:tcPr>
          <w:p w14:paraId="58B86A91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35DD3264" w14:textId="15DFE64E" w:rsidR="003362E4" w:rsidRPr="000D6BCA" w:rsidRDefault="000720C8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4,294</w:t>
            </w:r>
          </w:p>
        </w:tc>
        <w:tc>
          <w:tcPr>
            <w:tcW w:w="270" w:type="dxa"/>
            <w:vAlign w:val="bottom"/>
          </w:tcPr>
          <w:p w14:paraId="01E2E785" w14:textId="77777777" w:rsidR="003362E4" w:rsidRPr="00C97CAD" w:rsidRDefault="003362E4" w:rsidP="003362E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D88DD7" w14:textId="242784BA" w:rsidR="003362E4" w:rsidRPr="006806DE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4,294</w:t>
            </w:r>
          </w:p>
        </w:tc>
      </w:tr>
      <w:tr w:rsidR="003362E4" w:rsidRPr="006806DE" w14:paraId="097A57E3" w14:textId="77777777" w:rsidTr="00730A98">
        <w:tc>
          <w:tcPr>
            <w:tcW w:w="5940" w:type="dxa"/>
          </w:tcPr>
          <w:p w14:paraId="221BD8CF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21594E93" w14:textId="1DB102A0" w:rsidR="003362E4" w:rsidRPr="000D6BCA" w:rsidRDefault="000720C8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70" w:type="dxa"/>
            <w:vAlign w:val="bottom"/>
          </w:tcPr>
          <w:p w14:paraId="7A281AEA" w14:textId="77777777" w:rsidR="003362E4" w:rsidRPr="00C97CAD" w:rsidRDefault="003362E4" w:rsidP="003362E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F9D8814" w14:textId="0DBEDF01" w:rsidR="003362E4" w:rsidRPr="006806DE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</w:tr>
      <w:tr w:rsidR="003362E4" w:rsidRPr="00C97CAD" w14:paraId="06C459EE" w14:textId="77777777" w:rsidTr="00730A98">
        <w:tc>
          <w:tcPr>
            <w:tcW w:w="5940" w:type="dxa"/>
          </w:tcPr>
          <w:p w14:paraId="358A533E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440" w:type="dxa"/>
            <w:vAlign w:val="bottom"/>
          </w:tcPr>
          <w:p w14:paraId="16A838B5" w14:textId="36D1A572" w:rsidR="003362E4" w:rsidRPr="00C97CAD" w:rsidRDefault="000720C8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11,268</w:t>
            </w:r>
          </w:p>
        </w:tc>
        <w:tc>
          <w:tcPr>
            <w:tcW w:w="270" w:type="dxa"/>
            <w:vAlign w:val="bottom"/>
          </w:tcPr>
          <w:p w14:paraId="4E9440A9" w14:textId="77777777" w:rsidR="003362E4" w:rsidRPr="00C97CAD" w:rsidRDefault="003362E4" w:rsidP="003362E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81631F" w14:textId="6DFE10BB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13,110</w:t>
            </w:r>
          </w:p>
        </w:tc>
      </w:tr>
      <w:tr w:rsidR="003362E4" w:rsidRPr="00C97CAD" w14:paraId="71721E40" w14:textId="77777777" w:rsidTr="00730A98">
        <w:tc>
          <w:tcPr>
            <w:tcW w:w="5940" w:type="dxa"/>
          </w:tcPr>
          <w:p w14:paraId="35BAC5BF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5940F266" w14:textId="4931A2ED" w:rsidR="003362E4" w:rsidRPr="00C97CAD" w:rsidRDefault="000720C8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270" w:type="dxa"/>
            <w:vAlign w:val="bottom"/>
          </w:tcPr>
          <w:p w14:paraId="2BA00DDF" w14:textId="77777777" w:rsidR="003362E4" w:rsidRPr="00C97CAD" w:rsidRDefault="003362E4" w:rsidP="003362E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640DD2F" w14:textId="6D029BA7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</w:tr>
      <w:tr w:rsidR="003362E4" w:rsidRPr="00070ECD" w14:paraId="44A40ADC" w14:textId="77777777" w:rsidTr="00730A98">
        <w:tc>
          <w:tcPr>
            <w:tcW w:w="5940" w:type="dxa"/>
          </w:tcPr>
          <w:p w14:paraId="41FF76B5" w14:textId="77777777" w:rsidR="003362E4" w:rsidRPr="00070EC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</w:tcPr>
          <w:p w14:paraId="0079E888" w14:textId="77777777" w:rsidR="003362E4" w:rsidRPr="00070ECD" w:rsidRDefault="003362E4" w:rsidP="003362E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FDA56A9" w14:textId="77777777" w:rsidR="003362E4" w:rsidRPr="00070ECD" w:rsidRDefault="003362E4" w:rsidP="003362E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63B8682" w14:textId="77777777" w:rsidR="003362E4" w:rsidRPr="00070ECD" w:rsidRDefault="003362E4" w:rsidP="003362E4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</w:tr>
      <w:tr w:rsidR="003362E4" w:rsidRPr="00C97CAD" w14:paraId="2B8C7617" w14:textId="77777777" w:rsidTr="00730A98">
        <w:tc>
          <w:tcPr>
            <w:tcW w:w="5940" w:type="dxa"/>
          </w:tcPr>
          <w:p w14:paraId="64416765" w14:textId="77777777" w:rsidR="003362E4" w:rsidRPr="00361D37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3C2886DA" w14:textId="77777777" w:rsidR="003362E4" w:rsidRPr="00C97CAD" w:rsidRDefault="003362E4" w:rsidP="003362E4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CA2804" w14:textId="77777777" w:rsidR="003362E4" w:rsidRPr="00C97CAD" w:rsidRDefault="003362E4" w:rsidP="003362E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6E24F3" w14:textId="77777777" w:rsidR="003362E4" w:rsidRPr="00C97CAD" w:rsidRDefault="003362E4" w:rsidP="003362E4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62E4" w:rsidRPr="00C97CAD" w14:paraId="612C1B5A" w14:textId="77777777" w:rsidTr="00730A98">
        <w:tc>
          <w:tcPr>
            <w:tcW w:w="5940" w:type="dxa"/>
          </w:tcPr>
          <w:p w14:paraId="469B14D7" w14:textId="77777777" w:rsidR="003362E4" w:rsidRPr="00361D37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467B56B2" w14:textId="77777777" w:rsidR="003362E4" w:rsidRPr="00C97CAD" w:rsidRDefault="003362E4" w:rsidP="003362E4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B9B54C" w14:textId="77777777" w:rsidR="003362E4" w:rsidRPr="00C97CAD" w:rsidRDefault="003362E4" w:rsidP="003362E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6CD4C9" w14:textId="77777777" w:rsidR="003362E4" w:rsidRPr="00C97CAD" w:rsidRDefault="003362E4" w:rsidP="003362E4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62E4" w:rsidRPr="00C97CAD" w14:paraId="74E2FB98" w14:textId="77777777" w:rsidTr="00730A98">
        <w:tc>
          <w:tcPr>
            <w:tcW w:w="5940" w:type="dxa"/>
          </w:tcPr>
          <w:p w14:paraId="742240F5" w14:textId="77777777" w:rsidR="003362E4" w:rsidRPr="00361D37" w:rsidRDefault="003362E4" w:rsidP="003362E4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440" w:type="dxa"/>
          </w:tcPr>
          <w:p w14:paraId="6122DB1B" w14:textId="33356471" w:rsidR="003362E4" w:rsidRPr="00670167" w:rsidRDefault="0045321A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23,102</w:t>
            </w:r>
          </w:p>
        </w:tc>
        <w:tc>
          <w:tcPr>
            <w:tcW w:w="270" w:type="dxa"/>
          </w:tcPr>
          <w:p w14:paraId="113C8E6D" w14:textId="77777777" w:rsidR="003362E4" w:rsidRPr="00C97CAD" w:rsidRDefault="003362E4" w:rsidP="003362E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30A97D" w14:textId="4058377E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D460C">
              <w:rPr>
                <w:rFonts w:ascii="Angsana New" w:hAnsi="Angsana New"/>
                <w:sz w:val="30"/>
                <w:szCs w:val="30"/>
                <w:lang w:val="en-US"/>
              </w:rPr>
              <w:t>24,614</w:t>
            </w:r>
          </w:p>
        </w:tc>
      </w:tr>
      <w:tr w:rsidR="003362E4" w:rsidRPr="00C97CAD" w14:paraId="31F556A6" w14:textId="77777777" w:rsidTr="00730A98">
        <w:tc>
          <w:tcPr>
            <w:tcW w:w="5940" w:type="dxa"/>
          </w:tcPr>
          <w:p w14:paraId="42DAF898" w14:textId="77777777" w:rsidR="003362E4" w:rsidRPr="00361D37" w:rsidRDefault="003362E4" w:rsidP="003362E4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440" w:type="dxa"/>
          </w:tcPr>
          <w:p w14:paraId="657FBB27" w14:textId="478E87E9" w:rsidR="003362E4" w:rsidRPr="00670167" w:rsidRDefault="0045321A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70" w:type="dxa"/>
          </w:tcPr>
          <w:p w14:paraId="703BC27F" w14:textId="77777777" w:rsidR="003362E4" w:rsidRPr="00C97CAD" w:rsidRDefault="003362E4" w:rsidP="003362E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A18197" w14:textId="5A541651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D460C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</w:tr>
      <w:tr w:rsidR="003362E4" w:rsidRPr="00C97CAD" w14:paraId="2149342E" w14:textId="77777777" w:rsidTr="00730A98">
        <w:tc>
          <w:tcPr>
            <w:tcW w:w="5940" w:type="dxa"/>
          </w:tcPr>
          <w:p w14:paraId="2C09DB26" w14:textId="77777777" w:rsidR="003362E4" w:rsidRPr="00361D37" w:rsidRDefault="003362E4" w:rsidP="003362E4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29072A" w14:textId="60EEE608" w:rsidR="003362E4" w:rsidRPr="00670167" w:rsidRDefault="0045321A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E049F3C" w14:textId="77777777" w:rsidR="003362E4" w:rsidRPr="00C97CAD" w:rsidRDefault="003362E4" w:rsidP="003362E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5DBDDA" w14:textId="16D06547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60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3362E4" w:rsidRPr="00C97CAD" w14:paraId="2FC99DAB" w14:textId="77777777" w:rsidTr="00730A98">
        <w:tc>
          <w:tcPr>
            <w:tcW w:w="5940" w:type="dxa"/>
          </w:tcPr>
          <w:p w14:paraId="10639657" w14:textId="77777777" w:rsidR="003362E4" w:rsidRPr="00361D37" w:rsidRDefault="003362E4" w:rsidP="003362E4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8B41F9" w14:textId="4E20AA4A" w:rsidR="003362E4" w:rsidRPr="00670167" w:rsidRDefault="0045321A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32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23,363</w:t>
            </w:r>
          </w:p>
        </w:tc>
        <w:tc>
          <w:tcPr>
            <w:tcW w:w="270" w:type="dxa"/>
          </w:tcPr>
          <w:p w14:paraId="146EDA68" w14:textId="77777777" w:rsidR="003362E4" w:rsidRPr="00C97CAD" w:rsidRDefault="003362E4" w:rsidP="003362E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BD7F4D" w14:textId="0ABA1913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46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24,850</w:t>
            </w:r>
          </w:p>
        </w:tc>
      </w:tr>
      <w:tr w:rsidR="003362E4" w:rsidRPr="00C97CAD" w14:paraId="5034F310" w14:textId="77777777" w:rsidTr="009A71B4">
        <w:tc>
          <w:tcPr>
            <w:tcW w:w="5940" w:type="dxa"/>
          </w:tcPr>
          <w:p w14:paraId="3C6CF971" w14:textId="77777777" w:rsidR="003362E4" w:rsidRPr="00361D37" w:rsidRDefault="003362E4" w:rsidP="003362E4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AA38B8" w14:textId="77777777" w:rsidR="003362E4" w:rsidRPr="00670167" w:rsidRDefault="003362E4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C4ECE6D" w14:textId="77777777" w:rsidR="003362E4" w:rsidRPr="00C97CAD" w:rsidRDefault="003362E4" w:rsidP="003362E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1EE6F" w14:textId="77777777" w:rsidR="003362E4" w:rsidRPr="00C0786C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62E4" w:rsidRPr="00C97CAD" w14:paraId="2744CF9A" w14:textId="77777777" w:rsidTr="00730A98">
        <w:tc>
          <w:tcPr>
            <w:tcW w:w="5940" w:type="dxa"/>
          </w:tcPr>
          <w:p w14:paraId="01D338AD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</w:tcPr>
          <w:p w14:paraId="1F31EA50" w14:textId="77777777" w:rsidR="003362E4" w:rsidRPr="00C97CAD" w:rsidRDefault="003362E4" w:rsidP="003362E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F6D202" w14:textId="77777777" w:rsidR="003362E4" w:rsidRPr="00C97CAD" w:rsidRDefault="003362E4" w:rsidP="003362E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E38A7E" w14:textId="77777777" w:rsidR="003362E4" w:rsidRPr="00C97CAD" w:rsidRDefault="003362E4" w:rsidP="003362E4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62E4" w:rsidRPr="00C97CAD" w14:paraId="65DF8BD9" w14:textId="77777777" w:rsidTr="00730A98">
        <w:tc>
          <w:tcPr>
            <w:tcW w:w="5940" w:type="dxa"/>
          </w:tcPr>
          <w:p w14:paraId="15DD19E5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5E371C96" w14:textId="0CFE880E" w:rsidR="003362E4" w:rsidRPr="00C97CAD" w:rsidRDefault="000720C8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691,330</w:t>
            </w:r>
          </w:p>
        </w:tc>
        <w:tc>
          <w:tcPr>
            <w:tcW w:w="270" w:type="dxa"/>
            <w:vAlign w:val="bottom"/>
          </w:tcPr>
          <w:p w14:paraId="0350A1C1" w14:textId="77777777" w:rsidR="003362E4" w:rsidRPr="00C97CAD" w:rsidRDefault="003362E4" w:rsidP="003362E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75A14DF" w14:textId="3801A20E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871,092</w:t>
            </w:r>
          </w:p>
        </w:tc>
      </w:tr>
      <w:tr w:rsidR="003362E4" w:rsidRPr="00C97CAD" w14:paraId="76D9593B" w14:textId="77777777" w:rsidTr="00730A98">
        <w:tc>
          <w:tcPr>
            <w:tcW w:w="5940" w:type="dxa"/>
          </w:tcPr>
          <w:p w14:paraId="4C04F6B2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สินค้า</w:t>
            </w:r>
          </w:p>
        </w:tc>
        <w:tc>
          <w:tcPr>
            <w:tcW w:w="1440" w:type="dxa"/>
            <w:vAlign w:val="bottom"/>
          </w:tcPr>
          <w:p w14:paraId="7578F5F5" w14:textId="5B203CA0" w:rsidR="003362E4" w:rsidRPr="00C97CAD" w:rsidRDefault="000720C8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151,996</w:t>
            </w:r>
          </w:p>
        </w:tc>
        <w:tc>
          <w:tcPr>
            <w:tcW w:w="270" w:type="dxa"/>
            <w:vAlign w:val="bottom"/>
          </w:tcPr>
          <w:p w14:paraId="3C80BC67" w14:textId="77777777" w:rsidR="003362E4" w:rsidRPr="00C97CAD" w:rsidRDefault="003362E4" w:rsidP="003362E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1C893C2" w14:textId="32781CC3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224,970</w:t>
            </w:r>
          </w:p>
        </w:tc>
      </w:tr>
      <w:tr w:rsidR="003362E4" w:rsidRPr="00C97CAD" w14:paraId="0AA688E2" w14:textId="77777777" w:rsidTr="00730A98">
        <w:tc>
          <w:tcPr>
            <w:tcW w:w="5940" w:type="dxa"/>
          </w:tcPr>
          <w:p w14:paraId="0B4131E2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5F2371E8" w14:textId="7EC29E76" w:rsidR="003362E4" w:rsidRPr="00C97CAD" w:rsidRDefault="000720C8" w:rsidP="000720C8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DD5C412" w14:textId="77777777" w:rsidR="003362E4" w:rsidRPr="00C97CAD" w:rsidRDefault="003362E4" w:rsidP="003362E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CCFCADE" w14:textId="69C4C2FE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3362E4" w:rsidRPr="000D6BCA" w14:paraId="09A7BA8B" w14:textId="77777777" w:rsidTr="00730A98">
        <w:trPr>
          <w:trHeight w:val="210"/>
        </w:trPr>
        <w:tc>
          <w:tcPr>
            <w:tcW w:w="5940" w:type="dxa"/>
          </w:tcPr>
          <w:p w14:paraId="3D8585CB" w14:textId="22081EB7" w:rsid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</w:t>
            </w: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(ต่อ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66AA1AD" w14:textId="77777777" w:rsidR="003362E4" w:rsidRPr="00902AB1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3C93707" w14:textId="77777777" w:rsidR="003362E4" w:rsidRPr="00C97CAD" w:rsidRDefault="003362E4" w:rsidP="003362E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50BE77" w14:textId="77777777" w:rsidR="003362E4" w:rsidRPr="000D6BCA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362E4" w:rsidRPr="000D6BCA" w14:paraId="6B047A48" w14:textId="77777777" w:rsidTr="00730A98">
        <w:tc>
          <w:tcPr>
            <w:tcW w:w="5940" w:type="dxa"/>
          </w:tcPr>
          <w:p w14:paraId="22441487" w14:textId="30F7755E" w:rsidR="003362E4" w:rsidRPr="00B71816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28D43631" w14:textId="6E61569D" w:rsidR="003362E4" w:rsidRPr="00902AB1" w:rsidRDefault="000720C8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9,671</w:t>
            </w:r>
          </w:p>
        </w:tc>
        <w:tc>
          <w:tcPr>
            <w:tcW w:w="270" w:type="dxa"/>
            <w:vAlign w:val="bottom"/>
          </w:tcPr>
          <w:p w14:paraId="702FC3A6" w14:textId="77777777" w:rsidR="003362E4" w:rsidRPr="00C97CAD" w:rsidRDefault="003362E4" w:rsidP="003362E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371ACF0" w14:textId="52C82A8F" w:rsidR="003362E4" w:rsidRPr="000D6BCA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</w:tr>
      <w:tr w:rsidR="003362E4" w:rsidRPr="00C97CAD" w14:paraId="66CC5358" w14:textId="77777777" w:rsidTr="00730A98">
        <w:tc>
          <w:tcPr>
            <w:tcW w:w="5940" w:type="dxa"/>
          </w:tcPr>
          <w:p w14:paraId="29E1C12E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54BCC033" w14:textId="0F3535D5" w:rsidR="003362E4" w:rsidRPr="00841481" w:rsidRDefault="000720C8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vAlign w:val="bottom"/>
          </w:tcPr>
          <w:p w14:paraId="68265119" w14:textId="77777777" w:rsidR="003362E4" w:rsidRPr="00C97CAD" w:rsidRDefault="003362E4" w:rsidP="003362E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1020D7E" w14:textId="228FC49F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</w:tr>
      <w:tr w:rsidR="003362E4" w:rsidRPr="00C97CAD" w14:paraId="3CA12BE5" w14:textId="77777777" w:rsidTr="00730A98">
        <w:tc>
          <w:tcPr>
            <w:tcW w:w="5940" w:type="dxa"/>
          </w:tcPr>
          <w:p w14:paraId="47A63621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4E775DB0" w14:textId="7BBE0E6A" w:rsidR="003362E4" w:rsidRPr="00C97CAD" w:rsidRDefault="000720C8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6,632</w:t>
            </w:r>
          </w:p>
        </w:tc>
        <w:tc>
          <w:tcPr>
            <w:tcW w:w="270" w:type="dxa"/>
            <w:vAlign w:val="bottom"/>
          </w:tcPr>
          <w:p w14:paraId="545210A3" w14:textId="77777777" w:rsidR="003362E4" w:rsidRPr="00C97CAD" w:rsidRDefault="003362E4" w:rsidP="003362E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55260A" w14:textId="68A6060D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9,362</w:t>
            </w:r>
          </w:p>
        </w:tc>
      </w:tr>
    </w:tbl>
    <w:p w14:paraId="22F3D069" w14:textId="7E8EFEF1" w:rsidR="00B8301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B83010" w:rsidRPr="00E301AC" w14:paraId="37BD3281" w14:textId="77777777" w:rsidTr="00E011DE">
        <w:trPr>
          <w:tblHeader/>
        </w:trPr>
        <w:tc>
          <w:tcPr>
            <w:tcW w:w="6210" w:type="dxa"/>
          </w:tcPr>
          <w:p w14:paraId="1480AE42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7A9CA28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E301AC" w14:paraId="7879B229" w14:textId="77777777" w:rsidTr="00E011DE">
        <w:trPr>
          <w:tblHeader/>
        </w:trPr>
        <w:tc>
          <w:tcPr>
            <w:tcW w:w="6210" w:type="dxa"/>
          </w:tcPr>
          <w:p w14:paraId="70474DC3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7F15F1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B83010" w:rsidRPr="00E301AC" w14:paraId="56DC6524" w14:textId="77777777" w:rsidTr="00E011DE">
        <w:trPr>
          <w:tblHeader/>
        </w:trPr>
        <w:tc>
          <w:tcPr>
            <w:tcW w:w="6210" w:type="dxa"/>
          </w:tcPr>
          <w:p w14:paraId="6FB4D996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80C31BA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83010" w:rsidRPr="00E301AC" w14:paraId="2D3B75C1" w14:textId="77777777" w:rsidTr="00E011DE">
        <w:trPr>
          <w:tblHeader/>
        </w:trPr>
        <w:tc>
          <w:tcPr>
            <w:tcW w:w="6210" w:type="dxa"/>
          </w:tcPr>
          <w:p w14:paraId="6020F53C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B6CF2DC" w14:textId="77777777" w:rsidR="00B83010" w:rsidRPr="003362E4" w:rsidRDefault="00B83010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4DADC99F" w14:textId="77777777" w:rsidR="00B83010" w:rsidRPr="003362E4" w:rsidRDefault="00B83010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F1CC197" w14:textId="55C4AC35" w:rsidR="00B83010" w:rsidRPr="003362E4" w:rsidRDefault="00B83010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E011DE"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83010" w:rsidRPr="00E301AC" w14:paraId="30F5B82D" w14:textId="77777777" w:rsidTr="00E011DE">
        <w:trPr>
          <w:tblHeader/>
        </w:trPr>
        <w:tc>
          <w:tcPr>
            <w:tcW w:w="6210" w:type="dxa"/>
          </w:tcPr>
          <w:p w14:paraId="5D2133EB" w14:textId="27C4334D" w:rsidR="00B83010" w:rsidRPr="003362E4" w:rsidRDefault="00CE207B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ยอดคงเหลื</w:t>
            </w:r>
            <w:r w:rsidR="00E011DE"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อกับบุคคลหรือกิจการที่เกี่ยวข้องกัน ณ วันที่</w:t>
            </w:r>
          </w:p>
        </w:tc>
        <w:tc>
          <w:tcPr>
            <w:tcW w:w="1440" w:type="dxa"/>
          </w:tcPr>
          <w:p w14:paraId="5DD1B129" w14:textId="4CB18C80" w:rsidR="00B83010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50865639" w14:textId="77777777" w:rsidR="00B83010" w:rsidRPr="003362E4" w:rsidRDefault="00B83010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4CA6AADD" w14:textId="63AF6977" w:rsidR="00B83010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B83010" w:rsidRPr="00E301AC" w14:paraId="5702B8F4" w14:textId="77777777" w:rsidTr="00E011DE">
        <w:trPr>
          <w:tblHeader/>
        </w:trPr>
        <w:tc>
          <w:tcPr>
            <w:tcW w:w="6210" w:type="dxa"/>
          </w:tcPr>
          <w:p w14:paraId="5DA772A8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BE68ED7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E301AC" w14:paraId="36950A6A" w14:textId="77777777" w:rsidTr="00730A98">
        <w:tc>
          <w:tcPr>
            <w:tcW w:w="6210" w:type="dxa"/>
          </w:tcPr>
          <w:p w14:paraId="1E7E4362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6CEBB8CD" w14:textId="77777777" w:rsidR="00B83010" w:rsidRPr="003362E4" w:rsidRDefault="00B83010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A1D8523" w14:textId="77777777" w:rsidR="00B83010" w:rsidRPr="003362E4" w:rsidRDefault="00B83010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9896283" w14:textId="77777777" w:rsidR="00B83010" w:rsidRPr="003362E4" w:rsidRDefault="00B83010" w:rsidP="003362E4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4D292898" w14:textId="77777777" w:rsidTr="00730A98">
        <w:tc>
          <w:tcPr>
            <w:tcW w:w="6210" w:type="dxa"/>
          </w:tcPr>
          <w:p w14:paraId="0EBD61A6" w14:textId="3623E6F5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257C851" w14:textId="0483F0C0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72,257</w:t>
            </w:r>
          </w:p>
        </w:tc>
        <w:tc>
          <w:tcPr>
            <w:tcW w:w="284" w:type="dxa"/>
          </w:tcPr>
          <w:p w14:paraId="4CAC88F1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20E6443" w14:textId="3A820775" w:rsidR="003362E4" w:rsidRPr="003362E4" w:rsidRDefault="003362E4" w:rsidP="003362E4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208,234</w:t>
            </w:r>
          </w:p>
        </w:tc>
      </w:tr>
      <w:tr w:rsidR="003362E4" w:rsidRPr="00E301AC" w14:paraId="1BF4630E" w14:textId="77777777" w:rsidTr="00730A98">
        <w:tc>
          <w:tcPr>
            <w:tcW w:w="6210" w:type="dxa"/>
          </w:tcPr>
          <w:p w14:paraId="3F072948" w14:textId="77777777" w:rsidR="003362E4" w:rsidRPr="003362E4" w:rsidRDefault="003362E4" w:rsidP="003362E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0C795BC" w14:textId="436757F9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84" w:type="dxa"/>
          </w:tcPr>
          <w:p w14:paraId="53C81A53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EA6B180" w14:textId="2964F284" w:rsidR="003362E4" w:rsidRPr="003362E4" w:rsidRDefault="003362E4" w:rsidP="003362E4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3362E4" w:rsidRPr="00E301AC" w14:paraId="0676AE6E" w14:textId="77777777" w:rsidTr="00730A98">
        <w:tc>
          <w:tcPr>
            <w:tcW w:w="6210" w:type="dxa"/>
          </w:tcPr>
          <w:p w14:paraId="0988C49D" w14:textId="77777777" w:rsidR="003362E4" w:rsidRPr="003362E4" w:rsidRDefault="003362E4" w:rsidP="003362E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B7B2C" w14:textId="67BDF3AF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384,167</w:t>
            </w:r>
          </w:p>
        </w:tc>
        <w:tc>
          <w:tcPr>
            <w:tcW w:w="284" w:type="dxa"/>
          </w:tcPr>
          <w:p w14:paraId="0AE13369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C7DF03F" w14:textId="20B871B8" w:rsidR="003362E4" w:rsidRPr="003362E4" w:rsidRDefault="003362E4" w:rsidP="003362E4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642,826</w:t>
            </w:r>
          </w:p>
        </w:tc>
      </w:tr>
      <w:tr w:rsidR="003362E4" w:rsidRPr="00E301AC" w14:paraId="29D95804" w14:textId="77777777" w:rsidTr="00730A98">
        <w:trPr>
          <w:trHeight w:val="49"/>
        </w:trPr>
        <w:tc>
          <w:tcPr>
            <w:tcW w:w="6210" w:type="dxa"/>
          </w:tcPr>
          <w:p w14:paraId="120E6A16" w14:textId="6141AAE9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88357" w14:textId="2D5D41FB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32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456,462</w:t>
            </w:r>
          </w:p>
        </w:tc>
        <w:tc>
          <w:tcPr>
            <w:tcW w:w="284" w:type="dxa"/>
            <w:shd w:val="clear" w:color="auto" w:fill="auto"/>
          </w:tcPr>
          <w:p w14:paraId="37A38709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0235D" w14:textId="5EEF696C" w:rsidR="003362E4" w:rsidRPr="003362E4" w:rsidRDefault="003362E4" w:rsidP="003362E4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851,083</w:t>
            </w:r>
          </w:p>
        </w:tc>
      </w:tr>
      <w:tr w:rsidR="003362E4" w:rsidRPr="00E301AC" w14:paraId="1A6BE1D7" w14:textId="77777777" w:rsidTr="00730A98">
        <w:trPr>
          <w:trHeight w:val="49"/>
        </w:trPr>
        <w:tc>
          <w:tcPr>
            <w:tcW w:w="6210" w:type="dxa"/>
          </w:tcPr>
          <w:p w14:paraId="121251E5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63DC79C2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C37F0D4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291EB754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3C3D5B01" w14:textId="77777777" w:rsidTr="00EB3A96">
        <w:trPr>
          <w:trHeight w:val="49"/>
        </w:trPr>
        <w:tc>
          <w:tcPr>
            <w:tcW w:w="6210" w:type="dxa"/>
          </w:tcPr>
          <w:p w14:paraId="37C3C428" w14:textId="5A6EC6CA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C48FE35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74D22A0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75363933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76F1CC88" w14:textId="77777777" w:rsidTr="00730A98">
        <w:tc>
          <w:tcPr>
            <w:tcW w:w="6210" w:type="dxa"/>
          </w:tcPr>
          <w:p w14:paraId="18D90A69" w14:textId="65C6D87C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597117D7" w14:textId="26392E94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84" w:type="dxa"/>
          </w:tcPr>
          <w:p w14:paraId="62AC67B3" w14:textId="77777777" w:rsidR="003362E4" w:rsidRPr="003362E4" w:rsidRDefault="003362E4" w:rsidP="003362E4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B131AA4" w14:textId="7B289F72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</w:tr>
      <w:tr w:rsidR="003362E4" w:rsidRPr="00E301AC" w14:paraId="1DF1D11D" w14:textId="77777777" w:rsidTr="00730A98">
        <w:tc>
          <w:tcPr>
            <w:tcW w:w="6210" w:type="dxa"/>
          </w:tcPr>
          <w:p w14:paraId="4934ACDB" w14:textId="186BED8F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04D83364" w14:textId="783D4A06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1,461</w:t>
            </w:r>
          </w:p>
        </w:tc>
        <w:tc>
          <w:tcPr>
            <w:tcW w:w="284" w:type="dxa"/>
          </w:tcPr>
          <w:p w14:paraId="75383108" w14:textId="77777777" w:rsidR="003362E4" w:rsidRPr="003362E4" w:rsidRDefault="003362E4" w:rsidP="003362E4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7BDF878" w14:textId="6079C595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1,341</w:t>
            </w:r>
          </w:p>
        </w:tc>
      </w:tr>
      <w:tr w:rsidR="003362E4" w:rsidRPr="00E301AC" w14:paraId="6303230B" w14:textId="77777777" w:rsidTr="00730A98">
        <w:tc>
          <w:tcPr>
            <w:tcW w:w="6210" w:type="dxa"/>
          </w:tcPr>
          <w:p w14:paraId="35407E22" w14:textId="34DA3C60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3BA98" w14:textId="34650162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16,553</w:t>
            </w:r>
          </w:p>
        </w:tc>
        <w:tc>
          <w:tcPr>
            <w:tcW w:w="284" w:type="dxa"/>
          </w:tcPr>
          <w:p w14:paraId="0989FD56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DC894DA" w14:textId="3A9DD7FF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>8,458</w:t>
            </w:r>
          </w:p>
        </w:tc>
      </w:tr>
      <w:tr w:rsidR="003362E4" w:rsidRPr="00E301AC" w14:paraId="7BA0ACC5" w14:textId="77777777" w:rsidTr="00730A98">
        <w:trPr>
          <w:trHeight w:val="49"/>
        </w:trPr>
        <w:tc>
          <w:tcPr>
            <w:tcW w:w="6210" w:type="dxa"/>
          </w:tcPr>
          <w:p w14:paraId="0A645183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7D360" w14:textId="2282F30C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32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18,103</w:t>
            </w:r>
          </w:p>
        </w:tc>
        <w:tc>
          <w:tcPr>
            <w:tcW w:w="284" w:type="dxa"/>
            <w:shd w:val="clear" w:color="auto" w:fill="auto"/>
          </w:tcPr>
          <w:p w14:paraId="6C94D9F9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B05F7" w14:textId="54741692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9,968</w:t>
            </w:r>
          </w:p>
        </w:tc>
      </w:tr>
      <w:tr w:rsidR="003362E4" w:rsidRPr="00E301AC" w14:paraId="478F24D2" w14:textId="77777777" w:rsidTr="003362E4">
        <w:trPr>
          <w:trHeight w:val="269"/>
        </w:trPr>
        <w:tc>
          <w:tcPr>
            <w:tcW w:w="6210" w:type="dxa"/>
          </w:tcPr>
          <w:p w14:paraId="5E10EBD0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A337A48" w14:textId="77777777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3E6EF54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3D7834D2" w14:textId="77777777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62E4" w:rsidRPr="00E301AC" w14:paraId="1FD8EE2B" w14:textId="77777777" w:rsidTr="00730A98">
        <w:tc>
          <w:tcPr>
            <w:tcW w:w="6210" w:type="dxa"/>
          </w:tcPr>
          <w:p w14:paraId="59845F88" w14:textId="281DC2F4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651DD0A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D99B368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1C847067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020480F5" w14:textId="77777777" w:rsidTr="00730A98">
        <w:tc>
          <w:tcPr>
            <w:tcW w:w="6210" w:type="dxa"/>
          </w:tcPr>
          <w:p w14:paraId="6035BDC9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8BEC3E1" w14:textId="72CC7117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32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2,026,220</w:t>
            </w:r>
          </w:p>
        </w:tc>
        <w:tc>
          <w:tcPr>
            <w:tcW w:w="284" w:type="dxa"/>
            <w:shd w:val="clear" w:color="auto" w:fill="auto"/>
          </w:tcPr>
          <w:p w14:paraId="196D4BE2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104D8F9" w14:textId="4E0C33BD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1,484,749</w:t>
            </w:r>
          </w:p>
        </w:tc>
      </w:tr>
      <w:tr w:rsidR="003362E4" w:rsidRPr="00E301AC" w14:paraId="2C80B07E" w14:textId="77777777" w:rsidTr="00D97BC3">
        <w:tc>
          <w:tcPr>
            <w:tcW w:w="6210" w:type="dxa"/>
          </w:tcPr>
          <w:p w14:paraId="78A156F2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0917A19" w14:textId="77777777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805F868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28179A21" w14:textId="77777777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62E4" w:rsidRPr="00E301AC" w14:paraId="737DC8D4" w14:textId="77777777" w:rsidTr="00730A98">
        <w:tc>
          <w:tcPr>
            <w:tcW w:w="6210" w:type="dxa"/>
          </w:tcPr>
          <w:p w14:paraId="0830D252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1440" w:type="dxa"/>
          </w:tcPr>
          <w:p w14:paraId="540144A4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FB331E7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8E3B18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362E4" w:rsidRPr="007653E7" w14:paraId="04EA8B45" w14:textId="77777777" w:rsidTr="00730A98">
        <w:tc>
          <w:tcPr>
            <w:tcW w:w="6210" w:type="dxa"/>
          </w:tcPr>
          <w:p w14:paraId="3B8E674D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1DB93B" w14:textId="1A4E80D7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32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53,162</w:t>
            </w:r>
          </w:p>
        </w:tc>
        <w:tc>
          <w:tcPr>
            <w:tcW w:w="284" w:type="dxa"/>
          </w:tcPr>
          <w:p w14:paraId="4C57F87B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65E45DAC" w14:textId="364DBBEB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50,053</w:t>
            </w:r>
          </w:p>
        </w:tc>
      </w:tr>
      <w:tr w:rsidR="003362E4" w:rsidRPr="00E301AC" w14:paraId="5616CF76" w14:textId="77777777" w:rsidTr="00730A98">
        <w:tc>
          <w:tcPr>
            <w:tcW w:w="6210" w:type="dxa"/>
          </w:tcPr>
          <w:p w14:paraId="34ED8C3E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829E684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7D0E14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A91CA9D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1EE6C6AA" w14:textId="77777777" w:rsidTr="00730A98">
        <w:tc>
          <w:tcPr>
            <w:tcW w:w="6210" w:type="dxa"/>
          </w:tcPr>
          <w:p w14:paraId="4421C752" w14:textId="5537D780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440" w:type="dxa"/>
          </w:tcPr>
          <w:p w14:paraId="5EE86C61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592AC0B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6DEDD91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55A658BF" w14:textId="77777777" w:rsidTr="00730A98">
        <w:tc>
          <w:tcPr>
            <w:tcW w:w="6210" w:type="dxa"/>
          </w:tcPr>
          <w:p w14:paraId="16602A12" w14:textId="4212E891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023AC4DE" w14:textId="7878BEC2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52,040</w:t>
            </w:r>
          </w:p>
        </w:tc>
        <w:tc>
          <w:tcPr>
            <w:tcW w:w="284" w:type="dxa"/>
          </w:tcPr>
          <w:p w14:paraId="239F2156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ACEABEC" w14:textId="177FC03B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77,914</w:t>
            </w:r>
          </w:p>
        </w:tc>
      </w:tr>
      <w:tr w:rsidR="003362E4" w:rsidRPr="00E301AC" w14:paraId="2E6DA362" w14:textId="77777777" w:rsidTr="00730A98">
        <w:tc>
          <w:tcPr>
            <w:tcW w:w="6210" w:type="dxa"/>
          </w:tcPr>
          <w:p w14:paraId="69A77352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8000C1F" w14:textId="075A239A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4,373</w:t>
            </w:r>
          </w:p>
        </w:tc>
        <w:tc>
          <w:tcPr>
            <w:tcW w:w="284" w:type="dxa"/>
          </w:tcPr>
          <w:p w14:paraId="14DDDA5B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E0E876A" w14:textId="1AFE6703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5,405</w:t>
            </w:r>
          </w:p>
        </w:tc>
      </w:tr>
      <w:tr w:rsidR="003362E4" w:rsidRPr="00E301AC" w14:paraId="4F236B4F" w14:textId="77777777" w:rsidTr="00730A98">
        <w:tc>
          <w:tcPr>
            <w:tcW w:w="6210" w:type="dxa"/>
          </w:tcPr>
          <w:p w14:paraId="3F21B115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33B3D" w14:textId="77758EF2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1,171</w:t>
            </w:r>
          </w:p>
        </w:tc>
        <w:tc>
          <w:tcPr>
            <w:tcW w:w="284" w:type="dxa"/>
          </w:tcPr>
          <w:p w14:paraId="4D544703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350C3E" w14:textId="2CC28DD2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7,034</w:t>
            </w:r>
          </w:p>
        </w:tc>
      </w:tr>
      <w:tr w:rsidR="003362E4" w:rsidRPr="00E301AC" w14:paraId="1774A665" w14:textId="77777777" w:rsidTr="00730A98">
        <w:trPr>
          <w:trHeight w:val="49"/>
        </w:trPr>
        <w:tc>
          <w:tcPr>
            <w:tcW w:w="6210" w:type="dxa"/>
          </w:tcPr>
          <w:p w14:paraId="1CD885CD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1C39E" w14:textId="50BE0EA0" w:rsidR="003362E4" w:rsidRPr="003362E4" w:rsidRDefault="0045321A" w:rsidP="003362E4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32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57,584</w:t>
            </w:r>
          </w:p>
        </w:tc>
        <w:tc>
          <w:tcPr>
            <w:tcW w:w="284" w:type="dxa"/>
            <w:shd w:val="clear" w:color="auto" w:fill="auto"/>
          </w:tcPr>
          <w:p w14:paraId="280A5C71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91EF0" w14:textId="3EC77FD0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90,353</w:t>
            </w:r>
          </w:p>
        </w:tc>
      </w:tr>
    </w:tbl>
    <w:p w14:paraId="41916776" w14:textId="77777777" w:rsidR="00D97BC3" w:rsidRDefault="00D97BC3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B19434" w14:textId="5BF1E87B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6A70A1D4" w14:textId="77777777" w:rsidR="00D97BC3" w:rsidRDefault="00D97BC3" w:rsidP="00D97BC3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B83010" w:rsidRPr="00754170" w14:paraId="641C8873" w14:textId="77777777" w:rsidTr="00730A98">
        <w:trPr>
          <w:tblHeader/>
        </w:trPr>
        <w:tc>
          <w:tcPr>
            <w:tcW w:w="3415" w:type="pct"/>
          </w:tcPr>
          <w:p w14:paraId="50102E76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D346BA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4D0997" w14:textId="594EB14B" w:rsidR="00B83010" w:rsidRPr="0075417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50" w:type="pct"/>
          </w:tcPr>
          <w:p w14:paraId="6975AC49" w14:textId="77777777" w:rsidR="00B83010" w:rsidRPr="00754170" w:rsidRDefault="00B83010" w:rsidP="00730A9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25F62D4" w14:textId="77777777" w:rsidR="00B8301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05F57F4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4BDE58F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83010" w:rsidRPr="00754170" w14:paraId="20F82CAA" w14:textId="77777777" w:rsidTr="00730A98">
        <w:trPr>
          <w:tblHeader/>
        </w:trPr>
        <w:tc>
          <w:tcPr>
            <w:tcW w:w="3415" w:type="pct"/>
          </w:tcPr>
          <w:p w14:paraId="35AB826A" w14:textId="77777777" w:rsidR="00B83010" w:rsidRPr="00754170" w:rsidRDefault="00B83010" w:rsidP="00730A9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B6DFCC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5B44CEE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010" w:rsidRPr="002C4EBE" w14:paraId="0DB63831" w14:textId="77777777" w:rsidTr="00730A98">
        <w:trPr>
          <w:tblHeader/>
        </w:trPr>
        <w:tc>
          <w:tcPr>
            <w:tcW w:w="3415" w:type="pct"/>
          </w:tcPr>
          <w:p w14:paraId="6BD6464E" w14:textId="49668EBD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E011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14:paraId="1654024B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2FE8B6B6" w14:textId="7E8B5102" w:rsidR="00B83010" w:rsidRPr="002C4EBE" w:rsidRDefault="001E7859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E7859">
              <w:rPr>
                <w:rFonts w:ascii="Angsana New" w:hAnsi="Angsana New"/>
                <w:sz w:val="30"/>
                <w:szCs w:val="30"/>
              </w:rPr>
              <w:t>25,579</w:t>
            </w:r>
          </w:p>
        </w:tc>
      </w:tr>
      <w:tr w:rsidR="00B83010" w:rsidRPr="002C4EBE" w14:paraId="57C9AF61" w14:textId="77777777" w:rsidTr="00730A98">
        <w:trPr>
          <w:tblHeader/>
        </w:trPr>
        <w:tc>
          <w:tcPr>
            <w:tcW w:w="3415" w:type="pct"/>
          </w:tcPr>
          <w:p w14:paraId="22965BA3" w14:textId="77777777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7D4639A7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0A1EB9C7" w14:textId="43D6065C" w:rsidR="00B83010" w:rsidRPr="002C4EBE" w:rsidRDefault="001E7859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E7859">
              <w:rPr>
                <w:rFonts w:ascii="Angsana New" w:hAnsi="Angsana New"/>
                <w:sz w:val="30"/>
                <w:szCs w:val="30"/>
              </w:rPr>
              <w:t>(13</w:t>
            </w:r>
            <w:r w:rsidR="009738CD">
              <w:rPr>
                <w:rFonts w:ascii="Angsana New" w:hAnsi="Angsana New"/>
                <w:sz w:val="30"/>
                <w:szCs w:val="30"/>
              </w:rPr>
              <w:t>5</w:t>
            </w:r>
            <w:r w:rsidRPr="001E78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7C49E0E" w14:textId="77777777" w:rsidR="00244CC1" w:rsidRDefault="00244CC1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244CC1" w:rsidSect="009F449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2"/>
          <w:cols w:space="737"/>
        </w:sect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72479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72479F" w:rsidSect="001A1351">
          <w:pgSz w:w="11909" w:h="16834" w:code="9"/>
          <w:pgMar w:top="691" w:right="1152" w:bottom="576" w:left="1152" w:header="720" w:footer="720" w:gutter="0"/>
          <w:cols w:space="737"/>
        </w:sectPr>
      </w:pPr>
    </w:p>
    <w:p w14:paraId="35273BB9" w14:textId="0F3E683C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สำหรับงว</w:t>
      </w:r>
      <w:r w:rsidR="002142D8">
        <w:rPr>
          <w:rFonts w:ascii="Angsana New" w:eastAsia="Calibri" w:hAnsi="Angsana New" w:hint="cs"/>
          <w:sz w:val="30"/>
          <w:szCs w:val="30"/>
          <w:cs/>
          <w:lang w:val="en-US"/>
        </w:rPr>
        <w:t>ด</w:t>
      </w:r>
      <w:r w:rsidR="00DD25E7">
        <w:rPr>
          <w:rFonts w:ascii="Angsana New" w:eastAsia="Calibri" w:hAnsi="Angsana New" w:hint="cs"/>
          <w:sz w:val="30"/>
          <w:szCs w:val="30"/>
          <w:cs/>
          <w:lang w:val="en-US"/>
        </w:rPr>
        <w:t>สามเดือน</w:t>
      </w:r>
      <w:r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1996">
        <w:rPr>
          <w:rFonts w:ascii="Angsana New" w:hAnsi="Angsana New"/>
          <w:sz w:val="30"/>
          <w:szCs w:val="30"/>
          <w:lang w:val="en-US"/>
        </w:rPr>
        <w:t>3</w:t>
      </w:r>
      <w:r w:rsidR="00DD25E7">
        <w:rPr>
          <w:rFonts w:ascii="Angsana New" w:hAnsi="Angsana New"/>
          <w:sz w:val="30"/>
          <w:szCs w:val="30"/>
          <w:lang w:val="en-US"/>
        </w:rPr>
        <w:t xml:space="preserve">0 </w:t>
      </w:r>
      <w:r w:rsidR="00DD25E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2142D8">
        <w:rPr>
          <w:rFonts w:ascii="Angsana New" w:hAnsi="Angsana New"/>
          <w:sz w:val="30"/>
          <w:szCs w:val="30"/>
          <w:lang w:val="en-US"/>
        </w:rPr>
        <w:t>256</w:t>
      </w:r>
      <w:r w:rsidR="00AD18D9">
        <w:rPr>
          <w:rFonts w:ascii="Angsana New" w:hAnsi="Angsana New"/>
          <w:sz w:val="30"/>
          <w:szCs w:val="30"/>
          <w:lang w:val="en-US"/>
        </w:rPr>
        <w:t>8</w:t>
      </w:r>
      <w:r w:rsidR="002142D8">
        <w:rPr>
          <w:rFonts w:ascii="Angsana New" w:hAnsi="Angsana New"/>
          <w:sz w:val="30"/>
          <w:szCs w:val="30"/>
          <w:lang w:val="en-US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</w:t>
      </w:r>
      <w:r w:rsidR="00AD18D9">
        <w:rPr>
          <w:rFonts w:ascii="Angsana New" w:hAnsi="Angsana New"/>
          <w:sz w:val="30"/>
          <w:szCs w:val="30"/>
          <w:lang w:val="en-US"/>
        </w:rPr>
        <w:t>7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442FC73" w14:textId="1EAADE3C" w:rsidR="002D2D78" w:rsidRPr="00DD25E7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DD25E7" w:rsidRPr="00EA4EF7" w14:paraId="5A402D92" w14:textId="77777777" w:rsidTr="00730A98">
        <w:tc>
          <w:tcPr>
            <w:tcW w:w="3510" w:type="dxa"/>
            <w:vAlign w:val="bottom"/>
          </w:tcPr>
          <w:p w14:paraId="5E4050A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64638DB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DD25E7" w:rsidRPr="00EA4EF7" w14:paraId="1E58F227" w14:textId="77777777" w:rsidTr="00730A98">
        <w:tc>
          <w:tcPr>
            <w:tcW w:w="3510" w:type="dxa"/>
            <w:vAlign w:val="bottom"/>
          </w:tcPr>
          <w:p w14:paraId="6B212B8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290C78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743FB2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0626E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50E9CA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C9C3909" w14:textId="28F32282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2044F90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112EE9F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D18D9" w:rsidRPr="00EA4EF7" w14:paraId="31B66015" w14:textId="77777777" w:rsidTr="00730A98">
        <w:tc>
          <w:tcPr>
            <w:tcW w:w="3510" w:type="dxa"/>
            <w:vAlign w:val="bottom"/>
          </w:tcPr>
          <w:p w14:paraId="554E71F9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สาม</w:t>
            </w: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876948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D7732F3" w14:textId="18594AA3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20EA77C9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E0215E3" w14:textId="092A1A3D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110E8454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F73C57" w14:textId="75FE49A0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4BD2CDCA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12DA5B5" w14:textId="4B47B5D0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7F3AFD19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50C9B1A" w14:textId="0D2F79C8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1FA6E10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6013A64D" w14:textId="7EE5EDCD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6CDFD33A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1B7508E" w14:textId="4003600F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509A346C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6D9EF19" w14:textId="0FD2E669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AD18D9" w:rsidRPr="00EA4EF7" w14:paraId="4D78372C" w14:textId="77777777" w:rsidTr="00730A98">
        <w:tc>
          <w:tcPr>
            <w:tcW w:w="3510" w:type="dxa"/>
            <w:vAlign w:val="bottom"/>
          </w:tcPr>
          <w:p w14:paraId="3C90E2D7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1D5B2A73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AD18D9" w:rsidRPr="00EA4EF7" w14:paraId="1EAB88BA" w14:textId="77777777" w:rsidTr="00730A98">
        <w:tc>
          <w:tcPr>
            <w:tcW w:w="3510" w:type="dxa"/>
            <w:vAlign w:val="bottom"/>
          </w:tcPr>
          <w:p w14:paraId="17E97212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C9E345" w14:textId="01BFA884" w:rsidR="00AD18D9" w:rsidRPr="00EA4EF7" w:rsidRDefault="00B86444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498,536</w:t>
            </w:r>
          </w:p>
        </w:tc>
        <w:tc>
          <w:tcPr>
            <w:tcW w:w="270" w:type="dxa"/>
            <w:vAlign w:val="bottom"/>
          </w:tcPr>
          <w:p w14:paraId="6920B9E3" w14:textId="77777777" w:rsidR="00AD18D9" w:rsidRPr="00EA4EF7" w:rsidRDefault="00AD18D9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8821FE" w14:textId="3D3DA342" w:rsidR="00AD18D9" w:rsidRPr="00EA4EF7" w:rsidRDefault="00AD18D9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589,086</w:t>
            </w:r>
          </w:p>
        </w:tc>
        <w:tc>
          <w:tcPr>
            <w:tcW w:w="270" w:type="dxa"/>
            <w:vAlign w:val="bottom"/>
          </w:tcPr>
          <w:p w14:paraId="2C8CCFA9" w14:textId="77777777" w:rsidR="00AD18D9" w:rsidRPr="00EA4EF7" w:rsidRDefault="00AD18D9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075DB0" w14:textId="0AF36DF0" w:rsidR="00AD18D9" w:rsidRPr="00EA4EF7" w:rsidRDefault="00B86444" w:rsidP="00AD18D9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404,423</w:t>
            </w:r>
          </w:p>
        </w:tc>
        <w:tc>
          <w:tcPr>
            <w:tcW w:w="270" w:type="dxa"/>
            <w:vAlign w:val="bottom"/>
          </w:tcPr>
          <w:p w14:paraId="02A1F3DF" w14:textId="77777777" w:rsidR="00AD18D9" w:rsidRPr="00EA4EF7" w:rsidRDefault="00AD18D9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1557B4" w14:textId="7E2B641C" w:rsidR="00AD18D9" w:rsidRPr="00EA4EF7" w:rsidRDefault="00AD18D9" w:rsidP="00AD18D9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619,370</w:t>
            </w:r>
          </w:p>
        </w:tc>
        <w:tc>
          <w:tcPr>
            <w:tcW w:w="270" w:type="dxa"/>
            <w:vAlign w:val="bottom"/>
          </w:tcPr>
          <w:p w14:paraId="3FD255E1" w14:textId="77777777" w:rsidR="00AD18D9" w:rsidRPr="00EA4EF7" w:rsidRDefault="00AD18D9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358025" w14:textId="5CFA923E" w:rsidR="00AD18D9" w:rsidRPr="00EA4EF7" w:rsidRDefault="00B86444" w:rsidP="00AD18D9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193,560</w:t>
            </w:r>
          </w:p>
        </w:tc>
        <w:tc>
          <w:tcPr>
            <w:tcW w:w="270" w:type="dxa"/>
            <w:vAlign w:val="bottom"/>
          </w:tcPr>
          <w:p w14:paraId="3681B208" w14:textId="77777777" w:rsidR="00AD18D9" w:rsidRPr="00EA4EF7" w:rsidRDefault="00AD18D9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897A54B" w14:textId="60B2CEF0" w:rsidR="00AD18D9" w:rsidRPr="00EA4EF7" w:rsidRDefault="00AD18D9" w:rsidP="00AD18D9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283,583</w:t>
            </w:r>
          </w:p>
        </w:tc>
        <w:tc>
          <w:tcPr>
            <w:tcW w:w="270" w:type="dxa"/>
            <w:vAlign w:val="bottom"/>
          </w:tcPr>
          <w:p w14:paraId="5CACE43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BB239C" w14:textId="643FA31E" w:rsidR="00AD18D9" w:rsidRPr="00EA4EF7" w:rsidRDefault="00B86444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1,096,519</w:t>
            </w:r>
          </w:p>
        </w:tc>
        <w:tc>
          <w:tcPr>
            <w:tcW w:w="270" w:type="dxa"/>
            <w:vAlign w:val="bottom"/>
          </w:tcPr>
          <w:p w14:paraId="79520284" w14:textId="77777777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37830E" w14:textId="405113CC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</w:t>
            </w:r>
            <w:r w:rsidRPr="005F3EE8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492</w:t>
            </w:r>
            <w:r w:rsidRPr="005F3EE8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039</w:t>
            </w:r>
          </w:p>
        </w:tc>
      </w:tr>
      <w:tr w:rsidR="00AD18D9" w:rsidRPr="00EA4EF7" w14:paraId="0816D601" w14:textId="77777777" w:rsidTr="00730A98">
        <w:tc>
          <w:tcPr>
            <w:tcW w:w="3510" w:type="dxa"/>
            <w:vAlign w:val="bottom"/>
          </w:tcPr>
          <w:p w14:paraId="35A91CD7" w14:textId="7DC90BA9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3C432B5" w14:textId="316E76D5" w:rsidR="00AD18D9" w:rsidRPr="00EA4EF7" w:rsidRDefault="00B86444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84,547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DA11FD" w14:textId="77777777" w:rsidR="00AD18D9" w:rsidRPr="00EA4EF7" w:rsidRDefault="00AD18D9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F0CE49" w14:textId="05727086" w:rsidR="00AD18D9" w:rsidRPr="00EA4EF7" w:rsidRDefault="00AD18D9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79,197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2682EA" w14:textId="77777777" w:rsidR="00AD18D9" w:rsidRPr="00EA4EF7" w:rsidRDefault="00AD18D9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D790DEB" w14:textId="69046F38" w:rsidR="00AD18D9" w:rsidRPr="00EA4EF7" w:rsidRDefault="00B86444" w:rsidP="00AD18D9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7,435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17D215" w14:textId="77777777" w:rsidR="00AD18D9" w:rsidRPr="00EA4EF7" w:rsidRDefault="00AD18D9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E31DB6" w14:textId="338C1889" w:rsidR="00AD18D9" w:rsidRPr="00EA4EF7" w:rsidRDefault="00AD18D9" w:rsidP="00AD18D9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42,168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F79DCA" w14:textId="77777777" w:rsidR="00AD18D9" w:rsidRPr="00EA4EF7" w:rsidRDefault="00AD18D9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6D43F3" w14:textId="6FA66583" w:rsidR="00AD18D9" w:rsidRPr="00EA4EF7" w:rsidRDefault="00B86444" w:rsidP="00AD18D9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6,867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47486" w14:textId="77777777" w:rsidR="00AD18D9" w:rsidRPr="00EA4EF7" w:rsidRDefault="00AD18D9" w:rsidP="00AD18D9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C87422D" w14:textId="5FDB7494" w:rsidR="00AD18D9" w:rsidRPr="00EA4EF7" w:rsidRDefault="00AD18D9" w:rsidP="00AD18D9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47,168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0277CF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5BB3AA1" w14:textId="4530ADC2" w:rsidR="00AD18D9" w:rsidRPr="00EA4EF7" w:rsidRDefault="00B86444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98,849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C52B0C" w14:textId="77777777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114F2A" w14:textId="73AA8465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168,533</w:t>
            </w:r>
          </w:p>
        </w:tc>
      </w:tr>
      <w:tr w:rsidR="00AD18D9" w:rsidRPr="00EA4EF7" w14:paraId="5A225791" w14:textId="77777777" w:rsidTr="00730A98">
        <w:tc>
          <w:tcPr>
            <w:tcW w:w="3510" w:type="dxa"/>
            <w:vAlign w:val="bottom"/>
          </w:tcPr>
          <w:p w14:paraId="6F1C8C5F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42189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B5367C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9F81BA6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4978A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3A6BE9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98BFA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0ABE4B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7213BA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6B98D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D35AE2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45523D5C" w14:textId="77777777" w:rsidR="00AD18D9" w:rsidRPr="00EA4EF7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08C12B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DE78B28" w14:textId="6A94C30C" w:rsidR="00AD18D9" w:rsidRPr="00EA4EF7" w:rsidRDefault="00B86444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(129,787)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D22CD1" w14:textId="77777777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80DF2A4" w14:textId="500E8065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(143,796)</w:t>
            </w:r>
          </w:p>
        </w:tc>
      </w:tr>
      <w:tr w:rsidR="00AD18D9" w:rsidRPr="00EA4EF7" w14:paraId="11C11020" w14:textId="77777777" w:rsidTr="00730A98">
        <w:tc>
          <w:tcPr>
            <w:tcW w:w="3510" w:type="dxa"/>
            <w:vAlign w:val="bottom"/>
          </w:tcPr>
          <w:p w14:paraId="7286354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1B702AB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EE292D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AE48AA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2666C5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8415236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FB8F66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9B9153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6FE506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BB215A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F5BF40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53B6BF68" w14:textId="77777777" w:rsidR="00AD18D9" w:rsidRPr="00EA4EF7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4D9EBB9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734E41C" w14:textId="6F1B43B3" w:rsidR="00AD18D9" w:rsidRPr="00EA4EF7" w:rsidRDefault="001E785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sz w:val="26"/>
                <w:szCs w:val="26"/>
                <w:lang w:val="en-US"/>
              </w:rPr>
              <w:t>31,344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1FE017" w14:textId="77777777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8E484A3" w14:textId="29CA53C6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33</w:t>
            </w:r>
            <w:r w:rsidRPr="005F3EE8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466</w:t>
            </w:r>
          </w:p>
        </w:tc>
      </w:tr>
      <w:tr w:rsidR="00AD18D9" w:rsidRPr="00EA4EF7" w14:paraId="117D0D81" w14:textId="77777777" w:rsidTr="00730A98">
        <w:tc>
          <w:tcPr>
            <w:tcW w:w="3510" w:type="dxa"/>
            <w:vAlign w:val="bottom"/>
          </w:tcPr>
          <w:p w14:paraId="369443DD" w14:textId="2E06C155" w:rsidR="00AD18D9" w:rsidRPr="00E431F6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="001E7859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</w:t>
            </w:r>
            <w:r w:rsidR="001E7859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(ขาดทุน)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70FC3D83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D0CEB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9618C5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410772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C77E00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399AD2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F5357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101103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695536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F6F080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A755051" w14:textId="77777777" w:rsidR="00AD18D9" w:rsidRPr="00EA4EF7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9709E4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636132" w14:textId="6F76680D" w:rsidR="00AD18D9" w:rsidRPr="00EA4EF7" w:rsidRDefault="001E785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sz w:val="26"/>
                <w:szCs w:val="26"/>
                <w:lang w:val="en-US"/>
              </w:rPr>
              <w:t>(7,986)</w:t>
            </w:r>
          </w:p>
        </w:tc>
        <w:tc>
          <w:tcPr>
            <w:tcW w:w="270" w:type="dxa"/>
            <w:vAlign w:val="bottom"/>
          </w:tcPr>
          <w:p w14:paraId="61948E42" w14:textId="77777777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2264AD" w14:textId="60BFC9D0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7</w:t>
            </w:r>
            <w:r w:rsidRPr="005F3EE8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377</w:t>
            </w:r>
          </w:p>
        </w:tc>
      </w:tr>
      <w:tr w:rsidR="00AD18D9" w:rsidRPr="00EA4EF7" w14:paraId="7A449352" w14:textId="77777777" w:rsidTr="00730A98">
        <w:tc>
          <w:tcPr>
            <w:tcW w:w="3510" w:type="dxa"/>
            <w:vAlign w:val="bottom"/>
          </w:tcPr>
          <w:p w14:paraId="057BBA60" w14:textId="77777777" w:rsidR="00AD18D9" w:rsidRPr="00E431F6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6A9A44D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111D59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C9FD77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18EA6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5E5884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A8CB74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391F090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C6B2D5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1C76C26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8CAE5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2084253" w14:textId="77777777" w:rsidR="00AD18D9" w:rsidRPr="00EA4EF7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5666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959D97" w14:textId="18CEAC7A" w:rsidR="00AD18D9" w:rsidRPr="00EA4EF7" w:rsidRDefault="001E785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1E7859">
              <w:rPr>
                <w:rFonts w:ascii="Angsana New" w:eastAsia="Calibri" w:hAnsi="Angsana New"/>
                <w:sz w:val="26"/>
                <w:szCs w:val="26"/>
                <w:lang w:val="en-US"/>
              </w:rPr>
              <w:t>8,362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CB5131" w14:textId="77777777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F6AC81" w14:textId="09A94DE2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13</w:t>
            </w:r>
            <w:r w:rsidRPr="005F3EE8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167</w:t>
            </w:r>
          </w:p>
        </w:tc>
      </w:tr>
      <w:tr w:rsidR="00AD18D9" w:rsidRPr="00EA4EF7" w14:paraId="6D0AD77F" w14:textId="77777777" w:rsidTr="00730A98">
        <w:tc>
          <w:tcPr>
            <w:tcW w:w="3510" w:type="dxa"/>
            <w:vAlign w:val="bottom"/>
          </w:tcPr>
          <w:p w14:paraId="33D4B56A" w14:textId="77777777" w:rsidR="00AD18D9" w:rsidRPr="00E431F6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2406A7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413197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C18704E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995A40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627EABF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655C49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F9212A9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286B7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A570E36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C8E2E5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DB52449" w14:textId="77777777" w:rsidR="00AD18D9" w:rsidRPr="00EA4EF7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93DEE1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7E3E603" w14:textId="696C763C" w:rsidR="00AD18D9" w:rsidRPr="00EA4EF7" w:rsidRDefault="001E785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sz w:val="26"/>
                <w:szCs w:val="26"/>
                <w:lang w:val="en-US"/>
              </w:rPr>
              <w:t>(192)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FBCC05" w14:textId="77777777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2CEA7DF" w14:textId="6D7C48DD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(149)</w:t>
            </w:r>
          </w:p>
        </w:tc>
      </w:tr>
      <w:tr w:rsidR="00AD18D9" w:rsidRPr="00EA4EF7" w14:paraId="001058A3" w14:textId="77777777" w:rsidTr="00730A98">
        <w:tc>
          <w:tcPr>
            <w:tcW w:w="3510" w:type="dxa"/>
            <w:vAlign w:val="bottom"/>
          </w:tcPr>
          <w:p w14:paraId="53FA19E6" w14:textId="79EC560C" w:rsidR="00AD18D9" w:rsidRPr="00E431F6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ส่วนแบ่งขาดทุนของบริษัทร่วม</w:t>
            </w:r>
          </w:p>
        </w:tc>
        <w:tc>
          <w:tcPr>
            <w:tcW w:w="990" w:type="dxa"/>
            <w:vAlign w:val="bottom"/>
          </w:tcPr>
          <w:p w14:paraId="3CC062A6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9548D5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17D4A4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45796F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E5079B4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59DB3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3A9064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C1F889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688E6C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2C8B7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8EE4F75" w14:textId="77777777" w:rsidR="00AD18D9" w:rsidRPr="00EA4EF7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6B1A70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E219D9" w14:textId="418A741B" w:rsidR="00AD18D9" w:rsidRPr="00EA4EF7" w:rsidRDefault="001E785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sz w:val="26"/>
                <w:szCs w:val="26"/>
                <w:lang w:val="en-US"/>
              </w:rPr>
              <w:t>(1,008)</w:t>
            </w:r>
          </w:p>
        </w:tc>
        <w:tc>
          <w:tcPr>
            <w:tcW w:w="270" w:type="dxa"/>
            <w:vAlign w:val="bottom"/>
          </w:tcPr>
          <w:p w14:paraId="79066788" w14:textId="77777777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BEB41C" w14:textId="40A41717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(475)</w:t>
            </w:r>
          </w:p>
        </w:tc>
      </w:tr>
      <w:tr w:rsidR="00AD18D9" w:rsidRPr="00631BC8" w14:paraId="732E973E" w14:textId="77777777" w:rsidTr="00730A98">
        <w:tc>
          <w:tcPr>
            <w:tcW w:w="3510" w:type="dxa"/>
            <w:vAlign w:val="bottom"/>
          </w:tcPr>
          <w:p w14:paraId="0E251D1D" w14:textId="09D9B1AF" w:rsidR="00AD18D9" w:rsidRPr="00E431F6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40DAA85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79120E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B65B70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DE7B94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37B6D4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6DE09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04E118C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03D1AB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8F749A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78F3E4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831314C" w14:textId="77777777" w:rsidR="00AD18D9" w:rsidRPr="00EA4EF7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3CDE50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4299B9F" w14:textId="4A6C095C" w:rsidR="00AD18D9" w:rsidRPr="00713C0B" w:rsidRDefault="00B86444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(41</w:t>
            </w:r>
            <w:r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8</w:t>
            </w:r>
            <w:r w:rsidRPr="00B86444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B440691" w14:textId="77777777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BBCC06A" w14:textId="6C3E0222" w:rsidR="00AD18D9" w:rsidRPr="00631BC8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78</w:t>
            </w:r>
            <w:r w:rsidRPr="005F3EE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123</w:t>
            </w:r>
          </w:p>
        </w:tc>
      </w:tr>
      <w:tr w:rsidR="00AD18D9" w:rsidRPr="00EA4EF7" w14:paraId="63E0CCCA" w14:textId="77777777" w:rsidTr="00730A98">
        <w:tc>
          <w:tcPr>
            <w:tcW w:w="3510" w:type="dxa"/>
            <w:vAlign w:val="bottom"/>
          </w:tcPr>
          <w:p w14:paraId="5D6D2593" w14:textId="0BCC33F3" w:rsidR="00AD18D9" w:rsidRPr="00E431F6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3F476293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9D8A0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6C411B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E89304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5CCBC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019A02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E7E11F9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5844FBB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F37D5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1C6C96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C7EAB9C" w14:textId="77777777" w:rsidR="00AD18D9" w:rsidRPr="00EA4EF7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28A2F8C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4F10AF" w14:textId="7EF88132" w:rsidR="00AD18D9" w:rsidRPr="00EA4EF7" w:rsidRDefault="001E785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sz w:val="26"/>
                <w:szCs w:val="26"/>
                <w:lang w:val="en-US"/>
              </w:rPr>
              <w:t>(4,064)</w:t>
            </w:r>
          </w:p>
        </w:tc>
        <w:tc>
          <w:tcPr>
            <w:tcW w:w="270" w:type="dxa"/>
            <w:vAlign w:val="bottom"/>
          </w:tcPr>
          <w:p w14:paraId="063FE91D" w14:textId="77777777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DEA159" w14:textId="5F664640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(16</w:t>
            </w:r>
            <w:r w:rsidRPr="005F3EE8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278)</w:t>
            </w:r>
          </w:p>
        </w:tc>
      </w:tr>
      <w:tr w:rsidR="00AD18D9" w:rsidRPr="00EA4EF7" w14:paraId="43652643" w14:textId="77777777" w:rsidTr="00730A98">
        <w:tc>
          <w:tcPr>
            <w:tcW w:w="3510" w:type="dxa"/>
            <w:vAlign w:val="bottom"/>
          </w:tcPr>
          <w:p w14:paraId="421D4C15" w14:textId="7A4DA058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="001E7859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E7859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(ขาดทุน) </w:t>
            </w: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</w:p>
        </w:tc>
        <w:tc>
          <w:tcPr>
            <w:tcW w:w="990" w:type="dxa"/>
            <w:vAlign w:val="bottom"/>
          </w:tcPr>
          <w:p w14:paraId="78FC8E47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EB330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911697C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08A100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154681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3EA3F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254A85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A89999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194EC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F04472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187E9193" w14:textId="77777777" w:rsidR="00AD18D9" w:rsidRPr="00EA4EF7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A364CE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F19B6" w14:textId="3CF150AD" w:rsidR="00AD18D9" w:rsidRPr="00EA4EF7" w:rsidRDefault="001E785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(4,482)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6A4404" w14:textId="77777777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032AF" w14:textId="6AF81B84" w:rsidR="00AD18D9" w:rsidRPr="00EA4EF7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61</w:t>
            </w:r>
            <w:r w:rsidRPr="005F3EE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845</w:t>
            </w:r>
          </w:p>
        </w:tc>
      </w:tr>
      <w:tr w:rsidR="00AD18D9" w:rsidRPr="00DD25E7" w14:paraId="3B67C86B" w14:textId="77777777" w:rsidTr="00730A98">
        <w:tc>
          <w:tcPr>
            <w:tcW w:w="3510" w:type="dxa"/>
            <w:vAlign w:val="bottom"/>
          </w:tcPr>
          <w:p w14:paraId="1A79A525" w14:textId="77777777" w:rsidR="00AD18D9" w:rsidRPr="00DD25E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C136E3" w14:textId="77777777" w:rsidR="00AD18D9" w:rsidRPr="00DD25E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637004" w14:textId="77777777" w:rsidR="00AD18D9" w:rsidRPr="00DD25E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CD2338" w14:textId="77777777" w:rsidR="00AD18D9" w:rsidRPr="00DD25E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CCE60C" w14:textId="77777777" w:rsidR="00AD18D9" w:rsidRPr="00DD25E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A237DE" w14:textId="77777777" w:rsidR="00AD18D9" w:rsidRPr="00DD25E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4633DD" w14:textId="77777777" w:rsidR="00AD18D9" w:rsidRPr="00DD25E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407490" w14:textId="77777777" w:rsidR="00AD18D9" w:rsidRPr="00DD25E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C47288" w14:textId="77777777" w:rsidR="00AD18D9" w:rsidRPr="00DD25E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6AAA6B" w14:textId="77777777" w:rsidR="00AD18D9" w:rsidRPr="00DD25E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188AA3" w14:textId="77777777" w:rsidR="00AD18D9" w:rsidRPr="00DD25E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98B58CB" w14:textId="77777777" w:rsidR="00AD18D9" w:rsidRPr="00DD25E7" w:rsidRDefault="00AD18D9" w:rsidP="00AD18D9">
            <w:pPr>
              <w:tabs>
                <w:tab w:val="decimal" w:pos="861"/>
              </w:tabs>
              <w:spacing w:line="240" w:lineRule="auto"/>
              <w:ind w:right="-108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DA4BD2" w14:textId="77777777" w:rsidR="00AD18D9" w:rsidRPr="00DD25E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E9B9C98" w14:textId="77777777" w:rsidR="00AD18D9" w:rsidRPr="00DD25E7" w:rsidRDefault="00AD18D9" w:rsidP="00AD18D9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D33CDF" w14:textId="77777777" w:rsidR="00AD18D9" w:rsidRPr="00DD25E7" w:rsidRDefault="00AD18D9" w:rsidP="00AD18D9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CD3260F" w14:textId="77777777" w:rsidR="00AD18D9" w:rsidRPr="00DD25E7" w:rsidRDefault="00AD18D9" w:rsidP="00AD18D9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</w:tr>
      <w:tr w:rsidR="00AD18D9" w:rsidRPr="00226264" w14:paraId="15EA043F" w14:textId="77777777" w:rsidTr="00730A98"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178088D7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90E5D06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137C81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19C4C16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FBF23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0F45EB4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E21A0C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20E258A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C2D72F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C5D475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7450B1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1D485505" w14:textId="77777777" w:rsidR="00AD18D9" w:rsidRPr="00226264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F25590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DC970B8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F622F9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4A8AC62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AD18D9" w:rsidRPr="00226264" w14:paraId="14A31C62" w14:textId="77777777" w:rsidTr="000719C2">
        <w:tc>
          <w:tcPr>
            <w:tcW w:w="3510" w:type="dxa"/>
            <w:tcBorders>
              <w:bottom w:val="nil"/>
            </w:tcBorders>
            <w:vAlign w:val="bottom"/>
          </w:tcPr>
          <w:p w14:paraId="4DB193CB" w14:textId="13DCD692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2568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7FA159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5D9B91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25C10C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06BCC1D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2825DD0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55AFE7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4A2BBA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7C4D53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AF18F6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75D447F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30199FA5" w14:textId="77777777" w:rsidR="00AD18D9" w:rsidRPr="00226264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0E38CF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6A63C0F" w14:textId="47CB4CA1" w:rsidR="00AD18D9" w:rsidRPr="00226264" w:rsidRDefault="001E785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11,822,880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5AE3A4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33DBDC67" w14:textId="2B3FFF2A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11</w:t>
            </w: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2</w:t>
            </w:r>
            <w:r w:rsidR="00C32A2D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43</w:t>
            </w: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C32A2D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380</w:t>
            </w:r>
          </w:p>
        </w:tc>
      </w:tr>
      <w:tr w:rsidR="00AD18D9" w:rsidRPr="00226264" w14:paraId="5DA96193" w14:textId="77777777" w:rsidTr="000719C2">
        <w:tc>
          <w:tcPr>
            <w:tcW w:w="3510" w:type="dxa"/>
            <w:tcBorders>
              <w:bottom w:val="nil"/>
            </w:tcBorders>
            <w:vAlign w:val="bottom"/>
          </w:tcPr>
          <w:p w14:paraId="5084A195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37C3FF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566D291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4A90914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3CDF63E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6C8847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B5113E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A633E56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5B0F4F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C6707AA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9DE6EA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0FB0770D" w14:textId="77777777" w:rsidR="00AD18D9" w:rsidRPr="00226264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D3F19B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0E8B6E2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BC9B0B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094F5E0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AD18D9" w:rsidRPr="00226264" w14:paraId="43413253" w14:textId="77777777" w:rsidTr="000719C2">
        <w:tc>
          <w:tcPr>
            <w:tcW w:w="3510" w:type="dxa"/>
            <w:tcBorders>
              <w:bottom w:val="nil"/>
            </w:tcBorders>
            <w:vAlign w:val="bottom"/>
          </w:tcPr>
          <w:p w14:paraId="46111E04" w14:textId="1A33123E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2568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9B96296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7D3E1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F585234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566B48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5E938E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4F85BB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0CA13EE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6B3F65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46BC66E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A84167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42E1E548" w14:textId="77777777" w:rsidR="00AD18D9" w:rsidRPr="00226264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25E554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1BDBB01E" w14:textId="60822B48" w:rsidR="00AD18D9" w:rsidRPr="00226264" w:rsidRDefault="001E785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1,691,904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003841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17AE8C8" w14:textId="0D610845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C32A2D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654</w:t>
            </w: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C32A2D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774</w:t>
            </w:r>
          </w:p>
        </w:tc>
      </w:tr>
    </w:tbl>
    <w:p w14:paraId="7BCA2B26" w14:textId="77777777" w:rsidR="006A0DAA" w:rsidRDefault="006A0DAA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6A0DAA" w:rsidSect="008A2DB2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6E3514CE" w14:textId="7055434F" w:rsidR="006A0DAA" w:rsidRDefault="006A0DAA" w:rsidP="00AD18D9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6A0DA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47FDD3E1" w14:textId="4E5A21C2" w:rsidR="00FD3EC6" w:rsidRDefault="00FD3EC6" w:rsidP="00AD18D9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4805" w:type="pct"/>
        <w:tblInd w:w="414" w:type="dxa"/>
        <w:tblLook w:val="00A0" w:firstRow="1" w:lastRow="0" w:firstColumn="1" w:lastColumn="0" w:noHBand="0" w:noVBand="0"/>
      </w:tblPr>
      <w:tblGrid>
        <w:gridCol w:w="5472"/>
        <w:gridCol w:w="879"/>
        <w:gridCol w:w="1316"/>
        <w:gridCol w:w="306"/>
        <w:gridCol w:w="1257"/>
      </w:tblGrid>
      <w:tr w:rsidR="008D00B9" w:rsidRPr="00E301AC" w14:paraId="05F5B03C" w14:textId="77777777" w:rsidTr="00AD18D9">
        <w:trPr>
          <w:trHeight w:val="420"/>
        </w:trPr>
        <w:tc>
          <w:tcPr>
            <w:tcW w:w="2964" w:type="pct"/>
          </w:tcPr>
          <w:p w14:paraId="7F98B6D0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20AA34B6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0" w:type="pct"/>
            <w:gridSpan w:val="3"/>
          </w:tcPr>
          <w:p w14:paraId="3CB4FA5E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D00B9" w:rsidRPr="00E301AC" w14:paraId="323D16CC" w14:textId="77777777" w:rsidTr="00AD18D9">
        <w:trPr>
          <w:trHeight w:val="420"/>
        </w:trPr>
        <w:tc>
          <w:tcPr>
            <w:tcW w:w="2964" w:type="pct"/>
          </w:tcPr>
          <w:p w14:paraId="3D76973C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09949D6F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0" w:type="pct"/>
            <w:gridSpan w:val="3"/>
          </w:tcPr>
          <w:p w14:paraId="25686D7D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8D00B9" w:rsidRPr="00E301AC" w14:paraId="0F3B7E75" w14:textId="77777777" w:rsidTr="00AD18D9">
        <w:trPr>
          <w:trHeight w:val="420"/>
        </w:trPr>
        <w:tc>
          <w:tcPr>
            <w:tcW w:w="2964" w:type="pct"/>
          </w:tcPr>
          <w:p w14:paraId="6CA06766" w14:textId="77777777" w:rsidR="008D00B9" w:rsidRPr="00E301AC" w:rsidRDefault="008D00B9" w:rsidP="00E63EE0">
            <w:pPr>
              <w:tabs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76" w:type="pct"/>
          </w:tcPr>
          <w:p w14:paraId="60ABA558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0" w:type="pct"/>
            <w:gridSpan w:val="3"/>
          </w:tcPr>
          <w:p w14:paraId="33F31363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8D00B9" w:rsidRPr="00E301AC" w14:paraId="52DFEFE8" w14:textId="77777777" w:rsidTr="00AD18D9">
        <w:trPr>
          <w:trHeight w:val="420"/>
        </w:trPr>
        <w:tc>
          <w:tcPr>
            <w:tcW w:w="2964" w:type="pct"/>
          </w:tcPr>
          <w:p w14:paraId="786EF889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54419C26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3" w:type="pct"/>
          </w:tcPr>
          <w:p w14:paraId="74104BB9" w14:textId="6363375E" w:rsidR="008D00B9" w:rsidRPr="00E301AC" w:rsidRDefault="008D00B9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66" w:type="pct"/>
          </w:tcPr>
          <w:p w14:paraId="3035E3F5" w14:textId="77777777" w:rsidR="008D00B9" w:rsidRPr="00E301AC" w:rsidRDefault="008D00B9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81" w:type="pct"/>
          </w:tcPr>
          <w:p w14:paraId="1E76E946" w14:textId="5FCC260A" w:rsidR="008D00B9" w:rsidRPr="00E301AC" w:rsidRDefault="00EE34B5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8D00B9" w:rsidRPr="00E301AC" w14:paraId="5B60593C" w14:textId="77777777" w:rsidTr="00AD18D9">
        <w:trPr>
          <w:trHeight w:val="420"/>
        </w:trPr>
        <w:tc>
          <w:tcPr>
            <w:tcW w:w="2964" w:type="pct"/>
          </w:tcPr>
          <w:p w14:paraId="068256B3" w14:textId="77777777" w:rsidR="008D00B9" w:rsidRPr="00E301AC" w:rsidRDefault="008D00B9" w:rsidP="008D00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5144B85D" w14:textId="77777777" w:rsidR="008D00B9" w:rsidRPr="00E301AC" w:rsidRDefault="008D00B9" w:rsidP="008D00B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3" w:type="pct"/>
          </w:tcPr>
          <w:p w14:paraId="5461AF7C" w14:textId="24AE23E4" w:rsidR="008D00B9" w:rsidRPr="00E301AC" w:rsidRDefault="00AD18D9" w:rsidP="008D00B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6" w:type="pct"/>
          </w:tcPr>
          <w:p w14:paraId="429610DF" w14:textId="77777777" w:rsidR="008D00B9" w:rsidRPr="00E301AC" w:rsidRDefault="008D00B9" w:rsidP="008D00B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81" w:type="pct"/>
          </w:tcPr>
          <w:p w14:paraId="12121946" w14:textId="3678A198" w:rsidR="008D00B9" w:rsidRPr="00E301AC" w:rsidRDefault="00AD18D9" w:rsidP="008D00B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D00B9" w:rsidRPr="00E301AC" w14:paraId="45263625" w14:textId="77777777" w:rsidTr="00AD18D9">
        <w:trPr>
          <w:trHeight w:val="420"/>
        </w:trPr>
        <w:tc>
          <w:tcPr>
            <w:tcW w:w="2964" w:type="pct"/>
          </w:tcPr>
          <w:p w14:paraId="74036A13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42095017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0" w:type="pct"/>
            <w:gridSpan w:val="3"/>
          </w:tcPr>
          <w:p w14:paraId="7A525F7D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D00B9" w:rsidRPr="00E301AC" w14:paraId="4DECB3C6" w14:textId="77777777" w:rsidTr="00AD18D9">
        <w:trPr>
          <w:trHeight w:val="420"/>
        </w:trPr>
        <w:tc>
          <w:tcPr>
            <w:tcW w:w="2964" w:type="pct"/>
          </w:tcPr>
          <w:p w14:paraId="65F80D78" w14:textId="77777777" w:rsidR="008D00B9" w:rsidRPr="00E301AC" w:rsidRDefault="008D00B9" w:rsidP="00E63EE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76" w:type="pct"/>
          </w:tcPr>
          <w:p w14:paraId="7829A13D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</w:tcPr>
          <w:p w14:paraId="701B8988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6" w:type="pct"/>
          </w:tcPr>
          <w:p w14:paraId="6B7827A8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7B963E9B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18D9" w:rsidRPr="00E301AC" w14:paraId="1909EDB1" w14:textId="77777777" w:rsidTr="00AD18D9">
        <w:trPr>
          <w:trHeight w:val="420"/>
        </w:trPr>
        <w:tc>
          <w:tcPr>
            <w:tcW w:w="2964" w:type="pct"/>
          </w:tcPr>
          <w:p w14:paraId="0CB98953" w14:textId="77777777" w:rsidR="00AD18D9" w:rsidRPr="00E301AC" w:rsidRDefault="00AD18D9" w:rsidP="00AD18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05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76" w:type="pct"/>
          </w:tcPr>
          <w:p w14:paraId="44D5F930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</w:tcPr>
          <w:p w14:paraId="5FC57D94" w14:textId="2233DCFF" w:rsidR="00AD18D9" w:rsidRPr="00E301AC" w:rsidRDefault="008F4A56" w:rsidP="008F4A56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66" w:type="pct"/>
          </w:tcPr>
          <w:p w14:paraId="366F7A1F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6DACCB8E" w14:textId="66449B97" w:rsidR="00AD18D9" w:rsidRPr="00E301AC" w:rsidRDefault="00AD18D9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0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18,494</w:t>
            </w:r>
          </w:p>
        </w:tc>
      </w:tr>
      <w:tr w:rsidR="00AD18D9" w:rsidRPr="00E301AC" w14:paraId="321C5E3B" w14:textId="77777777" w:rsidTr="00AD18D9">
        <w:trPr>
          <w:trHeight w:val="60"/>
        </w:trPr>
        <w:tc>
          <w:tcPr>
            <w:tcW w:w="2964" w:type="pct"/>
          </w:tcPr>
          <w:p w14:paraId="2CF05061" w14:textId="77777777" w:rsidR="00AD18D9" w:rsidRPr="00E301AC" w:rsidRDefault="00AD18D9" w:rsidP="00AD18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1A48721B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684E399E" w14:textId="3AB1E94B" w:rsidR="00AD18D9" w:rsidRPr="00E301AC" w:rsidRDefault="008F4A56" w:rsidP="008F4A56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66" w:type="pct"/>
          </w:tcPr>
          <w:p w14:paraId="1C054B00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121B085C" w14:textId="57A66775" w:rsidR="00AD18D9" w:rsidRPr="00AD18D9" w:rsidRDefault="00AD18D9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18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18,494</w:t>
            </w:r>
          </w:p>
        </w:tc>
      </w:tr>
      <w:tr w:rsidR="00AD18D9" w:rsidRPr="00E301AC" w14:paraId="0BDAF4F7" w14:textId="77777777" w:rsidTr="00AD18D9">
        <w:trPr>
          <w:trHeight w:val="420"/>
        </w:trPr>
        <w:tc>
          <w:tcPr>
            <w:tcW w:w="2964" w:type="pct"/>
          </w:tcPr>
          <w:p w14:paraId="0557C8BE" w14:textId="77777777" w:rsidR="00AD18D9" w:rsidRPr="00E301AC" w:rsidRDefault="00AD18D9" w:rsidP="00AD18D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76" w:type="pct"/>
          </w:tcPr>
          <w:p w14:paraId="13BCC332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</w:tcPr>
          <w:p w14:paraId="4B99020C" w14:textId="77777777" w:rsidR="00AD18D9" w:rsidRPr="00E301AC" w:rsidRDefault="00AD18D9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6" w:type="pct"/>
          </w:tcPr>
          <w:p w14:paraId="47F058A1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6A850342" w14:textId="77777777" w:rsidR="00AD18D9" w:rsidRPr="00E301AC" w:rsidRDefault="00AD18D9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18D9" w:rsidRPr="00E301AC" w14:paraId="7F76A2EA" w14:textId="77777777" w:rsidTr="00AD18D9">
        <w:trPr>
          <w:trHeight w:val="420"/>
        </w:trPr>
        <w:tc>
          <w:tcPr>
            <w:tcW w:w="2964" w:type="pct"/>
          </w:tcPr>
          <w:p w14:paraId="69F4501D" w14:textId="77777777" w:rsidR="00AD18D9" w:rsidRPr="00E301AC" w:rsidRDefault="00AD18D9" w:rsidP="00AD18D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76" w:type="pct"/>
          </w:tcPr>
          <w:p w14:paraId="5CB26511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13" w:type="pct"/>
          </w:tcPr>
          <w:p w14:paraId="42DC12AB" w14:textId="1FA0D966" w:rsidR="00AD18D9" w:rsidRPr="00E301AC" w:rsidRDefault="008F4A56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4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4,064</w:t>
            </w:r>
          </w:p>
        </w:tc>
        <w:tc>
          <w:tcPr>
            <w:tcW w:w="166" w:type="pct"/>
          </w:tcPr>
          <w:p w14:paraId="0FC50DA1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15A8955C" w14:textId="7DD729D3" w:rsidR="00AD18D9" w:rsidRPr="00E301AC" w:rsidRDefault="00AD18D9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0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(2,216)</w:t>
            </w:r>
          </w:p>
        </w:tc>
      </w:tr>
      <w:tr w:rsidR="00AD18D9" w:rsidRPr="00E301AC" w14:paraId="0C40756D" w14:textId="77777777" w:rsidTr="00AD18D9">
        <w:trPr>
          <w:trHeight w:val="420"/>
        </w:trPr>
        <w:tc>
          <w:tcPr>
            <w:tcW w:w="2964" w:type="pct"/>
          </w:tcPr>
          <w:p w14:paraId="0554E991" w14:textId="77777777" w:rsidR="00AD18D9" w:rsidRPr="00E301AC" w:rsidRDefault="00AD18D9" w:rsidP="00AD18D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76" w:type="pct"/>
          </w:tcPr>
          <w:p w14:paraId="25910B36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4867DE8C" w14:textId="584287EC" w:rsidR="00AD18D9" w:rsidRPr="00E301AC" w:rsidRDefault="008F4A56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4A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4,064</w:t>
            </w:r>
          </w:p>
        </w:tc>
        <w:tc>
          <w:tcPr>
            <w:tcW w:w="166" w:type="pct"/>
          </w:tcPr>
          <w:p w14:paraId="53D18915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2884DDDF" w14:textId="582DB8C1" w:rsidR="00AD18D9" w:rsidRPr="00E301AC" w:rsidRDefault="00AD18D9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0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(2,216)</w:t>
            </w:r>
          </w:p>
        </w:tc>
      </w:tr>
      <w:tr w:rsidR="00AD18D9" w:rsidRPr="00E301AC" w14:paraId="7F3A300C" w14:textId="77777777" w:rsidTr="00AD18D9">
        <w:trPr>
          <w:trHeight w:val="60"/>
        </w:trPr>
        <w:tc>
          <w:tcPr>
            <w:tcW w:w="2964" w:type="pct"/>
          </w:tcPr>
          <w:p w14:paraId="1FE5A008" w14:textId="77777777" w:rsidR="00AD18D9" w:rsidRPr="00E301AC" w:rsidRDefault="00AD18D9" w:rsidP="00AD18D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473906AE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71C22EC1" w14:textId="77777777" w:rsidR="00AD18D9" w:rsidRPr="00E301AC" w:rsidRDefault="00AD18D9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6" w:type="pct"/>
          </w:tcPr>
          <w:p w14:paraId="41889162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2F3E2C67" w14:textId="77777777" w:rsidR="00AD18D9" w:rsidRPr="00E301AC" w:rsidRDefault="00AD18D9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18D9" w:rsidRPr="00E301AC" w14:paraId="7E10278C" w14:textId="77777777" w:rsidTr="00AD18D9">
        <w:trPr>
          <w:trHeight w:val="420"/>
        </w:trPr>
        <w:tc>
          <w:tcPr>
            <w:tcW w:w="2964" w:type="pct"/>
          </w:tcPr>
          <w:p w14:paraId="76524B3F" w14:textId="623FE5CB" w:rsidR="00AD18D9" w:rsidRPr="00E301AC" w:rsidRDefault="00AD18D9" w:rsidP="00AD18D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76" w:type="pct"/>
          </w:tcPr>
          <w:p w14:paraId="4E1D98B6" w14:textId="77777777" w:rsidR="00AD18D9" w:rsidRPr="00E301AC" w:rsidRDefault="00AD18D9" w:rsidP="00AD18D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3" w:type="pct"/>
            <w:tcBorders>
              <w:bottom w:val="double" w:sz="4" w:space="0" w:color="auto"/>
            </w:tcBorders>
          </w:tcPr>
          <w:p w14:paraId="60785C73" w14:textId="1B3BF74B" w:rsidR="00AD18D9" w:rsidRPr="00E301AC" w:rsidRDefault="008F4A56" w:rsidP="00AD18D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4A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4,064</w:t>
            </w:r>
          </w:p>
        </w:tc>
        <w:tc>
          <w:tcPr>
            <w:tcW w:w="166" w:type="pct"/>
          </w:tcPr>
          <w:p w14:paraId="047F9BEC" w14:textId="77777777" w:rsidR="00AD18D9" w:rsidRPr="00E301AC" w:rsidRDefault="00AD18D9" w:rsidP="00AD18D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2E8D4EAE" w14:textId="70AA1333" w:rsidR="00AD18D9" w:rsidRPr="00E301AC" w:rsidRDefault="00AD18D9" w:rsidP="00AD18D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0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16,278</w:t>
            </w:r>
          </w:p>
        </w:tc>
      </w:tr>
    </w:tbl>
    <w:p w14:paraId="1D2A6CB2" w14:textId="2124149D" w:rsidR="00F81A6C" w:rsidRDefault="00F81A6C" w:rsidP="008D00B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69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509"/>
        <w:gridCol w:w="1185"/>
        <w:gridCol w:w="13"/>
        <w:gridCol w:w="243"/>
        <w:gridCol w:w="13"/>
        <w:gridCol w:w="1307"/>
        <w:gridCol w:w="13"/>
        <w:gridCol w:w="274"/>
        <w:gridCol w:w="13"/>
        <w:gridCol w:w="1120"/>
        <w:gridCol w:w="13"/>
        <w:gridCol w:w="274"/>
        <w:gridCol w:w="13"/>
        <w:gridCol w:w="1279"/>
      </w:tblGrid>
      <w:tr w:rsidR="008D00B9" w:rsidRPr="00E301AC" w14:paraId="3A1DB6FE" w14:textId="77777777" w:rsidTr="00AD18D9">
        <w:trPr>
          <w:trHeight w:val="415"/>
        </w:trPr>
        <w:tc>
          <w:tcPr>
            <w:tcW w:w="1893" w:type="pct"/>
            <w:shd w:val="clear" w:color="auto" w:fill="FFFFFF"/>
          </w:tcPr>
          <w:p w14:paraId="65ADAC00" w14:textId="77777777" w:rsidR="008D00B9" w:rsidRPr="00FD3EC6" w:rsidRDefault="008D00B9" w:rsidP="00E63EE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3107" w:type="pct"/>
            <w:gridSpan w:val="13"/>
            <w:shd w:val="clear" w:color="auto" w:fill="FFFFFF"/>
          </w:tcPr>
          <w:p w14:paraId="52AC614D" w14:textId="77777777" w:rsidR="008D00B9" w:rsidRPr="00E301AC" w:rsidRDefault="008D00B9" w:rsidP="00E63EE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D00B9" w:rsidRPr="00E301AC" w14:paraId="407FF1E0" w14:textId="77777777" w:rsidTr="00AD18D9">
        <w:trPr>
          <w:trHeight w:val="415"/>
        </w:trPr>
        <w:tc>
          <w:tcPr>
            <w:tcW w:w="1893" w:type="pct"/>
            <w:shd w:val="clear" w:color="auto" w:fill="FFFFFF"/>
          </w:tcPr>
          <w:p w14:paraId="2101F6F5" w14:textId="3D65C709" w:rsidR="008D00B9" w:rsidRPr="00E301AC" w:rsidRDefault="008D00B9" w:rsidP="00E63EE0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89" w:type="pct"/>
            <w:gridSpan w:val="5"/>
            <w:shd w:val="clear" w:color="auto" w:fill="FFFFFF"/>
          </w:tcPr>
          <w:p w14:paraId="636BCFD2" w14:textId="05B99355" w:rsidR="008D00B9" w:rsidRPr="00E301AC" w:rsidRDefault="00FD3EC6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3A109BAF" w14:textId="77777777" w:rsidR="008D00B9" w:rsidRPr="00E301AC" w:rsidRDefault="008D00B9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63" w:type="pct"/>
            <w:gridSpan w:val="6"/>
            <w:shd w:val="clear" w:color="auto" w:fill="FFFFFF"/>
          </w:tcPr>
          <w:p w14:paraId="2A314DBC" w14:textId="322B0803" w:rsidR="008D00B9" w:rsidRPr="00E301AC" w:rsidRDefault="00ED0821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FD3EC6" w:rsidRPr="00E301AC" w14:paraId="42AF6C25" w14:textId="77777777" w:rsidTr="00AD18D9">
        <w:trPr>
          <w:trHeight w:val="415"/>
        </w:trPr>
        <w:tc>
          <w:tcPr>
            <w:tcW w:w="1893" w:type="pct"/>
            <w:shd w:val="clear" w:color="auto" w:fill="FFFFFF"/>
          </w:tcPr>
          <w:p w14:paraId="4056827C" w14:textId="7A749411" w:rsidR="00FD3EC6" w:rsidRPr="00E301AC" w:rsidRDefault="00FD3EC6" w:rsidP="00FD3EC6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489" w:type="pct"/>
            <w:gridSpan w:val="5"/>
            <w:shd w:val="clear" w:color="auto" w:fill="FFFFFF"/>
          </w:tcPr>
          <w:p w14:paraId="51D89B9F" w14:textId="681BC9DC" w:rsidR="00FD3EC6" w:rsidRPr="00E301AC" w:rsidRDefault="00AD18D9" w:rsidP="00FD3EC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7DD71506" w14:textId="77777777" w:rsidR="00FD3EC6" w:rsidRPr="00E301AC" w:rsidRDefault="00FD3EC6" w:rsidP="00FD3EC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63" w:type="pct"/>
            <w:gridSpan w:val="6"/>
            <w:shd w:val="clear" w:color="auto" w:fill="FFFFFF"/>
          </w:tcPr>
          <w:p w14:paraId="3F4E8775" w14:textId="2E4E9658" w:rsidR="00FD3EC6" w:rsidRPr="00E301AC" w:rsidRDefault="00AD18D9" w:rsidP="00FD3EC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FD3EC6" w:rsidRPr="00E301AC" w14:paraId="53BC288B" w14:textId="77777777" w:rsidTr="00AD18D9">
        <w:trPr>
          <w:trHeight w:val="802"/>
        </w:trPr>
        <w:tc>
          <w:tcPr>
            <w:tcW w:w="1893" w:type="pct"/>
            <w:shd w:val="clear" w:color="auto" w:fill="FFFFFF"/>
          </w:tcPr>
          <w:p w14:paraId="076EEA48" w14:textId="77777777" w:rsidR="008D00B9" w:rsidRPr="00E301AC" w:rsidRDefault="008D00B9" w:rsidP="00E63E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FFFFFF"/>
          </w:tcPr>
          <w:p w14:paraId="451E7FB5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161B65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8" w:type="pct"/>
            <w:gridSpan w:val="2"/>
            <w:shd w:val="clear" w:color="auto" w:fill="FFFFFF"/>
          </w:tcPr>
          <w:p w14:paraId="7125C6F5" w14:textId="77777777" w:rsidR="008D00B9" w:rsidRPr="00E301AC" w:rsidRDefault="008D00B9" w:rsidP="00E63EE0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514E99F7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758766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6AD838C2" w14:textId="77777777" w:rsidR="008D00B9" w:rsidRPr="00E301AC" w:rsidRDefault="008D00B9" w:rsidP="00E63EE0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0406491D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02FA0E6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3E3C5658" w14:textId="77777777" w:rsidR="008D00B9" w:rsidRPr="00E301AC" w:rsidRDefault="008D00B9" w:rsidP="00E63EE0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shd w:val="clear" w:color="auto" w:fill="FFFFFF"/>
          </w:tcPr>
          <w:p w14:paraId="2BC9500E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10E208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D18D9" w:rsidRPr="00E301AC" w14:paraId="2889D669" w14:textId="77777777" w:rsidTr="00AD18D9">
        <w:trPr>
          <w:trHeight w:val="406"/>
        </w:trPr>
        <w:tc>
          <w:tcPr>
            <w:tcW w:w="1893" w:type="pct"/>
            <w:shd w:val="clear" w:color="auto" w:fill="FFFFFF"/>
          </w:tcPr>
          <w:p w14:paraId="746C3BF4" w14:textId="65B09B88" w:rsidR="00AD18D9" w:rsidRPr="00E301AC" w:rsidRDefault="00AD18D9" w:rsidP="00AD18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9738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38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39" w:type="pct"/>
            <w:shd w:val="clear" w:color="auto" w:fill="FFFFFF"/>
          </w:tcPr>
          <w:p w14:paraId="7744E936" w14:textId="77777777" w:rsidR="00AD18D9" w:rsidRPr="00E301AC" w:rsidRDefault="00AD18D9" w:rsidP="00AD18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gridSpan w:val="2"/>
            <w:shd w:val="clear" w:color="auto" w:fill="FFFFFF"/>
          </w:tcPr>
          <w:p w14:paraId="29B3BA46" w14:textId="77777777" w:rsidR="00AD18D9" w:rsidRPr="00E301AC" w:rsidRDefault="00AD18D9" w:rsidP="00AD18D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FDDA6E" w14:textId="465C2988" w:rsidR="00AD18D9" w:rsidRPr="00E301AC" w:rsidRDefault="00D33187" w:rsidP="00AD18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</w:t>
            </w:r>
            <w:r w:rsidR="009738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1BB1A759" w14:textId="77777777" w:rsidR="00AD18D9" w:rsidRPr="00E301AC" w:rsidRDefault="00AD18D9" w:rsidP="00AD18D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096DBEB4" w14:textId="77777777" w:rsidR="00AD18D9" w:rsidRPr="00E301AC" w:rsidRDefault="00AD18D9" w:rsidP="00AD18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" w:type="pct"/>
            <w:gridSpan w:val="2"/>
            <w:shd w:val="clear" w:color="auto" w:fill="FFFFFF"/>
          </w:tcPr>
          <w:p w14:paraId="5239A9CD" w14:textId="77777777" w:rsidR="00AD18D9" w:rsidRPr="00E301AC" w:rsidRDefault="00AD18D9" w:rsidP="00AD18D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33EFF9" w14:textId="5A206EFB" w:rsidR="00AD18D9" w:rsidRPr="00E301AC" w:rsidRDefault="00AD18D9" w:rsidP="00AD18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78,123</w:t>
            </w:r>
          </w:p>
        </w:tc>
      </w:tr>
      <w:tr w:rsidR="00D33187" w:rsidRPr="00E301AC" w14:paraId="44F2DB07" w14:textId="77777777" w:rsidTr="0028379C">
        <w:trPr>
          <w:trHeight w:val="415"/>
        </w:trPr>
        <w:tc>
          <w:tcPr>
            <w:tcW w:w="1893" w:type="pct"/>
            <w:shd w:val="clear" w:color="auto" w:fill="FFFFFF"/>
          </w:tcPr>
          <w:p w14:paraId="4AF34167" w14:textId="77777777" w:rsidR="00D33187" w:rsidRPr="00E301AC" w:rsidRDefault="00D33187" w:rsidP="00D331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39" w:type="pct"/>
            <w:shd w:val="clear" w:color="auto" w:fill="FFFFFF"/>
          </w:tcPr>
          <w:p w14:paraId="7120DC4A" w14:textId="4883EE26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38" w:type="pct"/>
            <w:gridSpan w:val="2"/>
            <w:shd w:val="clear" w:color="auto" w:fill="FFFFFF"/>
          </w:tcPr>
          <w:p w14:paraId="14AFF4DA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3D510D50" w14:textId="41E2A136" w:rsidR="00D33187" w:rsidRPr="00E301AC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</w:t>
            </w:r>
            <w:r w:rsidR="009738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69787FCA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4ECB5E65" w14:textId="44B8A2D0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6AF125C0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0422784" w14:textId="23F394E7" w:rsidR="00D33187" w:rsidRPr="00E301AC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15,625</w:t>
            </w:r>
          </w:p>
        </w:tc>
      </w:tr>
      <w:tr w:rsidR="00F81A6C" w:rsidRPr="00E301AC" w14:paraId="5FE6D988" w14:textId="77777777" w:rsidTr="0028379C">
        <w:trPr>
          <w:trHeight w:val="415"/>
        </w:trPr>
        <w:tc>
          <w:tcPr>
            <w:tcW w:w="1893" w:type="pct"/>
            <w:shd w:val="clear" w:color="auto" w:fill="FFFFFF"/>
          </w:tcPr>
          <w:p w14:paraId="09151502" w14:textId="4CB6583F" w:rsidR="00F81A6C" w:rsidRPr="00E301AC" w:rsidRDefault="00F81A6C" w:rsidP="00F81A6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A6C">
              <w:rPr>
                <w:rFonts w:asciiTheme="majorBidi" w:hAnsiTheme="majorBidi"/>
                <w:sz w:val="30"/>
                <w:szCs w:val="30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639" w:type="pct"/>
            <w:shd w:val="clear" w:color="auto" w:fill="FFFFFF"/>
          </w:tcPr>
          <w:p w14:paraId="08D3A8EC" w14:textId="77777777" w:rsidR="00F81A6C" w:rsidRDefault="00F81A6C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gridSpan w:val="2"/>
            <w:shd w:val="clear" w:color="auto" w:fill="FFFFFF"/>
          </w:tcPr>
          <w:p w14:paraId="3B042C3E" w14:textId="77777777" w:rsidR="00F81A6C" w:rsidRPr="00E301AC" w:rsidRDefault="00F81A6C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shd w:val="clear" w:color="auto" w:fill="FFFFFF"/>
            <w:vAlign w:val="bottom"/>
          </w:tcPr>
          <w:p w14:paraId="2A221D71" w14:textId="2B7DB29B" w:rsidR="00F81A6C" w:rsidRPr="00F81A6C" w:rsidRDefault="00F81A6C" w:rsidP="00F81A6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202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79D0467F" w14:textId="77777777" w:rsidR="00F81A6C" w:rsidRPr="00E301AC" w:rsidRDefault="00F81A6C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462D7D28" w14:textId="77777777" w:rsidR="00F81A6C" w:rsidRDefault="00F81A6C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  <w:gridSpan w:val="2"/>
            <w:shd w:val="clear" w:color="auto" w:fill="FFFFFF"/>
          </w:tcPr>
          <w:p w14:paraId="5A274DA8" w14:textId="77777777" w:rsidR="00F81A6C" w:rsidRPr="00E301AC" w:rsidRDefault="00F81A6C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shd w:val="clear" w:color="auto" w:fill="FFFFFF"/>
            <w:vAlign w:val="bottom"/>
          </w:tcPr>
          <w:p w14:paraId="30DB15FA" w14:textId="0F078E99" w:rsidR="00F81A6C" w:rsidRPr="00FD3EC6" w:rsidRDefault="00F81A6C" w:rsidP="00F81A6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</w:tr>
      <w:tr w:rsidR="00D33187" w:rsidRPr="00E301AC" w14:paraId="25A60804" w14:textId="77777777" w:rsidTr="00AD18D9">
        <w:trPr>
          <w:trHeight w:val="406"/>
        </w:trPr>
        <w:tc>
          <w:tcPr>
            <w:tcW w:w="1893" w:type="pct"/>
            <w:shd w:val="clear" w:color="auto" w:fill="FFFFFF"/>
          </w:tcPr>
          <w:p w14:paraId="33C980D9" w14:textId="77777777" w:rsidR="00D33187" w:rsidRPr="00E301AC" w:rsidRDefault="00D33187" w:rsidP="00D3318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39" w:type="pct"/>
            <w:shd w:val="clear" w:color="auto" w:fill="auto"/>
          </w:tcPr>
          <w:p w14:paraId="5460CE7C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20DE5A18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shd w:val="clear" w:color="auto" w:fill="auto"/>
          </w:tcPr>
          <w:p w14:paraId="0D33058A" w14:textId="6187E15A" w:rsidR="00D33187" w:rsidRPr="00D33187" w:rsidRDefault="00D33187" w:rsidP="00D3318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79684929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30CB956B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FFFFFF"/>
          </w:tcPr>
          <w:p w14:paraId="0D2FF687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shd w:val="clear" w:color="auto" w:fill="FFFFFF"/>
          </w:tcPr>
          <w:p w14:paraId="0411458E" w14:textId="01505642" w:rsidR="00D33187" w:rsidRPr="00E301AC" w:rsidRDefault="00D33187" w:rsidP="00D3318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0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Pr="00440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33187" w:rsidRPr="00E301AC" w14:paraId="32C3571F" w14:textId="77777777" w:rsidTr="00AD18D9">
        <w:trPr>
          <w:trHeight w:val="415"/>
        </w:trPr>
        <w:tc>
          <w:tcPr>
            <w:tcW w:w="1893" w:type="pct"/>
            <w:shd w:val="clear" w:color="auto" w:fill="FFFFFF"/>
          </w:tcPr>
          <w:p w14:paraId="6D8E5A77" w14:textId="77777777" w:rsidR="00D33187" w:rsidRPr="00E301AC" w:rsidRDefault="00D33187" w:rsidP="00D3318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639" w:type="pct"/>
            <w:shd w:val="clear" w:color="auto" w:fill="auto"/>
          </w:tcPr>
          <w:p w14:paraId="09317F58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4AEF0D0A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shd w:val="clear" w:color="auto" w:fill="auto"/>
          </w:tcPr>
          <w:p w14:paraId="4FD409B4" w14:textId="755251BC" w:rsidR="00D33187" w:rsidRPr="00E301AC" w:rsidRDefault="00D33187" w:rsidP="00D3318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(27)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14852CC3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5412FDAB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FFFFFF"/>
          </w:tcPr>
          <w:p w14:paraId="779A783D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shd w:val="clear" w:color="auto" w:fill="FFFFFF"/>
          </w:tcPr>
          <w:p w14:paraId="7C03A44F" w14:textId="4BD07186" w:rsidR="00D33187" w:rsidRPr="00E301AC" w:rsidRDefault="00D33187" w:rsidP="00D3318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0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</w:tr>
      <w:tr w:rsidR="00D33187" w:rsidRPr="00E301AC" w14:paraId="50E1B7C2" w14:textId="77777777" w:rsidTr="00AD18D9">
        <w:trPr>
          <w:trHeight w:val="406"/>
        </w:trPr>
        <w:tc>
          <w:tcPr>
            <w:tcW w:w="1893" w:type="pct"/>
            <w:shd w:val="clear" w:color="auto" w:fill="FFFFFF"/>
          </w:tcPr>
          <w:p w14:paraId="0AF213CF" w14:textId="77777777" w:rsidR="00D33187" w:rsidRPr="00E301AC" w:rsidRDefault="00D33187" w:rsidP="00D3318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39" w:type="pct"/>
            <w:shd w:val="clear" w:color="auto" w:fill="auto"/>
          </w:tcPr>
          <w:p w14:paraId="03EEB3FC" w14:textId="1EBA4A2D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777B7E78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shd w:val="clear" w:color="auto" w:fill="auto"/>
          </w:tcPr>
          <w:p w14:paraId="57AFBD13" w14:textId="02C7A399" w:rsidR="00D33187" w:rsidRPr="00E301AC" w:rsidRDefault="00F81A6C" w:rsidP="00D3318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0BF568EF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60C742EF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FFFFFF"/>
          </w:tcPr>
          <w:p w14:paraId="575FA7CF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shd w:val="clear" w:color="auto" w:fill="FFFFFF"/>
          </w:tcPr>
          <w:p w14:paraId="0BB59A00" w14:textId="3973A306" w:rsidR="00D33187" w:rsidRPr="00E301AC" w:rsidRDefault="00F81A6C" w:rsidP="00D3318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</w:p>
        </w:tc>
      </w:tr>
      <w:tr w:rsidR="00D33187" w:rsidRPr="00E301AC" w14:paraId="7482D00C" w14:textId="77777777" w:rsidTr="00D33187">
        <w:trPr>
          <w:trHeight w:val="406"/>
        </w:trPr>
        <w:tc>
          <w:tcPr>
            <w:tcW w:w="1893" w:type="pct"/>
            <w:shd w:val="clear" w:color="auto" w:fill="FFFFFF"/>
          </w:tcPr>
          <w:p w14:paraId="6BFA6BA8" w14:textId="614A5ED4" w:rsidR="00D33187" w:rsidRPr="00E301AC" w:rsidRDefault="00D33187" w:rsidP="00D3318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9" w:type="pct"/>
            <w:shd w:val="clear" w:color="auto" w:fill="auto"/>
          </w:tcPr>
          <w:p w14:paraId="0100F469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1CAD14AC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shd w:val="clear" w:color="auto" w:fill="auto"/>
            <w:vAlign w:val="bottom"/>
          </w:tcPr>
          <w:p w14:paraId="36FECAA0" w14:textId="3874F589" w:rsidR="00D33187" w:rsidRPr="00440CFA" w:rsidRDefault="00D33187" w:rsidP="00D3318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3,433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67B02DAF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6CD574BA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FFFFFF"/>
          </w:tcPr>
          <w:p w14:paraId="53EC01D3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shd w:val="clear" w:color="auto" w:fill="FFFFFF"/>
            <w:vAlign w:val="bottom"/>
          </w:tcPr>
          <w:p w14:paraId="200ED80B" w14:textId="6C560BCD" w:rsidR="00D33187" w:rsidRPr="007569E9" w:rsidRDefault="00D33187" w:rsidP="00D33187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3187" w:rsidRPr="00E301AC" w14:paraId="30E11559" w14:textId="77777777" w:rsidTr="00AD18D9">
        <w:trPr>
          <w:trHeight w:val="415"/>
        </w:trPr>
        <w:tc>
          <w:tcPr>
            <w:tcW w:w="1893" w:type="pct"/>
            <w:shd w:val="clear" w:color="auto" w:fill="FFFFFF"/>
          </w:tcPr>
          <w:p w14:paraId="7E536B6F" w14:textId="77777777" w:rsidR="00D33187" w:rsidRPr="00E301AC" w:rsidRDefault="00D33187" w:rsidP="00D3318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D78FC" w14:textId="7DEAA98B" w:rsidR="00D33187" w:rsidRPr="00FD3EC6" w:rsidRDefault="00E33ED6" w:rsidP="00D3318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33187" w:rsidRPr="00D331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</w:t>
            </w:r>
            <w:r w:rsidR="009738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33187" w:rsidRPr="00D331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="009738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4273888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0A335" w14:textId="547F0BEF" w:rsidR="00D33187" w:rsidRPr="00E301AC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F4A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4,064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5671EE03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4C70C" w14:textId="3DC4CA89" w:rsidR="00D33187" w:rsidRPr="00E301AC" w:rsidRDefault="00D33187" w:rsidP="00D3318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20.84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77150F04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DEE0FCD" w14:textId="67973D21" w:rsidR="00D33187" w:rsidRPr="00ED0821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3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D33187" w:rsidRPr="00E301AC" w14:paraId="57930BCB" w14:textId="77777777" w:rsidTr="00AD18D9">
        <w:trPr>
          <w:trHeight w:val="415"/>
        </w:trPr>
        <w:tc>
          <w:tcPr>
            <w:tcW w:w="1893" w:type="pct"/>
            <w:shd w:val="clear" w:color="auto" w:fill="FFFFFF"/>
          </w:tcPr>
          <w:p w14:paraId="4D4BA13D" w14:textId="77777777" w:rsidR="00D33187" w:rsidRPr="00E301AC" w:rsidRDefault="00D33187" w:rsidP="00D3318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69758749" w14:textId="77777777" w:rsidR="00D33187" w:rsidRDefault="00D33187" w:rsidP="00D3318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5CD3EB76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FCF5F1" w14:textId="77777777" w:rsidR="00D33187" w:rsidRPr="00FD3EC6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  <w:gridSpan w:val="2"/>
            <w:shd w:val="clear" w:color="auto" w:fill="FFFFFF"/>
          </w:tcPr>
          <w:p w14:paraId="2B7403DB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C4B237" w14:textId="77777777" w:rsidR="00D33187" w:rsidRDefault="00D33187" w:rsidP="00D3318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FFFFFF"/>
          </w:tcPr>
          <w:p w14:paraId="40F5B0A9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C872494" w14:textId="77777777" w:rsidR="00D33187" w:rsidRPr="00ED0821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33187" w:rsidRPr="00E301AC" w14:paraId="00690DF3" w14:textId="77777777" w:rsidTr="00AD18D9">
        <w:trPr>
          <w:trHeight w:val="415"/>
        </w:trPr>
        <w:tc>
          <w:tcPr>
            <w:tcW w:w="1893" w:type="pct"/>
            <w:shd w:val="clear" w:color="auto" w:fill="FFFFFF"/>
          </w:tcPr>
          <w:p w14:paraId="60B973B2" w14:textId="58978E73" w:rsidR="00D33187" w:rsidRPr="00FD3EC6" w:rsidRDefault="00D33187" w:rsidP="00D3318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107" w:type="pct"/>
            <w:gridSpan w:val="13"/>
            <w:shd w:val="clear" w:color="auto" w:fill="FFFFFF"/>
          </w:tcPr>
          <w:p w14:paraId="459857B1" w14:textId="193BFFFB" w:rsidR="00D33187" w:rsidRPr="00E301AC" w:rsidRDefault="00D33187" w:rsidP="00D33187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D3EC6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187" w:rsidRPr="00E301AC" w14:paraId="5E85E9DB" w14:textId="77777777" w:rsidTr="00AD18D9">
        <w:trPr>
          <w:trHeight w:val="415"/>
        </w:trPr>
        <w:tc>
          <w:tcPr>
            <w:tcW w:w="1893" w:type="pct"/>
            <w:shd w:val="clear" w:color="auto" w:fill="FFFFFF"/>
          </w:tcPr>
          <w:p w14:paraId="5948E54A" w14:textId="77777777" w:rsidR="00D33187" w:rsidRPr="00E301AC" w:rsidRDefault="00D33187" w:rsidP="00D33187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pct"/>
            <w:gridSpan w:val="6"/>
            <w:shd w:val="clear" w:color="auto" w:fill="FFFFFF"/>
          </w:tcPr>
          <w:p w14:paraId="5C9122B2" w14:textId="77777777" w:rsidR="00D33187" w:rsidRPr="00E301AC" w:rsidRDefault="00D33187" w:rsidP="00D3318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46ECF495" w14:textId="77777777" w:rsidR="00D33187" w:rsidRPr="00E301AC" w:rsidRDefault="00D33187" w:rsidP="00D3318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56" w:type="pct"/>
            <w:gridSpan w:val="5"/>
            <w:shd w:val="clear" w:color="auto" w:fill="FFFFFF"/>
          </w:tcPr>
          <w:p w14:paraId="0B6FE3E1" w14:textId="454E9764" w:rsidR="00D33187" w:rsidRPr="00E301AC" w:rsidRDefault="00D33187" w:rsidP="00D3318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D33187" w:rsidRPr="00E301AC" w14:paraId="428F6E61" w14:textId="77777777" w:rsidTr="00AD18D9">
        <w:trPr>
          <w:trHeight w:val="415"/>
        </w:trPr>
        <w:tc>
          <w:tcPr>
            <w:tcW w:w="1893" w:type="pct"/>
            <w:shd w:val="clear" w:color="auto" w:fill="FFFFFF"/>
          </w:tcPr>
          <w:p w14:paraId="52695C76" w14:textId="77777777" w:rsidR="00D33187" w:rsidRPr="00E301AC" w:rsidRDefault="00D33187" w:rsidP="00D33187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496" w:type="pct"/>
            <w:gridSpan w:val="6"/>
            <w:shd w:val="clear" w:color="auto" w:fill="FFFFFF"/>
          </w:tcPr>
          <w:p w14:paraId="2F0CF5E8" w14:textId="2CC3FA6C" w:rsidR="00D33187" w:rsidRPr="00E301AC" w:rsidRDefault="00D33187" w:rsidP="00D3318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1F42935C" w14:textId="77777777" w:rsidR="00D33187" w:rsidRPr="00E301AC" w:rsidRDefault="00D33187" w:rsidP="00D3318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56" w:type="pct"/>
            <w:gridSpan w:val="5"/>
            <w:shd w:val="clear" w:color="auto" w:fill="FFFFFF"/>
          </w:tcPr>
          <w:p w14:paraId="581BEE3D" w14:textId="2989266C" w:rsidR="00D33187" w:rsidRPr="00E301AC" w:rsidRDefault="00D33187" w:rsidP="00D3318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33187" w:rsidRPr="00E301AC" w14:paraId="06E5DCE0" w14:textId="77777777" w:rsidTr="00AD18D9">
        <w:trPr>
          <w:trHeight w:val="802"/>
        </w:trPr>
        <w:tc>
          <w:tcPr>
            <w:tcW w:w="1893" w:type="pct"/>
            <w:shd w:val="clear" w:color="auto" w:fill="FFFFFF"/>
          </w:tcPr>
          <w:p w14:paraId="138A5F60" w14:textId="77777777" w:rsidR="00D33187" w:rsidRPr="00E301AC" w:rsidRDefault="00D33187" w:rsidP="00D331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shd w:val="clear" w:color="auto" w:fill="FFFFFF"/>
          </w:tcPr>
          <w:p w14:paraId="3E799B13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A3F0064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8" w:type="pct"/>
            <w:gridSpan w:val="2"/>
            <w:shd w:val="clear" w:color="auto" w:fill="FFFFFF"/>
          </w:tcPr>
          <w:p w14:paraId="3DFEEA06" w14:textId="77777777" w:rsidR="00D33187" w:rsidRPr="00E301AC" w:rsidRDefault="00D33187" w:rsidP="00D3318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7764BF05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0110A9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16E90853" w14:textId="77777777" w:rsidR="00D33187" w:rsidRPr="00E301AC" w:rsidRDefault="00D33187" w:rsidP="00D3318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04F12568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234C4AC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2D69D5AC" w14:textId="77777777" w:rsidR="00D33187" w:rsidRPr="00E301AC" w:rsidRDefault="00D33187" w:rsidP="00D3318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FFFFFF"/>
          </w:tcPr>
          <w:p w14:paraId="5037037F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98DFB12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3187" w:rsidRPr="00E301AC" w14:paraId="428DC3C0" w14:textId="77777777" w:rsidTr="00AD18D9">
        <w:trPr>
          <w:trHeight w:val="406"/>
        </w:trPr>
        <w:tc>
          <w:tcPr>
            <w:tcW w:w="1893" w:type="pct"/>
            <w:shd w:val="clear" w:color="auto" w:fill="FFFFFF"/>
          </w:tcPr>
          <w:p w14:paraId="3B57301A" w14:textId="77777777" w:rsidR="00D33187" w:rsidRPr="00E301AC" w:rsidRDefault="00D33187" w:rsidP="00D331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46" w:type="pct"/>
            <w:gridSpan w:val="2"/>
            <w:shd w:val="clear" w:color="auto" w:fill="FFFFFF"/>
          </w:tcPr>
          <w:p w14:paraId="1ADD2E2A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gridSpan w:val="2"/>
            <w:shd w:val="clear" w:color="auto" w:fill="FFFFFF"/>
          </w:tcPr>
          <w:p w14:paraId="3240B722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BE5DD4" w14:textId="7448B143" w:rsidR="00D33187" w:rsidRPr="00E301AC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9738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5D227CFC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0F21A9D7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" w:type="pct"/>
            <w:gridSpan w:val="2"/>
            <w:shd w:val="clear" w:color="auto" w:fill="FFFFFF"/>
          </w:tcPr>
          <w:p w14:paraId="197D4BDD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FFFFFF"/>
          </w:tcPr>
          <w:p w14:paraId="76D41DF2" w14:textId="7AD1148F" w:rsidR="00D33187" w:rsidRPr="00E301AC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78,598</w:t>
            </w:r>
          </w:p>
        </w:tc>
      </w:tr>
      <w:tr w:rsidR="00D33187" w:rsidRPr="00E301AC" w14:paraId="6256407E" w14:textId="77777777" w:rsidTr="00AD18D9">
        <w:trPr>
          <w:trHeight w:val="415"/>
        </w:trPr>
        <w:tc>
          <w:tcPr>
            <w:tcW w:w="1893" w:type="pct"/>
            <w:shd w:val="clear" w:color="auto" w:fill="FFFFFF"/>
          </w:tcPr>
          <w:p w14:paraId="539B79E3" w14:textId="77777777" w:rsidR="00D33187" w:rsidRPr="00E301AC" w:rsidRDefault="00D33187" w:rsidP="00D331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46" w:type="pct"/>
            <w:gridSpan w:val="2"/>
            <w:shd w:val="clear" w:color="auto" w:fill="FFFFFF"/>
          </w:tcPr>
          <w:p w14:paraId="0E9FCAD7" w14:textId="6D9796FA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38" w:type="pct"/>
            <w:gridSpan w:val="2"/>
            <w:shd w:val="clear" w:color="auto" w:fill="FFFFFF"/>
          </w:tcPr>
          <w:p w14:paraId="233557A0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06F4D78" w14:textId="38A4FE8E" w:rsidR="00D33187" w:rsidRPr="00E301AC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58FBE536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529522AE" w14:textId="4981CC28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3E6053CA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FFFFFF"/>
          </w:tcPr>
          <w:p w14:paraId="107B396A" w14:textId="79F3646A" w:rsidR="00D33187" w:rsidRPr="00E301AC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15,720</w:t>
            </w:r>
          </w:p>
        </w:tc>
      </w:tr>
      <w:tr w:rsidR="00D33187" w:rsidRPr="00E301AC" w14:paraId="6E53E6BC" w14:textId="77777777" w:rsidTr="00AD18D9">
        <w:trPr>
          <w:trHeight w:val="406"/>
        </w:trPr>
        <w:tc>
          <w:tcPr>
            <w:tcW w:w="1893" w:type="pct"/>
            <w:shd w:val="clear" w:color="auto" w:fill="FFFFFF"/>
          </w:tcPr>
          <w:p w14:paraId="21F50954" w14:textId="77777777" w:rsidR="00D33187" w:rsidRPr="00E301AC" w:rsidRDefault="00D33187" w:rsidP="00D3318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46" w:type="pct"/>
            <w:gridSpan w:val="2"/>
            <w:shd w:val="clear" w:color="auto" w:fill="auto"/>
          </w:tcPr>
          <w:p w14:paraId="5073900A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7C69B622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shd w:val="clear" w:color="auto" w:fill="auto"/>
          </w:tcPr>
          <w:p w14:paraId="7E7D22C5" w14:textId="7C21D4AE" w:rsidR="00D33187" w:rsidRPr="00E301AC" w:rsidRDefault="00D33187" w:rsidP="00D3318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21ABD97A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58C2E52D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FFFFFF"/>
          </w:tcPr>
          <w:p w14:paraId="47DED09B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FFFFFF"/>
          </w:tcPr>
          <w:p w14:paraId="49F59B4E" w14:textId="4BE60CDD" w:rsidR="00D33187" w:rsidRPr="00E301AC" w:rsidRDefault="00D33187" w:rsidP="00D3318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(55)</w:t>
            </w:r>
          </w:p>
        </w:tc>
      </w:tr>
      <w:tr w:rsidR="00D33187" w:rsidRPr="00E301AC" w14:paraId="25DE7743" w14:textId="77777777" w:rsidTr="00AD18D9">
        <w:trPr>
          <w:trHeight w:val="415"/>
        </w:trPr>
        <w:tc>
          <w:tcPr>
            <w:tcW w:w="1893" w:type="pct"/>
            <w:shd w:val="clear" w:color="auto" w:fill="FFFFFF"/>
          </w:tcPr>
          <w:p w14:paraId="23C7AD9D" w14:textId="77777777" w:rsidR="00D33187" w:rsidRPr="00E301AC" w:rsidRDefault="00D33187" w:rsidP="00D3318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646" w:type="pct"/>
            <w:gridSpan w:val="2"/>
            <w:shd w:val="clear" w:color="auto" w:fill="auto"/>
          </w:tcPr>
          <w:p w14:paraId="3E5C287E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708A360C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shd w:val="clear" w:color="auto" w:fill="auto"/>
          </w:tcPr>
          <w:p w14:paraId="0148671E" w14:textId="49C0F643" w:rsidR="00D33187" w:rsidRPr="00E301AC" w:rsidRDefault="00D33187" w:rsidP="00D3318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(27)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51A8AE02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4F2860D6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FFFFFF"/>
          </w:tcPr>
          <w:p w14:paraId="5B17DC70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FFFFFF"/>
          </w:tcPr>
          <w:p w14:paraId="3D70A7B4" w14:textId="33601B26" w:rsidR="00D33187" w:rsidRPr="00E301AC" w:rsidRDefault="00D33187" w:rsidP="00D3318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0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</w:tr>
      <w:tr w:rsidR="00D33187" w:rsidRPr="00E301AC" w14:paraId="7028E598" w14:textId="77777777" w:rsidTr="00AD18D9">
        <w:trPr>
          <w:trHeight w:val="406"/>
        </w:trPr>
        <w:tc>
          <w:tcPr>
            <w:tcW w:w="1893" w:type="pct"/>
            <w:shd w:val="clear" w:color="auto" w:fill="FFFFFF"/>
          </w:tcPr>
          <w:p w14:paraId="62921B22" w14:textId="77777777" w:rsidR="00D33187" w:rsidRPr="00E301AC" w:rsidRDefault="00D33187" w:rsidP="00D3318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46" w:type="pct"/>
            <w:gridSpan w:val="2"/>
            <w:shd w:val="clear" w:color="auto" w:fill="auto"/>
          </w:tcPr>
          <w:p w14:paraId="1A27C05E" w14:textId="0D4BA4DA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020BA7E6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shd w:val="clear" w:color="auto" w:fill="auto"/>
          </w:tcPr>
          <w:p w14:paraId="1434DC8D" w14:textId="057E07A7" w:rsidR="00D33187" w:rsidRPr="00E301AC" w:rsidRDefault="00D33187" w:rsidP="00D3318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4AFDD754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073A94A6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FFFFFF"/>
          </w:tcPr>
          <w:p w14:paraId="6D6563B1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FFFFFF"/>
          </w:tcPr>
          <w:p w14:paraId="65AE70C3" w14:textId="1CE04C0B" w:rsidR="00D33187" w:rsidRPr="00E301AC" w:rsidRDefault="00D33187" w:rsidP="00D3318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Pr="00440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D33187" w:rsidRPr="00E301AC" w14:paraId="45ECCA64" w14:textId="77777777" w:rsidTr="00D33187">
        <w:trPr>
          <w:trHeight w:val="406"/>
        </w:trPr>
        <w:tc>
          <w:tcPr>
            <w:tcW w:w="1893" w:type="pct"/>
            <w:shd w:val="clear" w:color="auto" w:fill="FFFFFF"/>
          </w:tcPr>
          <w:p w14:paraId="4937FE2B" w14:textId="793B2612" w:rsidR="00D33187" w:rsidRPr="00E301AC" w:rsidRDefault="00D33187" w:rsidP="00D3318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46" w:type="pct"/>
            <w:gridSpan w:val="2"/>
            <w:shd w:val="clear" w:color="auto" w:fill="auto"/>
          </w:tcPr>
          <w:p w14:paraId="041E8866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14:paraId="22635D31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shd w:val="clear" w:color="auto" w:fill="auto"/>
            <w:vAlign w:val="bottom"/>
          </w:tcPr>
          <w:p w14:paraId="58FAD3C0" w14:textId="0165B7BF" w:rsidR="00D33187" w:rsidRPr="00FD3EC6" w:rsidRDefault="00D33187" w:rsidP="00D3318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3,433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299A5A5F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FFFFFF"/>
          </w:tcPr>
          <w:p w14:paraId="2189BE63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FFFFFF"/>
          </w:tcPr>
          <w:p w14:paraId="3C59A791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FFFFFF"/>
            <w:vAlign w:val="bottom"/>
          </w:tcPr>
          <w:p w14:paraId="567E4A14" w14:textId="0BF07008" w:rsidR="00D33187" w:rsidRPr="001A1804" w:rsidRDefault="00D33187" w:rsidP="00D3318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3187" w:rsidRPr="00E301AC" w14:paraId="12075813" w14:textId="77777777" w:rsidTr="00AD18D9">
        <w:trPr>
          <w:trHeight w:val="415"/>
        </w:trPr>
        <w:tc>
          <w:tcPr>
            <w:tcW w:w="1893" w:type="pct"/>
            <w:shd w:val="clear" w:color="auto" w:fill="FFFFFF"/>
          </w:tcPr>
          <w:p w14:paraId="6BFCE29D" w14:textId="77777777" w:rsidR="00D33187" w:rsidRPr="00E301AC" w:rsidRDefault="00D33187" w:rsidP="00D3318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E9E8A" w14:textId="0B0669F9" w:rsidR="00D33187" w:rsidRPr="00FD3EC6" w:rsidRDefault="00D33187" w:rsidP="00D3318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31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  <w:r w:rsidR="009738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D331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="009738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D64F78F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A2A94" w14:textId="067CAB32" w:rsidR="00D33187" w:rsidRPr="00E301AC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F4A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4,064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5AC02C88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94329" w14:textId="75253858" w:rsidR="00D33187" w:rsidRPr="00E301AC" w:rsidRDefault="00D33187" w:rsidP="00D3318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20.71</w:t>
            </w:r>
          </w:p>
        </w:tc>
        <w:tc>
          <w:tcPr>
            <w:tcW w:w="155" w:type="pct"/>
            <w:gridSpan w:val="2"/>
            <w:shd w:val="clear" w:color="auto" w:fill="FFFFFF"/>
          </w:tcPr>
          <w:p w14:paraId="5C1248FF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8734F4" w14:textId="114B08B3" w:rsidR="00D33187" w:rsidRPr="00E301AC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3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4123CE90" w14:textId="77777777" w:rsidR="006A0DAA" w:rsidRDefault="006A0DAA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6A0DAA" w:rsidSect="00653BF4"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bookmarkEnd w:id="0"/>
    <w:p w14:paraId="49BC465F" w14:textId="71CC9E09" w:rsidR="00E5444F" w:rsidRPr="0072479F" w:rsidRDefault="00E5444F" w:rsidP="006A0DA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922090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922090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09864E" w14:textId="1898990D" w:rsidR="00502F6D" w:rsidRPr="00E8423C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</w:t>
      </w:r>
      <w:r w:rsidRPr="00E8423C">
        <w:rPr>
          <w:rFonts w:ascii="Angsana New" w:hAnsi="Angsana New"/>
          <w:sz w:val="30"/>
          <w:szCs w:val="30"/>
          <w:cs/>
          <w:lang w:val="en-US"/>
        </w:rPr>
        <w:t xml:space="preserve">ยุติธรรม </w:t>
      </w:r>
      <w:r w:rsidRPr="00B033AB">
        <w:rPr>
          <w:rFonts w:ascii="Angsana New" w:hAnsi="Angsana New"/>
          <w:sz w:val="30"/>
          <w:szCs w:val="30"/>
          <w:cs/>
          <w:lang w:val="en-US"/>
        </w:rPr>
        <w:t>แต่ไม่</w:t>
      </w:r>
      <w:r w:rsidRPr="00E8423C">
        <w:rPr>
          <w:rFonts w:ascii="Angsana New" w:hAnsi="Angsana New"/>
          <w:sz w:val="30"/>
          <w:szCs w:val="30"/>
          <w:cs/>
          <w:lang w:val="en-US"/>
        </w:rPr>
        <w:t>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E8423C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E8423C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1E2BBC0E" w:rsidR="001A6A37" w:rsidRPr="00922090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46CA820B" w14:textId="77777777" w:rsidTr="00AF2E24">
        <w:tc>
          <w:tcPr>
            <w:tcW w:w="3870" w:type="dxa"/>
            <w:shd w:val="clear" w:color="auto" w:fill="auto"/>
            <w:vAlign w:val="bottom"/>
          </w:tcPr>
          <w:p w14:paraId="78A165E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2CF53B0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6567BBB1" w14:textId="77777777" w:rsidTr="00AF2E24">
        <w:tc>
          <w:tcPr>
            <w:tcW w:w="3870" w:type="dxa"/>
            <w:shd w:val="clear" w:color="auto" w:fill="auto"/>
            <w:vAlign w:val="bottom"/>
          </w:tcPr>
          <w:p w14:paraId="61EBCA8B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2DC61B9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1CB184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BD2E9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1C9ED816" w14:textId="77777777" w:rsidTr="00AF2E24">
        <w:tc>
          <w:tcPr>
            <w:tcW w:w="3870" w:type="dxa"/>
            <w:shd w:val="clear" w:color="auto" w:fill="auto"/>
            <w:vAlign w:val="bottom"/>
          </w:tcPr>
          <w:p w14:paraId="57987068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0E1D30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3EB9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D0201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0F9EEE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4F4FB3CB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FB14757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F0AB138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83D784D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3CFC56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3A94B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0BBB86B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6001E0A3" w14:textId="77777777" w:rsidTr="00AF2E24">
        <w:tc>
          <w:tcPr>
            <w:tcW w:w="3870" w:type="dxa"/>
            <w:shd w:val="clear" w:color="auto" w:fill="auto"/>
            <w:vAlign w:val="bottom"/>
          </w:tcPr>
          <w:p w14:paraId="14D47719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5E9A8EA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6F5B6090" w14:textId="77777777" w:rsidTr="00AF2E24">
        <w:tc>
          <w:tcPr>
            <w:tcW w:w="3870" w:type="dxa"/>
            <w:shd w:val="clear" w:color="auto" w:fill="auto"/>
            <w:vAlign w:val="bottom"/>
          </w:tcPr>
          <w:p w14:paraId="4313BFEE" w14:textId="1C5D3F9E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332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7B6EAD2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0BEAA770" w14:textId="77777777" w:rsidTr="00AF2E24">
        <w:tc>
          <w:tcPr>
            <w:tcW w:w="3870" w:type="dxa"/>
            <w:shd w:val="clear" w:color="auto" w:fill="auto"/>
          </w:tcPr>
          <w:p w14:paraId="1F94723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1CEDA1A3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5EA9E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1A8EBE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E760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0B2A91C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E645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2C87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B97B6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D7D664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899C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A409D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174379AF" w14:textId="77777777" w:rsidTr="00AF2E24">
        <w:tc>
          <w:tcPr>
            <w:tcW w:w="3870" w:type="dxa"/>
            <w:shd w:val="clear" w:color="auto" w:fill="auto"/>
          </w:tcPr>
          <w:p w14:paraId="442637A6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931AB7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8C4ECC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EB7BC0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5432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9DE8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61D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9FF5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7313C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7886A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306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7B1B3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3F98" w:rsidRPr="00046328" w14:paraId="44C654BE" w14:textId="77777777" w:rsidTr="00AF2E24">
        <w:tc>
          <w:tcPr>
            <w:tcW w:w="3870" w:type="dxa"/>
            <w:shd w:val="clear" w:color="auto" w:fill="auto"/>
          </w:tcPr>
          <w:p w14:paraId="129FE02E" w14:textId="63285CBD" w:rsidR="00293F98" w:rsidRPr="00046328" w:rsidRDefault="00293F98" w:rsidP="00293F98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1A6801A1" w14:textId="540461E5" w:rsidR="00293F98" w:rsidRPr="003307A0" w:rsidRDefault="00293F98" w:rsidP="00293F98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293F98">
              <w:rPr>
                <w:rFonts w:ascii="Angsana New" w:hAnsi="Angsana New" w:cs="Angsana New"/>
                <w:sz w:val="30"/>
                <w:szCs w:val="30"/>
                <w:lang w:val="en-US"/>
              </w:rPr>
              <w:t>4,040,192</w:t>
            </w:r>
          </w:p>
        </w:tc>
        <w:tc>
          <w:tcPr>
            <w:tcW w:w="236" w:type="dxa"/>
            <w:shd w:val="clear" w:color="auto" w:fill="auto"/>
          </w:tcPr>
          <w:p w14:paraId="23134AD1" w14:textId="77777777" w:rsidR="00293F98" w:rsidRPr="00631BC8" w:rsidRDefault="00293F98" w:rsidP="00293F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3629F8C9" w14:textId="02D08F92" w:rsidR="00293F98" w:rsidRPr="00631BC8" w:rsidRDefault="00293F98" w:rsidP="00293F9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93F98">
              <w:rPr>
                <w:rFonts w:ascii="Angsana New" w:hAnsi="Angsana New" w:cs="Angsana New"/>
                <w:sz w:val="30"/>
                <w:szCs w:val="30"/>
              </w:rPr>
              <w:t>4,040,192</w:t>
            </w:r>
          </w:p>
        </w:tc>
        <w:tc>
          <w:tcPr>
            <w:tcW w:w="236" w:type="dxa"/>
          </w:tcPr>
          <w:p w14:paraId="033A0E17" w14:textId="77777777" w:rsidR="00293F98" w:rsidRPr="00631BC8" w:rsidRDefault="00293F98" w:rsidP="00293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653B3E60" w14:textId="48948831" w:rsidR="00293F98" w:rsidRPr="00631BC8" w:rsidRDefault="00293F98" w:rsidP="00293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93F98">
              <w:rPr>
                <w:rFonts w:ascii="Angsana New" w:hAnsi="Angsana New" w:cs="Angsana New"/>
                <w:sz w:val="30"/>
                <w:szCs w:val="30"/>
              </w:rPr>
              <w:t>691</w:t>
            </w:r>
          </w:p>
        </w:tc>
        <w:tc>
          <w:tcPr>
            <w:tcW w:w="236" w:type="dxa"/>
          </w:tcPr>
          <w:p w14:paraId="2CD4E7A8" w14:textId="77777777" w:rsidR="00293F98" w:rsidRPr="00631BC8" w:rsidRDefault="00293F98" w:rsidP="00293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7EC7EF65" w14:textId="27D6ED6D" w:rsidR="00293F98" w:rsidRPr="00631BC8" w:rsidRDefault="00293F98" w:rsidP="00293F9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7EDF3" w14:textId="77777777" w:rsidR="00293F98" w:rsidRPr="00631BC8" w:rsidRDefault="00293F98" w:rsidP="00293F9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7B071A6" w14:textId="4DAE66F0" w:rsidR="00293F98" w:rsidRPr="00631BC8" w:rsidRDefault="00293F98" w:rsidP="00293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93F98">
              <w:rPr>
                <w:rFonts w:ascii="Angsana New" w:hAnsi="Angsana New" w:cs="Angsana New"/>
                <w:sz w:val="30"/>
                <w:szCs w:val="30"/>
              </w:rPr>
              <w:t>4,039,501</w:t>
            </w:r>
          </w:p>
        </w:tc>
        <w:tc>
          <w:tcPr>
            <w:tcW w:w="270" w:type="dxa"/>
          </w:tcPr>
          <w:p w14:paraId="6704B622" w14:textId="77777777" w:rsidR="00293F98" w:rsidRPr="00631BC8" w:rsidRDefault="00293F98" w:rsidP="00293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3ACC2579" w14:textId="18C33FF1" w:rsidR="00293F98" w:rsidRPr="00631BC8" w:rsidRDefault="00293F98" w:rsidP="00293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93F98">
              <w:rPr>
                <w:rFonts w:ascii="Angsana New" w:hAnsi="Angsana New" w:cs="Angsana New"/>
                <w:sz w:val="30"/>
                <w:szCs w:val="30"/>
              </w:rPr>
              <w:t>4,040,192</w:t>
            </w:r>
          </w:p>
        </w:tc>
      </w:tr>
      <w:tr w:rsidR="00E011DE" w:rsidRPr="00046328" w14:paraId="1E62BEEB" w14:textId="77777777" w:rsidTr="00AF2E24">
        <w:tc>
          <w:tcPr>
            <w:tcW w:w="3870" w:type="dxa"/>
            <w:shd w:val="clear" w:color="auto" w:fill="auto"/>
          </w:tcPr>
          <w:p w14:paraId="07ADE94C" w14:textId="77777777" w:rsidR="00E011DE" w:rsidRPr="00046328" w:rsidRDefault="00E011DE" w:rsidP="00AF2E24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BCE25" w14:textId="23EA56E2" w:rsidR="00E011DE" w:rsidRPr="00631BC8" w:rsidRDefault="00293F98" w:rsidP="00AF2E2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293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4,040,192</w:t>
            </w:r>
          </w:p>
        </w:tc>
        <w:tc>
          <w:tcPr>
            <w:tcW w:w="236" w:type="dxa"/>
            <w:shd w:val="clear" w:color="auto" w:fill="auto"/>
          </w:tcPr>
          <w:p w14:paraId="4C802A7F" w14:textId="77777777" w:rsidR="00E011DE" w:rsidRPr="00631BC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B27CB" w14:textId="5A6A7FBA" w:rsidR="00E011DE" w:rsidRPr="00631BC8" w:rsidRDefault="00293F98" w:rsidP="00AF2E2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293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4,040,192</w:t>
            </w:r>
          </w:p>
        </w:tc>
        <w:tc>
          <w:tcPr>
            <w:tcW w:w="236" w:type="dxa"/>
          </w:tcPr>
          <w:p w14:paraId="376298E6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5C9076A9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2519B2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3579583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20F7FE1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7A9CAE8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D9FCE7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50C7DC7E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12250454" w14:textId="77777777" w:rsidR="00922090" w:rsidRDefault="00922090"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56547735" w14:textId="77777777" w:rsidTr="00AF2E24">
        <w:tc>
          <w:tcPr>
            <w:tcW w:w="3870" w:type="dxa"/>
            <w:shd w:val="clear" w:color="auto" w:fill="auto"/>
            <w:vAlign w:val="bottom"/>
          </w:tcPr>
          <w:p w14:paraId="3CB91F2E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24EDEAC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2BAE1C04" w14:textId="77777777" w:rsidTr="00AF2E24">
        <w:tc>
          <w:tcPr>
            <w:tcW w:w="3870" w:type="dxa"/>
            <w:shd w:val="clear" w:color="auto" w:fill="auto"/>
            <w:vAlign w:val="bottom"/>
          </w:tcPr>
          <w:p w14:paraId="016E1ED3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78A12DB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638DA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383D889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3D9D920A" w14:textId="77777777" w:rsidTr="00AF2E24">
        <w:tc>
          <w:tcPr>
            <w:tcW w:w="3870" w:type="dxa"/>
            <w:shd w:val="clear" w:color="auto" w:fill="auto"/>
            <w:vAlign w:val="bottom"/>
          </w:tcPr>
          <w:p w14:paraId="5175956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26F162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6F6432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D63954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0637B3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37B01D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103520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76FA39A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0E40D7B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7E60CE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F8A2FB2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3548C77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497625CF" w14:textId="77777777" w:rsidTr="00AF2E24">
        <w:tc>
          <w:tcPr>
            <w:tcW w:w="3870" w:type="dxa"/>
            <w:shd w:val="clear" w:color="auto" w:fill="auto"/>
            <w:vAlign w:val="bottom"/>
          </w:tcPr>
          <w:p w14:paraId="60F8572F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2357FD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00180B5F" w14:textId="77777777" w:rsidTr="00AF2E24">
        <w:tc>
          <w:tcPr>
            <w:tcW w:w="3870" w:type="dxa"/>
            <w:shd w:val="clear" w:color="auto" w:fill="auto"/>
            <w:vAlign w:val="bottom"/>
          </w:tcPr>
          <w:p w14:paraId="549553B5" w14:textId="7262D746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5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5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332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7FB93AF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74B157E7" w14:textId="77777777" w:rsidTr="00AF2E24">
        <w:tc>
          <w:tcPr>
            <w:tcW w:w="3870" w:type="dxa"/>
            <w:shd w:val="clear" w:color="auto" w:fill="auto"/>
          </w:tcPr>
          <w:p w14:paraId="3578F5E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7C7DA5AF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B4A161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43E89B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6C43E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135B4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1D46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5EB8A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DD5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4DAD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3407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FFC7F6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544F4433" w14:textId="77777777" w:rsidTr="00AF2E24">
        <w:tc>
          <w:tcPr>
            <w:tcW w:w="3870" w:type="dxa"/>
            <w:shd w:val="clear" w:color="auto" w:fill="auto"/>
          </w:tcPr>
          <w:p w14:paraId="52863AEB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28F28E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11676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5677FF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5021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B4D301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C0F5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24928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55746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C1E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FB9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0DFC9D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32AF" w:rsidRPr="00046328" w14:paraId="252F6932" w14:textId="77777777" w:rsidTr="00AF2E24">
        <w:tc>
          <w:tcPr>
            <w:tcW w:w="3870" w:type="dxa"/>
            <w:shd w:val="clear" w:color="auto" w:fill="auto"/>
          </w:tcPr>
          <w:p w14:paraId="7FF8458B" w14:textId="00BAF909" w:rsidR="00D332AF" w:rsidRPr="00046328" w:rsidRDefault="00D332AF" w:rsidP="00D332AF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7290F0B6" w14:textId="23F4DDFD" w:rsidR="00D332AF" w:rsidRPr="00631BC8" w:rsidRDefault="00D332AF" w:rsidP="00D332AF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  <w:tc>
          <w:tcPr>
            <w:tcW w:w="236" w:type="dxa"/>
            <w:shd w:val="clear" w:color="auto" w:fill="auto"/>
          </w:tcPr>
          <w:p w14:paraId="3D6F62D7" w14:textId="77777777" w:rsidR="00D332AF" w:rsidRPr="00631BC8" w:rsidRDefault="00D332AF" w:rsidP="00D332A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752F9B28" w14:textId="67311EE0" w:rsidR="00D332AF" w:rsidRPr="00631BC8" w:rsidRDefault="00D332AF" w:rsidP="00D33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3E60518E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10259087" w14:textId="0A033739" w:rsidR="00D332AF" w:rsidRPr="00631BC8" w:rsidRDefault="00D332AF" w:rsidP="00D332A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36" w:type="dxa"/>
          </w:tcPr>
          <w:p w14:paraId="0C2639A7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17E6E65" w14:textId="60DDF230" w:rsidR="00D332AF" w:rsidRPr="00631BC8" w:rsidRDefault="00D332AF" w:rsidP="00D332A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5DF168" w14:textId="77777777" w:rsidR="00D332AF" w:rsidRPr="00631BC8" w:rsidRDefault="00D332AF" w:rsidP="00D332A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6102FF04" w14:textId="676682FE" w:rsidR="00D332AF" w:rsidRPr="00631BC8" w:rsidRDefault="00D332AF" w:rsidP="00D332A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3,355,843</w:t>
            </w:r>
          </w:p>
        </w:tc>
        <w:tc>
          <w:tcPr>
            <w:tcW w:w="270" w:type="dxa"/>
          </w:tcPr>
          <w:p w14:paraId="4AFE2D4B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141C8538" w14:textId="681B2EB0" w:rsidR="00D332AF" w:rsidRPr="00631BC8" w:rsidRDefault="00D332AF" w:rsidP="00D332A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</w:tr>
      <w:tr w:rsidR="00D332AF" w:rsidRPr="00046328" w14:paraId="45B1EB51" w14:textId="77777777" w:rsidTr="00AF2E24">
        <w:tc>
          <w:tcPr>
            <w:tcW w:w="3870" w:type="dxa"/>
            <w:shd w:val="clear" w:color="auto" w:fill="auto"/>
          </w:tcPr>
          <w:p w14:paraId="26E37151" w14:textId="77777777" w:rsidR="00D332AF" w:rsidRPr="00046328" w:rsidRDefault="00D332AF" w:rsidP="00D332AF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EF535" w14:textId="6BBD307F" w:rsidR="00D332AF" w:rsidRPr="00631BC8" w:rsidRDefault="00D332AF" w:rsidP="00D332AF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3,356,627</w:t>
            </w:r>
          </w:p>
        </w:tc>
        <w:tc>
          <w:tcPr>
            <w:tcW w:w="236" w:type="dxa"/>
            <w:shd w:val="clear" w:color="auto" w:fill="auto"/>
          </w:tcPr>
          <w:p w14:paraId="6791E8B7" w14:textId="77777777" w:rsidR="00D332AF" w:rsidRPr="00631BC8" w:rsidRDefault="00D332AF" w:rsidP="00D332A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99510" w14:textId="48B40CB3" w:rsidR="00D332AF" w:rsidRPr="00631BC8" w:rsidRDefault="00D332AF" w:rsidP="00D33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15F865D3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75670F6A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DC74574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0C03501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BE343D" w14:textId="77777777" w:rsidR="00D332AF" w:rsidRPr="00631BC8" w:rsidRDefault="00D332AF" w:rsidP="00D332A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3E6EFF0" w14:textId="77777777" w:rsidR="00D332AF" w:rsidRPr="00631BC8" w:rsidRDefault="00D332AF" w:rsidP="00D332A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D8F939F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281EEE8A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7D045C98" w14:textId="2B612111" w:rsidR="000A1BCF" w:rsidRDefault="000A1BC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AD18D9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782E6BD8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0F361C80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</w:t>
      </w:r>
      <w:r w:rsidR="00F81A6C">
        <w:rPr>
          <w:rFonts w:ascii="Angsana New" w:hAnsi="Angsana New"/>
          <w:sz w:val="30"/>
          <w:szCs w:val="30"/>
        </w:rPr>
        <w:br/>
      </w:r>
      <w:r w:rsidRPr="00C07704">
        <w:rPr>
          <w:rFonts w:ascii="Angsana New" w:hAnsi="Angsana New"/>
          <w:sz w:val="30"/>
          <w:szCs w:val="30"/>
          <w:cs/>
        </w:rPr>
        <w:t>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5A17BB3F" w:rsidR="0079421C" w:rsidRDefault="003B2D3B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68E2">
        <w:rPr>
          <w:rFonts w:ascii="Angsana New" w:hAnsi="Angsana New" w:hint="cs"/>
          <w:sz w:val="30"/>
          <w:szCs w:val="30"/>
          <w:cs/>
          <w:lang w:val="en-US"/>
        </w:rPr>
        <w:t>หากปัจจัยที่มีนัยสำคัญและ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ไม่สามารถสังเกตได้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ปัจจัยหนึ่งมีความ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เป็นไปได้อย่าง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สมเ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หตุ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ผล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ที่จะมีการเปลี่ยนแปลง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ในขณะที่ปัจจัยอื่นคงที่ </w:t>
      </w:r>
      <w:r w:rsidR="0079421C" w:rsidRPr="002468E2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2468E2">
        <w:rPr>
          <w:rFonts w:ascii="Angsana New" w:hAnsi="Angsana New"/>
          <w:sz w:val="30"/>
          <w:szCs w:val="30"/>
          <w:lang w:val="en-US"/>
        </w:rPr>
        <w:t>3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จะมีผลกระทบดังนี้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58FD5EB" w:rsidR="0058456C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0A1BCF" w:rsidRPr="009F5672" w14:paraId="5480ACD1" w14:textId="77777777" w:rsidTr="00730A98">
        <w:trPr>
          <w:tblHeader/>
        </w:trPr>
        <w:tc>
          <w:tcPr>
            <w:tcW w:w="3465" w:type="pct"/>
          </w:tcPr>
          <w:p w14:paraId="1F75D4DE" w14:textId="77777777" w:rsidR="000A1BCF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67416BA" w14:textId="77777777" w:rsidR="000A1BCF" w:rsidRPr="00B11F88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E989B63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2F8DF930" w14:textId="77777777" w:rsidR="000A1BCF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749D6034" w14:textId="77777777" w:rsidR="000A1BCF" w:rsidRPr="009F5672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0A1BCF" w:rsidRPr="0013335C" w14:paraId="30429F2F" w14:textId="77777777" w:rsidTr="00730A98">
        <w:trPr>
          <w:tblHeader/>
        </w:trPr>
        <w:tc>
          <w:tcPr>
            <w:tcW w:w="3465" w:type="pct"/>
          </w:tcPr>
          <w:p w14:paraId="6772A69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346CDDF2" w14:textId="77777777" w:rsidR="000A1BCF" w:rsidRPr="0013335C" w:rsidRDefault="000A1BCF" w:rsidP="00730A98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4F8B5B83" w14:textId="77777777" w:rsidR="000A1BCF" w:rsidRPr="0013335C" w:rsidRDefault="000A1BCF" w:rsidP="00730A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A1BCF" w:rsidRPr="0013335C" w14:paraId="4D229DB7" w14:textId="77777777" w:rsidTr="00730A98">
        <w:trPr>
          <w:tblHeader/>
        </w:trPr>
        <w:tc>
          <w:tcPr>
            <w:tcW w:w="3465" w:type="pct"/>
          </w:tcPr>
          <w:p w14:paraId="06E1ABD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8906F5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5DCA7EB" w14:textId="77777777" w:rsidR="000A1BCF" w:rsidRPr="0013335C" w:rsidRDefault="000A1BCF" w:rsidP="00730A9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A1BCF" w:rsidRPr="0013335C" w14:paraId="3B73499A" w14:textId="77777777" w:rsidTr="00730A98">
        <w:tc>
          <w:tcPr>
            <w:tcW w:w="3465" w:type="pct"/>
          </w:tcPr>
          <w:p w14:paraId="440949ED" w14:textId="77777777" w:rsidR="000A1BCF" w:rsidRPr="0013335C" w:rsidRDefault="000A1BCF" w:rsidP="00730A9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3365D7C6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65139621" w14:textId="77777777" w:rsidR="000A1BCF" w:rsidRPr="0013335C" w:rsidRDefault="000A1BCF" w:rsidP="00730A9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1BCF" w:rsidRPr="0013335C" w14:paraId="7CC55AAA" w14:textId="77777777" w:rsidTr="00730A98">
        <w:tc>
          <w:tcPr>
            <w:tcW w:w="3465" w:type="pct"/>
          </w:tcPr>
          <w:p w14:paraId="50DB7C13" w14:textId="2BC13820" w:rsidR="000A1BCF" w:rsidRPr="0013335C" w:rsidRDefault="000A1BCF" w:rsidP="00730A9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9668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0F33CAA9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50F25C22" w14:textId="27316EB3" w:rsidR="000A1BCF" w:rsidRPr="0013335C" w:rsidRDefault="00293F98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3F98">
              <w:rPr>
                <w:rFonts w:ascii="Angsana New" w:hAnsi="Angsana New"/>
                <w:sz w:val="30"/>
                <w:szCs w:val="30"/>
                <w:lang w:val="en-US"/>
              </w:rPr>
              <w:t>3,355,843</w:t>
            </w:r>
          </w:p>
        </w:tc>
      </w:tr>
      <w:tr w:rsidR="000A1BCF" w:rsidRPr="0013335C" w14:paraId="13BACB67" w14:textId="77777777" w:rsidTr="00730A98">
        <w:tc>
          <w:tcPr>
            <w:tcW w:w="3465" w:type="pct"/>
          </w:tcPr>
          <w:p w14:paraId="3A34358D" w14:textId="77777777" w:rsidR="000A1BCF" w:rsidRPr="006E1932" w:rsidRDefault="000A1BCF" w:rsidP="00730A9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7FF73D8F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4B0180E6" w14:textId="77777777" w:rsidR="000A1BCF" w:rsidRPr="0013335C" w:rsidRDefault="000A1BCF" w:rsidP="00730A9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A1BCF" w:rsidRPr="00631BC8" w14:paraId="2AF5A56C" w14:textId="77777777" w:rsidTr="00730A98">
        <w:tc>
          <w:tcPr>
            <w:tcW w:w="3465" w:type="pct"/>
          </w:tcPr>
          <w:p w14:paraId="0019EBB7" w14:textId="77777777" w:rsidR="000A1BCF" w:rsidRPr="00FB3AB4" w:rsidRDefault="000A1BCF" w:rsidP="00730A9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7D746EEB" w14:textId="77777777" w:rsidR="000A1BCF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76D02A5A" w14:textId="221938FC" w:rsidR="000A1BCF" w:rsidRPr="00DD4FB4" w:rsidRDefault="00293F98" w:rsidP="00DD4FB4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3F98">
              <w:rPr>
                <w:rFonts w:ascii="Angsana New" w:hAnsi="Angsana New"/>
                <w:sz w:val="30"/>
                <w:szCs w:val="30"/>
                <w:lang w:val="en-US"/>
              </w:rPr>
              <w:t>683,65</w:t>
            </w:r>
            <w:r w:rsidR="009738C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A1BCF" w:rsidRPr="00631BC8" w14:paraId="2831F94B" w14:textId="77777777" w:rsidTr="00730A98">
        <w:tc>
          <w:tcPr>
            <w:tcW w:w="3465" w:type="pct"/>
          </w:tcPr>
          <w:p w14:paraId="2CD7FB46" w14:textId="53A38F72" w:rsidR="000A1BCF" w:rsidRPr="0058456C" w:rsidRDefault="000A1BCF" w:rsidP="00730A9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87694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D332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74CF7A81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569B8B0B" w14:textId="7B298C49" w:rsidR="000A1BCF" w:rsidRPr="00D97BC3" w:rsidRDefault="00293F98" w:rsidP="00D97BC3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93F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4,039,501</w:t>
            </w:r>
          </w:p>
        </w:tc>
      </w:tr>
    </w:tbl>
    <w:p w14:paraId="2A0E94C1" w14:textId="0C6D77AC" w:rsidR="000A1BCF" w:rsidRDefault="000A1BCF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E6315E" w14:textId="77777777" w:rsidR="00922090" w:rsidRDefault="0092209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5908CA9" w14:textId="2DCCE7D2" w:rsidR="005F2501" w:rsidRPr="00831C1F" w:rsidRDefault="00D2305A" w:rsidP="001D54C7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C928338" w:rsidR="004B0C28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2364FB" w:rsidRPr="0072479F" w14:paraId="5EBD440A" w14:textId="77777777" w:rsidTr="00730A98">
        <w:trPr>
          <w:tblHeader/>
        </w:trPr>
        <w:tc>
          <w:tcPr>
            <w:tcW w:w="6660" w:type="dxa"/>
          </w:tcPr>
          <w:p w14:paraId="0072207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5537BB3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364FB" w:rsidRPr="0072479F" w14:paraId="460AE4BD" w14:textId="77777777" w:rsidTr="00730A98">
        <w:trPr>
          <w:tblHeader/>
        </w:trPr>
        <w:tc>
          <w:tcPr>
            <w:tcW w:w="6660" w:type="dxa"/>
          </w:tcPr>
          <w:p w14:paraId="1DE819F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C38470E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364FB" w:rsidRPr="0072479F" w14:paraId="59CBCC27" w14:textId="77777777" w:rsidTr="00730A98">
        <w:trPr>
          <w:tblHeader/>
        </w:trPr>
        <w:tc>
          <w:tcPr>
            <w:tcW w:w="6660" w:type="dxa"/>
          </w:tcPr>
          <w:p w14:paraId="2AF5FBDB" w14:textId="263340C5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87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</w:t>
            </w:r>
            <w:r w:rsidR="00E33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="00D332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2520" w:type="dxa"/>
          </w:tcPr>
          <w:p w14:paraId="39CBC83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364FB" w:rsidRPr="0072479F" w14:paraId="19B43762" w14:textId="77777777" w:rsidTr="00730A98">
        <w:trPr>
          <w:tblHeader/>
        </w:trPr>
        <w:tc>
          <w:tcPr>
            <w:tcW w:w="6660" w:type="dxa"/>
          </w:tcPr>
          <w:p w14:paraId="7A63D186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26A0E5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64FB" w:rsidRPr="0072479F" w14:paraId="4C79BDA9" w14:textId="77777777" w:rsidTr="00730A98">
        <w:trPr>
          <w:trHeight w:val="389"/>
        </w:trPr>
        <w:tc>
          <w:tcPr>
            <w:tcW w:w="6660" w:type="dxa"/>
          </w:tcPr>
          <w:p w14:paraId="31BD6B0B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4AC04090" w14:textId="77777777" w:rsidR="002364FB" w:rsidRPr="0072479F" w:rsidRDefault="002364FB" w:rsidP="00730A98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64FB" w:rsidRPr="0072479F" w14:paraId="6D75F455" w14:textId="77777777" w:rsidTr="00730A98">
        <w:trPr>
          <w:trHeight w:val="407"/>
        </w:trPr>
        <w:tc>
          <w:tcPr>
            <w:tcW w:w="6660" w:type="dxa"/>
          </w:tcPr>
          <w:p w14:paraId="756DE511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13F9B3DD" w14:textId="609111CD" w:rsidR="002364FB" w:rsidRPr="0072479F" w:rsidRDefault="00293F98" w:rsidP="00730A98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3F98">
              <w:rPr>
                <w:rFonts w:ascii="Angsana New" w:hAnsi="Angsana New"/>
                <w:b/>
                <w:bCs/>
                <w:sz w:val="30"/>
                <w:szCs w:val="30"/>
              </w:rPr>
              <w:t>9,730</w:t>
            </w:r>
          </w:p>
        </w:tc>
      </w:tr>
      <w:tr w:rsidR="002364FB" w:rsidRPr="0072479F" w14:paraId="1544D9C5" w14:textId="77777777" w:rsidTr="00730A98">
        <w:trPr>
          <w:trHeight w:val="107"/>
        </w:trPr>
        <w:tc>
          <w:tcPr>
            <w:tcW w:w="6660" w:type="dxa"/>
          </w:tcPr>
          <w:p w14:paraId="612B52EB" w14:textId="77777777" w:rsidR="002364FB" w:rsidRPr="0072479F" w:rsidRDefault="002364FB" w:rsidP="00730A9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618ECE4" w14:textId="77777777" w:rsidR="002364FB" w:rsidRPr="0072479F" w:rsidRDefault="002364FB" w:rsidP="00730A98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72479F" w14:paraId="18D88ADF" w14:textId="77777777" w:rsidTr="00730A98">
        <w:tc>
          <w:tcPr>
            <w:tcW w:w="6660" w:type="dxa"/>
            <w:vAlign w:val="center"/>
          </w:tcPr>
          <w:p w14:paraId="0D632679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  <w:vAlign w:val="bottom"/>
          </w:tcPr>
          <w:p w14:paraId="2FC7A382" w14:textId="77777777" w:rsidR="002364FB" w:rsidRPr="0072479F" w:rsidRDefault="002364FB" w:rsidP="00730A98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A5707B" w14:paraId="09133CB1" w14:textId="77777777" w:rsidTr="00730A98">
        <w:tc>
          <w:tcPr>
            <w:tcW w:w="6660" w:type="dxa"/>
            <w:vAlign w:val="center"/>
          </w:tcPr>
          <w:p w14:paraId="46543BEB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288B74F9" w14:textId="64D979B1" w:rsidR="002364FB" w:rsidRPr="00A5707B" w:rsidRDefault="00293F98" w:rsidP="00730A98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93F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8,150</w:t>
            </w:r>
          </w:p>
        </w:tc>
      </w:tr>
    </w:tbl>
    <w:p w14:paraId="219A6B14" w14:textId="77777777" w:rsidR="0083474E" w:rsidRDefault="0083474E" w:rsidP="00834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C0A9AE2" w14:textId="77777777" w:rsidR="0083474E" w:rsidRPr="00E60E42" w:rsidRDefault="0083474E" w:rsidP="0083474E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B560E9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DE4A7EA" w14:textId="77777777" w:rsidR="0083474E" w:rsidRPr="0072479F" w:rsidRDefault="0083474E" w:rsidP="00834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0AB7B7" w14:textId="27B317E4" w:rsidR="0083474E" w:rsidRPr="0072479F" w:rsidRDefault="0083474E" w:rsidP="0083474E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539F1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3539F1">
        <w:rPr>
          <w:rFonts w:ascii="Angsana New" w:hAnsi="Angsana New"/>
          <w:sz w:val="30"/>
          <w:szCs w:val="30"/>
          <w:lang w:val="en-US"/>
        </w:rPr>
        <w:t>2</w:t>
      </w:r>
      <w:r w:rsidR="00293F98">
        <w:rPr>
          <w:rFonts w:ascii="Angsana New" w:hAnsi="Angsana New"/>
          <w:sz w:val="30"/>
          <w:szCs w:val="30"/>
          <w:lang w:val="en-US"/>
        </w:rPr>
        <w:t>5</w:t>
      </w:r>
      <w:r w:rsidRPr="003539F1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3539F1">
        <w:rPr>
          <w:rFonts w:ascii="Angsana New" w:hAnsi="Angsana New"/>
          <w:sz w:val="30"/>
          <w:szCs w:val="30"/>
          <w:lang w:val="en-US"/>
        </w:rPr>
        <w:t>256</w:t>
      </w:r>
      <w:r w:rsidR="00293F98">
        <w:rPr>
          <w:rFonts w:ascii="Angsana New" w:hAnsi="Angsana New"/>
          <w:sz w:val="30"/>
          <w:szCs w:val="30"/>
          <w:lang w:val="en-US"/>
        </w:rPr>
        <w:t>8</w:t>
      </w:r>
      <w:r w:rsidRPr="003539F1">
        <w:rPr>
          <w:rFonts w:ascii="Angsana New" w:hAnsi="Angsana New"/>
          <w:sz w:val="30"/>
          <w:szCs w:val="30"/>
        </w:rPr>
        <w:t xml:space="preserve"> </w:t>
      </w:r>
      <w:r w:rsidRPr="003539F1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3539F1">
        <w:rPr>
          <w:rFonts w:ascii="Angsana New" w:hAnsi="Angsana New"/>
          <w:sz w:val="30"/>
          <w:szCs w:val="30"/>
        </w:rPr>
        <w:t xml:space="preserve"> </w:t>
      </w:r>
      <w:r w:rsidR="00293F98">
        <w:rPr>
          <w:rFonts w:ascii="Angsana New" w:hAnsi="Angsana New"/>
          <w:sz w:val="30"/>
          <w:szCs w:val="30"/>
        </w:rPr>
        <w:t>17</w:t>
      </w:r>
      <w:r w:rsidR="003859C0">
        <w:rPr>
          <w:rFonts w:ascii="Angsana New" w:hAnsi="Angsana New"/>
          <w:sz w:val="30"/>
          <w:szCs w:val="30"/>
          <w:lang w:val="en-US"/>
        </w:rPr>
        <w:t>.</w:t>
      </w:r>
      <w:r w:rsidR="00293F98">
        <w:rPr>
          <w:rFonts w:ascii="Angsana New" w:hAnsi="Angsana New"/>
          <w:sz w:val="30"/>
          <w:szCs w:val="30"/>
          <w:lang w:val="en-US"/>
        </w:rPr>
        <w:t>80</w:t>
      </w:r>
      <w:r w:rsidR="003859C0" w:rsidRPr="003859C0">
        <w:rPr>
          <w:rFonts w:ascii="Angsana New" w:hAnsi="Angsana New"/>
          <w:sz w:val="30"/>
          <w:szCs w:val="30"/>
          <w:lang w:val="en-US"/>
        </w:rPr>
        <w:t xml:space="preserve"> </w:t>
      </w:r>
      <w:r w:rsidRPr="003539F1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3539F1">
        <w:rPr>
          <w:rFonts w:ascii="Angsana New" w:hAnsi="Angsana New"/>
          <w:sz w:val="30"/>
          <w:szCs w:val="30"/>
        </w:rPr>
        <w:t xml:space="preserve"> </w:t>
      </w:r>
      <w:r w:rsidR="00293F98">
        <w:rPr>
          <w:rFonts w:ascii="Angsana New" w:hAnsi="Angsana New"/>
          <w:sz w:val="30"/>
          <w:szCs w:val="30"/>
          <w:lang w:val="en-US"/>
        </w:rPr>
        <w:t>352</w:t>
      </w:r>
      <w:r w:rsidR="003859C0">
        <w:rPr>
          <w:rFonts w:ascii="Angsana New" w:hAnsi="Angsana New"/>
          <w:sz w:val="30"/>
          <w:szCs w:val="30"/>
        </w:rPr>
        <w:t xml:space="preserve"> </w:t>
      </w:r>
      <w:r w:rsidRPr="003539F1">
        <w:rPr>
          <w:rFonts w:ascii="Angsana New" w:hAnsi="Angsana New"/>
          <w:sz w:val="30"/>
          <w:szCs w:val="30"/>
          <w:cs/>
        </w:rPr>
        <w:t>ล้านบาท เงินปันผลดังกล่าวจะจ่ายให้แก่ผู้ถือหุ้น</w:t>
      </w:r>
      <w:r w:rsidRPr="003859C0">
        <w:rPr>
          <w:rFonts w:ascii="Angsana New" w:hAnsi="Angsana New"/>
          <w:sz w:val="30"/>
          <w:szCs w:val="30"/>
          <w:cs/>
        </w:rPr>
        <w:t xml:space="preserve">ภายในเดือนสิงหาคม </w:t>
      </w:r>
      <w:r w:rsidRPr="003859C0">
        <w:rPr>
          <w:rFonts w:ascii="Angsana New" w:hAnsi="Angsana New"/>
          <w:sz w:val="30"/>
          <w:szCs w:val="30"/>
          <w:lang w:val="en-US"/>
        </w:rPr>
        <w:t>256</w:t>
      </w:r>
      <w:r w:rsidR="00293F98">
        <w:rPr>
          <w:rFonts w:ascii="Angsana New" w:hAnsi="Angsana New"/>
          <w:sz w:val="30"/>
          <w:szCs w:val="30"/>
          <w:lang w:val="en-US"/>
        </w:rPr>
        <w:t>8</w:t>
      </w:r>
    </w:p>
    <w:p w14:paraId="7A27A583" w14:textId="77777777" w:rsidR="00E60E42" w:rsidRDefault="00E60E42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A514068" w14:textId="4A20C50D" w:rsidR="002364FB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6345372" w14:textId="77777777" w:rsidR="002364FB" w:rsidRPr="0072479F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653BF4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810CA" w14:textId="77777777" w:rsidR="003963DB" w:rsidRDefault="003963DB">
      <w:r>
        <w:separator/>
      </w:r>
    </w:p>
  </w:endnote>
  <w:endnote w:type="continuationSeparator" w:id="0">
    <w:p w14:paraId="4B43981A" w14:textId="77777777" w:rsidR="003963DB" w:rsidRDefault="00396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86CF" w14:textId="42B29079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F4AC9" w14:textId="77777777" w:rsidR="003963DB" w:rsidRDefault="003963DB">
      <w:r>
        <w:separator/>
      </w:r>
    </w:p>
  </w:footnote>
  <w:footnote w:type="continuationSeparator" w:id="0">
    <w:p w14:paraId="28BF2F53" w14:textId="77777777" w:rsidR="003963DB" w:rsidRDefault="00396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F48B0" w14:textId="7A705FB9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4D800E9A" w14:textId="0726DC98" w:rsidR="00B37703" w:rsidRPr="00624810" w:rsidRDefault="00B37703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B1289C">
      <w:rPr>
        <w:rFonts w:ascii="Angsana New" w:hAnsi="Angsana New"/>
        <w:b/>
        <w:bCs/>
        <w:sz w:val="32"/>
        <w:szCs w:val="32"/>
        <w:lang w:val="en-US"/>
      </w:rPr>
      <w:t>3</w:t>
    </w:r>
    <w:r w:rsidR="009F4490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9F4490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CE30A5">
      <w:rPr>
        <w:rFonts w:ascii="Angsana New" w:hAnsi="Angsana New"/>
        <w:b/>
        <w:bCs/>
        <w:sz w:val="32"/>
        <w:szCs w:val="32"/>
        <w:lang w:val="en-US"/>
      </w:rPr>
      <w:t>8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0E1D" w14:textId="77777777" w:rsidR="00B37703" w:rsidRDefault="00B37703" w:rsidP="00F767E5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0DD6599" w14:textId="7043AD5C" w:rsidR="00B37703" w:rsidRDefault="00B37703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88F6A1C" w14:textId="458C470B" w:rsidR="00B37703" w:rsidRPr="00624810" w:rsidRDefault="009F4490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AD18D9">
      <w:rPr>
        <w:rFonts w:ascii="Angsana New" w:hAnsi="Angsana New"/>
        <w:b/>
        <w:bCs/>
        <w:sz w:val="32"/>
        <w:szCs w:val="32"/>
        <w:lang w:val="en-US"/>
      </w:rPr>
      <w:t>8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E632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D86C14A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5B20567" w14:textId="2F181530" w:rsidR="00B37703" w:rsidRPr="00624810" w:rsidRDefault="009F4490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CE30A5">
      <w:rPr>
        <w:rFonts w:ascii="Angsana New" w:hAnsi="Angsana New"/>
        <w:b/>
        <w:bCs/>
        <w:sz w:val="32"/>
        <w:szCs w:val="32"/>
        <w:lang w:val="en-US"/>
      </w:rPr>
      <w:t>8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323C" w14:textId="78F7CC2F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C41FE44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2AC441B5" w14:textId="560C413E" w:rsidR="00B37703" w:rsidRPr="00624810" w:rsidRDefault="009F4490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CE30A5">
      <w:rPr>
        <w:rFonts w:ascii="Angsana New" w:hAnsi="Angsana New"/>
        <w:b/>
        <w:bCs/>
        <w:sz w:val="32"/>
        <w:szCs w:val="32"/>
        <w:lang w:val="en-US"/>
      </w:rPr>
      <w:t>8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922514"/>
    <w:multiLevelType w:val="hybridMultilevel"/>
    <w:tmpl w:val="CF6A9AE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A305C"/>
    <w:multiLevelType w:val="hybridMultilevel"/>
    <w:tmpl w:val="A6442410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14"/>
  </w:num>
  <w:num w:numId="5">
    <w:abstractNumId w:val="2"/>
  </w:num>
  <w:num w:numId="6">
    <w:abstractNumId w:val="10"/>
  </w:num>
  <w:num w:numId="7">
    <w:abstractNumId w:val="18"/>
  </w:num>
  <w:num w:numId="8">
    <w:abstractNumId w:val="19"/>
  </w:num>
  <w:num w:numId="9">
    <w:abstractNumId w:val="13"/>
  </w:num>
  <w:num w:numId="10">
    <w:abstractNumId w:val="8"/>
  </w:num>
  <w:num w:numId="11">
    <w:abstractNumId w:val="16"/>
  </w:num>
  <w:num w:numId="12">
    <w:abstractNumId w:val="5"/>
  </w:num>
  <w:num w:numId="13">
    <w:abstractNumId w:val="6"/>
  </w:num>
  <w:num w:numId="14">
    <w:abstractNumId w:val="3"/>
  </w:num>
  <w:num w:numId="15">
    <w:abstractNumId w:val="15"/>
  </w:num>
  <w:num w:numId="16">
    <w:abstractNumId w:val="22"/>
  </w:num>
  <w:num w:numId="17">
    <w:abstractNumId w:val="11"/>
  </w:num>
  <w:num w:numId="18">
    <w:abstractNumId w:val="21"/>
  </w:num>
  <w:num w:numId="19">
    <w:abstractNumId w:val="1"/>
  </w:num>
  <w:num w:numId="20">
    <w:abstractNumId w:val="4"/>
  </w:num>
  <w:num w:numId="21">
    <w:abstractNumId w:val="17"/>
  </w:num>
  <w:num w:numId="22">
    <w:abstractNumId w:val="20"/>
  </w:num>
  <w:num w:numId="2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2CF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5F2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0C8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BCF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CFE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CF0"/>
    <w:rsid w:val="000E2F60"/>
    <w:rsid w:val="000E32DE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57E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00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303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AEB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04C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D32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685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4C7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859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0FA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E6A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8032B"/>
    <w:rsid w:val="00280569"/>
    <w:rsid w:val="0028062A"/>
    <w:rsid w:val="00281652"/>
    <w:rsid w:val="00281C1E"/>
    <w:rsid w:val="002822B8"/>
    <w:rsid w:val="002824A2"/>
    <w:rsid w:val="00282D02"/>
    <w:rsid w:val="002832E0"/>
    <w:rsid w:val="0028379C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5D0"/>
    <w:rsid w:val="0029386B"/>
    <w:rsid w:val="00293935"/>
    <w:rsid w:val="00293960"/>
    <w:rsid w:val="00293F98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56D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7A0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2E4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8A9"/>
    <w:rsid w:val="00355950"/>
    <w:rsid w:val="00355FDA"/>
    <w:rsid w:val="00356EFF"/>
    <w:rsid w:val="00357455"/>
    <w:rsid w:val="00357D9A"/>
    <w:rsid w:val="00357E63"/>
    <w:rsid w:val="00360427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9C0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B24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3DB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7EF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0CFA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21A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312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0F3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6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6EB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EE8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17A13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BF4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3E06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DAA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29F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6D56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59AA"/>
    <w:rsid w:val="00716168"/>
    <w:rsid w:val="0071627C"/>
    <w:rsid w:val="007162FA"/>
    <w:rsid w:val="0071634E"/>
    <w:rsid w:val="007164D9"/>
    <w:rsid w:val="007168F6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69E9"/>
    <w:rsid w:val="0075703F"/>
    <w:rsid w:val="0075730F"/>
    <w:rsid w:val="00757411"/>
    <w:rsid w:val="007574D4"/>
    <w:rsid w:val="0075756E"/>
    <w:rsid w:val="00757EBE"/>
    <w:rsid w:val="00760510"/>
    <w:rsid w:val="0076160F"/>
    <w:rsid w:val="00761909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6C18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60C"/>
    <w:rsid w:val="007D4B7B"/>
    <w:rsid w:val="007D5946"/>
    <w:rsid w:val="007D5D6A"/>
    <w:rsid w:val="007D6155"/>
    <w:rsid w:val="007D7136"/>
    <w:rsid w:val="007D7468"/>
    <w:rsid w:val="007D7CAB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74E"/>
    <w:rsid w:val="008348C1"/>
    <w:rsid w:val="00834B5C"/>
    <w:rsid w:val="00834C9C"/>
    <w:rsid w:val="00835135"/>
    <w:rsid w:val="008353F0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5D3B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0B9"/>
    <w:rsid w:val="008D0680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4A56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234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5B8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38CD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A0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309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577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1B4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7A4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3F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1F7A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D11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8D9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6A4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568"/>
    <w:rsid w:val="00AE46F1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AA0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44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822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658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A2D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3AF9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649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856"/>
    <w:rsid w:val="00CE2923"/>
    <w:rsid w:val="00CE30A5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187"/>
    <w:rsid w:val="00D332AF"/>
    <w:rsid w:val="00D3391E"/>
    <w:rsid w:val="00D33A8A"/>
    <w:rsid w:val="00D33C72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3F81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6FE8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BC3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3FF"/>
    <w:rsid w:val="00E33C43"/>
    <w:rsid w:val="00E33ED6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C1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2CF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3B5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3A96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1F6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821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900"/>
    <w:rsid w:val="00EE2D7E"/>
    <w:rsid w:val="00EE34B5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6F5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842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1A6C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3EC6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13</Pages>
  <Words>2061</Words>
  <Characters>9108</Characters>
  <Application>Microsoft Office Word</Application>
  <DocSecurity>4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2025-08-04T08:31:00Z</cp:lastPrinted>
  <dcterms:created xsi:type="dcterms:W3CDTF">2025-08-07T01:52:00Z</dcterms:created>
  <dcterms:modified xsi:type="dcterms:W3CDTF">2025-08-07T01:52:00Z</dcterms:modified>
</cp:coreProperties>
</file>