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799F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</w:p>
    <w:p w14:paraId="6708A7F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5221B64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25BB1EA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42C54735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254996FE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  <w:cs/>
        </w:rPr>
      </w:pPr>
    </w:p>
    <w:p w14:paraId="133266D7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6E464D84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F86391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8FA804C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D18D366" w14:textId="77777777" w:rsidR="00DA4AAE" w:rsidRPr="00F86391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F86391">
        <w:rPr>
          <w:sz w:val="32"/>
          <w:szCs w:val="32"/>
          <w:cs/>
        </w:rPr>
        <w:t>งบการเงินระหว่างกาล</w:t>
      </w:r>
      <w:r w:rsidRPr="00F86391">
        <w:rPr>
          <w:rFonts w:hint="cs"/>
          <w:sz w:val="32"/>
          <w:szCs w:val="32"/>
          <w:cs/>
        </w:rPr>
        <w:t>แบบย่อ</w:t>
      </w:r>
      <w:r w:rsidRPr="00F86391">
        <w:rPr>
          <w:sz w:val="32"/>
          <w:szCs w:val="32"/>
          <w:cs/>
        </w:rPr>
        <w:t xml:space="preserve"> </w:t>
      </w:r>
    </w:p>
    <w:p w14:paraId="6C72F08E" w14:textId="3F1F5141" w:rsidR="00DA4AAE" w:rsidRPr="00F86391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  <w:cs/>
        </w:rPr>
      </w:pPr>
      <w:r w:rsidRPr="00F86391">
        <w:rPr>
          <w:sz w:val="32"/>
          <w:szCs w:val="32"/>
          <w:cs/>
        </w:rPr>
        <w:t>สำหรับงวด</w:t>
      </w:r>
      <w:r w:rsidR="00C326E0" w:rsidRPr="00F86391">
        <w:rPr>
          <w:rFonts w:hint="cs"/>
          <w:sz w:val="32"/>
          <w:szCs w:val="32"/>
          <w:cs/>
        </w:rPr>
        <w:t>สามเดือนและ</w:t>
      </w:r>
      <w:r w:rsidR="008356DF" w:rsidRPr="00F86391">
        <w:rPr>
          <w:rFonts w:hint="cs"/>
          <w:sz w:val="32"/>
          <w:szCs w:val="32"/>
          <w:cs/>
        </w:rPr>
        <w:t>หก</w:t>
      </w:r>
      <w:r w:rsidRPr="00F86391">
        <w:rPr>
          <w:sz w:val="32"/>
          <w:szCs w:val="32"/>
          <w:cs/>
        </w:rPr>
        <w:t>เดือนสิ้นสุดวันที่</w:t>
      </w:r>
      <w:r w:rsidRPr="00F86391">
        <w:rPr>
          <w:rFonts w:hint="cs"/>
          <w:sz w:val="32"/>
          <w:szCs w:val="32"/>
          <w:cs/>
        </w:rPr>
        <w:t xml:space="preserve"> </w:t>
      </w:r>
      <w:r w:rsidR="008356DF" w:rsidRPr="00F86391">
        <w:rPr>
          <w:sz w:val="32"/>
          <w:szCs w:val="32"/>
        </w:rPr>
        <w:t>30</w:t>
      </w:r>
      <w:r w:rsidRPr="00F86391">
        <w:rPr>
          <w:sz w:val="32"/>
          <w:szCs w:val="32"/>
          <w:cs/>
        </w:rPr>
        <w:t xml:space="preserve"> </w:t>
      </w:r>
      <w:r w:rsidRPr="00F86391">
        <w:rPr>
          <w:rFonts w:hint="cs"/>
          <w:sz w:val="32"/>
          <w:szCs w:val="32"/>
          <w:cs/>
        </w:rPr>
        <w:t>ม</w:t>
      </w:r>
      <w:r w:rsidR="008356DF" w:rsidRPr="00F86391">
        <w:rPr>
          <w:rFonts w:hint="cs"/>
          <w:sz w:val="32"/>
          <w:szCs w:val="32"/>
          <w:cs/>
        </w:rPr>
        <w:t>ิถุนายน</w:t>
      </w:r>
      <w:r w:rsidRPr="00F86391">
        <w:rPr>
          <w:sz w:val="32"/>
          <w:szCs w:val="32"/>
          <w:cs/>
        </w:rPr>
        <w:t xml:space="preserve"> </w:t>
      </w:r>
      <w:r w:rsidRPr="00F86391">
        <w:rPr>
          <w:sz w:val="32"/>
          <w:szCs w:val="32"/>
        </w:rPr>
        <w:t>2568</w:t>
      </w:r>
    </w:p>
    <w:p w14:paraId="10836536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F86391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1BCE7234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cs/>
        </w:rPr>
      </w:pPr>
      <w:r w:rsidRPr="00F86391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F86391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F86391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CF5720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34E10A9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8781DB" w14:textId="77777777" w:rsidR="00DA4AAE" w:rsidRPr="00F86391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rPr>
          <w:rFonts w:cs="Angsana New"/>
          <w:b w:val="0"/>
          <w:bCs w:val="0"/>
          <w:sz w:val="30"/>
          <w:szCs w:val="30"/>
          <w:cs/>
        </w:rPr>
        <w:sectPr w:rsidR="00DA4AAE" w:rsidRPr="00F86391" w:rsidSect="00FB21F2"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0BD17ABE" w14:textId="76260899" w:rsidR="009E45D4" w:rsidRPr="00F86391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F86391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F8639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F8639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Pr="00F863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6948F" wp14:editId="7CAE136D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EF763" id="Rectangle 2" o:spid="_x0000_s1026" style="position:absolute;margin-left:223.65pt;margin-top:316.4pt;width:6.05pt;height: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" strokecolor="white"/>
            </w:pict>
          </mc:Fallback>
        </mc:AlternateContent>
      </w:r>
    </w:p>
    <w:p w14:paraId="1E30656F" w14:textId="77777777" w:rsidR="00DA4AAE" w:rsidRPr="00F86391" w:rsidRDefault="00DA4AAE" w:rsidP="0083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b/>
          <w:cs/>
        </w:rPr>
      </w:pPr>
    </w:p>
    <w:p w14:paraId="0CEAE65C" w14:textId="77777777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F86391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4D015C7D" w14:textId="5EF157EB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7E3E9B7F" w:rsidR="006D0920" w:rsidRPr="00F86391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F15CAB" w:rsidRPr="00F86391">
        <w:rPr>
          <w:rFonts w:asciiTheme="majorBidi" w:hAnsi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42149621" w14:textId="3A97DD45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F86391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55CEE3" w14:textId="4D950478" w:rsidR="0012390A" w:rsidRPr="00F86391" w:rsidRDefault="0012390A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560836F1" w14:textId="41F877BE" w:rsidR="009E45D4" w:rsidRPr="00F86391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2879402B" w14:textId="194C03EE" w:rsidR="004445D6" w:rsidRPr="00F86391" w:rsidRDefault="004445D6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3D2993" w:rsidRPr="00F863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เรือนหุ้น</w:t>
      </w:r>
    </w:p>
    <w:p w14:paraId="429852B3" w14:textId="1CFEB9FE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F8639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7BED8906" w:rsidR="00CE103F" w:rsidRPr="00F86391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4445D6" w:rsidRPr="00F8639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445D6" w:rsidRPr="00F86391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4445D6" w:rsidRPr="00F863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ขาดทุน) </w:t>
      </w: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21BE3F86" w14:textId="18C13590" w:rsidR="008356DF" w:rsidRPr="00F86391" w:rsidRDefault="008356D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F86391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F86391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F86391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F86391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6BF15377" w14:textId="77777777" w:rsidR="00FB21F2" w:rsidRPr="00F86391" w:rsidRDefault="00FB21F2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5E209D8E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29BBDD6E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26A56C78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12C0E134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794A4847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3C878937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5D4B7E70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5CC08C3C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20A1CDB4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67AFABB3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0DFDB649" w14:textId="77777777" w:rsidR="00FB21F2" w:rsidRPr="00F86391" w:rsidRDefault="00FB21F2" w:rsidP="00FB21F2">
      <w:pPr>
        <w:rPr>
          <w:rFonts w:asciiTheme="majorBidi" w:hAnsiTheme="majorBidi" w:cstheme="majorBidi"/>
        </w:rPr>
      </w:pPr>
    </w:p>
    <w:p w14:paraId="11B828CB" w14:textId="77777777" w:rsidR="007356BE" w:rsidRPr="00F86391" w:rsidRDefault="007356BE" w:rsidP="0073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3867978" w14:textId="3EC7CAB4" w:rsidR="009E45D4" w:rsidRPr="00F86391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br w:type="page"/>
      </w:r>
      <w:r w:rsidRPr="00F8639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F86391">
        <w:rPr>
          <w:rFonts w:asciiTheme="majorBidi" w:hAnsiTheme="majorBidi" w:cstheme="majorBidi"/>
          <w:cs/>
        </w:rPr>
        <w:t>ระหว่างกาล</w:t>
      </w:r>
      <w:r w:rsidRPr="00F86391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F86391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A33798" w14:textId="300BE5F8" w:rsidR="006C42C3" w:rsidRPr="00F86391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>งบการเงิน</w:t>
      </w:r>
      <w:r w:rsidR="0025700A" w:rsidRPr="00F86391">
        <w:rPr>
          <w:rFonts w:asciiTheme="majorBidi" w:hAnsiTheme="majorBidi" w:cstheme="majorBidi"/>
          <w:cs/>
        </w:rPr>
        <w:t>ระหว่างกาล</w:t>
      </w:r>
      <w:r w:rsidRPr="00F86391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F86391">
        <w:rPr>
          <w:rFonts w:asciiTheme="majorBidi" w:hAnsiTheme="majorBidi" w:cstheme="majorBidi"/>
          <w:cs/>
        </w:rPr>
        <w:t>บริษัท</w:t>
      </w:r>
      <w:r w:rsidRPr="00F86391">
        <w:rPr>
          <w:rFonts w:asciiTheme="majorBidi" w:hAnsiTheme="majorBidi" w:cstheme="majorBidi"/>
          <w:cs/>
        </w:rPr>
        <w:t>เมื่อวันที่</w:t>
      </w:r>
      <w:r w:rsidR="008D290F" w:rsidRPr="00F86391">
        <w:rPr>
          <w:rFonts w:asciiTheme="majorBidi" w:hAnsiTheme="majorBidi" w:cstheme="majorBidi"/>
          <w:cs/>
        </w:rPr>
        <w:t xml:space="preserve"> </w:t>
      </w:r>
      <w:r w:rsidR="00E547F5" w:rsidRPr="00F86391">
        <w:rPr>
          <w:rFonts w:asciiTheme="majorBidi" w:hAnsiTheme="majorBidi" w:cstheme="majorBidi"/>
        </w:rPr>
        <w:t>7</w:t>
      </w:r>
      <w:r w:rsidR="004F7584" w:rsidRPr="00F86391">
        <w:rPr>
          <w:rFonts w:asciiTheme="majorBidi" w:hAnsiTheme="majorBidi" w:cstheme="majorBidi"/>
        </w:rPr>
        <w:t xml:space="preserve"> </w:t>
      </w:r>
      <w:r w:rsidR="00E547F5" w:rsidRPr="00F86391">
        <w:rPr>
          <w:rFonts w:asciiTheme="majorBidi" w:hAnsiTheme="majorBidi" w:cstheme="majorBidi" w:hint="cs"/>
          <w:cs/>
        </w:rPr>
        <w:t>สิงหา</w:t>
      </w:r>
      <w:r w:rsidR="00F83ED1" w:rsidRPr="00F86391">
        <w:rPr>
          <w:rFonts w:asciiTheme="majorBidi" w:hAnsiTheme="majorBidi" w:cstheme="majorBidi" w:hint="cs"/>
          <w:cs/>
        </w:rPr>
        <w:t>คม</w:t>
      </w:r>
      <w:r w:rsidR="00765373" w:rsidRPr="00F86391">
        <w:rPr>
          <w:rFonts w:asciiTheme="majorBidi" w:hAnsiTheme="majorBidi" w:cstheme="majorBidi" w:hint="cs"/>
          <w:cs/>
        </w:rPr>
        <w:t xml:space="preserve"> </w:t>
      </w:r>
      <w:r w:rsidR="002D151D" w:rsidRPr="00F86391">
        <w:rPr>
          <w:rFonts w:asciiTheme="majorBidi" w:hAnsiTheme="majorBidi" w:cstheme="majorBidi"/>
        </w:rPr>
        <w:t>256</w:t>
      </w:r>
      <w:r w:rsidR="00F83ED1" w:rsidRPr="00F86391">
        <w:rPr>
          <w:rFonts w:asciiTheme="majorBidi" w:hAnsiTheme="majorBidi" w:cstheme="majorBidi"/>
        </w:rPr>
        <w:t>8</w:t>
      </w:r>
    </w:p>
    <w:p w14:paraId="66A7BD1E" w14:textId="77777777" w:rsidR="006C42C3" w:rsidRPr="00F86391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BD2A9B" w14:textId="51989C0F" w:rsidR="009E45D4" w:rsidRPr="00F86391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F86391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5D868" w14:textId="1DCD864B" w:rsidR="00B1391E" w:rsidRPr="00F86391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F86391">
        <w:rPr>
          <w:rFonts w:asciiTheme="majorBidi" w:hAnsiTheme="majorBidi" w:cstheme="majorBidi"/>
        </w:rPr>
        <w:tab/>
      </w:r>
      <w:r w:rsidR="001D0AEF" w:rsidRPr="00F86391">
        <w:rPr>
          <w:rFonts w:asciiTheme="majorBidi" w:hAnsiTheme="majorBidi" w:cstheme="majorBidi"/>
        </w:rPr>
        <w:tab/>
      </w:r>
      <w:r w:rsidRPr="00F86391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F86391">
        <w:rPr>
          <w:rFonts w:asciiTheme="majorBidi" w:hAnsiTheme="majorBidi" w:cstheme="majorBidi"/>
          <w:cs/>
        </w:rPr>
        <w:t>จากพลังงานสะอาด</w:t>
      </w:r>
      <w:r w:rsidRPr="00F86391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F86391">
        <w:rPr>
          <w:rFonts w:asciiTheme="majorBidi" w:hAnsiTheme="majorBidi" w:cstheme="majorBidi"/>
        </w:rPr>
        <w:t xml:space="preserve"> </w:t>
      </w:r>
      <w:r w:rsidR="002D2C3A" w:rsidRPr="00F86391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F86391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F86391">
        <w:rPr>
          <w:rFonts w:asciiTheme="majorBidi" w:hAnsiTheme="majorBidi" w:cstheme="majorBidi"/>
        </w:rPr>
        <w:t xml:space="preserve">  </w:t>
      </w:r>
      <w:r w:rsidRPr="00F86391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0AE215B" w14:textId="77777777" w:rsidR="002E0930" w:rsidRPr="00F86391" w:rsidRDefault="002E093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E3F3D" w14:textId="77777777" w:rsidR="002E0930" w:rsidRPr="00F86391" w:rsidRDefault="002E0930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F86391">
        <w:rPr>
          <w:rFonts w:asciiTheme="majorBidi" w:hAnsiTheme="majorBidi"/>
          <w:i/>
          <w:iCs/>
          <w:cs/>
        </w:rPr>
        <w:t>การเปลี่ยนแปลงผู้ถือหุ้นรายใหญ่</w:t>
      </w:r>
    </w:p>
    <w:p w14:paraId="7BDCD9F4" w14:textId="77777777" w:rsidR="002E0930" w:rsidRPr="00F86391" w:rsidRDefault="002E0930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</w:rPr>
        <w:t xml:space="preserve"> </w:t>
      </w:r>
    </w:p>
    <w:p w14:paraId="2157EE48" w14:textId="0E6685AE" w:rsidR="002E0930" w:rsidRPr="00F86391" w:rsidRDefault="00805FFB" w:rsidP="002E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/>
        </w:rPr>
        <w:t xml:space="preserve">24 </w:t>
      </w:r>
      <w:r w:rsidRPr="00F86391">
        <w:rPr>
          <w:rFonts w:asciiTheme="majorBidi" w:hAnsiTheme="majorBidi"/>
          <w:cs/>
        </w:rPr>
        <w:t xml:space="preserve">เมษายน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/>
          <w:cs/>
        </w:rPr>
        <w:t xml:space="preserve">บริษัท อัลฟ่า ชาร์เตอร์ด เอนเนอร์จี จํากัด (“อัลฟ่า”) ถือหุ้นสามัญของบริษัท รวมจำนวนทั้งสิ้น </w:t>
      </w:r>
      <w:r w:rsidRPr="00F86391">
        <w:rPr>
          <w:rFonts w:asciiTheme="majorBidi" w:hAnsiTheme="majorBidi"/>
        </w:rPr>
        <w:t xml:space="preserve">275.5 </w:t>
      </w:r>
      <w:r w:rsidRPr="00F86391">
        <w:rPr>
          <w:rFonts w:asciiTheme="majorBidi" w:hAnsiTheme="majorBidi"/>
          <w:cs/>
        </w:rPr>
        <w:t xml:space="preserve">ล้านหุ้น หรือคิดเป็นสัดส่วนร้อยละ </w:t>
      </w:r>
      <w:r w:rsidRPr="00F86391">
        <w:rPr>
          <w:rFonts w:asciiTheme="majorBidi" w:hAnsiTheme="majorBidi"/>
        </w:rPr>
        <w:t xml:space="preserve">20.01 </w:t>
      </w:r>
      <w:r w:rsidRPr="00F86391">
        <w:rPr>
          <w:rFonts w:asciiTheme="majorBidi" w:hAnsiTheme="majorBidi"/>
          <w:cs/>
        </w:rPr>
        <w:t xml:space="preserve">ของสิทธิออกเสียงทั้งหมดของบริษัท ส่งผลให้ ณ วันที่ </w:t>
      </w:r>
      <w:r w:rsidRPr="00F86391">
        <w:rPr>
          <w:rFonts w:asciiTheme="majorBidi" w:hAnsiTheme="majorBidi"/>
        </w:rPr>
        <w:t xml:space="preserve">30 </w:t>
      </w:r>
      <w:r w:rsidRPr="00F86391">
        <w:rPr>
          <w:rFonts w:asciiTheme="majorBidi" w:hAnsiTheme="majorBidi"/>
          <w:cs/>
        </w:rPr>
        <w:t xml:space="preserve">มิถุนายน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/>
          <w:cs/>
        </w:rPr>
        <w:t>อัลฟ่ากลายเป็นผู้ถือหุ้นรายใหญ่ของบริษัท</w:t>
      </w:r>
    </w:p>
    <w:p w14:paraId="464BF2F0" w14:textId="77777777" w:rsidR="00DC62CA" w:rsidRPr="00F86391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B3AA8A" w14:textId="77777777" w:rsidR="00AB0686" w:rsidRPr="00F86391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F86391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7178587" w14:textId="65D56956" w:rsidR="006D63C1" w:rsidRPr="00F86391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F86391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F86391">
        <w:rPr>
          <w:rFonts w:asciiTheme="majorBidi" w:hAnsiTheme="majorBidi" w:cstheme="majorBidi"/>
        </w:rPr>
        <w:t>34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 w:cstheme="majorBidi"/>
          <w:cs/>
        </w:rPr>
        <w:t xml:space="preserve">เรื่อง </w:t>
      </w:r>
      <w:r w:rsidRPr="00F86391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F86391">
        <w:rPr>
          <w:rFonts w:asciiTheme="majorBidi" w:hAnsiTheme="majorBidi" w:cstheme="majorBidi"/>
          <w:cs/>
        </w:rPr>
        <w:t xml:space="preserve"> </w:t>
      </w:r>
      <w:bookmarkEnd w:id="1"/>
      <w:r w:rsidRPr="00F86391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F86391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F86391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F86391">
        <w:rPr>
          <w:rFonts w:asciiTheme="majorBidi" w:hAnsiTheme="majorBidi" w:cstheme="majorBidi" w:hint="cs"/>
          <w:cs/>
        </w:rPr>
        <w:t xml:space="preserve"> </w:t>
      </w:r>
      <w:r w:rsidRPr="00F86391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86391">
        <w:rPr>
          <w:rFonts w:asciiTheme="majorBidi" w:hAnsiTheme="majorBidi" w:cstheme="majorBidi"/>
        </w:rPr>
        <w:t xml:space="preserve"> </w:t>
      </w:r>
      <w:r w:rsidR="006F1E95" w:rsidRPr="00F86391">
        <w:rPr>
          <w:rFonts w:asciiTheme="majorBidi" w:hAnsiTheme="majorBidi" w:cstheme="majorBidi"/>
        </w:rPr>
        <w:t>31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 w:cstheme="majorBidi"/>
          <w:cs/>
        </w:rPr>
        <w:t>ธันวาคม</w:t>
      </w:r>
      <w:r w:rsidRPr="00F86391">
        <w:rPr>
          <w:rFonts w:asciiTheme="majorBidi" w:hAnsiTheme="majorBidi" w:cstheme="majorBidi"/>
        </w:rPr>
        <w:t xml:space="preserve"> </w:t>
      </w:r>
      <w:r w:rsidR="008E69B6" w:rsidRPr="00F86391">
        <w:rPr>
          <w:rFonts w:asciiTheme="majorBidi" w:hAnsiTheme="majorBidi" w:cstheme="majorBidi"/>
        </w:rPr>
        <w:t>2567</w:t>
      </w:r>
    </w:p>
    <w:p w14:paraId="20C72082" w14:textId="3CBF0605" w:rsidR="003C0357" w:rsidRPr="00F86391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54BB42" w14:textId="52A25362" w:rsidR="00B5019B" w:rsidRPr="00F86391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F86391">
        <w:rPr>
          <w:rFonts w:asciiTheme="majorBidi" w:hAnsiTheme="majorBidi" w:cstheme="majorBidi"/>
        </w:rPr>
        <w:t>31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 w:cstheme="majorBidi"/>
          <w:cs/>
        </w:rPr>
        <w:t xml:space="preserve">ธันวาคม </w:t>
      </w:r>
      <w:r w:rsidR="008E69B6" w:rsidRPr="00F86391">
        <w:rPr>
          <w:rFonts w:asciiTheme="majorBidi" w:hAnsiTheme="majorBidi" w:cstheme="majorBidi"/>
        </w:rPr>
        <w:t>2567</w:t>
      </w:r>
    </w:p>
    <w:p w14:paraId="62EA0BAD" w14:textId="77777777" w:rsidR="00807909" w:rsidRPr="00F86391" w:rsidRDefault="00807909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0D457D" w14:textId="6C0953B4" w:rsidR="00255060" w:rsidRPr="00F86391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F86391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06B356D" w14:textId="03738D1A" w:rsidR="00BC2947" w:rsidRPr="00F86391" w:rsidRDefault="00133F09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F86391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ในระหว่างงวดหกเดือนสิ้นสุดวันที่ </w:t>
      </w:r>
      <w:r w:rsidR="005B770B" w:rsidRPr="00F86391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F86391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มิถุนายน </w:t>
      </w:r>
      <w:r w:rsidR="005B770B" w:rsidRPr="00F86391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F86391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มีกิจการที่เกี่ยวข้องกันเพิ่ม คือ </w:t>
      </w:r>
      <w:r w:rsidRPr="00F86391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Pr="00F86391">
        <w:rPr>
          <w:rFonts w:asciiTheme="majorBidi" w:hAnsiTheme="majorBidi" w:cstheme="majorBidi"/>
          <w:spacing w:val="4"/>
          <w:sz w:val="30"/>
          <w:szCs w:val="30"/>
          <w:cs/>
        </w:rPr>
        <w:tab/>
      </w:r>
      <w:r w:rsidR="00BC2947" w:rsidRPr="00F8639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อัลฟ่า ชาร์เตอร์ด </w:t>
      </w:r>
      <w:r w:rsidR="005B770B" w:rsidRPr="00F86391">
        <w:rPr>
          <w:rFonts w:asciiTheme="majorBidi" w:hAnsiTheme="majorBidi" w:cstheme="majorBidi"/>
          <w:spacing w:val="4"/>
          <w:sz w:val="30"/>
          <w:szCs w:val="30"/>
        </w:rPr>
        <w:t xml:space="preserve">      </w:t>
      </w:r>
      <w:r w:rsidR="00BC2947" w:rsidRPr="00F86391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เอนเนอร์จี จํากัด </w:t>
      </w:r>
      <w:r w:rsidRPr="00F8639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Pr="00F86391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F8639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</w:p>
    <w:p w14:paraId="0168AEB7" w14:textId="77777777" w:rsidR="005B770B" w:rsidRPr="00F86391" w:rsidRDefault="005B770B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18"/>
          <w:szCs w:val="18"/>
        </w:rPr>
      </w:pPr>
    </w:p>
    <w:p w14:paraId="454FC626" w14:textId="0DCAE053" w:rsidR="00BC2947" w:rsidRPr="00F86391" w:rsidRDefault="00632378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86391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กลุ่มบริษัทไม่มีการเปลี่ยนแปลง</w:t>
      </w:r>
      <w:r w:rsidR="004564A3" w:rsidRPr="00F86391">
        <w:rPr>
          <w:rFonts w:asciiTheme="majorBidi" w:hAnsiTheme="majorBidi" w:cstheme="majorBidi" w:hint="cs"/>
          <w:spacing w:val="4"/>
          <w:sz w:val="30"/>
          <w:szCs w:val="30"/>
          <w:cs/>
        </w:rPr>
        <w:t>ในนโยบายการกำหนดราคา</w:t>
      </w:r>
      <w:r w:rsidR="00774573" w:rsidRPr="00F86391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อย่างมีสาระสำคัญในระหว่าง</w:t>
      </w:r>
      <w:r w:rsidR="008C5642" w:rsidRPr="00F8639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งวดหกเดือนสิ้นสุดวันที่ </w:t>
      </w:r>
      <w:r w:rsidR="008C5642" w:rsidRPr="00F86391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619A6" w:rsidRPr="00F86391">
        <w:rPr>
          <w:rFonts w:asciiTheme="majorBidi" w:hAnsiTheme="majorBidi" w:cstheme="majorBidi"/>
          <w:spacing w:val="4"/>
          <w:sz w:val="30"/>
          <w:szCs w:val="30"/>
        </w:rPr>
        <w:t>0</w:t>
      </w:r>
      <w:r w:rsidR="008C5642" w:rsidRPr="00F8639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มิถุนายน </w:t>
      </w:r>
      <w:r w:rsidR="008C5642" w:rsidRPr="00F86391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58BA1F03" w14:textId="77777777" w:rsidR="005B770B" w:rsidRPr="00F86391" w:rsidRDefault="005B770B" w:rsidP="005B770B">
      <w:pPr>
        <w:pStyle w:val="BodyText2"/>
        <w:ind w:left="547" w:firstLine="0"/>
        <w:jc w:val="thaiDistribute"/>
        <w:rPr>
          <w:rFonts w:asciiTheme="majorBidi" w:hAnsiTheme="majorBidi" w:cstheme="majorBidi"/>
          <w:spacing w:val="4"/>
          <w:sz w:val="18"/>
          <w:szCs w:val="1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F86391" w14:paraId="5B4827DB" w14:textId="77777777" w:rsidTr="004E3076">
        <w:trPr>
          <w:tblHeader/>
        </w:trPr>
        <w:tc>
          <w:tcPr>
            <w:tcW w:w="2280" w:type="pct"/>
          </w:tcPr>
          <w:p w14:paraId="6771FE68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F86391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</w:tcPr>
          <w:p w14:paraId="1B39D7CA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39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</w:tcPr>
          <w:p w14:paraId="15182B77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391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F86391" w14:paraId="0CA0C970" w14:textId="77777777" w:rsidTr="004E3076">
        <w:trPr>
          <w:tblHeader/>
        </w:trPr>
        <w:tc>
          <w:tcPr>
            <w:tcW w:w="2280" w:type="pct"/>
          </w:tcPr>
          <w:p w14:paraId="7A2DDC2A" w14:textId="023260D1" w:rsidR="00475764" w:rsidRPr="00F86391" w:rsidRDefault="008C564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F86391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F86391">
              <w:rPr>
                <w:b/>
                <w:bCs/>
                <w:i/>
                <w:iCs/>
              </w:rPr>
              <w:t>30</w:t>
            </w:r>
            <w:r w:rsidRPr="00F86391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80" w:type="pct"/>
          </w:tcPr>
          <w:p w14:paraId="4C642EC5" w14:textId="598F3DE4" w:rsidR="00475764" w:rsidRPr="00F86391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391">
              <w:t>256</w:t>
            </w:r>
            <w:r w:rsidR="00C57ACB" w:rsidRPr="00F86391">
              <w:t>8</w:t>
            </w:r>
          </w:p>
        </w:tc>
        <w:tc>
          <w:tcPr>
            <w:tcW w:w="680" w:type="pct"/>
          </w:tcPr>
          <w:p w14:paraId="3A630A9E" w14:textId="0D1BAAB9" w:rsidR="00475764" w:rsidRPr="00F86391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391">
              <w:t>256</w:t>
            </w:r>
            <w:r w:rsidR="00C57ACB" w:rsidRPr="00F86391">
              <w:t>7</w:t>
            </w:r>
          </w:p>
        </w:tc>
        <w:tc>
          <w:tcPr>
            <w:tcW w:w="680" w:type="pct"/>
          </w:tcPr>
          <w:p w14:paraId="049B1B14" w14:textId="08186A3B" w:rsidR="00475764" w:rsidRPr="00F86391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391">
              <w:t>256</w:t>
            </w:r>
            <w:r w:rsidR="00C57ACB" w:rsidRPr="00F86391">
              <w:t>8</w:t>
            </w:r>
          </w:p>
        </w:tc>
        <w:tc>
          <w:tcPr>
            <w:tcW w:w="680" w:type="pct"/>
          </w:tcPr>
          <w:p w14:paraId="4D6A9346" w14:textId="1B28A11D" w:rsidR="00475764" w:rsidRPr="00F86391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391">
              <w:t>256</w:t>
            </w:r>
            <w:r w:rsidR="00C57ACB" w:rsidRPr="00F86391">
              <w:t>7</w:t>
            </w:r>
          </w:p>
        </w:tc>
      </w:tr>
      <w:tr w:rsidR="00475764" w:rsidRPr="00F86391" w14:paraId="24408929" w14:textId="77777777" w:rsidTr="004E3076">
        <w:trPr>
          <w:tblHeader/>
        </w:trPr>
        <w:tc>
          <w:tcPr>
            <w:tcW w:w="2280" w:type="pct"/>
          </w:tcPr>
          <w:p w14:paraId="0F5C7B79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39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F86391" w14:paraId="663C1712" w14:textId="77777777" w:rsidTr="004E3076">
        <w:tc>
          <w:tcPr>
            <w:tcW w:w="2280" w:type="pct"/>
          </w:tcPr>
          <w:p w14:paraId="5ADAC202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F86391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</w:tcPr>
          <w:p w14:paraId="1551B7F2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7B0A83FF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D76B99B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2EBB65C6" w14:textId="77777777" w:rsidR="00475764" w:rsidRPr="00F86391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4A443F" w:rsidRPr="00F86391" w14:paraId="2543F027" w14:textId="77777777" w:rsidTr="00CC6914">
        <w:tc>
          <w:tcPr>
            <w:tcW w:w="2280" w:type="pct"/>
            <w:vAlign w:val="bottom"/>
          </w:tcPr>
          <w:p w14:paraId="2A4E0BF2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0F2D06CD" w14:textId="69E4E93C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D6AAFAD" w14:textId="4361D003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0E26B73" w14:textId="16E5F59F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26,010</w:t>
            </w:r>
          </w:p>
        </w:tc>
        <w:tc>
          <w:tcPr>
            <w:tcW w:w="680" w:type="pct"/>
          </w:tcPr>
          <w:p w14:paraId="5940C7F5" w14:textId="7DC5F2F1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24,713</w:t>
            </w:r>
          </w:p>
        </w:tc>
      </w:tr>
      <w:tr w:rsidR="004A443F" w:rsidRPr="00F86391" w14:paraId="14426A33" w14:textId="77777777" w:rsidTr="00CC6914">
        <w:tc>
          <w:tcPr>
            <w:tcW w:w="2280" w:type="pct"/>
            <w:vAlign w:val="bottom"/>
          </w:tcPr>
          <w:p w14:paraId="3A60BC18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ซื้อสินค้า</w:t>
            </w:r>
            <w:r w:rsidRPr="00F86391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C1CB9D7" w14:textId="0DD485EE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5122DC4" w14:textId="1A75D24B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572AF0B" w14:textId="44EEEEE5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63,596</w:t>
            </w:r>
          </w:p>
        </w:tc>
        <w:tc>
          <w:tcPr>
            <w:tcW w:w="680" w:type="pct"/>
          </w:tcPr>
          <w:p w14:paraId="1BB1EF9F" w14:textId="2E060309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79,1</w:t>
            </w:r>
            <w:r w:rsidRPr="00F86391">
              <w:rPr>
                <w:rFonts w:hint="cs"/>
                <w:cs/>
              </w:rPr>
              <w:t>55</w:t>
            </w:r>
          </w:p>
        </w:tc>
      </w:tr>
      <w:tr w:rsidR="004A443F" w:rsidRPr="00F86391" w14:paraId="402E0D49" w14:textId="77777777" w:rsidTr="00CC6914">
        <w:tc>
          <w:tcPr>
            <w:tcW w:w="2280" w:type="pct"/>
            <w:vAlign w:val="bottom"/>
          </w:tcPr>
          <w:p w14:paraId="7A9C4839" w14:textId="5925AD2A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588B9D1B" w14:textId="2D22BADA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7F16EBF2" w14:textId="19E05071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2D66ACA2" w14:textId="6DF0A8C5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412</w:t>
            </w:r>
          </w:p>
        </w:tc>
        <w:tc>
          <w:tcPr>
            <w:tcW w:w="680" w:type="pct"/>
          </w:tcPr>
          <w:p w14:paraId="56F9974B" w14:textId="37AF30EF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1,873</w:t>
            </w:r>
          </w:p>
        </w:tc>
      </w:tr>
      <w:tr w:rsidR="004A443F" w:rsidRPr="00F86391" w14:paraId="6515BFDB" w14:textId="77777777" w:rsidTr="00CC6914">
        <w:tc>
          <w:tcPr>
            <w:tcW w:w="2280" w:type="pct"/>
            <w:vAlign w:val="bottom"/>
          </w:tcPr>
          <w:p w14:paraId="5811983B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60A0718" w14:textId="28670A4C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9BF00A1" w14:textId="70FDFD44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F880351" w14:textId="6D4C5767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502</w:t>
            </w:r>
          </w:p>
        </w:tc>
        <w:tc>
          <w:tcPr>
            <w:tcW w:w="680" w:type="pct"/>
          </w:tcPr>
          <w:p w14:paraId="4FF42AAB" w14:textId="56F5114C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rFonts w:hint="cs"/>
                <w:cs/>
              </w:rPr>
              <w:t>454</w:t>
            </w:r>
          </w:p>
        </w:tc>
      </w:tr>
      <w:tr w:rsidR="004A443F" w:rsidRPr="00F86391" w14:paraId="62AF4B4D" w14:textId="77777777" w:rsidTr="00CC6914">
        <w:tc>
          <w:tcPr>
            <w:tcW w:w="2280" w:type="pct"/>
            <w:vAlign w:val="bottom"/>
          </w:tcPr>
          <w:p w14:paraId="0E6E1751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30814157" w14:textId="1402DBEE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B461F2" w14:textId="5AE9FF74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81E7BB9" w14:textId="4232921D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22</w:t>
            </w:r>
          </w:p>
        </w:tc>
        <w:tc>
          <w:tcPr>
            <w:tcW w:w="680" w:type="pct"/>
          </w:tcPr>
          <w:p w14:paraId="547D36E1" w14:textId="12A56D99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57</w:t>
            </w:r>
          </w:p>
        </w:tc>
      </w:tr>
      <w:tr w:rsidR="004A443F" w:rsidRPr="00F86391" w14:paraId="230B60F1" w14:textId="77777777" w:rsidTr="00CC6914">
        <w:tc>
          <w:tcPr>
            <w:tcW w:w="2280" w:type="pct"/>
            <w:vAlign w:val="bottom"/>
          </w:tcPr>
          <w:p w14:paraId="79E8A295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6CB2379F" w14:textId="4CBBF68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  <w:tc>
          <w:tcPr>
            <w:tcW w:w="680" w:type="pct"/>
            <w:vAlign w:val="bottom"/>
          </w:tcPr>
          <w:p w14:paraId="0C0CB498" w14:textId="2B82295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  <w:tc>
          <w:tcPr>
            <w:tcW w:w="680" w:type="pct"/>
            <w:vAlign w:val="bottom"/>
          </w:tcPr>
          <w:p w14:paraId="5E78D900" w14:textId="3B2561F8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41</w:t>
            </w:r>
          </w:p>
        </w:tc>
        <w:tc>
          <w:tcPr>
            <w:tcW w:w="680" w:type="pct"/>
          </w:tcPr>
          <w:p w14:paraId="5D29AE2A" w14:textId="6F6A4A04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50</w:t>
            </w:r>
          </w:p>
        </w:tc>
      </w:tr>
      <w:tr w:rsidR="004A443F" w:rsidRPr="00F86391" w14:paraId="71DDD2D6" w14:textId="77777777" w:rsidTr="00CC6914">
        <w:tc>
          <w:tcPr>
            <w:tcW w:w="2280" w:type="pct"/>
            <w:vAlign w:val="bottom"/>
          </w:tcPr>
          <w:p w14:paraId="2E8634E6" w14:textId="04A90052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680" w:type="pct"/>
            <w:vAlign w:val="bottom"/>
          </w:tcPr>
          <w:p w14:paraId="6DA83697" w14:textId="61ED744E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43334B" w14:textId="40E78072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213A893" w14:textId="242C4774" w:rsidR="004A443F" w:rsidRPr="00F86391" w:rsidRDefault="00C7219D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4</w:t>
            </w:r>
          </w:p>
        </w:tc>
        <w:tc>
          <w:tcPr>
            <w:tcW w:w="680" w:type="pct"/>
          </w:tcPr>
          <w:p w14:paraId="5736F18F" w14:textId="76E3596D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rFonts w:hint="cs"/>
                <w:cs/>
              </w:rPr>
              <w:t>-</w:t>
            </w:r>
          </w:p>
        </w:tc>
      </w:tr>
      <w:tr w:rsidR="00A91E79" w:rsidRPr="00F86391" w14:paraId="0B3A2299" w14:textId="77777777" w:rsidTr="004E3076">
        <w:tc>
          <w:tcPr>
            <w:tcW w:w="2280" w:type="pct"/>
          </w:tcPr>
          <w:p w14:paraId="6350B363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29FEC86A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2E5B501E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01D5EED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1CF5D47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A91E79" w:rsidRPr="00F86391" w14:paraId="3740557D" w14:textId="77777777" w:rsidTr="004E3076">
        <w:tc>
          <w:tcPr>
            <w:tcW w:w="2280" w:type="pct"/>
          </w:tcPr>
          <w:p w14:paraId="27420D89" w14:textId="75962411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F86391">
              <w:rPr>
                <w:b/>
                <w:bCs/>
                <w:cs/>
              </w:rPr>
              <w:t>บริษัทร่วม</w:t>
            </w:r>
            <w:r w:rsidRPr="00F86391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</w:tcPr>
          <w:p w14:paraId="2C0E0B40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1D25EDB" w14:textId="21A0DDDB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6E8DD1C5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1B56714" w14:textId="16B1011D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F70CDE" w:rsidRPr="00F86391" w14:paraId="6B4CA5D2" w14:textId="77777777" w:rsidTr="00930C20">
        <w:tc>
          <w:tcPr>
            <w:tcW w:w="2280" w:type="pct"/>
            <w:vAlign w:val="bottom"/>
          </w:tcPr>
          <w:p w14:paraId="3022C897" w14:textId="7DC2E4A4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41761E33" w14:textId="31430C76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21</w:t>
            </w:r>
          </w:p>
        </w:tc>
        <w:tc>
          <w:tcPr>
            <w:tcW w:w="680" w:type="pct"/>
          </w:tcPr>
          <w:p w14:paraId="6B716018" w14:textId="76A8BFFE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323</w:t>
            </w:r>
          </w:p>
        </w:tc>
        <w:tc>
          <w:tcPr>
            <w:tcW w:w="680" w:type="pct"/>
            <w:vAlign w:val="bottom"/>
          </w:tcPr>
          <w:p w14:paraId="77806330" w14:textId="7FC2F803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21</w:t>
            </w:r>
          </w:p>
        </w:tc>
        <w:tc>
          <w:tcPr>
            <w:tcW w:w="680" w:type="pct"/>
          </w:tcPr>
          <w:p w14:paraId="136A2CFD" w14:textId="14667E4B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321</w:t>
            </w:r>
          </w:p>
        </w:tc>
      </w:tr>
      <w:tr w:rsidR="00F70CDE" w:rsidRPr="00F86391" w14:paraId="21571948" w14:textId="77777777" w:rsidTr="00930C20">
        <w:tc>
          <w:tcPr>
            <w:tcW w:w="2280" w:type="pct"/>
            <w:vAlign w:val="bottom"/>
          </w:tcPr>
          <w:p w14:paraId="21614714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ซื้อสินค้า</w:t>
            </w:r>
            <w:r w:rsidRPr="00F86391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BF09EF0" w14:textId="2F608B6B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22</w:t>
            </w:r>
            <w:r w:rsidR="00AF49CE" w:rsidRPr="00F86391">
              <w:t>4</w:t>
            </w:r>
          </w:p>
        </w:tc>
        <w:tc>
          <w:tcPr>
            <w:tcW w:w="680" w:type="pct"/>
          </w:tcPr>
          <w:p w14:paraId="490E1A67" w14:textId="522AFA0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915</w:t>
            </w:r>
          </w:p>
        </w:tc>
        <w:tc>
          <w:tcPr>
            <w:tcW w:w="680" w:type="pct"/>
            <w:vAlign w:val="bottom"/>
          </w:tcPr>
          <w:p w14:paraId="3D17CA9E" w14:textId="75B179E8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  <w:tc>
          <w:tcPr>
            <w:tcW w:w="680" w:type="pct"/>
          </w:tcPr>
          <w:p w14:paraId="54C4EA23" w14:textId="35A87E76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881</w:t>
            </w:r>
          </w:p>
        </w:tc>
      </w:tr>
      <w:tr w:rsidR="00F70CDE" w:rsidRPr="00F86391" w14:paraId="027B5F41" w14:textId="77777777" w:rsidTr="00930C20">
        <w:tc>
          <w:tcPr>
            <w:tcW w:w="2280" w:type="pct"/>
            <w:vAlign w:val="bottom"/>
          </w:tcPr>
          <w:p w14:paraId="7E649DD1" w14:textId="566536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75074519" w14:textId="09E0BDC2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1,070</w:t>
            </w:r>
          </w:p>
        </w:tc>
        <w:tc>
          <w:tcPr>
            <w:tcW w:w="680" w:type="pct"/>
          </w:tcPr>
          <w:p w14:paraId="32F2B8C2" w14:textId="4628DBEB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3,246</w:t>
            </w:r>
          </w:p>
        </w:tc>
        <w:tc>
          <w:tcPr>
            <w:tcW w:w="680" w:type="pct"/>
            <w:vAlign w:val="bottom"/>
          </w:tcPr>
          <w:p w14:paraId="24A6BAE0" w14:textId="349EABFF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-</w:t>
            </w:r>
          </w:p>
        </w:tc>
        <w:tc>
          <w:tcPr>
            <w:tcW w:w="680" w:type="pct"/>
          </w:tcPr>
          <w:p w14:paraId="2B5BF965" w14:textId="045617BA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-</w:t>
            </w:r>
          </w:p>
        </w:tc>
      </w:tr>
      <w:tr w:rsidR="00F70CDE" w:rsidRPr="00F86391" w14:paraId="578D4498" w14:textId="77777777" w:rsidTr="00930C20">
        <w:tc>
          <w:tcPr>
            <w:tcW w:w="2280" w:type="pct"/>
            <w:vAlign w:val="bottom"/>
          </w:tcPr>
          <w:p w14:paraId="003CB15E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36D053E" w14:textId="0DDC6763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4</w:t>
            </w:r>
          </w:p>
        </w:tc>
        <w:tc>
          <w:tcPr>
            <w:tcW w:w="680" w:type="pct"/>
          </w:tcPr>
          <w:p w14:paraId="786EE7CC" w14:textId="408C838B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1</w:t>
            </w:r>
          </w:p>
        </w:tc>
        <w:tc>
          <w:tcPr>
            <w:tcW w:w="680" w:type="pct"/>
            <w:vAlign w:val="bottom"/>
          </w:tcPr>
          <w:p w14:paraId="51BF8840" w14:textId="46393312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4</w:t>
            </w:r>
          </w:p>
        </w:tc>
        <w:tc>
          <w:tcPr>
            <w:tcW w:w="680" w:type="pct"/>
          </w:tcPr>
          <w:p w14:paraId="3BDAE4EE" w14:textId="1B73B39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-</w:t>
            </w:r>
          </w:p>
        </w:tc>
      </w:tr>
      <w:tr w:rsidR="00F70CDE" w:rsidRPr="00F86391" w14:paraId="5A0ECF24" w14:textId="77777777" w:rsidTr="00930C20">
        <w:tc>
          <w:tcPr>
            <w:tcW w:w="2280" w:type="pct"/>
            <w:vAlign w:val="bottom"/>
          </w:tcPr>
          <w:p w14:paraId="618D55A8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061BF117" w14:textId="00160780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39</w:t>
            </w:r>
          </w:p>
        </w:tc>
        <w:tc>
          <w:tcPr>
            <w:tcW w:w="680" w:type="pct"/>
          </w:tcPr>
          <w:p w14:paraId="78FCB7C6" w14:textId="1D05F37F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33</w:t>
            </w:r>
          </w:p>
        </w:tc>
        <w:tc>
          <w:tcPr>
            <w:tcW w:w="680" w:type="pct"/>
            <w:vAlign w:val="bottom"/>
          </w:tcPr>
          <w:p w14:paraId="12231E85" w14:textId="1B6926C9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1</w:t>
            </w:r>
          </w:p>
        </w:tc>
        <w:tc>
          <w:tcPr>
            <w:tcW w:w="680" w:type="pct"/>
          </w:tcPr>
          <w:p w14:paraId="685683E5" w14:textId="3C90901A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</w:tr>
      <w:tr w:rsidR="00F70CDE" w:rsidRPr="00F86391" w14:paraId="2AE325D8" w14:textId="77777777" w:rsidTr="00930C20">
        <w:tc>
          <w:tcPr>
            <w:tcW w:w="2280" w:type="pct"/>
            <w:vAlign w:val="bottom"/>
          </w:tcPr>
          <w:p w14:paraId="4C522BF7" w14:textId="2609E0B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391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076D8377" w14:textId="5A3F82B7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-</w:t>
            </w:r>
          </w:p>
        </w:tc>
        <w:tc>
          <w:tcPr>
            <w:tcW w:w="680" w:type="pct"/>
          </w:tcPr>
          <w:p w14:paraId="0F5932D1" w14:textId="085B0CE2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1</w:t>
            </w:r>
          </w:p>
        </w:tc>
        <w:tc>
          <w:tcPr>
            <w:tcW w:w="680" w:type="pct"/>
            <w:vAlign w:val="bottom"/>
          </w:tcPr>
          <w:p w14:paraId="6BFF3372" w14:textId="2C01C06B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-</w:t>
            </w:r>
          </w:p>
        </w:tc>
        <w:tc>
          <w:tcPr>
            <w:tcW w:w="680" w:type="pct"/>
          </w:tcPr>
          <w:p w14:paraId="38658D1B" w14:textId="10F5083F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1</w:t>
            </w:r>
          </w:p>
        </w:tc>
      </w:tr>
      <w:tr w:rsidR="005B770B" w:rsidRPr="00F86391" w14:paraId="67FCAF9F" w14:textId="77777777" w:rsidTr="004E3076">
        <w:tc>
          <w:tcPr>
            <w:tcW w:w="2280" w:type="pct"/>
          </w:tcPr>
          <w:p w14:paraId="31ED9296" w14:textId="77777777" w:rsidR="005B770B" w:rsidRPr="00F86391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21D539F" w14:textId="77777777" w:rsidR="005B770B" w:rsidRPr="00F86391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A1DA70C" w14:textId="77777777" w:rsidR="005B770B" w:rsidRPr="00F86391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pct"/>
          </w:tcPr>
          <w:p w14:paraId="1E9E3841" w14:textId="77777777" w:rsidR="005B770B" w:rsidRPr="00F86391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36E0C545" w14:textId="77777777" w:rsidR="005B770B" w:rsidRPr="00F86391" w:rsidRDefault="005B770B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A91E79" w:rsidRPr="00F86391" w14:paraId="453CEE98" w14:textId="77777777" w:rsidTr="004E3076">
        <w:tc>
          <w:tcPr>
            <w:tcW w:w="2280" w:type="pct"/>
          </w:tcPr>
          <w:p w14:paraId="66BDC59A" w14:textId="00F0EA5C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F86391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1952A214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099C8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7B85032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4E94D07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F86391" w14:paraId="23A2D82C" w14:textId="77777777" w:rsidTr="004E3076">
        <w:tc>
          <w:tcPr>
            <w:tcW w:w="2280" w:type="pct"/>
          </w:tcPr>
          <w:p w14:paraId="4D9A0A05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F86391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</w:tcPr>
          <w:p w14:paraId="297F42A0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BC1AE" w14:textId="4C2C985E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3B1E39D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A75C8BD" w14:textId="4BD52D03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F70CDE" w:rsidRPr="00F86391" w14:paraId="68DA9050" w14:textId="77777777" w:rsidTr="004E3076">
        <w:tc>
          <w:tcPr>
            <w:tcW w:w="2280" w:type="pct"/>
          </w:tcPr>
          <w:p w14:paraId="394BDDD6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F86391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</w:tcPr>
          <w:p w14:paraId="2E8A2A05" w14:textId="46A5DE62" w:rsidR="00F70CDE" w:rsidRPr="00F86391" w:rsidRDefault="00AF49C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F86391">
              <w:rPr>
                <w:color w:val="000000" w:themeColor="text1"/>
              </w:rPr>
              <w:t>221</w:t>
            </w:r>
          </w:p>
        </w:tc>
        <w:tc>
          <w:tcPr>
            <w:tcW w:w="680" w:type="pct"/>
          </w:tcPr>
          <w:p w14:paraId="057ABC0A" w14:textId="4FF63B3F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rPr>
                <w:color w:val="000000" w:themeColor="text1"/>
              </w:rPr>
              <w:t>2</w:t>
            </w:r>
            <w:r w:rsidRPr="00F86391">
              <w:rPr>
                <w:rFonts w:hint="cs"/>
                <w:color w:val="000000" w:themeColor="text1"/>
                <w:cs/>
              </w:rPr>
              <w:t>7</w:t>
            </w:r>
            <w:r w:rsidRPr="00F86391">
              <w:rPr>
                <w:color w:val="000000" w:themeColor="text1"/>
              </w:rPr>
              <w:t>3</w:t>
            </w:r>
          </w:p>
        </w:tc>
        <w:tc>
          <w:tcPr>
            <w:tcW w:w="680" w:type="pct"/>
          </w:tcPr>
          <w:p w14:paraId="508C8447" w14:textId="3CFA17A2" w:rsidR="00F70CDE" w:rsidRPr="00F86391" w:rsidRDefault="00C7219D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90</w:t>
            </w:r>
          </w:p>
        </w:tc>
        <w:tc>
          <w:tcPr>
            <w:tcW w:w="680" w:type="pct"/>
          </w:tcPr>
          <w:p w14:paraId="39BB7DEC" w14:textId="497AC20F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391">
              <w:t>91</w:t>
            </w:r>
          </w:p>
        </w:tc>
      </w:tr>
      <w:tr w:rsidR="00F70CDE" w:rsidRPr="00F86391" w14:paraId="476C4515" w14:textId="77777777" w:rsidTr="004E3076">
        <w:tc>
          <w:tcPr>
            <w:tcW w:w="2280" w:type="pct"/>
          </w:tcPr>
          <w:p w14:paraId="23DF3524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F86391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</w:tcPr>
          <w:p w14:paraId="45066505" w14:textId="77777777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</w:tcPr>
          <w:p w14:paraId="215E3A79" w14:textId="36AD71CF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6F5FCA3" w14:textId="281F76F0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5E9DA66" w14:textId="23269412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F70CDE" w:rsidRPr="00F86391" w14:paraId="4935FD76" w14:textId="77777777">
        <w:tc>
          <w:tcPr>
            <w:tcW w:w="2280" w:type="pct"/>
          </w:tcPr>
          <w:p w14:paraId="659A486A" w14:textId="5DA03F28" w:rsidR="00F70CDE" w:rsidRPr="00F86391" w:rsidRDefault="00F70CDE" w:rsidP="00F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F86391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vAlign w:val="bottom"/>
          </w:tcPr>
          <w:p w14:paraId="6AD8F91A" w14:textId="18C9BCE8" w:rsidR="00F70CDE" w:rsidRPr="00F86391" w:rsidRDefault="00AF49CE" w:rsidP="00F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F86391">
              <w:rPr>
                <w:color w:val="000000" w:themeColor="text1"/>
              </w:rPr>
              <w:t>11</w:t>
            </w:r>
          </w:p>
        </w:tc>
        <w:tc>
          <w:tcPr>
            <w:tcW w:w="680" w:type="pct"/>
            <w:vAlign w:val="bottom"/>
          </w:tcPr>
          <w:p w14:paraId="20D9382F" w14:textId="566ED9C5" w:rsidR="00F70CDE" w:rsidRPr="00F86391" w:rsidRDefault="00F70CDE" w:rsidP="00F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rPr>
                <w:color w:val="000000" w:themeColor="text1"/>
              </w:rPr>
              <w:t>1</w:t>
            </w:r>
            <w:r w:rsidRPr="00F86391">
              <w:rPr>
                <w:rFonts w:hint="cs"/>
                <w:color w:val="000000" w:themeColor="text1"/>
                <w:cs/>
              </w:rPr>
              <w:t>3</w:t>
            </w:r>
          </w:p>
        </w:tc>
        <w:tc>
          <w:tcPr>
            <w:tcW w:w="680" w:type="pct"/>
            <w:vAlign w:val="bottom"/>
          </w:tcPr>
          <w:p w14:paraId="484D1F8B" w14:textId="5A22A24A" w:rsidR="00F70CDE" w:rsidRPr="00F86391" w:rsidRDefault="00C7219D" w:rsidP="00F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5</w:t>
            </w:r>
          </w:p>
        </w:tc>
        <w:tc>
          <w:tcPr>
            <w:tcW w:w="680" w:type="pct"/>
            <w:vAlign w:val="bottom"/>
          </w:tcPr>
          <w:p w14:paraId="51BFE160" w14:textId="3F78BD73" w:rsidR="00F70CDE" w:rsidRPr="00F86391" w:rsidRDefault="00F70CDE" w:rsidP="00F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391">
              <w:t>3</w:t>
            </w:r>
          </w:p>
        </w:tc>
      </w:tr>
      <w:tr w:rsidR="00A91E79" w:rsidRPr="00F86391" w14:paraId="472082B6" w14:textId="77777777" w:rsidTr="004E3076">
        <w:tc>
          <w:tcPr>
            <w:tcW w:w="2280" w:type="pct"/>
          </w:tcPr>
          <w:p w14:paraId="37496CB0" w14:textId="77777777" w:rsidR="00A91E79" w:rsidRPr="00F86391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F86391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</w:tcPr>
          <w:p w14:paraId="16DB6718" w14:textId="36CD4E43" w:rsidR="00A91E79" w:rsidRPr="00F86391" w:rsidRDefault="00AF49CE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F86391">
              <w:rPr>
                <w:b/>
                <w:bCs/>
                <w:color w:val="000000" w:themeColor="text1"/>
              </w:rPr>
              <w:t>232</w:t>
            </w:r>
          </w:p>
        </w:tc>
        <w:tc>
          <w:tcPr>
            <w:tcW w:w="680" w:type="pct"/>
          </w:tcPr>
          <w:p w14:paraId="7A0EBE4F" w14:textId="6D93DEEB" w:rsidR="00A91E79" w:rsidRPr="00F86391" w:rsidRDefault="00F70CDE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rFonts w:hint="cs"/>
                <w:b/>
                <w:bCs/>
                <w:cs/>
              </w:rPr>
              <w:t>286</w:t>
            </w:r>
          </w:p>
        </w:tc>
        <w:tc>
          <w:tcPr>
            <w:tcW w:w="680" w:type="pct"/>
          </w:tcPr>
          <w:p w14:paraId="22A7DE8D" w14:textId="34BED2F5" w:rsidR="00A91E79" w:rsidRPr="00F86391" w:rsidRDefault="00C7219D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F86391">
              <w:rPr>
                <w:b/>
                <w:bCs/>
              </w:rPr>
              <w:t>95</w:t>
            </w:r>
          </w:p>
        </w:tc>
        <w:tc>
          <w:tcPr>
            <w:tcW w:w="680" w:type="pct"/>
          </w:tcPr>
          <w:p w14:paraId="1D1198D2" w14:textId="0045D5FE" w:rsidR="00A91E79" w:rsidRPr="00F86391" w:rsidRDefault="00F70CDE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rFonts w:hint="cs"/>
                <w:b/>
                <w:bCs/>
                <w:cs/>
              </w:rPr>
              <w:t>94</w:t>
            </w:r>
          </w:p>
        </w:tc>
      </w:tr>
    </w:tbl>
    <w:p w14:paraId="169F9C21" w14:textId="6D88AB1C" w:rsidR="007964F3" w:rsidRPr="00F86391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639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57ACB" w:rsidRPr="00F863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5642" w:rsidRPr="00F86391">
        <w:rPr>
          <w:rFonts w:asciiTheme="majorBidi" w:hAnsiTheme="majorBidi" w:cstheme="majorBidi"/>
          <w:sz w:val="30"/>
          <w:szCs w:val="30"/>
        </w:rPr>
        <w:t xml:space="preserve">30 </w:t>
      </w:r>
      <w:r w:rsidR="008C5642" w:rsidRPr="00F8639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57ACB" w:rsidRPr="00F863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ACB" w:rsidRPr="00F86391">
        <w:rPr>
          <w:rFonts w:asciiTheme="majorBidi" w:hAnsiTheme="majorBidi" w:cstheme="majorBidi"/>
          <w:sz w:val="30"/>
          <w:szCs w:val="30"/>
        </w:rPr>
        <w:t>2568</w:t>
      </w:r>
      <w:r w:rsidR="00C57ACB" w:rsidRPr="00F8639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57ACB" w:rsidRPr="00F86391">
        <w:rPr>
          <w:rFonts w:asciiTheme="majorBidi" w:hAnsiTheme="majorBidi" w:cstheme="majorBidi"/>
          <w:sz w:val="30"/>
          <w:szCs w:val="30"/>
        </w:rPr>
        <w:t>31</w:t>
      </w:r>
      <w:r w:rsidR="00C57ACB" w:rsidRPr="00F8639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57ACB" w:rsidRPr="00F86391">
        <w:rPr>
          <w:rFonts w:asciiTheme="majorBidi" w:hAnsiTheme="majorBidi" w:cstheme="majorBidi"/>
          <w:sz w:val="30"/>
          <w:szCs w:val="30"/>
        </w:rPr>
        <w:t>2567</w:t>
      </w:r>
      <w:r w:rsidRPr="00F8639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F86391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F86391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F86391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F86391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F86391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ACB" w:rsidRPr="00F86391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3CD8EC" w14:textId="582F940F" w:rsidR="00C57ACB" w:rsidRPr="00F86391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7" w:type="pct"/>
            <w:vAlign w:val="bottom"/>
          </w:tcPr>
          <w:p w14:paraId="1D5AAFF3" w14:textId="2AF60AA1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14:paraId="3B1CCB6E" w14:textId="279685CF" w:rsidR="00C57ACB" w:rsidRPr="00F86391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vAlign w:val="bottom"/>
          </w:tcPr>
          <w:p w14:paraId="5AB4FFBE" w14:textId="492BFA1F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F86391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E29795A" w14:textId="30F4DBAB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7" w:type="pct"/>
            <w:vAlign w:val="bottom"/>
          </w:tcPr>
          <w:p w14:paraId="38213EF2" w14:textId="44B26959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</w:tcPr>
          <w:p w14:paraId="6E78AE2A" w14:textId="5990F267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6" w:type="pct"/>
            <w:vAlign w:val="bottom"/>
          </w:tcPr>
          <w:p w14:paraId="26BE82D0" w14:textId="4BB1F05E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5764" w:rsidRPr="00F86391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</w:tcPr>
          <w:p w14:paraId="52F00072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F86391" w14:paraId="2177DEB7" w14:textId="77777777" w:rsidTr="00BA558D">
        <w:tc>
          <w:tcPr>
            <w:tcW w:w="2295" w:type="pct"/>
          </w:tcPr>
          <w:p w14:paraId="34D202EF" w14:textId="77777777" w:rsidR="00475764" w:rsidRPr="00F86391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</w:tcPr>
          <w:p w14:paraId="77C75274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4B31EDB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56B394FE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4267C185" w14:textId="77777777" w:rsidR="00475764" w:rsidRPr="00F86391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3C86" w:rsidRPr="00F86391" w14:paraId="6F885BDE" w14:textId="77777777" w:rsidTr="00BA558D">
        <w:tc>
          <w:tcPr>
            <w:tcW w:w="2295" w:type="pct"/>
          </w:tcPr>
          <w:p w14:paraId="0EA7CC54" w14:textId="77777777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56566EAF" w14:textId="62E0B7E2" w:rsidR="00A43C86" w:rsidRPr="00F86391" w:rsidRDefault="00C7219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4CE103F1" w14:textId="1E98D6BF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6F61229E" w14:textId="4383B46C" w:rsidR="00A43C86" w:rsidRPr="00F86391" w:rsidRDefault="00C7219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  <w:tc>
          <w:tcPr>
            <w:tcW w:w="676" w:type="pct"/>
          </w:tcPr>
          <w:p w14:paraId="7C7A0114" w14:textId="5AC2727B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F86391">
              <w:t>4,313</w:t>
            </w:r>
          </w:p>
        </w:tc>
      </w:tr>
      <w:tr w:rsidR="00A43C86" w:rsidRPr="00F86391" w14:paraId="1EF2F5B1" w14:textId="77777777" w:rsidTr="00BA558D">
        <w:tc>
          <w:tcPr>
            <w:tcW w:w="2295" w:type="pct"/>
          </w:tcPr>
          <w:p w14:paraId="6D31980A" w14:textId="657A467E" w:rsidR="00A43C86" w:rsidRPr="00F86391" w:rsidRDefault="00282882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A43C86" w:rsidRPr="00F863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22A2AE79" w14:textId="0227FC50" w:rsidR="00A43C86" w:rsidRPr="00F86391" w:rsidRDefault="00C7219D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677" w:type="pct"/>
          </w:tcPr>
          <w:p w14:paraId="560C0EBB" w14:textId="68731B0D" w:rsidR="00A43C86" w:rsidRPr="00F86391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676" w:type="pct"/>
          </w:tcPr>
          <w:p w14:paraId="279DED4F" w14:textId="2EAD692E" w:rsidR="00A43C86" w:rsidRPr="00F86391" w:rsidRDefault="00C7219D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70A5AD36" w14:textId="70AED1EA" w:rsidR="00A43C86" w:rsidRPr="00F86391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F86391">
              <w:t>123</w:t>
            </w:r>
          </w:p>
        </w:tc>
      </w:tr>
      <w:tr w:rsidR="00A43C86" w:rsidRPr="00F86391" w14:paraId="534DB488" w14:textId="77777777" w:rsidTr="00BA558D">
        <w:tc>
          <w:tcPr>
            <w:tcW w:w="2295" w:type="pct"/>
          </w:tcPr>
          <w:p w14:paraId="7A3F0754" w14:textId="574054B8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5F091953" w14:textId="59EC11D0" w:rsidR="00A43C86" w:rsidRPr="00F86391" w:rsidRDefault="00C7219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677" w:type="pct"/>
          </w:tcPr>
          <w:p w14:paraId="7B1D7012" w14:textId="22E1AE5F" w:rsidR="00A43C86" w:rsidRPr="00F86391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676" w:type="pct"/>
          </w:tcPr>
          <w:p w14:paraId="33616A76" w14:textId="31284C76" w:rsidR="00A43C86" w:rsidRPr="00F86391" w:rsidRDefault="00C7219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4,551</w:t>
            </w:r>
          </w:p>
        </w:tc>
        <w:tc>
          <w:tcPr>
            <w:tcW w:w="676" w:type="pct"/>
          </w:tcPr>
          <w:p w14:paraId="3B3DF786" w14:textId="7DB7FA29" w:rsidR="00A43C86" w:rsidRPr="00F86391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F86391">
              <w:rPr>
                <w:b/>
                <w:bCs/>
              </w:rPr>
              <w:t>4,436</w:t>
            </w:r>
          </w:p>
        </w:tc>
      </w:tr>
      <w:tr w:rsidR="00A43C86" w:rsidRPr="00F86391" w14:paraId="496309C7" w14:textId="77777777" w:rsidTr="00C31FB6">
        <w:trPr>
          <w:tblHeader/>
        </w:trPr>
        <w:tc>
          <w:tcPr>
            <w:tcW w:w="2295" w:type="pct"/>
          </w:tcPr>
          <w:p w14:paraId="1873B4C9" w14:textId="7D692EA1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</w:tcPr>
          <w:p w14:paraId="29EB3320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151DA1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81E7C83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9B6AF5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F86391" w14:paraId="300E6DE2" w14:textId="77777777" w:rsidTr="00C31FB6">
        <w:trPr>
          <w:tblHeader/>
        </w:trPr>
        <w:tc>
          <w:tcPr>
            <w:tcW w:w="2295" w:type="pct"/>
          </w:tcPr>
          <w:p w14:paraId="414C5BA7" w14:textId="6C609658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</w:tcPr>
          <w:p w14:paraId="2964DA9B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D2323FC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282C72" w14:textId="77777777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3E1091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F86391" w14:paraId="109BEC72" w14:textId="77777777" w:rsidTr="00C31FB6">
        <w:trPr>
          <w:tblHeader/>
        </w:trPr>
        <w:tc>
          <w:tcPr>
            <w:tcW w:w="2295" w:type="pct"/>
          </w:tcPr>
          <w:p w14:paraId="349A3D76" w14:textId="77777777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1C34A0DA" w14:textId="50743240" w:rsidR="00A43C86" w:rsidRPr="00F86391" w:rsidRDefault="00C7219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2A0B7B87" w14:textId="399F1D0A" w:rsidR="00A43C86" w:rsidRPr="00F86391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158EA397" w14:textId="4706987E" w:rsidR="00A43C86" w:rsidRPr="00F86391" w:rsidRDefault="00C7219D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676" w:type="pct"/>
          </w:tcPr>
          <w:p w14:paraId="1C269E84" w14:textId="504F1271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F86391">
              <w:t>756</w:t>
            </w:r>
          </w:p>
        </w:tc>
      </w:tr>
      <w:tr w:rsidR="00A43C86" w:rsidRPr="00F86391" w14:paraId="53369D9F" w14:textId="77777777" w:rsidTr="00C31FB6">
        <w:trPr>
          <w:tblHeader/>
        </w:trPr>
        <w:tc>
          <w:tcPr>
            <w:tcW w:w="2295" w:type="pct"/>
          </w:tcPr>
          <w:p w14:paraId="404AE920" w14:textId="5185A5BA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14DE4EE3" w14:textId="14B8AB5A" w:rsidR="00A43C86" w:rsidRPr="00F86391" w:rsidRDefault="00C7219D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7" w:type="pct"/>
          </w:tcPr>
          <w:p w14:paraId="2F852146" w14:textId="2829D4D6" w:rsidR="00A43C86" w:rsidRPr="00F86391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215A46DC" w14:textId="3D7923FF" w:rsidR="00A43C86" w:rsidRPr="00F86391" w:rsidRDefault="00C7219D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76" w:type="pct"/>
          </w:tcPr>
          <w:p w14:paraId="1F5D23E4" w14:textId="0483501F" w:rsidR="00A43C86" w:rsidRPr="00F86391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F86391">
              <w:t>-</w:t>
            </w:r>
          </w:p>
        </w:tc>
      </w:tr>
      <w:tr w:rsidR="00A43C86" w:rsidRPr="00F86391" w14:paraId="414346F1" w14:textId="77777777" w:rsidTr="007D3404">
        <w:trPr>
          <w:trHeight w:val="509"/>
          <w:tblHeader/>
        </w:trPr>
        <w:tc>
          <w:tcPr>
            <w:tcW w:w="2295" w:type="pct"/>
            <w:vAlign w:val="center"/>
          </w:tcPr>
          <w:p w14:paraId="40038389" w14:textId="44A735CB" w:rsidR="00A43C86" w:rsidRPr="00F86391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61D9E8CC" w14:textId="0B9256F8" w:rsidR="00A43C86" w:rsidRPr="00F86391" w:rsidRDefault="00C7219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77" w:type="pct"/>
          </w:tcPr>
          <w:p w14:paraId="7FC4C5A1" w14:textId="67D6E52A" w:rsidR="00A43C86" w:rsidRPr="00F86391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3ADEA46E" w14:textId="13BD8019" w:rsidR="00A43C86" w:rsidRPr="00F86391" w:rsidRDefault="00C7219D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676" w:type="pct"/>
          </w:tcPr>
          <w:p w14:paraId="0A56DC04" w14:textId="3CA56B49" w:rsidR="00A43C86" w:rsidRPr="00F86391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756</w:t>
            </w:r>
          </w:p>
        </w:tc>
      </w:tr>
    </w:tbl>
    <w:p w14:paraId="0FA2BE83" w14:textId="77777777" w:rsidR="005B770B" w:rsidRPr="00F86391" w:rsidRDefault="005B770B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F86391" w14:paraId="27607EF4" w14:textId="77777777" w:rsidTr="00C8448E">
        <w:trPr>
          <w:trHeight w:val="60"/>
          <w:tblHeader/>
        </w:trPr>
        <w:tc>
          <w:tcPr>
            <w:tcW w:w="1384" w:type="pct"/>
            <w:tcBorders>
              <w:bottom w:val="nil"/>
            </w:tcBorders>
            <w:vAlign w:val="bottom"/>
          </w:tcPr>
          <w:p w14:paraId="3C2C10AD" w14:textId="77777777" w:rsidR="00B8509E" w:rsidRPr="00F86391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70A7C87E" w14:textId="2D025636" w:rsidR="00B8509E" w:rsidRPr="00F86391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F86391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3C86" w:rsidRPr="00F86391" w14:paraId="3FF00814" w14:textId="77777777" w:rsidTr="00C8448E">
        <w:trPr>
          <w:trHeight w:val="989"/>
          <w:tblHeader/>
        </w:trPr>
        <w:tc>
          <w:tcPr>
            <w:tcW w:w="1384" w:type="pct"/>
            <w:vAlign w:val="bottom"/>
          </w:tcPr>
          <w:p w14:paraId="7CA543FA" w14:textId="1D6A7F0F" w:rsidR="00A43C86" w:rsidRPr="00F86391" w:rsidRDefault="00A43C86" w:rsidP="00A43C8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vAlign w:val="bottom"/>
          </w:tcPr>
          <w:p w14:paraId="002A67B1" w14:textId="56F738FF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B2DBD16" w14:textId="21C0DABD" w:rsidR="00A43C86" w:rsidRPr="00F86391" w:rsidRDefault="00774704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771E4736" w14:textId="52282EF2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54BBEB27" w14:textId="020EE288" w:rsidR="00A43C86" w:rsidRPr="00F86391" w:rsidRDefault="00774704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9C06037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839223E" w14:textId="5437DE0B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BAD7874" w14:textId="0C1F33A6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CA2F46" w14:textId="4668A225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Pr="00F86391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F8639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F86391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E13F4AB" w14:textId="068AE8E2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52847E59" w14:textId="6E9E321D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3C86" w:rsidRPr="00F86391" w14:paraId="1DCF2FD5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4B3A01F" w14:textId="2B71CC79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42A31157" w14:textId="285A0FC2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tcBorders>
              <w:bottom w:val="nil"/>
            </w:tcBorders>
          </w:tcPr>
          <w:p w14:paraId="188ABF07" w14:textId="09BF8C89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F86391" w14:paraId="05DC5A2B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31CBB2F7" w14:textId="5152FAEA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nil"/>
            </w:tcBorders>
          </w:tcPr>
          <w:p w14:paraId="6E9D7AFB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2A83D370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1E534B07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7C720F20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3EBB38AF" w14:textId="141B3F2D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</w:tcPr>
          <w:p w14:paraId="2F7A675E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89F" w:rsidRPr="00F86391" w14:paraId="32837E06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717BCF00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0D03876" w14:textId="63D65115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24BF109" w14:textId="4F31786F" w:rsidR="00D4189F" w:rsidRPr="00F86391" w:rsidRDefault="00373DEC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C2CF7BF" w14:textId="6ED53F74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39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4291B93" w14:textId="18C329A2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813B14A" w14:textId="41E062B2" w:rsidR="00D4189F" w:rsidRPr="00F86391" w:rsidRDefault="00373DEC" w:rsidP="0037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6854A63" w14:textId="56D83BAC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D4189F" w:rsidRPr="00F86391" w14:paraId="2173D450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5E83F47" w14:textId="20D9654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9D03FE4" w14:textId="5E4DAD12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</w:rPr>
              <w:t>5.75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52FD10B" w14:textId="5A553144" w:rsidR="00D4189F" w:rsidRPr="00F86391" w:rsidRDefault="00373DEC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5.75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67343D9" w14:textId="05F0384F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1,011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EFEC627" w14:textId="1220F476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F04BCB4" w14:textId="7B3E7534" w:rsidR="00D4189F" w:rsidRPr="00F86391" w:rsidRDefault="00373DEC" w:rsidP="0037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="Angsana New" w:hAnsi="Angsana New"/>
                <w:sz w:val="28"/>
                <w:szCs w:val="28"/>
              </w:rPr>
            </w:pPr>
            <w:r w:rsidRPr="00F86391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3C82D04" w14:textId="6DB49700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969</w:t>
            </w:r>
          </w:p>
        </w:tc>
      </w:tr>
      <w:tr w:rsidR="00D4189F" w:rsidRPr="00F86391" w14:paraId="3867F6FA" w14:textId="77777777" w:rsidTr="00373DE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384" w:type="pct"/>
          </w:tcPr>
          <w:p w14:paraId="37DBEA7B" w14:textId="4DCD7E59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84D0055" w14:textId="38866626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F0FCCC9" w14:textId="3A244E16" w:rsidR="00D4189F" w:rsidRPr="00F86391" w:rsidRDefault="00373DEC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12.00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010C4F14" w14:textId="6BACE937" w:rsidR="00D4189F" w:rsidRPr="00F86391" w:rsidRDefault="00D4189F" w:rsidP="00373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76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0426C8F" w14:textId="4B0C2392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F4B8FEE" w14:textId="726AE058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30DD6492" w14:textId="4F4ACBB9" w:rsidR="00D4189F" w:rsidRPr="00F86391" w:rsidRDefault="00373DEC" w:rsidP="00373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D4189F" w:rsidRPr="00F86391" w14:paraId="43809E6C" w14:textId="77777777" w:rsidTr="00373DEC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077AA8AB" w14:textId="77777777" w:rsidR="00D4189F" w:rsidRPr="00F86391" w:rsidRDefault="00D4189F" w:rsidP="00D418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nil"/>
            </w:tcBorders>
          </w:tcPr>
          <w:p w14:paraId="07A5656B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</w:tcBorders>
          </w:tcPr>
          <w:p w14:paraId="6F305D4F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2D789CAE" w14:textId="21FB3CEE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071F9828" w14:textId="06254B7F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621CDAF2" w14:textId="2999A395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</w:tcBorders>
            <w:vAlign w:val="bottom"/>
          </w:tcPr>
          <w:p w14:paraId="08085A66" w14:textId="4DF08288" w:rsidR="00D4189F" w:rsidRPr="00F86391" w:rsidRDefault="00373DEC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1,136</w:t>
            </w:r>
          </w:p>
        </w:tc>
      </w:tr>
      <w:tr w:rsidR="00D4189F" w:rsidRPr="00F86391" w14:paraId="0CFCA231" w14:textId="77777777" w:rsidTr="00373DEC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1384" w:type="pct"/>
            <w:tcBorders>
              <w:bottom w:val="nil"/>
            </w:tcBorders>
          </w:tcPr>
          <w:p w14:paraId="6A9F23A5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108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90D0F2A" w14:textId="24EAB3DE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250B88AA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4686A365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F6D3251" w14:textId="1AA82520" w:rsidR="00D4189F" w:rsidRPr="00F86391" w:rsidRDefault="00D4189F" w:rsidP="00373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B303C19" w14:textId="20BB56A1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47E4980" w14:textId="0D8775B5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BD672BE" w14:textId="0F82C004" w:rsidR="00D4189F" w:rsidRPr="00F86391" w:rsidRDefault="00373DEC" w:rsidP="00373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89F" w:rsidRPr="00F86391" w14:paraId="54902D7A" w14:textId="77777777" w:rsidTr="00373DE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52E6E9FF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7FABBE50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7AB10BBA" w14:textId="77777777" w:rsidR="00D4189F" w:rsidRPr="00F86391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51BEAC2" w14:textId="36793D29" w:rsidR="00D4189F" w:rsidRPr="00F86391" w:rsidRDefault="00D4189F" w:rsidP="00373D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B0A0EFC" w14:textId="77777777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BEDB2C9" w14:textId="32B3F210" w:rsidR="00D4189F" w:rsidRPr="00F86391" w:rsidRDefault="00D4189F" w:rsidP="0037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48F0AFAC" w14:textId="05F4BB54" w:rsidR="00D4189F" w:rsidRPr="00F86391" w:rsidRDefault="00373DEC" w:rsidP="00373DE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1,136</w:t>
            </w:r>
          </w:p>
        </w:tc>
      </w:tr>
    </w:tbl>
    <w:p w14:paraId="5A560FE0" w14:textId="77777777" w:rsidR="00AE2CDF" w:rsidRPr="00F86391" w:rsidRDefault="00AE2CDF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F86391" w14:paraId="3054D7EB" w14:textId="77777777" w:rsidTr="00A43C86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F86391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6D732A7F" w14:textId="11832303" w:rsidR="00D3237D" w:rsidRPr="00F86391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D03A81B" w14:textId="4E24C4AA" w:rsidR="00D3237D" w:rsidRPr="00F86391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F86391" w14:paraId="53280566" w14:textId="77777777" w:rsidTr="00A43C86">
        <w:trPr>
          <w:trHeight w:val="415"/>
          <w:tblHeader/>
        </w:trPr>
        <w:tc>
          <w:tcPr>
            <w:tcW w:w="1384" w:type="pct"/>
          </w:tcPr>
          <w:p w14:paraId="40151CDD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3FEA47F3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sz w:val="28"/>
                <w:szCs w:val="28"/>
                <w:cs/>
              </w:rPr>
              <w:br/>
            </w:r>
            <w:r w:rsidRPr="00F86391">
              <w:rPr>
                <w:sz w:val="28"/>
                <w:szCs w:val="28"/>
              </w:rPr>
              <w:t xml:space="preserve">31 </w:t>
            </w:r>
            <w:r w:rsidRPr="00F86391">
              <w:rPr>
                <w:sz w:val="28"/>
                <w:szCs w:val="28"/>
                <w:cs/>
              </w:rPr>
              <w:t>ธันวาคม</w:t>
            </w:r>
          </w:p>
          <w:p w14:paraId="15C2C918" w14:textId="19D702D5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A41C44E" w14:textId="42D0AA04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sz w:val="28"/>
                <w:szCs w:val="28"/>
                <w:cs/>
              </w:rPr>
              <w:br/>
            </w:r>
            <w:r w:rsidR="008C5642" w:rsidRPr="00F86391">
              <w:rPr>
                <w:sz w:val="28"/>
                <w:szCs w:val="28"/>
              </w:rPr>
              <w:t xml:space="preserve">30 </w:t>
            </w:r>
            <w:r w:rsidR="008C5642" w:rsidRPr="00F86391">
              <w:rPr>
                <w:sz w:val="28"/>
                <w:szCs w:val="28"/>
                <w:cs/>
              </w:rPr>
              <w:t>มิถุนายน</w:t>
            </w:r>
          </w:p>
          <w:p w14:paraId="3AF24AEB" w14:textId="3814A46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256</w:t>
            </w:r>
            <w:r w:rsidRPr="00F86391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AF75F72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sz w:val="28"/>
                <w:szCs w:val="28"/>
                <w:cs/>
              </w:rPr>
              <w:br/>
            </w:r>
            <w:r w:rsidRPr="00F86391">
              <w:rPr>
                <w:sz w:val="28"/>
                <w:szCs w:val="28"/>
              </w:rPr>
              <w:t xml:space="preserve">31 </w:t>
            </w:r>
            <w:r w:rsidRPr="00F86391">
              <w:rPr>
                <w:sz w:val="28"/>
                <w:szCs w:val="28"/>
                <w:cs/>
              </w:rPr>
              <w:t>ธันวาคม</w:t>
            </w:r>
          </w:p>
          <w:p w14:paraId="7A31CFD7" w14:textId="2F15885C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1098AD2" w14:textId="5FD9E14F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sz w:val="28"/>
                <w:szCs w:val="28"/>
                <w:cs/>
              </w:rPr>
              <w:br/>
            </w:r>
            <w:r w:rsidR="008C5642" w:rsidRPr="00F86391">
              <w:rPr>
                <w:sz w:val="28"/>
                <w:szCs w:val="28"/>
              </w:rPr>
              <w:t xml:space="preserve">30 </w:t>
            </w:r>
            <w:r w:rsidR="008C5642" w:rsidRPr="00F86391">
              <w:rPr>
                <w:sz w:val="28"/>
                <w:szCs w:val="28"/>
                <w:cs/>
              </w:rPr>
              <w:t>มิถุนายน</w:t>
            </w:r>
          </w:p>
          <w:p w14:paraId="59EF79FF" w14:textId="661F5315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256</w:t>
            </w:r>
            <w:r w:rsidRPr="00F86391">
              <w:rPr>
                <w:sz w:val="28"/>
                <w:szCs w:val="28"/>
              </w:rPr>
              <w:t>8</w:t>
            </w:r>
          </w:p>
        </w:tc>
      </w:tr>
      <w:tr w:rsidR="00A43C86" w:rsidRPr="00F86391" w14:paraId="769ED34F" w14:textId="77777777" w:rsidTr="001242E4">
        <w:trPr>
          <w:trHeight w:val="415"/>
          <w:tblHeader/>
        </w:trPr>
        <w:tc>
          <w:tcPr>
            <w:tcW w:w="1384" w:type="pct"/>
            <w:vAlign w:val="bottom"/>
          </w:tcPr>
          <w:p w14:paraId="67BE2B2F" w14:textId="531D0705" w:rsidR="00A43C86" w:rsidRPr="00F86391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vAlign w:val="bottom"/>
          </w:tcPr>
          <w:p w14:paraId="59A2FC61" w14:textId="20EB50F3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F86391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14C8CE4B" w14:textId="4827AB85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F86391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F86391" w14:paraId="611239DF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88831B4" w14:textId="35BFC183" w:rsidR="00A43C86" w:rsidRPr="00F86391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14:paraId="0FCA613E" w14:textId="6FB21842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7AB195B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1EAA03E" w14:textId="6F97F0ED" w:rsidR="00A43C86" w:rsidRPr="00F86391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A43C86" w:rsidRPr="00F86391" w14:paraId="1F51A400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09BCF108" w14:textId="308CDB87" w:rsidR="00A43C86" w:rsidRPr="00F86391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7" w:type="pct"/>
            <w:vAlign w:val="bottom"/>
          </w:tcPr>
          <w:p w14:paraId="3077673F" w14:textId="6C91613D" w:rsidR="00A43C86" w:rsidRPr="00F86391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</w:rPr>
              <w:t>1.75 - 4.00</w:t>
            </w:r>
          </w:p>
        </w:tc>
        <w:tc>
          <w:tcPr>
            <w:tcW w:w="578" w:type="pct"/>
            <w:vAlign w:val="bottom"/>
          </w:tcPr>
          <w:p w14:paraId="6FC09D39" w14:textId="561E2B5A" w:rsidR="00A43C86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4.00</w:t>
            </w:r>
          </w:p>
        </w:tc>
        <w:tc>
          <w:tcPr>
            <w:tcW w:w="615" w:type="pct"/>
            <w:vAlign w:val="bottom"/>
          </w:tcPr>
          <w:p w14:paraId="4B5C7C88" w14:textId="56E6A295" w:rsidR="00A43C86" w:rsidRPr="00F86391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110</w:t>
            </w:r>
          </w:p>
        </w:tc>
        <w:tc>
          <w:tcPr>
            <w:tcW w:w="615" w:type="pct"/>
            <w:vAlign w:val="bottom"/>
          </w:tcPr>
          <w:p w14:paraId="36224BBE" w14:textId="5D41F8EC" w:rsidR="00A43C86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5CC085CC" w14:textId="4C1BB029" w:rsidR="00A43C86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(110)</w:t>
            </w:r>
          </w:p>
        </w:tc>
        <w:tc>
          <w:tcPr>
            <w:tcW w:w="616" w:type="pct"/>
            <w:vAlign w:val="bottom"/>
          </w:tcPr>
          <w:p w14:paraId="60D9D1C7" w14:textId="0B41173B" w:rsidR="00A43C86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</w:tr>
      <w:tr w:rsidR="00D4189F" w:rsidRPr="00F86391" w14:paraId="51BEA13B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02D22A6" w14:textId="7E769E36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577" w:type="pct"/>
            <w:vAlign w:val="bottom"/>
          </w:tcPr>
          <w:p w14:paraId="0E973A36" w14:textId="27A0877D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2.35</w:t>
            </w:r>
          </w:p>
        </w:tc>
        <w:tc>
          <w:tcPr>
            <w:tcW w:w="578" w:type="pct"/>
            <w:vAlign w:val="bottom"/>
          </w:tcPr>
          <w:p w14:paraId="5AA0DF7D" w14:textId="5E7DD4F4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2.35</w:t>
            </w:r>
          </w:p>
        </w:tc>
        <w:tc>
          <w:tcPr>
            <w:tcW w:w="615" w:type="pct"/>
            <w:vAlign w:val="bottom"/>
          </w:tcPr>
          <w:p w14:paraId="68AAAF40" w14:textId="547A824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3,000</w:t>
            </w:r>
          </w:p>
        </w:tc>
        <w:tc>
          <w:tcPr>
            <w:tcW w:w="615" w:type="pct"/>
            <w:vAlign w:val="bottom"/>
          </w:tcPr>
          <w:p w14:paraId="77121937" w14:textId="46F76261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0C5E5390" w14:textId="5C7563DA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(3,000)</w:t>
            </w:r>
          </w:p>
        </w:tc>
        <w:tc>
          <w:tcPr>
            <w:tcW w:w="616" w:type="pct"/>
            <w:vAlign w:val="bottom"/>
          </w:tcPr>
          <w:p w14:paraId="19B8631A" w14:textId="44625419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</w:tr>
      <w:tr w:rsidR="00D4189F" w:rsidRPr="00F86391" w14:paraId="7E168614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45A91E8" w14:textId="328BC21B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4F86A2F6" w:rsidR="00D4189F" w:rsidRPr="00F86391" w:rsidRDefault="00527CA2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5BA28CD" w14:textId="5F25690E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</w:rPr>
              <w:t>1.75 - 1.91</w:t>
            </w:r>
          </w:p>
        </w:tc>
        <w:tc>
          <w:tcPr>
            <w:tcW w:w="615" w:type="pct"/>
            <w:vAlign w:val="bottom"/>
          </w:tcPr>
          <w:p w14:paraId="1DC501A0" w14:textId="05C1AE21" w:rsidR="00D4189F" w:rsidRPr="00F86391" w:rsidRDefault="001242E4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C566D06" w14:textId="196711D9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15,230</w:t>
            </w:r>
          </w:p>
        </w:tc>
        <w:tc>
          <w:tcPr>
            <w:tcW w:w="615" w:type="pct"/>
            <w:vAlign w:val="bottom"/>
          </w:tcPr>
          <w:p w14:paraId="4ABA6151" w14:textId="38A2FE57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(11,215)</w:t>
            </w:r>
          </w:p>
        </w:tc>
        <w:tc>
          <w:tcPr>
            <w:tcW w:w="616" w:type="pct"/>
            <w:vAlign w:val="bottom"/>
          </w:tcPr>
          <w:p w14:paraId="7CD1221C" w14:textId="4F2A3E41" w:rsidR="00D4189F" w:rsidRPr="00F86391" w:rsidRDefault="00564608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4,015</w:t>
            </w:r>
          </w:p>
        </w:tc>
      </w:tr>
      <w:tr w:rsidR="00D4189F" w:rsidRPr="00F86391" w14:paraId="3D68F69A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30B540CB" w14:textId="3B62EF3F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353E1671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9EFAFF7" w14:textId="70FA1DAC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0DF7759" w14:textId="17D63E09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3,110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D6D6948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F1EE3B1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85CDBCD" w14:textId="2FED2E9A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</w:rPr>
              <w:t>4,015</w:t>
            </w:r>
          </w:p>
        </w:tc>
      </w:tr>
      <w:tr w:rsidR="00D4189F" w:rsidRPr="00F86391" w14:paraId="6502CD20" w14:textId="77777777" w:rsidTr="001242E4">
        <w:trPr>
          <w:trHeight w:val="415"/>
        </w:trPr>
        <w:tc>
          <w:tcPr>
            <w:tcW w:w="1384" w:type="pct"/>
            <w:tcBorders>
              <w:top w:val="nil"/>
              <w:bottom w:val="nil"/>
            </w:tcBorders>
            <w:vAlign w:val="bottom"/>
          </w:tcPr>
          <w:p w14:paraId="1BBCC8BE" w14:textId="461850BF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หัก เงินให้กู้ยืมระยะสั้น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76D9A903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  <w:vAlign w:val="bottom"/>
          </w:tcPr>
          <w:p w14:paraId="1735C26A" w14:textId="33DEB923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5E71D68E" w14:textId="02B7E1B0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(3,000)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D36D282" w14:textId="3F8C1370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B3AC8F5" w14:textId="59CA437E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6806B962" w14:textId="08B9AD2D" w:rsidR="00D4189F" w:rsidRPr="00F86391" w:rsidRDefault="00564608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(4,015)</w:t>
            </w:r>
          </w:p>
        </w:tc>
      </w:tr>
      <w:tr w:rsidR="00D4189F" w:rsidRPr="00F86391" w14:paraId="6A641C6C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2BCDE78" w14:textId="28326FCD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-104" w:hanging="160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เงินให้กู้ยืมระยะยาวที่ถึงกำหนดชำระภายในหนึ่งปี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2AF8373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252B54F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A026C12" w14:textId="2E6AF9A1" w:rsidR="00D4189F" w:rsidRPr="00F86391" w:rsidRDefault="00D4189F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(110)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9F8B63F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5746236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2CE8647F" w14:textId="563542BB" w:rsidR="00D4189F" w:rsidRPr="00F86391" w:rsidRDefault="00564608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</w:tr>
      <w:tr w:rsidR="00D4189F" w:rsidRPr="00F86391" w14:paraId="21E9DC4A" w14:textId="77777777" w:rsidTr="001242E4">
        <w:trPr>
          <w:trHeight w:val="263"/>
        </w:trPr>
        <w:tc>
          <w:tcPr>
            <w:tcW w:w="1384" w:type="pct"/>
            <w:tcBorders>
              <w:bottom w:val="nil"/>
            </w:tcBorders>
            <w:vAlign w:val="bottom"/>
          </w:tcPr>
          <w:p w14:paraId="27CDFCC3" w14:textId="23B4CE0A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sz w:val="28"/>
                <w:szCs w:val="28"/>
                <w:cs/>
              </w:rPr>
            </w:pPr>
            <w:r w:rsidRPr="00F86391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CDFED8C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5A8BECC" w14:textId="4EE73BB3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E5265DD" w14:textId="5C26B4CB" w:rsidR="00D4189F" w:rsidRPr="00F86391" w:rsidRDefault="00D4189F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837BB9E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18F760" w14:textId="77777777" w:rsidR="00D4189F" w:rsidRPr="00F86391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972BDD8" w14:textId="544DE04A" w:rsidR="00D4189F" w:rsidRPr="00F86391" w:rsidRDefault="00564608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3192C752" w14:textId="77777777" w:rsidR="00BC4B88" w:rsidRPr="00F86391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D4189F" w:rsidRPr="00F86391" w14:paraId="515DAE2D" w14:textId="77777777" w:rsidTr="009842D4">
        <w:trPr>
          <w:tblHeader/>
        </w:trPr>
        <w:tc>
          <w:tcPr>
            <w:tcW w:w="2301" w:type="pct"/>
          </w:tcPr>
          <w:p w14:paraId="236368CF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</w:tcPr>
          <w:p w14:paraId="37B8A29E" w14:textId="77777777" w:rsidR="00D4189F" w:rsidRPr="00F86391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</w:tcPr>
          <w:p w14:paraId="414363EF" w14:textId="77777777" w:rsidR="00D4189F" w:rsidRPr="00F86391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4189F" w:rsidRPr="00F86391" w14:paraId="71330B61" w14:textId="77777777" w:rsidTr="009842D4">
        <w:trPr>
          <w:tblHeader/>
        </w:trPr>
        <w:tc>
          <w:tcPr>
            <w:tcW w:w="2301" w:type="pct"/>
          </w:tcPr>
          <w:p w14:paraId="11EFD2D6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</w:tcPr>
          <w:p w14:paraId="38781118" w14:textId="26902FF5" w:rsidR="00D4189F" w:rsidRPr="00F86391" w:rsidRDefault="008C5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5" w:type="pct"/>
            <w:vAlign w:val="bottom"/>
          </w:tcPr>
          <w:p w14:paraId="713485C8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14:paraId="06FD2F1D" w14:textId="201DA22C" w:rsidR="00D4189F" w:rsidRPr="00F86391" w:rsidRDefault="008C5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vAlign w:val="bottom"/>
          </w:tcPr>
          <w:p w14:paraId="3A051CEA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189F" w:rsidRPr="00F86391" w14:paraId="7E5A730B" w14:textId="77777777" w:rsidTr="009842D4">
        <w:trPr>
          <w:tblHeader/>
        </w:trPr>
        <w:tc>
          <w:tcPr>
            <w:tcW w:w="2301" w:type="pct"/>
          </w:tcPr>
          <w:p w14:paraId="4E48884A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FA1690E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5" w:type="pct"/>
            <w:vAlign w:val="bottom"/>
          </w:tcPr>
          <w:p w14:paraId="7E4826AF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5" w:type="pct"/>
          </w:tcPr>
          <w:p w14:paraId="3100F74B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4" w:type="pct"/>
            <w:vAlign w:val="bottom"/>
          </w:tcPr>
          <w:p w14:paraId="0D1BCB7F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189F" w:rsidRPr="00F86391" w14:paraId="1C0A8423" w14:textId="77777777" w:rsidTr="009842D4">
        <w:trPr>
          <w:tblHeader/>
        </w:trPr>
        <w:tc>
          <w:tcPr>
            <w:tcW w:w="2301" w:type="pct"/>
          </w:tcPr>
          <w:p w14:paraId="6EFC57C4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</w:tcPr>
          <w:p w14:paraId="61BFF442" w14:textId="77777777" w:rsidR="00D4189F" w:rsidRPr="00F86391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9F" w:rsidRPr="00F86391" w14:paraId="69052C65" w14:textId="77777777" w:rsidTr="00AB1EDD">
        <w:tc>
          <w:tcPr>
            <w:tcW w:w="2301" w:type="pct"/>
            <w:vAlign w:val="bottom"/>
          </w:tcPr>
          <w:p w14:paraId="5A7BE55D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vAlign w:val="bottom"/>
          </w:tcPr>
          <w:p w14:paraId="5E1B18E5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5096E98C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488A9054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4" w:type="pct"/>
            <w:vAlign w:val="bottom"/>
          </w:tcPr>
          <w:p w14:paraId="06CFB2A6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</w:tr>
      <w:tr w:rsidR="00D4189F" w:rsidRPr="00F86391" w14:paraId="1DA26CF2" w14:textId="77777777" w:rsidTr="00AB1EDD">
        <w:tc>
          <w:tcPr>
            <w:tcW w:w="2301" w:type="pct"/>
            <w:vAlign w:val="bottom"/>
          </w:tcPr>
          <w:p w14:paraId="06851156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3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Pr="00F863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vAlign w:val="bottom"/>
          </w:tcPr>
          <w:p w14:paraId="39F6C046" w14:textId="004BCE96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  <w:lang w:bidi="ar-SA"/>
              </w:rPr>
            </w:pPr>
            <w:r w:rsidRPr="00F86391">
              <w:rPr>
                <w:lang w:bidi="ar-SA"/>
              </w:rPr>
              <w:t>240</w:t>
            </w:r>
          </w:p>
        </w:tc>
        <w:tc>
          <w:tcPr>
            <w:tcW w:w="675" w:type="pct"/>
            <w:vAlign w:val="bottom"/>
          </w:tcPr>
          <w:p w14:paraId="4A3B0177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147</w:t>
            </w:r>
          </w:p>
        </w:tc>
        <w:tc>
          <w:tcPr>
            <w:tcW w:w="675" w:type="pct"/>
            <w:vAlign w:val="bottom"/>
          </w:tcPr>
          <w:p w14:paraId="54B4095F" w14:textId="5363B3D2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65</w:t>
            </w:r>
          </w:p>
        </w:tc>
        <w:tc>
          <w:tcPr>
            <w:tcW w:w="674" w:type="pct"/>
            <w:vAlign w:val="bottom"/>
          </w:tcPr>
          <w:p w14:paraId="19D864DF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391">
              <w:t>-</w:t>
            </w:r>
          </w:p>
        </w:tc>
      </w:tr>
      <w:tr w:rsidR="00D4189F" w:rsidRPr="00F86391" w14:paraId="13F38B3B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B3A40A6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04CF1E1D" w14:textId="65DAE8F5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240</w:t>
            </w:r>
          </w:p>
        </w:tc>
        <w:tc>
          <w:tcPr>
            <w:tcW w:w="675" w:type="pct"/>
            <w:vAlign w:val="bottom"/>
          </w:tcPr>
          <w:p w14:paraId="18C2F11D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147</w:t>
            </w:r>
          </w:p>
        </w:tc>
        <w:tc>
          <w:tcPr>
            <w:tcW w:w="675" w:type="pct"/>
            <w:vAlign w:val="bottom"/>
          </w:tcPr>
          <w:p w14:paraId="09A8B051" w14:textId="32EAF473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65</w:t>
            </w:r>
          </w:p>
        </w:tc>
        <w:tc>
          <w:tcPr>
            <w:tcW w:w="674" w:type="pct"/>
            <w:vAlign w:val="bottom"/>
          </w:tcPr>
          <w:p w14:paraId="2780D18B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-</w:t>
            </w:r>
          </w:p>
        </w:tc>
      </w:tr>
      <w:tr w:rsidR="00D4189F" w:rsidRPr="00F86391" w14:paraId="5228FBB5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0130FFB9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4FCF12E7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561518AF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0260E50B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5A3F86F3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F86391" w14:paraId="7369C71C" w14:textId="77777777" w:rsidTr="00AB1EDD">
        <w:tc>
          <w:tcPr>
            <w:tcW w:w="2301" w:type="pct"/>
            <w:vAlign w:val="bottom"/>
          </w:tcPr>
          <w:p w14:paraId="094D4106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vAlign w:val="bottom"/>
          </w:tcPr>
          <w:p w14:paraId="73C436BA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9747C93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DBE8C0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37CBCF4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D4189F" w:rsidRPr="00F86391" w14:paraId="634F6C8C" w14:textId="77777777" w:rsidTr="00AB1EDD">
        <w:tc>
          <w:tcPr>
            <w:tcW w:w="2301" w:type="pct"/>
            <w:vAlign w:val="bottom"/>
          </w:tcPr>
          <w:p w14:paraId="3C0881A5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39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F863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D62762D" w14:textId="77410191" w:rsidR="00D4189F" w:rsidRPr="00F86391" w:rsidRDefault="00564608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391">
              <w:t>-</w:t>
            </w:r>
          </w:p>
        </w:tc>
        <w:tc>
          <w:tcPr>
            <w:tcW w:w="675" w:type="pct"/>
            <w:vAlign w:val="bottom"/>
          </w:tcPr>
          <w:p w14:paraId="355C7105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391">
              <w:t>-</w:t>
            </w:r>
          </w:p>
        </w:tc>
        <w:tc>
          <w:tcPr>
            <w:tcW w:w="675" w:type="pct"/>
            <w:vAlign w:val="bottom"/>
          </w:tcPr>
          <w:p w14:paraId="36688A09" w14:textId="37C97E29" w:rsidR="00D4189F" w:rsidRPr="00F86391" w:rsidRDefault="00564608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8,121</w:t>
            </w:r>
          </w:p>
        </w:tc>
        <w:tc>
          <w:tcPr>
            <w:tcW w:w="674" w:type="pct"/>
            <w:vAlign w:val="bottom"/>
          </w:tcPr>
          <w:p w14:paraId="63843E1B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8,756</w:t>
            </w:r>
          </w:p>
        </w:tc>
      </w:tr>
      <w:tr w:rsidR="00D4189F" w:rsidRPr="00F86391" w14:paraId="638EBD83" w14:textId="77777777" w:rsidTr="00AB1EDD">
        <w:tc>
          <w:tcPr>
            <w:tcW w:w="2301" w:type="pct"/>
            <w:vAlign w:val="bottom"/>
          </w:tcPr>
          <w:p w14:paraId="79040F6C" w14:textId="56DA6222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2BD096E6" w14:textId="7D099479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391">
              <w:t>29</w:t>
            </w:r>
          </w:p>
        </w:tc>
        <w:tc>
          <w:tcPr>
            <w:tcW w:w="675" w:type="pct"/>
            <w:vAlign w:val="bottom"/>
          </w:tcPr>
          <w:p w14:paraId="7C39C859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391">
              <w:t>18</w:t>
            </w:r>
          </w:p>
        </w:tc>
        <w:tc>
          <w:tcPr>
            <w:tcW w:w="675" w:type="pct"/>
            <w:vAlign w:val="bottom"/>
          </w:tcPr>
          <w:p w14:paraId="4FC7F385" w14:textId="47F9CF86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-</w:t>
            </w:r>
          </w:p>
        </w:tc>
        <w:tc>
          <w:tcPr>
            <w:tcW w:w="674" w:type="pct"/>
            <w:vAlign w:val="bottom"/>
          </w:tcPr>
          <w:p w14:paraId="44D61274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391">
              <w:t>-</w:t>
            </w:r>
          </w:p>
        </w:tc>
      </w:tr>
      <w:tr w:rsidR="00D4189F" w:rsidRPr="00F86391" w14:paraId="70DE7C4D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6092E77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5948904D" w14:textId="40B5D35E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29</w:t>
            </w:r>
          </w:p>
        </w:tc>
        <w:tc>
          <w:tcPr>
            <w:tcW w:w="675" w:type="pct"/>
            <w:vAlign w:val="bottom"/>
          </w:tcPr>
          <w:p w14:paraId="4FD4CA97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18</w:t>
            </w:r>
          </w:p>
        </w:tc>
        <w:tc>
          <w:tcPr>
            <w:tcW w:w="675" w:type="pct"/>
            <w:vAlign w:val="bottom"/>
          </w:tcPr>
          <w:p w14:paraId="316CDCEC" w14:textId="195EC995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8,121</w:t>
            </w:r>
          </w:p>
        </w:tc>
        <w:tc>
          <w:tcPr>
            <w:tcW w:w="674" w:type="pct"/>
            <w:vAlign w:val="bottom"/>
          </w:tcPr>
          <w:p w14:paraId="386409F3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8,756</w:t>
            </w:r>
          </w:p>
        </w:tc>
      </w:tr>
      <w:tr w:rsidR="00D4189F" w:rsidRPr="00F86391" w14:paraId="51DE1CEA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2538BB0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7A22A032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D68A663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2C3E022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3F7A4CB9" w14:textId="77777777" w:rsidR="00D4189F" w:rsidRPr="00F86391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70B" w:rsidRPr="00F86391" w14:paraId="262D9FB9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161C5382" w14:textId="77777777" w:rsidR="005B770B" w:rsidRPr="00F86391" w:rsidRDefault="005B770B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57BC6908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2164AB2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C3C72FE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16145C82" w14:textId="77777777" w:rsidR="005B770B" w:rsidRPr="00F86391" w:rsidRDefault="005B770B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70B" w:rsidRPr="00F86391" w14:paraId="32B83E51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12ACBA4" w14:textId="77777777" w:rsidR="005B770B" w:rsidRPr="00F86391" w:rsidRDefault="005B770B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1D34166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080B267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491D25" w14:textId="77777777" w:rsidR="005B770B" w:rsidRPr="00F86391" w:rsidRDefault="005B770B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53EFD481" w14:textId="77777777" w:rsidR="005B770B" w:rsidRPr="00F86391" w:rsidRDefault="005B770B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89F" w:rsidRPr="00F86391" w14:paraId="585DBB0A" w14:textId="77777777" w:rsidTr="00AB1EDD">
        <w:tc>
          <w:tcPr>
            <w:tcW w:w="2301" w:type="pct"/>
            <w:vAlign w:val="bottom"/>
          </w:tcPr>
          <w:p w14:paraId="51081054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75" w:type="pct"/>
            <w:vAlign w:val="bottom"/>
          </w:tcPr>
          <w:p w14:paraId="3D673FC1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3D05B5C4" w14:textId="77777777" w:rsidR="00D4189F" w:rsidRPr="00F86391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F1AF433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81713C1" w14:textId="77777777" w:rsidR="00D4189F" w:rsidRPr="00F86391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F86391" w14:paraId="1780491D" w14:textId="77777777" w:rsidTr="00AB1EDD">
        <w:tc>
          <w:tcPr>
            <w:tcW w:w="2301" w:type="pct"/>
            <w:vAlign w:val="bottom"/>
          </w:tcPr>
          <w:p w14:paraId="1EDD4600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F863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9D33FE6" w14:textId="646814D8" w:rsidR="00D4189F" w:rsidRPr="00F86391" w:rsidRDefault="00564608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-</w:t>
            </w:r>
          </w:p>
        </w:tc>
        <w:tc>
          <w:tcPr>
            <w:tcW w:w="675" w:type="pct"/>
            <w:vAlign w:val="bottom"/>
          </w:tcPr>
          <w:p w14:paraId="2847227D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F86391">
              <w:t>-</w:t>
            </w:r>
          </w:p>
        </w:tc>
        <w:tc>
          <w:tcPr>
            <w:tcW w:w="675" w:type="pct"/>
            <w:vAlign w:val="bottom"/>
          </w:tcPr>
          <w:p w14:paraId="4C02D746" w14:textId="66C92065" w:rsidR="00D4189F" w:rsidRPr="00F86391" w:rsidRDefault="00564608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F86391">
              <w:t>361</w:t>
            </w:r>
          </w:p>
        </w:tc>
        <w:tc>
          <w:tcPr>
            <w:tcW w:w="674" w:type="pct"/>
            <w:vAlign w:val="bottom"/>
          </w:tcPr>
          <w:p w14:paraId="2409654F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F86391">
              <w:t>490</w:t>
            </w:r>
          </w:p>
        </w:tc>
      </w:tr>
      <w:tr w:rsidR="00D4189F" w:rsidRPr="00F86391" w14:paraId="2EE1FC5F" w14:textId="77777777" w:rsidTr="00AB1EDD">
        <w:tc>
          <w:tcPr>
            <w:tcW w:w="2301" w:type="pct"/>
            <w:vAlign w:val="bottom"/>
          </w:tcPr>
          <w:p w14:paraId="2F81A6F7" w14:textId="14E10AA9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="00E92B79" w:rsidRPr="00F863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="00E92B79" w:rsidRPr="00F863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vAlign w:val="bottom"/>
          </w:tcPr>
          <w:p w14:paraId="1BEF2BDF" w14:textId="289A08EF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F86391">
              <w:t>126</w:t>
            </w:r>
          </w:p>
        </w:tc>
        <w:tc>
          <w:tcPr>
            <w:tcW w:w="675" w:type="pct"/>
            <w:vAlign w:val="bottom"/>
          </w:tcPr>
          <w:p w14:paraId="4172D132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rPr>
                <w:rFonts w:hint="cs"/>
                <w:cs/>
              </w:rPr>
              <w:t>99</w:t>
            </w:r>
          </w:p>
        </w:tc>
        <w:tc>
          <w:tcPr>
            <w:tcW w:w="675" w:type="pct"/>
            <w:vAlign w:val="bottom"/>
          </w:tcPr>
          <w:p w14:paraId="6CD03411" w14:textId="4CECAA04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-</w:t>
            </w:r>
          </w:p>
        </w:tc>
        <w:tc>
          <w:tcPr>
            <w:tcW w:w="674" w:type="pct"/>
            <w:vAlign w:val="bottom"/>
          </w:tcPr>
          <w:p w14:paraId="0A6A6644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-</w:t>
            </w:r>
          </w:p>
        </w:tc>
      </w:tr>
      <w:tr w:rsidR="00D4189F" w:rsidRPr="00F86391" w14:paraId="319523BF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E9B8ECC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20C1EA20" w14:textId="77ABC45F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126</w:t>
            </w:r>
          </w:p>
        </w:tc>
        <w:tc>
          <w:tcPr>
            <w:tcW w:w="675" w:type="pct"/>
            <w:vAlign w:val="bottom"/>
          </w:tcPr>
          <w:p w14:paraId="4A3F8213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rFonts w:hint="cs"/>
                <w:b/>
                <w:bCs/>
                <w:cs/>
              </w:rPr>
              <w:t>99</w:t>
            </w:r>
          </w:p>
        </w:tc>
        <w:tc>
          <w:tcPr>
            <w:tcW w:w="675" w:type="pct"/>
            <w:vAlign w:val="bottom"/>
          </w:tcPr>
          <w:p w14:paraId="016DF271" w14:textId="66D6EEC1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361</w:t>
            </w:r>
          </w:p>
        </w:tc>
        <w:tc>
          <w:tcPr>
            <w:tcW w:w="674" w:type="pct"/>
            <w:vAlign w:val="bottom"/>
          </w:tcPr>
          <w:p w14:paraId="71FA7CDD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490</w:t>
            </w:r>
          </w:p>
        </w:tc>
      </w:tr>
      <w:tr w:rsidR="00D4189F" w:rsidRPr="00F86391" w14:paraId="7579B30C" w14:textId="77777777" w:rsidTr="00AB1EDD">
        <w:trPr>
          <w:trHeight w:val="198"/>
        </w:trPr>
        <w:tc>
          <w:tcPr>
            <w:tcW w:w="2301" w:type="pct"/>
            <w:vAlign w:val="bottom"/>
          </w:tcPr>
          <w:p w14:paraId="41892656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459083D0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41DA2D8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0FFD21F9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D0CF757" w14:textId="77777777" w:rsidR="00D4189F" w:rsidRPr="00F86391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F86391" w14:paraId="6D64C8E7" w14:textId="77777777" w:rsidTr="00AB1EDD">
        <w:tc>
          <w:tcPr>
            <w:tcW w:w="2301" w:type="pct"/>
            <w:vAlign w:val="bottom"/>
          </w:tcPr>
          <w:p w14:paraId="58D6C9AC" w14:textId="77777777" w:rsidR="00D4189F" w:rsidRPr="00F86391" w:rsidRDefault="00D4189F" w:rsidP="00AB1ED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vAlign w:val="bottom"/>
          </w:tcPr>
          <w:p w14:paraId="43039E21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CD63F3C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244EC8A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9333AD4" w14:textId="77777777" w:rsidR="00D4189F" w:rsidRPr="00F86391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1EDD" w:rsidRPr="00F86391" w14:paraId="6BC70694" w14:textId="77777777" w:rsidTr="00AB1EDD">
        <w:tc>
          <w:tcPr>
            <w:tcW w:w="2301" w:type="pct"/>
            <w:vAlign w:val="bottom"/>
          </w:tcPr>
          <w:p w14:paraId="4E7C49B7" w14:textId="77777777" w:rsidR="00AB1EDD" w:rsidRPr="00F86391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39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vAlign w:val="bottom"/>
          </w:tcPr>
          <w:p w14:paraId="1124DECE" w14:textId="58FB48A8" w:rsidR="00AB1EDD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-</w:t>
            </w:r>
          </w:p>
        </w:tc>
        <w:tc>
          <w:tcPr>
            <w:tcW w:w="675" w:type="pct"/>
            <w:vAlign w:val="bottom"/>
          </w:tcPr>
          <w:p w14:paraId="4E8438D6" w14:textId="77777777" w:rsidR="00AB1EDD" w:rsidRPr="00F86391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418545D4" w14:textId="2BB3CA12" w:rsidR="00AB1EDD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41</w:t>
            </w:r>
          </w:p>
        </w:tc>
        <w:tc>
          <w:tcPr>
            <w:tcW w:w="674" w:type="pct"/>
            <w:vAlign w:val="bottom"/>
          </w:tcPr>
          <w:p w14:paraId="30D4B8EC" w14:textId="77777777" w:rsidR="00AB1EDD" w:rsidRPr="00F86391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89</w:t>
            </w:r>
          </w:p>
        </w:tc>
      </w:tr>
      <w:tr w:rsidR="00AB1EDD" w:rsidRPr="00F86391" w14:paraId="05D199CF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4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4D545B98" w14:textId="77777777" w:rsidR="00AB1EDD" w:rsidRPr="00F86391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384AAB90" w14:textId="77858990" w:rsidR="00AB1EDD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A488E2" w14:textId="77777777" w:rsidR="00AB1EDD" w:rsidRPr="00F86391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A240A35" w14:textId="00AC92BA" w:rsidR="00AB1EDD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41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53A897BA" w14:textId="77777777" w:rsidR="00AB1EDD" w:rsidRPr="00F86391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89</w:t>
            </w:r>
          </w:p>
        </w:tc>
      </w:tr>
      <w:tr w:rsidR="00D4189F" w:rsidRPr="00F86391" w14:paraId="6A42E19E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55064881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D186071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B38B840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A0149FD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E80477B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F86391" w14:paraId="44DEE977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22D6637C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863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F86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5B353E8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BA6A62D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341DD58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70D5605E" w14:textId="77777777" w:rsidR="00D4189F" w:rsidRPr="00F86391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F86391" w14:paraId="473FC944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36AF42B0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C9E2636" w14:textId="0A638516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A2CE25F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06F540FD" w14:textId="3797E433" w:rsidR="00D4189F" w:rsidRPr="00F86391" w:rsidRDefault="00564608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F86391">
              <w:t>96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9CAE1A9" w14:textId="77777777" w:rsidR="00D4189F" w:rsidRPr="00F86391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t>1</w:t>
            </w:r>
            <w:r w:rsidRPr="00F86391">
              <w:rPr>
                <w:rFonts w:hint="cs"/>
                <w:cs/>
              </w:rPr>
              <w:t>32</w:t>
            </w:r>
          </w:p>
        </w:tc>
      </w:tr>
      <w:tr w:rsidR="00D4189F" w:rsidRPr="00F86391" w14:paraId="082FB45A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5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75190A5F" w14:textId="77777777" w:rsidR="00D4189F" w:rsidRPr="00F86391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CAFC217" w14:textId="26F562FA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DB5D5A1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D16332" w14:textId="619774AA" w:rsidR="00D4189F" w:rsidRPr="00F86391" w:rsidRDefault="00564608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96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32D7499C" w14:textId="77777777" w:rsidR="00D4189F" w:rsidRPr="00F86391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F86391">
              <w:rPr>
                <w:b/>
                <w:bCs/>
              </w:rPr>
              <w:t>1</w:t>
            </w:r>
            <w:r w:rsidRPr="00F86391">
              <w:rPr>
                <w:rFonts w:hint="cs"/>
                <w:b/>
                <w:bCs/>
                <w:cs/>
              </w:rPr>
              <w:t>32</w:t>
            </w:r>
          </w:p>
        </w:tc>
      </w:tr>
    </w:tbl>
    <w:p w14:paraId="433B908C" w14:textId="77777777" w:rsidR="00BC2947" w:rsidRPr="00F86391" w:rsidRDefault="00BC2947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A43C86" w:rsidRPr="00F86391" w14:paraId="17C6ADCD" w14:textId="77777777">
        <w:trPr>
          <w:trHeight w:val="415"/>
          <w:tblHeader/>
        </w:trPr>
        <w:tc>
          <w:tcPr>
            <w:tcW w:w="1384" w:type="pct"/>
          </w:tcPr>
          <w:p w14:paraId="108AEF40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3D091436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0592AAB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F86391" w14:paraId="64AE77B6" w14:textId="77777777">
        <w:trPr>
          <w:trHeight w:val="415"/>
          <w:tblHeader/>
        </w:trPr>
        <w:tc>
          <w:tcPr>
            <w:tcW w:w="1384" w:type="pct"/>
          </w:tcPr>
          <w:p w14:paraId="3C06567B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5A3091B0" w14:textId="59C0F40F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74704" w:rsidRPr="00F8639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451E116" w14:textId="739B0F87" w:rsidR="00A43C86" w:rsidRPr="00F86391" w:rsidRDefault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434BBCC" w14:textId="4C64BEF2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16153A6F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476F6614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7ABD81F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68EE259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28E35F1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4B82E93" w14:textId="24C71874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C5642"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68DF96F1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3C86" w:rsidRPr="00F86391" w14:paraId="0FF775C8" w14:textId="77777777">
        <w:trPr>
          <w:trHeight w:val="415"/>
          <w:tblHeader/>
        </w:trPr>
        <w:tc>
          <w:tcPr>
            <w:tcW w:w="1384" w:type="pct"/>
          </w:tcPr>
          <w:p w14:paraId="14336AFE" w14:textId="737FDA38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5" w:type="pct"/>
            <w:gridSpan w:val="2"/>
            <w:vAlign w:val="bottom"/>
          </w:tcPr>
          <w:p w14:paraId="139C5F01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70F55CD6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F86391" w14:paraId="18A8AB81" w14:textId="77777777">
        <w:trPr>
          <w:trHeight w:val="415"/>
        </w:trPr>
        <w:tc>
          <w:tcPr>
            <w:tcW w:w="1384" w:type="pct"/>
          </w:tcPr>
          <w:p w14:paraId="236E2CD6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4BAC38A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BEC6F02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86B6C74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2C77FB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103A9DB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4980FF3" w14:textId="77777777" w:rsidR="00A43C86" w:rsidRPr="00F86391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BD" w:rsidRPr="00F86391" w14:paraId="55D61BA1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19C83F9E" w14:textId="5445E6D7" w:rsidR="00DF53BD" w:rsidRPr="00F86391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บีซีพีอาร์ จำกัด</w:t>
            </w:r>
          </w:p>
        </w:tc>
        <w:tc>
          <w:tcPr>
            <w:tcW w:w="577" w:type="pct"/>
            <w:vAlign w:val="bottom"/>
          </w:tcPr>
          <w:p w14:paraId="323D5C60" w14:textId="31D258BC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70DAFC1" w14:textId="6E552CCD" w:rsidR="00DF53BD" w:rsidRPr="00F86391" w:rsidRDefault="0088063F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="007F548B"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15" w:type="pct"/>
            <w:vAlign w:val="bottom"/>
          </w:tcPr>
          <w:p w14:paraId="631C79FE" w14:textId="40BC7999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491</w:t>
            </w:r>
          </w:p>
        </w:tc>
        <w:tc>
          <w:tcPr>
            <w:tcW w:w="615" w:type="pct"/>
            <w:vAlign w:val="bottom"/>
          </w:tcPr>
          <w:p w14:paraId="56810147" w14:textId="257D4FA2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12</w:t>
            </w:r>
          </w:p>
        </w:tc>
        <w:tc>
          <w:tcPr>
            <w:tcW w:w="615" w:type="pct"/>
            <w:vAlign w:val="bottom"/>
          </w:tcPr>
          <w:p w14:paraId="2E1AF23C" w14:textId="498B7827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(4)</w:t>
            </w:r>
          </w:p>
        </w:tc>
        <w:tc>
          <w:tcPr>
            <w:tcW w:w="616" w:type="pct"/>
            <w:vAlign w:val="bottom"/>
          </w:tcPr>
          <w:p w14:paraId="5ACBC1C9" w14:textId="1A570C06" w:rsidR="00AF1038" w:rsidRPr="00F86391" w:rsidRDefault="007F548B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499</w:t>
            </w:r>
          </w:p>
        </w:tc>
      </w:tr>
      <w:tr w:rsidR="00DF53BD" w:rsidRPr="00F86391" w14:paraId="49BA5525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75DA5463" w14:textId="09D74BCE" w:rsidR="00DF53BD" w:rsidRPr="00F86391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577" w:type="pct"/>
            <w:vAlign w:val="bottom"/>
          </w:tcPr>
          <w:p w14:paraId="53E440D7" w14:textId="63AA1916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6986114" w14:textId="160B1A19" w:rsidR="00DF53BD" w:rsidRPr="00F86391" w:rsidRDefault="0088063F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="007F548B"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15" w:type="pct"/>
            <w:vAlign w:val="bottom"/>
          </w:tcPr>
          <w:p w14:paraId="4ED12876" w14:textId="1991C437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490A1BCC" w14:textId="4C63F80E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4</w:t>
            </w:r>
            <w:r w:rsidR="00B92E79" w:rsidRPr="00F86391">
              <w:rPr>
                <w:sz w:val="28"/>
                <w:szCs w:val="28"/>
              </w:rPr>
              <w:t>3</w:t>
            </w:r>
          </w:p>
        </w:tc>
        <w:tc>
          <w:tcPr>
            <w:tcW w:w="615" w:type="pct"/>
            <w:vAlign w:val="bottom"/>
          </w:tcPr>
          <w:p w14:paraId="23D92E4A" w14:textId="49D1272C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(3</w:t>
            </w:r>
            <w:r w:rsidR="00B92E79" w:rsidRPr="00F86391">
              <w:rPr>
                <w:sz w:val="28"/>
                <w:szCs w:val="28"/>
              </w:rPr>
              <w:t>1</w:t>
            </w:r>
            <w:r w:rsidRPr="00F86391">
              <w:rPr>
                <w:sz w:val="28"/>
                <w:szCs w:val="28"/>
              </w:rPr>
              <w:t>)</w:t>
            </w:r>
          </w:p>
        </w:tc>
        <w:tc>
          <w:tcPr>
            <w:tcW w:w="616" w:type="pct"/>
            <w:vAlign w:val="bottom"/>
          </w:tcPr>
          <w:p w14:paraId="5DD183CE" w14:textId="21618E4E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86</w:t>
            </w:r>
          </w:p>
        </w:tc>
      </w:tr>
      <w:tr w:rsidR="00DF53BD" w:rsidRPr="00F86391" w14:paraId="799F41FE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3D70D9AD" w14:textId="128BE10A" w:rsidR="00DF53BD" w:rsidRPr="00F86391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vAlign w:val="bottom"/>
          </w:tcPr>
          <w:p w14:paraId="2D5B9E63" w14:textId="377D553C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2ED7FBF4" w14:textId="600E9FA1" w:rsidR="00DF53BD" w:rsidRPr="00F86391" w:rsidRDefault="0088063F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="007F548B"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15" w:type="pct"/>
            <w:vAlign w:val="bottom"/>
          </w:tcPr>
          <w:p w14:paraId="2EE99E20" w14:textId="08213F76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27</w:t>
            </w:r>
          </w:p>
        </w:tc>
        <w:tc>
          <w:tcPr>
            <w:tcW w:w="615" w:type="pct"/>
            <w:vAlign w:val="bottom"/>
          </w:tcPr>
          <w:p w14:paraId="53640D56" w14:textId="59721A3F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1</w:t>
            </w:r>
          </w:p>
        </w:tc>
        <w:tc>
          <w:tcPr>
            <w:tcW w:w="615" w:type="pct"/>
            <w:vAlign w:val="bottom"/>
          </w:tcPr>
          <w:p w14:paraId="406082AB" w14:textId="1FC24F29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(7)</w:t>
            </w:r>
          </w:p>
        </w:tc>
        <w:tc>
          <w:tcPr>
            <w:tcW w:w="616" w:type="pct"/>
            <w:vAlign w:val="bottom"/>
          </w:tcPr>
          <w:p w14:paraId="5181BF93" w14:textId="49CF75CE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21</w:t>
            </w:r>
          </w:p>
        </w:tc>
      </w:tr>
      <w:tr w:rsidR="00DF53BD" w:rsidRPr="00F86391" w14:paraId="7A600D67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074AE2E2" w14:textId="10CE37B7" w:rsidR="00DF53BD" w:rsidRPr="00F86391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บีซีวี เอ็นเนอร์ยี่ จำกัด</w:t>
            </w:r>
          </w:p>
        </w:tc>
        <w:tc>
          <w:tcPr>
            <w:tcW w:w="577" w:type="pct"/>
            <w:vAlign w:val="bottom"/>
          </w:tcPr>
          <w:p w14:paraId="5EEEAD60" w14:textId="523C2286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057E1B56" w14:textId="0CCFD0F1" w:rsidR="00DF53BD" w:rsidRPr="00F86391" w:rsidRDefault="007F548B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88063F" w:rsidRPr="00F86391">
              <w:rPr>
                <w:rFonts w:asciiTheme="majorBidi" w:hAnsiTheme="majorBidi" w:cstheme="majorBidi"/>
                <w:sz w:val="28"/>
                <w:szCs w:val="28"/>
              </w:rPr>
              <w:t>.9</w:t>
            </w: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15" w:type="pct"/>
            <w:vAlign w:val="bottom"/>
          </w:tcPr>
          <w:p w14:paraId="51EB7574" w14:textId="68054D9D" w:rsidR="00DF53BD" w:rsidRPr="00F86391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5105BA5B" w14:textId="115C8A68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3CB1F61" w14:textId="76EA4728" w:rsidR="00DF53BD" w:rsidRPr="00F86391" w:rsidRDefault="00E92B79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(7)</w:t>
            </w:r>
          </w:p>
        </w:tc>
        <w:tc>
          <w:tcPr>
            <w:tcW w:w="616" w:type="pct"/>
            <w:vAlign w:val="bottom"/>
          </w:tcPr>
          <w:p w14:paraId="027FC2C7" w14:textId="610C62F7" w:rsidR="00DF53BD" w:rsidRPr="00F86391" w:rsidRDefault="007F548B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</w:rPr>
              <w:t>6</w:t>
            </w:r>
            <w:r w:rsidR="00E92B79" w:rsidRPr="00F86391">
              <w:rPr>
                <w:sz w:val="28"/>
                <w:szCs w:val="28"/>
              </w:rPr>
              <w:t>7</w:t>
            </w:r>
          </w:p>
        </w:tc>
      </w:tr>
      <w:tr w:rsidR="00E92B79" w:rsidRPr="00F86391" w14:paraId="1D8D4238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11EEC0A4" w14:textId="6F8E26FE" w:rsidR="00E92B79" w:rsidRPr="00F86391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</w:t>
            </w: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กรีนเนท</w:t>
            </w: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F60FC31" w14:textId="73C13F8C" w:rsidR="00E92B79" w:rsidRPr="00F86391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6B7A883" w14:textId="2BFFD8B8" w:rsidR="00E92B79" w:rsidRPr="00F86391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88063F" w:rsidRPr="00F86391">
              <w:rPr>
                <w:rFonts w:asciiTheme="majorBidi" w:hAnsiTheme="majorBidi" w:cstheme="majorBidi"/>
                <w:sz w:val="28"/>
                <w:szCs w:val="28"/>
              </w:rPr>
              <w:t>.9</w:t>
            </w:r>
            <w:r w:rsidRPr="00F8639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15" w:type="pct"/>
            <w:vAlign w:val="bottom"/>
          </w:tcPr>
          <w:p w14:paraId="1EC872B9" w14:textId="5F303AB9" w:rsidR="00E92B79" w:rsidRPr="00F86391" w:rsidRDefault="00E92B79" w:rsidP="00E92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15" w:type="pct"/>
            <w:vAlign w:val="bottom"/>
          </w:tcPr>
          <w:p w14:paraId="0AE5E17A" w14:textId="14B8C6BD" w:rsidR="00E92B79" w:rsidRPr="00F86391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5" w:type="pct"/>
            <w:vAlign w:val="bottom"/>
          </w:tcPr>
          <w:p w14:paraId="3007B6A0" w14:textId="1BB1EE0E" w:rsidR="00E92B79" w:rsidRPr="00F86391" w:rsidRDefault="00E92B79" w:rsidP="00E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616" w:type="pct"/>
            <w:vAlign w:val="bottom"/>
          </w:tcPr>
          <w:p w14:paraId="32F5DF88" w14:textId="0D3BE244" w:rsidR="00E92B79" w:rsidRPr="00F86391" w:rsidRDefault="00E92B79" w:rsidP="00E92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F548B" w:rsidRPr="00F86391" w14:paraId="63662CC0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3572332A" w14:textId="41E446C4" w:rsidR="007F548B" w:rsidRPr="00F86391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921A3A0" w14:textId="77777777" w:rsidR="007F548B" w:rsidRPr="00F86391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8F3B5F" w14:textId="77777777" w:rsidR="007F548B" w:rsidRPr="00F86391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03E563F0" w14:textId="68C90642" w:rsidR="007F548B" w:rsidRPr="00F86391" w:rsidRDefault="007F548B" w:rsidP="007F54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237990D" w14:textId="77777777" w:rsidR="007F548B" w:rsidRPr="00F86391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9F7374D" w14:textId="77777777" w:rsidR="007F548B" w:rsidRPr="00F86391" w:rsidRDefault="007F548B" w:rsidP="007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1C116BED" w14:textId="28AD6293" w:rsidR="007F548B" w:rsidRPr="00F86391" w:rsidRDefault="007F548B" w:rsidP="007F54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</w:tr>
    </w:tbl>
    <w:p w14:paraId="14808954" w14:textId="77777777" w:rsidR="00E92B79" w:rsidRPr="00F86391" w:rsidRDefault="00E92B79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939EE0" w14:textId="77777777" w:rsidR="005B770B" w:rsidRPr="00F86391" w:rsidRDefault="005B770B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DEEBA7" w14:textId="5DEC4B71" w:rsidR="00267988" w:rsidRPr="00F86391" w:rsidRDefault="00267988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39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2329EEF" w14:textId="77777777" w:rsidR="005B770B" w:rsidRPr="00F86391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9CD8911" w14:textId="6254693E" w:rsidR="00101756" w:rsidRPr="00F86391" w:rsidRDefault="005628B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39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961A63" w:rsidRPr="00F8639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F8639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C476592" w14:textId="77777777" w:rsidR="005B770B" w:rsidRPr="00F86391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6E1B2542" w14:textId="38469298" w:rsidR="00BC4B88" w:rsidRPr="00F86391" w:rsidRDefault="00F122C0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391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บริษัทได้ทำสัญญาให้กู้ยืมเงินระยะสั้นโดยไม่มีหลักประกันแก่</w:t>
      </w:r>
      <w:r w:rsidRPr="00F86391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Pr="00F8639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F86391">
        <w:rPr>
          <w:rFonts w:ascii="Angsana New" w:hAnsi="Angsana New"/>
          <w:sz w:val="30"/>
          <w:szCs w:val="30"/>
          <w:cs/>
        </w:rPr>
        <w:t xml:space="preserve">เงินกู้ยืมดังกล่าวมีกำหนดชำระคืน อัตราดอกเบี้ยและเงื่อนไขตามข้อกำหนดในสัญญา ณ วันที่ </w:t>
      </w:r>
      <w:r w:rsidR="008C5642" w:rsidRPr="00F86391">
        <w:rPr>
          <w:rFonts w:ascii="Angsana New" w:hAnsi="Angsana New"/>
          <w:sz w:val="30"/>
          <w:szCs w:val="30"/>
        </w:rPr>
        <w:t xml:space="preserve">30 </w:t>
      </w:r>
      <w:r w:rsidR="008C5642" w:rsidRPr="00F86391">
        <w:rPr>
          <w:rFonts w:ascii="Angsana New" w:hAnsi="Angsana New"/>
          <w:sz w:val="30"/>
          <w:szCs w:val="30"/>
          <w:cs/>
        </w:rPr>
        <w:t>มิถุนายน</w:t>
      </w:r>
      <w:r w:rsidRPr="00F86391">
        <w:rPr>
          <w:rFonts w:ascii="Angsana New" w:hAnsi="Angsana New"/>
          <w:sz w:val="30"/>
          <w:szCs w:val="30"/>
          <w:cs/>
        </w:rPr>
        <w:t xml:space="preserve"> </w:t>
      </w:r>
      <w:r w:rsidRPr="00F86391">
        <w:rPr>
          <w:rFonts w:ascii="Angsana New" w:hAnsi="Angsana New"/>
          <w:sz w:val="30"/>
          <w:szCs w:val="30"/>
        </w:rPr>
        <w:t>256</w:t>
      </w:r>
      <w:r w:rsidR="002338AC" w:rsidRPr="00F86391">
        <w:rPr>
          <w:rFonts w:ascii="Angsana New" w:hAnsi="Angsana New"/>
          <w:sz w:val="30"/>
          <w:szCs w:val="30"/>
        </w:rPr>
        <w:t>8</w:t>
      </w:r>
      <w:r w:rsidRPr="00F86391">
        <w:rPr>
          <w:rFonts w:ascii="Angsana New" w:hAnsi="Angsana New"/>
          <w:sz w:val="30"/>
          <w:szCs w:val="30"/>
        </w:rPr>
        <w:t xml:space="preserve"> </w:t>
      </w:r>
      <w:r w:rsidRPr="00F86391">
        <w:rPr>
          <w:rFonts w:ascii="Angsana New" w:hAnsi="Angsana New" w:hint="cs"/>
          <w:sz w:val="30"/>
          <w:szCs w:val="30"/>
          <w:cs/>
        </w:rPr>
        <w:t>บริษัท</w:t>
      </w:r>
      <w:r w:rsidRPr="00F86391">
        <w:rPr>
          <w:rFonts w:ascii="Angsana New" w:hAnsi="Angsana New"/>
          <w:sz w:val="30"/>
          <w:szCs w:val="30"/>
          <w:cs/>
        </w:rPr>
        <w:t>มียอดเงินให้กู้ยืมคงเหลือ</w:t>
      </w:r>
      <w:r w:rsidR="002338AC" w:rsidRPr="00F86391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564608" w:rsidRPr="00F86391">
        <w:rPr>
          <w:rFonts w:ascii="Angsana New" w:hAnsi="Angsana New"/>
          <w:sz w:val="30"/>
          <w:szCs w:val="30"/>
        </w:rPr>
        <w:t xml:space="preserve">4,015 </w:t>
      </w:r>
      <w:r w:rsidR="002338AC" w:rsidRPr="00F86391">
        <w:rPr>
          <w:rFonts w:ascii="Angsana New" w:hAnsi="Angsana New" w:hint="cs"/>
          <w:sz w:val="30"/>
          <w:szCs w:val="30"/>
          <w:cs/>
        </w:rPr>
        <w:t>ล้านบาท</w:t>
      </w:r>
      <w:r w:rsidRPr="00F86391">
        <w:rPr>
          <w:rFonts w:ascii="Angsana New" w:hAnsi="Angsana New" w:hint="cs"/>
          <w:sz w:val="30"/>
          <w:szCs w:val="30"/>
          <w:cs/>
        </w:rPr>
        <w:t xml:space="preserve"> </w:t>
      </w:r>
      <w:r w:rsidRPr="00F86391">
        <w:rPr>
          <w:rFonts w:ascii="Angsana New" w:hAnsi="Angsana New"/>
          <w:i/>
          <w:iCs/>
          <w:sz w:val="30"/>
          <w:szCs w:val="30"/>
        </w:rPr>
        <w:t>(</w:t>
      </w:r>
      <w:r w:rsidR="002338AC" w:rsidRPr="00F86391">
        <w:rPr>
          <w:rFonts w:ascii="Angsana New" w:hAnsi="Angsana New"/>
          <w:i/>
          <w:iCs/>
          <w:sz w:val="30"/>
          <w:szCs w:val="30"/>
        </w:rPr>
        <w:t>31</w:t>
      </w:r>
      <w:r w:rsidR="002338AC" w:rsidRPr="00F86391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2338AC" w:rsidRPr="00F86391">
        <w:rPr>
          <w:rFonts w:ascii="Angsana New" w:hAnsi="Angsana New"/>
          <w:i/>
          <w:iCs/>
          <w:sz w:val="30"/>
          <w:szCs w:val="30"/>
        </w:rPr>
        <w:t>2567</w:t>
      </w:r>
      <w:r w:rsidRPr="00F86391">
        <w:rPr>
          <w:rFonts w:ascii="Angsana New" w:hAnsi="Angsana New"/>
          <w:i/>
          <w:iCs/>
          <w:sz w:val="30"/>
          <w:szCs w:val="30"/>
        </w:rPr>
        <w:t xml:space="preserve">: </w:t>
      </w:r>
      <w:r w:rsidR="002338AC" w:rsidRPr="00F86391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86391">
        <w:rPr>
          <w:rFonts w:ascii="Angsana New" w:hAnsi="Angsana New"/>
          <w:i/>
          <w:iCs/>
          <w:sz w:val="30"/>
          <w:szCs w:val="30"/>
        </w:rPr>
        <w:t>)</w:t>
      </w:r>
    </w:p>
    <w:p w14:paraId="0240539E" w14:textId="77777777" w:rsidR="005B770B" w:rsidRPr="00F86391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11DD772" w14:textId="49D0EA90" w:rsidR="0019757A" w:rsidRPr="00F86391" w:rsidRDefault="0019757A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39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5540F6BD" w14:textId="77777777" w:rsidR="005B770B" w:rsidRPr="00F86391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35894B" w14:textId="55176DBD" w:rsidR="00BC2947" w:rsidRPr="00F86391" w:rsidRDefault="0019757A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86391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F86391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ให้บริการสนับสนุนธุรกิจกับบริษัทย่อยหลายแห่ง</w:t>
      </w:r>
      <w:r w:rsidRPr="00F86391">
        <w:rPr>
          <w:rFonts w:asciiTheme="majorBidi" w:hAnsiTheme="majorBidi"/>
          <w:sz w:val="30"/>
          <w:szCs w:val="30"/>
        </w:rPr>
        <w:t xml:space="preserve"> </w:t>
      </w:r>
      <w:r w:rsidRPr="00F86391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F86391">
        <w:rPr>
          <w:rFonts w:asciiTheme="majorBidi" w:hAnsiTheme="majorBidi"/>
          <w:sz w:val="30"/>
          <w:szCs w:val="30"/>
        </w:rPr>
        <w:t xml:space="preserve"> </w:t>
      </w:r>
      <w:r w:rsidRPr="00F86391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F86391">
        <w:rPr>
          <w:rFonts w:asciiTheme="majorBidi" w:hAnsiTheme="majorBidi"/>
          <w:sz w:val="30"/>
          <w:szCs w:val="30"/>
        </w:rPr>
        <w:t xml:space="preserve"> </w:t>
      </w:r>
      <w:r w:rsidRPr="00F86391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Pr="00F86391">
        <w:rPr>
          <w:rFonts w:asciiTheme="majorBidi" w:hAnsiTheme="majorBidi"/>
          <w:sz w:val="30"/>
          <w:szCs w:val="30"/>
        </w:rPr>
        <w:t>1</w:t>
      </w:r>
      <w:r w:rsidRPr="00F86391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F86391">
        <w:rPr>
          <w:rFonts w:asciiTheme="majorBidi" w:hAnsiTheme="majorBidi"/>
          <w:sz w:val="30"/>
          <w:szCs w:val="30"/>
        </w:rPr>
        <w:t>2568</w:t>
      </w:r>
      <w:r w:rsidRPr="00F86391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Pr="00F86391">
        <w:rPr>
          <w:rFonts w:asciiTheme="majorBidi" w:hAnsiTheme="majorBidi"/>
          <w:sz w:val="30"/>
          <w:szCs w:val="30"/>
        </w:rPr>
        <w:t>31</w:t>
      </w:r>
      <w:r w:rsidRPr="00F86391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F86391">
        <w:rPr>
          <w:rFonts w:asciiTheme="majorBidi" w:hAnsiTheme="majorBidi"/>
          <w:sz w:val="30"/>
          <w:szCs w:val="30"/>
        </w:rPr>
        <w:t xml:space="preserve">2568 </w:t>
      </w:r>
      <w:r w:rsidRPr="00F86391">
        <w:rPr>
          <w:rFonts w:asciiTheme="majorBidi" w:hAnsiTheme="majorBidi" w:hint="cs"/>
          <w:sz w:val="30"/>
          <w:szCs w:val="30"/>
          <w:cs/>
        </w:rPr>
        <w:t>และ</w:t>
      </w:r>
      <w:r w:rsidRPr="00F86391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F86391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F86391">
        <w:rPr>
          <w:rFonts w:asciiTheme="majorBidi" w:hAnsiTheme="majorBidi"/>
          <w:sz w:val="30"/>
          <w:szCs w:val="30"/>
        </w:rPr>
        <w:t xml:space="preserve">1 </w:t>
      </w:r>
      <w:r w:rsidRPr="00F86391">
        <w:rPr>
          <w:rFonts w:asciiTheme="majorBidi" w:hAnsiTheme="majorBidi" w:hint="cs"/>
          <w:sz w:val="30"/>
          <w:szCs w:val="30"/>
          <w:cs/>
        </w:rPr>
        <w:t>ปี</w:t>
      </w:r>
      <w:r w:rsidRPr="00F86391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F86391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33D8CAF6" w14:textId="77777777" w:rsidR="005B770B" w:rsidRPr="00F86391" w:rsidRDefault="005B770B" w:rsidP="005B770B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18"/>
          <w:szCs w:val="18"/>
        </w:rPr>
      </w:pPr>
    </w:p>
    <w:p w14:paraId="74EF51E1" w14:textId="481D724F" w:rsidR="00313EA6" w:rsidRPr="00F86391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F15CAB" w:rsidRPr="00F86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และลูกหนี้หมุนเวียนอื่น</w:t>
      </w:r>
    </w:p>
    <w:p w14:paraId="1DFAB691" w14:textId="77777777" w:rsidR="00A010DE" w:rsidRPr="00F86391" w:rsidRDefault="00A010DE" w:rsidP="00436551">
      <w:pPr>
        <w:ind w:left="567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38"/>
        <w:gridCol w:w="1238"/>
        <w:gridCol w:w="1238"/>
        <w:gridCol w:w="1238"/>
      </w:tblGrid>
      <w:tr w:rsidR="00A010DE" w:rsidRPr="00F86391" w14:paraId="0B1C900D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363AA999" w14:textId="77777777" w:rsidR="00A010DE" w:rsidRPr="00F86391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03893305" w14:textId="77777777" w:rsidR="00A010DE" w:rsidRPr="00F86391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F86391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F86391" w14:paraId="6801F665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606013FF" w14:textId="77777777" w:rsidR="00C57ACB" w:rsidRPr="00F86391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60EC0A95" w14:textId="25E8A5C9" w:rsidR="00C57ACB" w:rsidRPr="00F86391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5A5ED403" w14:textId="3CA2BFF7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  <w:vAlign w:val="bottom"/>
          </w:tcPr>
          <w:p w14:paraId="02F867C9" w14:textId="79066642" w:rsidR="00C57ACB" w:rsidRPr="00F86391" w:rsidRDefault="008C5642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0EB244B1" w14:textId="141A8E61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F86391" w14:paraId="4A45D28E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61CF0B8D" w14:textId="430A0B68" w:rsidR="00C57ACB" w:rsidRPr="00F86391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5EFB0F57" w14:textId="58535DBB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608864C1" w14:textId="569013AE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6B8E2C62" w14:textId="448925BC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48499780" w14:textId="3C073DF0" w:rsidR="00C57ACB" w:rsidRPr="00F86391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F2E5C" w:rsidRPr="00F86391" w14:paraId="751576F4" w14:textId="77777777" w:rsidTr="00F15CAB">
        <w:trPr>
          <w:cantSplit/>
          <w:tblHeader/>
        </w:trPr>
        <w:tc>
          <w:tcPr>
            <w:tcW w:w="4228" w:type="dxa"/>
            <w:vAlign w:val="bottom"/>
            <w:hideMark/>
          </w:tcPr>
          <w:p w14:paraId="73AB6F3E" w14:textId="77777777" w:rsidR="00AF2E5C" w:rsidRPr="00F86391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12D79FAD" w14:textId="77777777" w:rsidR="00AF2E5C" w:rsidRPr="00F86391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1202" w:rsidRPr="00F86391" w14:paraId="67D28294" w14:textId="77777777" w:rsidTr="00F15CAB">
        <w:trPr>
          <w:cantSplit/>
          <w:tblHeader/>
        </w:trPr>
        <w:tc>
          <w:tcPr>
            <w:tcW w:w="4228" w:type="dxa"/>
            <w:vAlign w:val="bottom"/>
          </w:tcPr>
          <w:p w14:paraId="0DEECBDA" w14:textId="42397DCF" w:rsidR="00721202" w:rsidRPr="00F86391" w:rsidRDefault="00721202" w:rsidP="0072120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4952" w:type="dxa"/>
            <w:gridSpan w:val="4"/>
            <w:vAlign w:val="bottom"/>
          </w:tcPr>
          <w:p w14:paraId="1D0F1CD9" w14:textId="77777777" w:rsidR="00721202" w:rsidRPr="00F86391" w:rsidRDefault="00721202" w:rsidP="0072120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774704" w:rsidRPr="00F86391" w14:paraId="30FBB3C4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538156F1" w14:textId="77777777" w:rsidR="00774704" w:rsidRPr="00F86391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</w:tcPr>
          <w:p w14:paraId="23F12F66" w14:textId="00D3C5D7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18,408</w:t>
            </w:r>
          </w:p>
        </w:tc>
        <w:tc>
          <w:tcPr>
            <w:tcW w:w="1238" w:type="dxa"/>
          </w:tcPr>
          <w:p w14:paraId="76B41958" w14:textId="62D2FF87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17,616</w:t>
            </w:r>
          </w:p>
        </w:tc>
        <w:tc>
          <w:tcPr>
            <w:tcW w:w="1238" w:type="dxa"/>
          </w:tcPr>
          <w:p w14:paraId="763D3522" w14:textId="53897496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10,838</w:t>
            </w:r>
          </w:p>
        </w:tc>
        <w:tc>
          <w:tcPr>
            <w:tcW w:w="1238" w:type="dxa"/>
          </w:tcPr>
          <w:p w14:paraId="252C5669" w14:textId="54CB7D08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10,685</w:t>
            </w:r>
          </w:p>
        </w:tc>
      </w:tr>
      <w:tr w:rsidR="00774704" w:rsidRPr="00F86391" w14:paraId="45B8B970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432C33D4" w14:textId="77777777" w:rsidR="00774704" w:rsidRPr="00F86391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</w:tcPr>
          <w:p w14:paraId="11CD2CC0" w14:textId="77777777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74704" w:rsidRPr="00F86391" w14:paraId="05A52787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5AAEE024" w14:textId="77777777" w:rsidR="00774704" w:rsidRPr="00F86391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F86391">
              <w:rPr>
                <w:rFonts w:asciiTheme="majorBidi" w:hAnsiTheme="majorBidi" w:cstheme="majorBidi"/>
              </w:rPr>
              <w:t>3</w:t>
            </w:r>
            <w:r w:rsidRPr="00F8639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1D9B8D9" w14:textId="13D8877D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238" w:type="dxa"/>
          </w:tcPr>
          <w:p w14:paraId="1895024D" w14:textId="53A1DB3F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380</w:t>
            </w:r>
          </w:p>
        </w:tc>
        <w:tc>
          <w:tcPr>
            <w:tcW w:w="1238" w:type="dxa"/>
          </w:tcPr>
          <w:p w14:paraId="2785F08F" w14:textId="744374CD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238" w:type="dxa"/>
          </w:tcPr>
          <w:p w14:paraId="586A6B59" w14:textId="1D8890DF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164</w:t>
            </w:r>
          </w:p>
        </w:tc>
      </w:tr>
      <w:tr w:rsidR="00774704" w:rsidRPr="00F86391" w14:paraId="087935BF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2BEA12A0" w14:textId="1D3AD9B7" w:rsidR="00774704" w:rsidRPr="00F86391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 xml:space="preserve">   </w:t>
            </w:r>
            <w:r w:rsidRPr="00F86391">
              <w:rPr>
                <w:rFonts w:asciiTheme="majorBidi" w:hAnsiTheme="majorBidi" w:cstheme="majorBidi"/>
              </w:rPr>
              <w:t>3</w:t>
            </w:r>
            <w:r w:rsidRPr="00F86391">
              <w:rPr>
                <w:rFonts w:asciiTheme="majorBidi" w:hAnsiTheme="majorBidi" w:cstheme="majorBidi"/>
                <w:cs/>
              </w:rPr>
              <w:t xml:space="preserve"> </w:t>
            </w:r>
            <w:r w:rsidRPr="00F86391">
              <w:rPr>
                <w:rFonts w:asciiTheme="majorBidi" w:hAnsiTheme="majorBidi" w:cstheme="majorBidi"/>
              </w:rPr>
              <w:t>-</w:t>
            </w:r>
            <w:r w:rsidRPr="00F86391">
              <w:rPr>
                <w:rFonts w:asciiTheme="majorBidi" w:hAnsiTheme="majorBidi" w:cstheme="majorBidi"/>
                <w:cs/>
              </w:rPr>
              <w:t xml:space="preserve"> </w:t>
            </w:r>
            <w:r w:rsidRPr="00F86391">
              <w:rPr>
                <w:rFonts w:asciiTheme="majorBidi" w:hAnsiTheme="majorBidi" w:cstheme="majorBidi"/>
              </w:rPr>
              <w:t>6</w:t>
            </w:r>
            <w:r w:rsidRPr="00F8639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DD960E3" w14:textId="4DA87C73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238" w:type="dxa"/>
          </w:tcPr>
          <w:p w14:paraId="2766B95C" w14:textId="0364EDBC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73</w:t>
            </w:r>
          </w:p>
        </w:tc>
        <w:tc>
          <w:tcPr>
            <w:tcW w:w="1238" w:type="dxa"/>
          </w:tcPr>
          <w:p w14:paraId="2AE1D08B" w14:textId="5AE4D328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8" w:type="dxa"/>
          </w:tcPr>
          <w:p w14:paraId="340A4155" w14:textId="1B2A833F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39</w:t>
            </w:r>
          </w:p>
        </w:tc>
      </w:tr>
      <w:tr w:rsidR="00774704" w:rsidRPr="00F86391" w14:paraId="7376D962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2D0F8806" w14:textId="77777777" w:rsidR="00774704" w:rsidRPr="00F86391" w:rsidRDefault="00774704" w:rsidP="00774704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 xml:space="preserve">   </w:t>
            </w:r>
            <w:r w:rsidRPr="00F86391">
              <w:rPr>
                <w:rFonts w:asciiTheme="majorBidi" w:hAnsiTheme="majorBidi" w:cstheme="majorBidi"/>
              </w:rPr>
              <w:t>6</w:t>
            </w:r>
            <w:r w:rsidRPr="00F86391">
              <w:rPr>
                <w:rFonts w:asciiTheme="majorBidi" w:hAnsiTheme="majorBidi" w:cstheme="majorBidi"/>
                <w:cs/>
              </w:rPr>
              <w:t xml:space="preserve"> - </w:t>
            </w:r>
            <w:r w:rsidRPr="00F86391">
              <w:rPr>
                <w:rFonts w:asciiTheme="majorBidi" w:hAnsiTheme="majorBidi" w:cstheme="majorBidi"/>
              </w:rPr>
              <w:t>12</w:t>
            </w:r>
            <w:r w:rsidRPr="00F8639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7E22B64" w14:textId="4E3BEE1A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238" w:type="dxa"/>
          </w:tcPr>
          <w:p w14:paraId="4AA773AB" w14:textId="520103B6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100</w:t>
            </w:r>
          </w:p>
        </w:tc>
        <w:tc>
          <w:tcPr>
            <w:tcW w:w="1238" w:type="dxa"/>
          </w:tcPr>
          <w:p w14:paraId="150D46E2" w14:textId="7B960197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238" w:type="dxa"/>
          </w:tcPr>
          <w:p w14:paraId="396504D3" w14:textId="48F9BF42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4</w:t>
            </w:r>
          </w:p>
        </w:tc>
      </w:tr>
      <w:tr w:rsidR="00774704" w:rsidRPr="00F86391" w14:paraId="4501F088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317E706D" w14:textId="77777777" w:rsidR="00774704" w:rsidRPr="00F86391" w:rsidRDefault="00774704" w:rsidP="00774704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F86391">
              <w:rPr>
                <w:rFonts w:asciiTheme="majorBidi" w:hAnsiTheme="majorBidi" w:cstheme="majorBidi"/>
              </w:rPr>
              <w:t>12</w:t>
            </w:r>
            <w:r w:rsidRPr="00F8639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5AABC7C2" w14:textId="3040C15C" w:rsidR="00774704" w:rsidRPr="00F86391" w:rsidRDefault="00564608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0BF842B9" w:rsidR="00774704" w:rsidRPr="00F86391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1,71</w:t>
            </w:r>
            <w:r w:rsidRPr="00F86391">
              <w:rPr>
                <w:rFonts w:hint="cs"/>
                <w:cs/>
              </w:rPr>
              <w:t>8</w:t>
            </w:r>
          </w:p>
        </w:tc>
        <w:tc>
          <w:tcPr>
            <w:tcW w:w="1238" w:type="dxa"/>
          </w:tcPr>
          <w:p w14:paraId="3061F65D" w14:textId="444B3B26" w:rsidR="00774704" w:rsidRPr="00F86391" w:rsidRDefault="00564608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302B29BC" w:rsidR="00774704" w:rsidRPr="00F86391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16</w:t>
            </w:r>
          </w:p>
        </w:tc>
      </w:tr>
      <w:tr w:rsidR="00774704" w:rsidRPr="00F86391" w14:paraId="0CA3B20A" w14:textId="77777777" w:rsidTr="00F15CAB">
        <w:trPr>
          <w:cantSplit/>
          <w:tblHeader/>
        </w:trPr>
        <w:tc>
          <w:tcPr>
            <w:tcW w:w="4228" w:type="dxa"/>
            <w:hideMark/>
          </w:tcPr>
          <w:p w14:paraId="76757941" w14:textId="77777777" w:rsidR="00774704" w:rsidRPr="00F86391" w:rsidRDefault="00774704" w:rsidP="0077470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</w:tcPr>
          <w:p w14:paraId="13B9A961" w14:textId="6E9647FE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20,420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4E24725F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19,88</w:t>
            </w:r>
            <w:r w:rsidRPr="00F86391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238" w:type="dxa"/>
          </w:tcPr>
          <w:p w14:paraId="23F0019F" w14:textId="1C4D9D2C" w:rsidR="00774704" w:rsidRPr="00F86391" w:rsidRDefault="00564608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11,017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02ECD436" w:rsidR="00774704" w:rsidRPr="00F86391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10,908</w:t>
            </w:r>
          </w:p>
        </w:tc>
      </w:tr>
      <w:tr w:rsidR="00774704" w:rsidRPr="00F86391" w14:paraId="24380343" w14:textId="77777777" w:rsidTr="00F15CAB">
        <w:trPr>
          <w:cantSplit/>
          <w:trHeight w:val="71"/>
          <w:tblHeader/>
        </w:trPr>
        <w:tc>
          <w:tcPr>
            <w:tcW w:w="4228" w:type="dxa"/>
            <w:vAlign w:val="bottom"/>
            <w:hideMark/>
          </w:tcPr>
          <w:p w14:paraId="7EF1E5A6" w14:textId="77777777" w:rsidR="00774704" w:rsidRPr="00F86391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8639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2103FE1A" w14:textId="76B92A7D" w:rsidR="00774704" w:rsidRPr="00F86391" w:rsidRDefault="00564608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(805)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67448512" w:rsidR="00774704" w:rsidRPr="00F86391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(</w:t>
            </w:r>
            <w:r w:rsidRPr="00F86391">
              <w:rPr>
                <w:rFonts w:hint="cs"/>
                <w:cs/>
              </w:rPr>
              <w:t>792</w:t>
            </w:r>
            <w:r w:rsidRPr="00F86391">
              <w:t>)</w:t>
            </w:r>
          </w:p>
        </w:tc>
        <w:tc>
          <w:tcPr>
            <w:tcW w:w="1238" w:type="dxa"/>
            <w:vAlign w:val="bottom"/>
          </w:tcPr>
          <w:p w14:paraId="4BB42443" w14:textId="3AAE939A" w:rsidR="00774704" w:rsidRPr="00F86391" w:rsidRDefault="00564608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5295D6F6" w:rsidR="00774704" w:rsidRPr="00F86391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(29)</w:t>
            </w:r>
          </w:p>
        </w:tc>
      </w:tr>
      <w:tr w:rsidR="00774704" w:rsidRPr="00F86391" w14:paraId="6E29D290" w14:textId="77777777" w:rsidTr="00084142">
        <w:trPr>
          <w:cantSplit/>
          <w:tblHeader/>
        </w:trPr>
        <w:tc>
          <w:tcPr>
            <w:tcW w:w="4228" w:type="dxa"/>
            <w:hideMark/>
          </w:tcPr>
          <w:p w14:paraId="13E1F197" w14:textId="04B9B744" w:rsidR="00774704" w:rsidRPr="00F86391" w:rsidRDefault="00F15CAB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721202" w:rsidRPr="00F86391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</w:t>
            </w: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 -</w:t>
            </w:r>
            <w:r w:rsidR="00721202"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4704" w:rsidRPr="00F8639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</w:tcPr>
          <w:p w14:paraId="5DFDF5EF" w14:textId="588C1346" w:rsidR="00774704" w:rsidRPr="00F86391" w:rsidRDefault="00564608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19,615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4AB1E638" w:rsidR="00774704" w:rsidRPr="00F86391" w:rsidRDefault="00774704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19,095</w:t>
            </w:r>
          </w:p>
        </w:tc>
        <w:tc>
          <w:tcPr>
            <w:tcW w:w="1238" w:type="dxa"/>
          </w:tcPr>
          <w:p w14:paraId="4E94F98B" w14:textId="4866730C" w:rsidR="00774704" w:rsidRPr="00F86391" w:rsidRDefault="00564608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10,999</w:t>
            </w:r>
          </w:p>
        </w:tc>
        <w:tc>
          <w:tcPr>
            <w:tcW w:w="1238" w:type="dxa"/>
          </w:tcPr>
          <w:p w14:paraId="44363205" w14:textId="59646FD0" w:rsidR="00774704" w:rsidRPr="00F86391" w:rsidRDefault="00774704" w:rsidP="0008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10,879</w:t>
            </w:r>
          </w:p>
        </w:tc>
      </w:tr>
      <w:tr w:rsidR="00721202" w:rsidRPr="00F86391" w14:paraId="2E147AFC" w14:textId="77777777" w:rsidTr="00084142">
        <w:trPr>
          <w:cantSplit/>
          <w:tblHeader/>
        </w:trPr>
        <w:tc>
          <w:tcPr>
            <w:tcW w:w="4228" w:type="dxa"/>
          </w:tcPr>
          <w:p w14:paraId="3A99B10D" w14:textId="6C9CAF7F" w:rsidR="00721202" w:rsidRPr="00F86391" w:rsidRDefault="00721202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ลูกหนี้</w:t>
            </w:r>
            <w:r w:rsidR="00F15CAB" w:rsidRPr="00F86391">
              <w:rPr>
                <w:rFonts w:asciiTheme="majorBidi" w:hAnsiTheme="majorBidi" w:cstheme="majorBidi" w:hint="cs"/>
                <w:b/>
                <w:bCs/>
                <w:cs/>
              </w:rPr>
              <w:t>หมุนเวียนอื่น - สุทธิ</w:t>
            </w:r>
          </w:p>
        </w:tc>
        <w:tc>
          <w:tcPr>
            <w:tcW w:w="1238" w:type="dxa"/>
          </w:tcPr>
          <w:p w14:paraId="352A1E95" w14:textId="6B9CC98B" w:rsidR="00721202" w:rsidRPr="00F86391" w:rsidRDefault="00F15CAB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12</w:t>
            </w:r>
            <w:r w:rsidRPr="00F86391">
              <w:rPr>
                <w:rFonts w:asciiTheme="majorBidi" w:hAnsiTheme="majorBidi" w:cstheme="majorBidi"/>
                <w:b/>
                <w:bCs/>
              </w:rPr>
              <w:t>,302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2BE41252" w14:textId="7176971E" w:rsidR="00721202" w:rsidRPr="00F86391" w:rsidRDefault="00084142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14,074</w:t>
            </w:r>
          </w:p>
        </w:tc>
        <w:tc>
          <w:tcPr>
            <w:tcW w:w="1238" w:type="dxa"/>
          </w:tcPr>
          <w:p w14:paraId="679FA59C" w14:textId="511B368B" w:rsidR="00721202" w:rsidRPr="00F86391" w:rsidRDefault="00F15CAB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2,822</w:t>
            </w:r>
          </w:p>
        </w:tc>
        <w:tc>
          <w:tcPr>
            <w:tcW w:w="1238" w:type="dxa"/>
          </w:tcPr>
          <w:p w14:paraId="72A138FF" w14:textId="2A466A04" w:rsidR="00721202" w:rsidRPr="00F86391" w:rsidRDefault="00084142" w:rsidP="00084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2,689</w:t>
            </w:r>
          </w:p>
        </w:tc>
      </w:tr>
      <w:tr w:rsidR="00721202" w:rsidRPr="00F86391" w14:paraId="53077ABE" w14:textId="77777777" w:rsidTr="00084142">
        <w:trPr>
          <w:cantSplit/>
          <w:tblHeader/>
        </w:trPr>
        <w:tc>
          <w:tcPr>
            <w:tcW w:w="4228" w:type="dxa"/>
          </w:tcPr>
          <w:p w14:paraId="7E7E3F41" w14:textId="3853D653" w:rsidR="00721202" w:rsidRPr="00F86391" w:rsidRDefault="00721202" w:rsidP="0008414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F15CAB" w:rsidRPr="00F86391"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ลูกหนี้การค้าและลูกหนี้หมุนเวียนอื่น</w:t>
            </w:r>
            <w:r w:rsidR="00F15CAB" w:rsidRPr="00F863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15CAB" w:rsidRPr="00F86391">
              <w:rPr>
                <w:rFonts w:asciiTheme="majorBidi" w:hAnsiTheme="majorBidi" w:cstheme="majorBidi" w:hint="cs"/>
                <w:b/>
                <w:bCs/>
                <w:cs/>
              </w:rPr>
              <w:t>- สุทธิ</w:t>
            </w:r>
          </w:p>
        </w:tc>
        <w:tc>
          <w:tcPr>
            <w:tcW w:w="1238" w:type="dxa"/>
          </w:tcPr>
          <w:p w14:paraId="4C4DA550" w14:textId="2B490E79" w:rsidR="00721202" w:rsidRPr="00F86391" w:rsidRDefault="00F15CAB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31,917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59CBBBE9" w14:textId="2E48D6EF" w:rsidR="00721202" w:rsidRPr="00F86391" w:rsidRDefault="00F15CAB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33,169</w:t>
            </w:r>
          </w:p>
        </w:tc>
        <w:tc>
          <w:tcPr>
            <w:tcW w:w="1238" w:type="dxa"/>
          </w:tcPr>
          <w:p w14:paraId="77F4CF47" w14:textId="707EC86A" w:rsidR="00721202" w:rsidRPr="00F86391" w:rsidRDefault="00F15CAB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13,821</w:t>
            </w:r>
          </w:p>
        </w:tc>
        <w:tc>
          <w:tcPr>
            <w:tcW w:w="1238" w:type="dxa"/>
          </w:tcPr>
          <w:p w14:paraId="05C0DDBE" w14:textId="4E2060ED" w:rsidR="00721202" w:rsidRPr="00F86391" w:rsidRDefault="00084142" w:rsidP="00084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13,568</w:t>
            </w:r>
          </w:p>
        </w:tc>
      </w:tr>
    </w:tbl>
    <w:p w14:paraId="54434931" w14:textId="386C6330" w:rsidR="0074457E" w:rsidRPr="00F86391" w:rsidRDefault="0074457E" w:rsidP="00F15CAB">
      <w:pPr>
        <w:jc w:val="thaiDistribute"/>
        <w:rPr>
          <w:sz w:val="16"/>
          <w:szCs w:val="16"/>
        </w:rPr>
      </w:pPr>
      <w:bookmarkStart w:id="2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F15CAB" w:rsidRPr="00F86391" w14:paraId="4E9FD7FF" w14:textId="77777777" w:rsidTr="009E111C">
        <w:trPr>
          <w:cantSplit/>
        </w:trPr>
        <w:tc>
          <w:tcPr>
            <w:tcW w:w="4228" w:type="dxa"/>
            <w:vAlign w:val="bottom"/>
            <w:hideMark/>
          </w:tcPr>
          <w:p w14:paraId="7F109EC4" w14:textId="77777777" w:rsidR="00F15CAB" w:rsidRPr="00F86391" w:rsidRDefault="00F15CAB" w:rsidP="009E111C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lastRenderedPageBreak/>
              <w:t>(</w:t>
            </w:r>
            <w:r w:rsidRPr="00F863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BA7B05A" w14:textId="77777777" w:rsidR="00F15CAB" w:rsidRPr="00F86391" w:rsidRDefault="00F15CAB" w:rsidP="009E11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8639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2B253CF2" w14:textId="77777777" w:rsidR="00F15CAB" w:rsidRPr="00F86391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CAB" w:rsidRPr="00F86391" w14:paraId="1272873B" w14:textId="77777777" w:rsidTr="009E111C">
        <w:trPr>
          <w:cantSplit/>
        </w:trPr>
        <w:tc>
          <w:tcPr>
            <w:tcW w:w="4350" w:type="dxa"/>
            <w:gridSpan w:val="2"/>
            <w:vAlign w:val="bottom"/>
          </w:tcPr>
          <w:p w14:paraId="652E216F" w14:textId="77777777" w:rsidR="00F15CAB" w:rsidRPr="00F86391" w:rsidRDefault="00F15CAB" w:rsidP="009E111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เกิดขึ้นสำหรับงวดหกเดือนสิ้นสุดวันที่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16" w:type="dxa"/>
            <w:vAlign w:val="bottom"/>
          </w:tcPr>
          <w:p w14:paraId="35C58A53" w14:textId="77777777" w:rsidR="00F15CAB" w:rsidRPr="00F86391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6585450" w14:textId="77777777" w:rsidR="00F15CAB" w:rsidRPr="00F86391" w:rsidRDefault="00F15CAB" w:rsidP="009E11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35A769D0" w14:textId="77777777" w:rsidR="00F15CAB" w:rsidRPr="00F86391" w:rsidRDefault="00F15CAB" w:rsidP="009E11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72932800" w14:textId="77777777" w:rsidR="00F15CAB" w:rsidRPr="00F86391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F15CAB" w:rsidRPr="00F86391" w14:paraId="115B45C4" w14:textId="77777777" w:rsidTr="009E111C">
        <w:trPr>
          <w:cantSplit/>
        </w:trPr>
        <w:tc>
          <w:tcPr>
            <w:tcW w:w="4228" w:type="dxa"/>
            <w:vAlign w:val="bottom"/>
          </w:tcPr>
          <w:p w14:paraId="4EBAA665" w14:textId="77777777" w:rsidR="00F15CAB" w:rsidRPr="00F86391" w:rsidRDefault="00F15CAB" w:rsidP="009E111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698E40DD" w14:textId="77777777" w:rsidR="00F15CAB" w:rsidRPr="00F86391" w:rsidRDefault="00F15CAB" w:rsidP="009E11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63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15CAB" w:rsidRPr="00F86391" w14:paraId="28026FB0" w14:textId="77777777" w:rsidTr="009E111C">
        <w:trPr>
          <w:cantSplit/>
        </w:trPr>
        <w:tc>
          <w:tcPr>
            <w:tcW w:w="4228" w:type="dxa"/>
          </w:tcPr>
          <w:p w14:paraId="75901DC2" w14:textId="77777777" w:rsidR="00F15CAB" w:rsidRPr="00F86391" w:rsidRDefault="00F15CAB" w:rsidP="009E111C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86391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F86391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34D2861A" w14:textId="2D995CA4" w:rsidR="00F15CAB" w:rsidRPr="00F86391" w:rsidRDefault="00084142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80</w:t>
            </w:r>
          </w:p>
        </w:tc>
        <w:tc>
          <w:tcPr>
            <w:tcW w:w="1238" w:type="dxa"/>
          </w:tcPr>
          <w:p w14:paraId="0B6F5935" w14:textId="40406CB0" w:rsidR="00F15CAB" w:rsidRPr="00F86391" w:rsidRDefault="005A3420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238" w:type="dxa"/>
          </w:tcPr>
          <w:p w14:paraId="49BDFDDA" w14:textId="77777777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38" w:type="dxa"/>
          </w:tcPr>
          <w:p w14:paraId="18C0657F" w14:textId="77777777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3</w:t>
            </w:r>
            <w:r w:rsidRPr="00F86391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F15CAB" w:rsidRPr="00F86391" w14:paraId="344B2321" w14:textId="77777777" w:rsidTr="009E111C">
        <w:trPr>
          <w:cantSplit/>
        </w:trPr>
        <w:tc>
          <w:tcPr>
            <w:tcW w:w="4228" w:type="dxa"/>
          </w:tcPr>
          <w:p w14:paraId="00836F69" w14:textId="77777777" w:rsidR="00F15CAB" w:rsidRPr="00F86391" w:rsidRDefault="00F15CAB" w:rsidP="009E111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F86391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F86391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4D55B2A9" w14:textId="78F906C7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</w:t>
            </w:r>
            <w:r w:rsidR="00084142" w:rsidRPr="00F86391">
              <w:rPr>
                <w:rFonts w:asciiTheme="majorBidi" w:hAnsiTheme="majorBidi" w:cstheme="majorBidi" w:hint="cs"/>
                <w:cs/>
              </w:rPr>
              <w:t>41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6BB3DAFB" w14:textId="6C9C1100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(</w:t>
            </w:r>
            <w:r w:rsidR="005A3420" w:rsidRPr="00F86391">
              <w:rPr>
                <w:rFonts w:asciiTheme="majorBidi" w:hAnsiTheme="majorBidi" w:cstheme="majorBidi"/>
              </w:rPr>
              <w:t>57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6DE4AF77" w14:textId="77777777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1238" w:type="dxa"/>
            <w:vAlign w:val="bottom"/>
          </w:tcPr>
          <w:p w14:paraId="792C51CD" w14:textId="77777777" w:rsidR="00F15CAB" w:rsidRPr="00F86391" w:rsidRDefault="00F15CAB" w:rsidP="009E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(42)</w:t>
            </w:r>
          </w:p>
        </w:tc>
      </w:tr>
    </w:tbl>
    <w:p w14:paraId="179D0D36" w14:textId="77777777" w:rsidR="00F15CAB" w:rsidRPr="00F86391" w:rsidRDefault="00F15CAB" w:rsidP="00F15CAB">
      <w:pPr>
        <w:jc w:val="thaiDistribute"/>
      </w:pPr>
    </w:p>
    <w:p w14:paraId="7B5A8EC2" w14:textId="23D9DF29" w:rsidR="004608DC" w:rsidRPr="00F86391" w:rsidRDefault="004608DC" w:rsidP="00AE2CDF">
      <w:pPr>
        <w:ind w:left="567"/>
        <w:jc w:val="thaiDistribute"/>
      </w:pPr>
      <w:r w:rsidRPr="00F86391">
        <w:rPr>
          <w:cs/>
        </w:rPr>
        <w:t>ใน</w:t>
      </w:r>
      <w:r w:rsidR="007C0606" w:rsidRPr="00F86391">
        <w:rPr>
          <w:cs/>
        </w:rPr>
        <w:t>ระหว่างไตรมาส</w:t>
      </w:r>
      <w:r w:rsidR="002146DE" w:rsidRPr="00F86391">
        <w:rPr>
          <w:rFonts w:hint="cs"/>
          <w:cs/>
        </w:rPr>
        <w:t>ที่</w:t>
      </w:r>
      <w:r w:rsidR="007C0606" w:rsidRPr="00F86391">
        <w:rPr>
          <w:cs/>
        </w:rPr>
        <w:t>สองของปี</w:t>
      </w:r>
      <w:r w:rsidR="00232BAE" w:rsidRPr="00F86391">
        <w:rPr>
          <w:cs/>
        </w:rPr>
        <w:t xml:space="preserve"> </w:t>
      </w:r>
      <w:r w:rsidR="00232BAE" w:rsidRPr="00F86391">
        <w:t>2568</w:t>
      </w:r>
      <w:r w:rsidRPr="00F86391">
        <w:t xml:space="preserve"> </w:t>
      </w:r>
      <w:r w:rsidRPr="00F86391">
        <w:rPr>
          <w:cs/>
        </w:rPr>
        <w:t>กลุ่มบริษัทได้</w:t>
      </w:r>
      <w:r w:rsidR="007C0606" w:rsidRPr="00F86391">
        <w:rPr>
          <w:rFonts w:hint="cs"/>
          <w:cs/>
        </w:rPr>
        <w:t>เจรจา</w:t>
      </w:r>
      <w:r w:rsidRPr="00F86391">
        <w:rPr>
          <w:cs/>
        </w:rPr>
        <w:t>ขายลดลูกหนี้การค้ารายหนึ่งที่มียอดคงค้างเกินกำหนดชำระทั้งจำนวนให้แก่บริษัทแห่งหนึ่ง</w:t>
      </w:r>
      <w:r w:rsidR="0046247D" w:rsidRPr="00F86391">
        <w:rPr>
          <w:cs/>
        </w:rPr>
        <w:t>ซึ่งจดทะเบียน</w:t>
      </w:r>
      <w:r w:rsidR="006B2EB0" w:rsidRPr="00F86391">
        <w:rPr>
          <w:rFonts w:hint="cs"/>
          <w:cs/>
        </w:rPr>
        <w:t>ใน</w:t>
      </w:r>
      <w:r w:rsidRPr="00F86391">
        <w:rPr>
          <w:cs/>
        </w:rPr>
        <w:t>สาธารณรัฐประชาธิปไตยประชาชนลาวซึ่งไม่ได้เป็นกิจการที่เกี่ยวข้องกันกับกลุ่มบริษัท และได้</w:t>
      </w:r>
      <w:r w:rsidR="0046247D" w:rsidRPr="00F86391">
        <w:rPr>
          <w:cs/>
        </w:rPr>
        <w:t>ตกลงขายลูกหนี้ดังกล่าวและ</w:t>
      </w:r>
      <w:r w:rsidRPr="00F86391">
        <w:rPr>
          <w:cs/>
        </w:rPr>
        <w:t>รับชำระเงินจากการขายลดลูกหนี้ดังกล่าวเรียบร้อยแล้ว</w:t>
      </w:r>
      <w:r w:rsidR="0046247D" w:rsidRPr="00F86391">
        <w:rPr>
          <w:rFonts w:hint="cs"/>
          <w:cs/>
        </w:rPr>
        <w:t xml:space="preserve">ในเดือนกรกฎาคม </w:t>
      </w:r>
      <w:r w:rsidR="0046247D" w:rsidRPr="00F86391">
        <w:t>2568</w:t>
      </w:r>
      <w:r w:rsidRPr="00F86391">
        <w:rPr>
          <w:cs/>
        </w:rPr>
        <w:t xml:space="preserve"> ดังนั้น กลุ่มบริษัทจึง</w:t>
      </w:r>
      <w:r w:rsidR="00232BAE" w:rsidRPr="00F86391">
        <w:rPr>
          <w:rFonts w:hint="cs"/>
          <w:cs/>
        </w:rPr>
        <w:t>รับรู้</w:t>
      </w:r>
      <w:r w:rsidRPr="00F86391">
        <w:rPr>
          <w:cs/>
        </w:rPr>
        <w:t xml:space="preserve">ผลขาดทุนด้านเครดิตที่คาดว่าจะเกิดขึ้นเพิ่มขึ้นจำนวน </w:t>
      </w:r>
      <w:r w:rsidR="00290E6F" w:rsidRPr="00F86391">
        <w:t>2</w:t>
      </w:r>
      <w:r w:rsidRPr="00F86391">
        <w:t xml:space="preserve"> </w:t>
      </w:r>
      <w:r w:rsidRPr="00F86391">
        <w:rPr>
          <w:cs/>
        </w:rPr>
        <w:t xml:space="preserve">ล้านเหรียญสหรัฐฯ (ประมาณ </w:t>
      </w:r>
      <w:r w:rsidR="00290E6F" w:rsidRPr="00F86391">
        <w:t>62</w:t>
      </w:r>
      <w:r w:rsidRPr="00F86391">
        <w:t xml:space="preserve"> </w:t>
      </w:r>
      <w:r w:rsidRPr="00F86391">
        <w:rPr>
          <w:cs/>
        </w:rPr>
        <w:t xml:space="preserve">ล้านบาท) ในงบกำไรขาดทุนรวมสำหรับงวดสามเดือนและหกเดือนสิ้นสุดวันที่ </w:t>
      </w:r>
      <w:r w:rsidRPr="00F86391">
        <w:t xml:space="preserve">30 </w:t>
      </w:r>
      <w:r w:rsidRPr="00F86391">
        <w:rPr>
          <w:cs/>
        </w:rPr>
        <w:t xml:space="preserve">มิถุนายน </w:t>
      </w:r>
      <w:r w:rsidRPr="00F86391">
        <w:t xml:space="preserve">2568 </w:t>
      </w:r>
      <w:r w:rsidRPr="00F86391">
        <w:rPr>
          <w:cs/>
        </w:rPr>
        <w:t>เพื่อสะท้อนถึงจำนวนเงินที่ได้รับจากการขายลดลูกหนี้</w:t>
      </w:r>
    </w:p>
    <w:p w14:paraId="6306A514" w14:textId="77777777" w:rsidR="00BC2947" w:rsidRPr="00F86391" w:rsidRDefault="00BC2947" w:rsidP="00AE2CDF">
      <w:pPr>
        <w:ind w:left="567"/>
        <w:jc w:val="thaiDistribute"/>
      </w:pPr>
    </w:p>
    <w:bookmarkEnd w:id="2"/>
    <w:p w14:paraId="5C307FE9" w14:textId="79FCE148" w:rsidR="00AF2E5C" w:rsidRPr="00F86391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E55C8"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980A02E" w14:textId="77777777" w:rsidR="008049C6" w:rsidRPr="00F86391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8049C6" w:rsidRPr="00F86391" w14:paraId="18D50D81" w14:textId="77777777">
        <w:trPr>
          <w:trHeight w:val="400"/>
        </w:trPr>
        <w:tc>
          <w:tcPr>
            <w:tcW w:w="3612" w:type="pct"/>
          </w:tcPr>
          <w:p w14:paraId="7CACDF0F" w14:textId="77777777" w:rsidR="008049C6" w:rsidRPr="00F86391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0EF64581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049C6" w:rsidRPr="00F86391" w14:paraId="0A9B136D" w14:textId="77777777">
        <w:trPr>
          <w:trHeight w:val="421"/>
        </w:trPr>
        <w:tc>
          <w:tcPr>
            <w:tcW w:w="3612" w:type="pct"/>
          </w:tcPr>
          <w:p w14:paraId="4073C4B6" w14:textId="6BCC9081" w:rsidR="008049C6" w:rsidRPr="00F86391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F86391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F86391">
              <w:rPr>
                <w:b/>
                <w:bCs/>
                <w:i/>
                <w:iCs/>
              </w:rPr>
              <w:t>30</w:t>
            </w:r>
            <w:r w:rsidRPr="00F86391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94" w:type="pct"/>
          </w:tcPr>
          <w:p w14:paraId="344E5275" w14:textId="08EDC2C2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94" w:type="pct"/>
          </w:tcPr>
          <w:p w14:paraId="3BBE3243" w14:textId="752D0930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049C6" w:rsidRPr="00F86391" w14:paraId="6D1060C4" w14:textId="77777777">
        <w:trPr>
          <w:trHeight w:val="421"/>
        </w:trPr>
        <w:tc>
          <w:tcPr>
            <w:tcW w:w="3612" w:type="pct"/>
          </w:tcPr>
          <w:p w14:paraId="7A450354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</w:tcPr>
          <w:p w14:paraId="449D9956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739" w:rsidRPr="00F86391" w14:paraId="707F7CF2" w14:textId="77777777">
        <w:trPr>
          <w:trHeight w:val="400"/>
        </w:trPr>
        <w:tc>
          <w:tcPr>
            <w:tcW w:w="3612" w:type="pct"/>
          </w:tcPr>
          <w:p w14:paraId="285D27F4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F86391">
              <w:rPr>
                <w:color w:val="000000" w:themeColor="text1"/>
                <w:cs/>
              </w:rPr>
              <w:t xml:space="preserve">ณ วันที่ </w:t>
            </w:r>
            <w:r w:rsidRPr="00F86391">
              <w:rPr>
                <w:color w:val="000000" w:themeColor="text1"/>
              </w:rPr>
              <w:t>1</w:t>
            </w:r>
            <w:r w:rsidRPr="00F86391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18D29316" w14:textId="5919BBF3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F86391">
              <w:t>55,947</w:t>
            </w:r>
          </w:p>
        </w:tc>
        <w:tc>
          <w:tcPr>
            <w:tcW w:w="694" w:type="pct"/>
          </w:tcPr>
          <w:p w14:paraId="6161657E" w14:textId="43326ACE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F86391">
              <w:t>47,491</w:t>
            </w:r>
          </w:p>
        </w:tc>
      </w:tr>
      <w:tr w:rsidR="00C71739" w:rsidRPr="00F86391" w14:paraId="7C268C50" w14:textId="77777777">
        <w:trPr>
          <w:trHeight w:val="400"/>
        </w:trPr>
        <w:tc>
          <w:tcPr>
            <w:tcW w:w="3612" w:type="pct"/>
          </w:tcPr>
          <w:p w14:paraId="65E93883" w14:textId="0D320BFE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rFonts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694" w:type="pct"/>
          </w:tcPr>
          <w:p w14:paraId="3F29E94F" w14:textId="0CA742F1" w:rsidR="00C71739" w:rsidRPr="00F86391" w:rsidRDefault="00564608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F86391">
              <w:t>1,150</w:t>
            </w:r>
          </w:p>
        </w:tc>
        <w:tc>
          <w:tcPr>
            <w:tcW w:w="694" w:type="pct"/>
          </w:tcPr>
          <w:p w14:paraId="45E84EDF" w14:textId="0038379B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F86391">
              <w:t>2,114</w:t>
            </w:r>
          </w:p>
        </w:tc>
      </w:tr>
      <w:tr w:rsidR="00C71739" w:rsidRPr="00F86391" w14:paraId="36861AF6" w14:textId="77777777">
        <w:trPr>
          <w:trHeight w:val="400"/>
        </w:trPr>
        <w:tc>
          <w:tcPr>
            <w:tcW w:w="3612" w:type="pct"/>
          </w:tcPr>
          <w:p w14:paraId="6DE1C7F4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09C0D541" w14:textId="07BFC569" w:rsidR="00C71739" w:rsidRPr="00F86391" w:rsidRDefault="00564608" w:rsidP="00C71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F86391">
              <w:t>-</w:t>
            </w:r>
          </w:p>
        </w:tc>
        <w:tc>
          <w:tcPr>
            <w:tcW w:w="694" w:type="pct"/>
          </w:tcPr>
          <w:p w14:paraId="45C1CA99" w14:textId="07B9F5D3" w:rsidR="00C71739" w:rsidRPr="00F86391" w:rsidRDefault="00C71739" w:rsidP="00C71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F86391">
              <w:t>(6</w:t>
            </w:r>
            <w:r w:rsidRPr="00F86391">
              <w:rPr>
                <w:rFonts w:hint="cs"/>
                <w:cs/>
              </w:rPr>
              <w:t>4</w:t>
            </w:r>
            <w:r w:rsidRPr="00F86391">
              <w:t>)</w:t>
            </w:r>
          </w:p>
        </w:tc>
      </w:tr>
      <w:tr w:rsidR="00C71739" w:rsidRPr="00F86391" w14:paraId="22C435A8" w14:textId="77777777">
        <w:trPr>
          <w:trHeight w:val="400"/>
        </w:trPr>
        <w:tc>
          <w:tcPr>
            <w:tcW w:w="3612" w:type="pct"/>
          </w:tcPr>
          <w:p w14:paraId="51C51EDE" w14:textId="2F8857F1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F86391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F86391">
              <w:rPr>
                <w:b/>
                <w:bCs/>
                <w:color w:val="000000" w:themeColor="text1"/>
              </w:rPr>
              <w:t xml:space="preserve">30 </w:t>
            </w:r>
            <w:r w:rsidRPr="00F86391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694" w:type="pct"/>
          </w:tcPr>
          <w:p w14:paraId="123DF9C7" w14:textId="513B54E5" w:rsidR="00C71739" w:rsidRPr="00F86391" w:rsidRDefault="00564608" w:rsidP="00C71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57,097</w:t>
            </w:r>
          </w:p>
        </w:tc>
        <w:tc>
          <w:tcPr>
            <w:tcW w:w="694" w:type="pct"/>
          </w:tcPr>
          <w:p w14:paraId="6EA3F393" w14:textId="04186232" w:rsidR="00C71739" w:rsidRPr="00F86391" w:rsidRDefault="00C71739" w:rsidP="00C71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49,54</w:t>
            </w:r>
            <w:r w:rsidRPr="00F86391">
              <w:rPr>
                <w:rFonts w:hint="cs"/>
                <w:b/>
                <w:bCs/>
                <w:cs/>
              </w:rPr>
              <w:t>1</w:t>
            </w:r>
          </w:p>
        </w:tc>
      </w:tr>
    </w:tbl>
    <w:p w14:paraId="4F5FB62C" w14:textId="77777777" w:rsidR="008049C6" w:rsidRPr="00F86391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137A0" w14:textId="70E126D0" w:rsidR="00507F3F" w:rsidRPr="00F86391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391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31182A37" w:rsidR="004A13C4" w:rsidRPr="00F86391" w:rsidRDefault="004A13C4" w:rsidP="007446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E87A8" w14:textId="575FC1CB" w:rsidR="007E7299" w:rsidRPr="00F86391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39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</w:t>
      </w:r>
      <w:r w:rsidR="000042B3" w:rsidRPr="00F86391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บีซีวี เอ็นเนอร์ยี</w:t>
      </w:r>
      <w:r w:rsidRPr="00F8639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จำกัด</w:t>
      </w:r>
    </w:p>
    <w:p w14:paraId="5BE71D42" w14:textId="77777777" w:rsidR="007E7299" w:rsidRPr="00F86391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FC096D" w14:textId="4B50FE5E" w:rsidR="00676C58" w:rsidRPr="00F86391" w:rsidRDefault="00886589" w:rsidP="00676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spacing w:val="-2"/>
          <w:cs/>
        </w:rPr>
        <w:t xml:space="preserve">เมื่อวันที่ </w:t>
      </w:r>
      <w:r w:rsidRPr="00F86391">
        <w:rPr>
          <w:rFonts w:asciiTheme="majorBidi" w:hAnsiTheme="majorBidi"/>
          <w:spacing w:val="-2"/>
        </w:rPr>
        <w:t>14</w:t>
      </w:r>
      <w:r w:rsidRPr="00F86391">
        <w:rPr>
          <w:rFonts w:asciiTheme="majorBidi" w:hAnsiTheme="majorBidi"/>
          <w:spacing w:val="-2"/>
          <w:cs/>
        </w:rPr>
        <w:t xml:space="preserve"> กุมภาพันธ์ </w:t>
      </w:r>
      <w:r w:rsidRPr="00F86391">
        <w:rPr>
          <w:rFonts w:asciiTheme="majorBidi" w:hAnsiTheme="majorBidi"/>
          <w:spacing w:val="-2"/>
        </w:rPr>
        <w:t>2568</w:t>
      </w:r>
      <w:r w:rsidRPr="00F86391">
        <w:rPr>
          <w:rFonts w:asciiTheme="majorBidi" w:hAnsiTheme="majorBidi"/>
          <w:spacing w:val="-2"/>
          <w:cs/>
        </w:rPr>
        <w:t xml:space="preserve"> ที่ประชุมคณะกรรมการของบริษัท บีซีวี เอ็นเนอร์ยี จำกัด (“</w:t>
      </w:r>
      <w:r w:rsidRPr="00F86391">
        <w:rPr>
          <w:rFonts w:asciiTheme="majorBidi" w:hAnsiTheme="majorBidi" w:cstheme="majorBidi"/>
          <w:spacing w:val="-2"/>
        </w:rPr>
        <w:t xml:space="preserve">BCVE”) </w:t>
      </w:r>
      <w:r w:rsidRPr="00F86391">
        <w:rPr>
          <w:rFonts w:asciiTheme="majorBidi" w:hAnsiTheme="majorBidi"/>
          <w:spacing w:val="-2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F86391">
        <w:rPr>
          <w:rFonts w:asciiTheme="majorBidi" w:hAnsiTheme="majorBidi"/>
          <w:spacing w:val="-2"/>
        </w:rPr>
        <w:t>150</w:t>
      </w:r>
      <w:r w:rsidRPr="00F86391">
        <w:rPr>
          <w:rFonts w:asciiTheme="majorBidi" w:hAnsiTheme="majorBidi"/>
          <w:spacing w:val="-2"/>
          <w:cs/>
        </w:rPr>
        <w:t xml:space="preserve"> ล้านบาท ซึ่งได้รับชำระค่าหุ้นดังกล่าวแล้วในเดือนกุมภาพันธ์ </w:t>
      </w:r>
      <w:r w:rsidRPr="00F86391">
        <w:rPr>
          <w:rFonts w:asciiTheme="majorBidi" w:hAnsiTheme="majorBidi"/>
          <w:spacing w:val="-2"/>
        </w:rPr>
        <w:t>256</w:t>
      </w:r>
      <w:r w:rsidR="00676C58" w:rsidRPr="00F86391">
        <w:rPr>
          <w:rFonts w:asciiTheme="majorBidi" w:hAnsiTheme="majorBidi"/>
          <w:spacing w:val="-2"/>
        </w:rPr>
        <w:t xml:space="preserve">8 </w:t>
      </w:r>
      <w:r w:rsidR="00676C58" w:rsidRPr="00F86391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351D924D" w14:textId="44025F88" w:rsidR="0088121B" w:rsidRPr="00F86391" w:rsidRDefault="0088121B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pacing w:val="-2"/>
        </w:rPr>
      </w:pPr>
    </w:p>
    <w:p w14:paraId="7FC1EF11" w14:textId="77777777" w:rsidR="005B770B" w:rsidRPr="00F86391" w:rsidRDefault="005B770B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308B53A" w14:textId="2C460DD1" w:rsidR="00B61E9C" w:rsidRPr="00F86391" w:rsidRDefault="00B61E9C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F86391">
        <w:rPr>
          <w:rFonts w:asciiTheme="majorBidi" w:hAnsiTheme="majorBidi"/>
          <w:i/>
          <w:iCs/>
          <w:cs/>
        </w:rPr>
        <w:lastRenderedPageBreak/>
        <w:t>บริษัท บีเอสจีเอฟ จำกัด</w:t>
      </w:r>
    </w:p>
    <w:p w14:paraId="51713EBC" w14:textId="77777777" w:rsidR="00B61E9C" w:rsidRPr="00F86391" w:rsidRDefault="00B61E9C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BF88B59" w14:textId="54C85A9A" w:rsidR="008C5642" w:rsidRPr="00F86391" w:rsidRDefault="008C5642" w:rsidP="00676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 w:cstheme="majorBidi"/>
        </w:rPr>
        <w:t xml:space="preserve">2 </w:t>
      </w:r>
      <w:r w:rsidRPr="00F86391">
        <w:rPr>
          <w:rFonts w:asciiTheme="majorBidi" w:hAnsiTheme="majorBidi"/>
          <w:cs/>
        </w:rPr>
        <w:t xml:space="preserve">ธันวาคม </w:t>
      </w:r>
      <w:r w:rsidRPr="00F86391">
        <w:rPr>
          <w:rFonts w:asciiTheme="majorBidi" w:hAnsiTheme="majorBidi" w:cstheme="majorBidi"/>
        </w:rPr>
        <w:t xml:space="preserve">2567 </w:t>
      </w:r>
      <w:r w:rsidRPr="00F86391">
        <w:rPr>
          <w:rFonts w:asciiTheme="majorBidi" w:hAnsiTheme="majorBidi"/>
          <w:cs/>
        </w:rPr>
        <w:t>ที่ประชุมวิสามัญผู้ถือหุ้นของบริษัท บีเอสจีเอฟ จำกัด (“</w:t>
      </w:r>
      <w:r w:rsidRPr="00F86391">
        <w:rPr>
          <w:rFonts w:asciiTheme="majorBidi" w:hAnsiTheme="majorBidi" w:cstheme="majorBidi"/>
        </w:rPr>
        <w:t xml:space="preserve">BSGF”) </w:t>
      </w:r>
      <w:r w:rsidRPr="00F86391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F86391">
        <w:rPr>
          <w:rFonts w:asciiTheme="majorBidi" w:hAnsiTheme="majorBidi" w:cstheme="majorBidi"/>
        </w:rPr>
        <w:t xml:space="preserve">4 </w:t>
      </w:r>
      <w:r w:rsidRPr="00F86391">
        <w:rPr>
          <w:rFonts w:asciiTheme="majorBidi" w:hAnsiTheme="majorBidi"/>
          <w:cs/>
        </w:rPr>
        <w:t xml:space="preserve">ของปี </w:t>
      </w:r>
      <w:r w:rsidRPr="00F86391">
        <w:rPr>
          <w:rFonts w:asciiTheme="majorBidi" w:hAnsiTheme="majorBidi" w:cstheme="majorBidi"/>
        </w:rPr>
        <w:t xml:space="preserve">2567 </w:t>
      </w:r>
      <w:r w:rsidRPr="00F86391">
        <w:rPr>
          <w:rFonts w:asciiTheme="majorBidi" w:hAnsiTheme="majorBidi"/>
          <w:cs/>
        </w:rPr>
        <w:t xml:space="preserve">เป็นทุนจดทะเบียนใหม่จำนวน </w:t>
      </w:r>
      <w:r w:rsidRPr="00F86391">
        <w:rPr>
          <w:rFonts w:asciiTheme="majorBidi" w:hAnsiTheme="majorBidi" w:cstheme="majorBidi"/>
        </w:rPr>
        <w:t xml:space="preserve">8,201 </w:t>
      </w:r>
      <w:r w:rsidRPr="00F86391">
        <w:rPr>
          <w:rFonts w:asciiTheme="majorBidi" w:hAnsiTheme="majorBidi"/>
          <w:cs/>
        </w:rPr>
        <w:t xml:space="preserve">ล้านบาท โดยการออกหุ้นสามัญจำนวน </w:t>
      </w:r>
      <w:r w:rsidRPr="00F86391">
        <w:rPr>
          <w:rFonts w:asciiTheme="majorBidi" w:hAnsiTheme="majorBidi" w:cstheme="majorBidi"/>
        </w:rPr>
        <w:t xml:space="preserve">158 </w:t>
      </w:r>
      <w:r w:rsidRPr="00F86391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Pr="00F86391">
        <w:rPr>
          <w:rFonts w:asciiTheme="majorBidi" w:hAnsiTheme="majorBidi" w:cstheme="majorBidi"/>
        </w:rPr>
        <w:t xml:space="preserve">42 </w:t>
      </w:r>
      <w:r w:rsidRPr="00F86391">
        <w:rPr>
          <w:rFonts w:asciiTheme="majorBidi" w:hAnsiTheme="majorBidi"/>
          <w:cs/>
        </w:rPr>
        <w:t xml:space="preserve">ล้านหุ้น มูลค่าที่ตราไว้หุ้นละ </w:t>
      </w:r>
      <w:r w:rsidRPr="00F86391">
        <w:rPr>
          <w:rFonts w:asciiTheme="majorBidi" w:hAnsiTheme="majorBidi" w:cstheme="majorBidi"/>
        </w:rPr>
        <w:t xml:space="preserve">10 </w:t>
      </w:r>
      <w:r w:rsidRPr="00F86391">
        <w:rPr>
          <w:rFonts w:asciiTheme="majorBidi" w:hAnsiTheme="majorBidi"/>
          <w:cs/>
        </w:rPr>
        <w:t xml:space="preserve">บาท โดยบริษัทได้ชำระค่าหุ้นเพิ่มทุนครั้งที่ </w:t>
      </w:r>
      <w:r w:rsidRPr="00F86391">
        <w:rPr>
          <w:rFonts w:asciiTheme="majorBidi" w:hAnsiTheme="majorBidi" w:cstheme="majorBidi"/>
        </w:rPr>
        <w:t xml:space="preserve">2 </w:t>
      </w:r>
      <w:r w:rsidRPr="00F86391">
        <w:rPr>
          <w:rFonts w:asciiTheme="majorBidi" w:hAnsiTheme="majorBidi"/>
          <w:cs/>
        </w:rPr>
        <w:t xml:space="preserve">จำนวน </w:t>
      </w:r>
      <w:r w:rsidRPr="00F86391">
        <w:rPr>
          <w:rFonts w:asciiTheme="majorBidi" w:hAnsiTheme="majorBidi" w:cstheme="majorBidi"/>
        </w:rPr>
        <w:t xml:space="preserve">800 </w:t>
      </w:r>
      <w:r w:rsidRPr="00F86391">
        <w:rPr>
          <w:rFonts w:asciiTheme="majorBidi" w:hAnsiTheme="majorBidi"/>
          <w:cs/>
        </w:rPr>
        <w:t xml:space="preserve">ล้านบาท ในเดือนเมษายน </w:t>
      </w:r>
      <w:r w:rsidRPr="00F86391">
        <w:rPr>
          <w:rFonts w:asciiTheme="majorBidi" w:hAnsiTheme="majorBidi" w:cstheme="majorBidi"/>
        </w:rPr>
        <w:t xml:space="preserve">2568 </w:t>
      </w:r>
      <w:r w:rsidRPr="00F86391">
        <w:rPr>
          <w:rFonts w:asciiTheme="majorBidi" w:hAnsiTheme="majorBidi"/>
          <w:cs/>
        </w:rPr>
        <w:t xml:space="preserve">ตามสัดส่วนการลงทุน ซึ่ง </w:t>
      </w:r>
      <w:r w:rsidRPr="00F86391">
        <w:rPr>
          <w:rFonts w:asciiTheme="majorBidi" w:hAnsiTheme="majorBidi" w:cstheme="majorBidi"/>
        </w:rPr>
        <w:t xml:space="preserve">BSGF </w:t>
      </w:r>
      <w:r w:rsidRPr="00F86391">
        <w:rPr>
          <w:rFonts w:asciiTheme="majorBidi" w:hAnsiTheme="majorBidi"/>
          <w:cs/>
        </w:rPr>
        <w:t xml:space="preserve">ได้นำเงินเพิ่มทุนนี้เข้าจดทะเบียนในเดือนเมษายน </w:t>
      </w:r>
      <w:r w:rsidRPr="00F86391">
        <w:rPr>
          <w:rFonts w:asciiTheme="majorBidi" w:hAnsiTheme="majorBidi" w:cstheme="majorBidi"/>
        </w:rPr>
        <w:t>2568</w:t>
      </w:r>
      <w:r w:rsidR="00676C58" w:rsidRPr="00F86391">
        <w:rPr>
          <w:rFonts w:asciiTheme="majorBidi" w:hAnsiTheme="majorBidi" w:cstheme="majorBidi"/>
        </w:rPr>
        <w:t xml:space="preserve"> </w:t>
      </w:r>
      <w:r w:rsidR="00676C58" w:rsidRPr="00F86391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329925C8" w14:textId="77777777" w:rsidR="00564608" w:rsidRPr="00F86391" w:rsidRDefault="00564608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97C3B59" w14:textId="21B8399F" w:rsidR="007E1177" w:rsidRPr="00F86391" w:rsidRDefault="00EC348A" w:rsidP="0056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 w:hint="cs"/>
          <w:cs/>
        </w:rPr>
        <w:t>ต่อมา</w:t>
      </w:r>
      <w:r w:rsidR="00564608" w:rsidRPr="00F86391">
        <w:rPr>
          <w:rFonts w:asciiTheme="majorBidi" w:hAnsiTheme="majorBidi"/>
          <w:cs/>
        </w:rPr>
        <w:t xml:space="preserve">เมื่อวันที่ </w:t>
      </w:r>
      <w:r w:rsidR="00564608" w:rsidRPr="00F86391">
        <w:rPr>
          <w:rFonts w:asciiTheme="majorBidi" w:hAnsiTheme="majorBidi"/>
        </w:rPr>
        <w:t>16</w:t>
      </w:r>
      <w:r w:rsidR="00564608" w:rsidRPr="00F86391">
        <w:rPr>
          <w:rFonts w:asciiTheme="majorBidi" w:hAnsiTheme="majorBidi"/>
          <w:cs/>
        </w:rPr>
        <w:t xml:space="preserve"> มิถุนายน </w:t>
      </w:r>
      <w:r w:rsidR="00564608" w:rsidRPr="00F86391">
        <w:rPr>
          <w:rFonts w:asciiTheme="majorBidi" w:hAnsiTheme="majorBidi"/>
        </w:rPr>
        <w:t xml:space="preserve">2568 </w:t>
      </w:r>
      <w:r w:rsidR="00564608" w:rsidRPr="00F86391">
        <w:rPr>
          <w:rFonts w:asciiTheme="majorBidi" w:hAnsiTheme="majorBidi"/>
          <w:cs/>
        </w:rPr>
        <w:t>ที่ประชุมวิสามัญผู้ถือหุ้นของ</w:t>
      </w:r>
      <w:r w:rsidR="00676C58" w:rsidRPr="00F86391">
        <w:rPr>
          <w:rFonts w:asciiTheme="majorBidi" w:hAnsiTheme="majorBidi"/>
        </w:rPr>
        <w:t xml:space="preserve"> </w:t>
      </w:r>
      <w:r w:rsidR="00564608" w:rsidRPr="00F86391">
        <w:rPr>
          <w:rFonts w:asciiTheme="majorBidi" w:hAnsiTheme="majorBidi"/>
        </w:rPr>
        <w:t xml:space="preserve">BSGF </w:t>
      </w:r>
      <w:r w:rsidR="00564608" w:rsidRPr="00F86391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="00564608" w:rsidRPr="00F86391">
        <w:rPr>
          <w:rFonts w:asciiTheme="majorBidi" w:hAnsiTheme="majorBidi"/>
        </w:rPr>
        <w:t>1</w:t>
      </w:r>
      <w:r w:rsidR="00564608" w:rsidRPr="00F86391">
        <w:rPr>
          <w:rFonts w:asciiTheme="majorBidi" w:hAnsiTheme="majorBidi"/>
          <w:cs/>
        </w:rPr>
        <w:t xml:space="preserve"> ของปี</w:t>
      </w:r>
      <w:r w:rsidR="00564608" w:rsidRPr="00F86391">
        <w:rPr>
          <w:rFonts w:asciiTheme="majorBidi" w:hAnsiTheme="majorBidi"/>
        </w:rPr>
        <w:t xml:space="preserve"> 2568 </w:t>
      </w:r>
      <w:r w:rsidR="00564608" w:rsidRPr="00F86391">
        <w:rPr>
          <w:rFonts w:asciiTheme="majorBidi" w:hAnsiTheme="majorBidi"/>
          <w:cs/>
        </w:rPr>
        <w:t xml:space="preserve">เป็นทุนจดทะเบียนใหม่จำนวน </w:t>
      </w:r>
      <w:r w:rsidR="00564608" w:rsidRPr="00F86391">
        <w:rPr>
          <w:rFonts w:asciiTheme="majorBidi" w:hAnsiTheme="majorBidi"/>
        </w:rPr>
        <w:t>8,450</w:t>
      </w:r>
      <w:r w:rsidR="00564608" w:rsidRPr="00F86391">
        <w:rPr>
          <w:rFonts w:asciiTheme="majorBidi" w:hAnsiTheme="majorBidi"/>
          <w:cs/>
        </w:rPr>
        <w:t xml:space="preserve"> ล้านบาทโดยการออกหุ้นสามัญจำนวน </w:t>
      </w:r>
      <w:r w:rsidR="00564608" w:rsidRPr="00F86391">
        <w:rPr>
          <w:rFonts w:asciiTheme="majorBidi" w:hAnsiTheme="majorBidi"/>
        </w:rPr>
        <w:t xml:space="preserve">19.7 </w:t>
      </w:r>
      <w:r w:rsidR="00564608" w:rsidRPr="00F86391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="00564608" w:rsidRPr="00F86391">
        <w:rPr>
          <w:rFonts w:asciiTheme="majorBidi" w:hAnsiTheme="majorBidi"/>
        </w:rPr>
        <w:t>5.2</w:t>
      </w:r>
      <w:r w:rsidR="00564608" w:rsidRPr="00F86391">
        <w:rPr>
          <w:rFonts w:asciiTheme="majorBidi" w:hAnsiTheme="majorBidi"/>
          <w:cs/>
        </w:rPr>
        <w:t xml:space="preserve"> ล้านหุ้น มูลค่าที่ตราไว้หุ้นละ </w:t>
      </w:r>
      <w:r w:rsidR="00564608" w:rsidRPr="00F86391">
        <w:rPr>
          <w:rFonts w:asciiTheme="majorBidi" w:hAnsiTheme="majorBidi"/>
        </w:rPr>
        <w:t xml:space="preserve">10 </w:t>
      </w:r>
      <w:r w:rsidR="00564608" w:rsidRPr="00F86391">
        <w:rPr>
          <w:rFonts w:asciiTheme="majorBidi" w:hAnsiTheme="majorBidi"/>
          <w:cs/>
        </w:rPr>
        <w:t xml:space="preserve">บาท โดยบริษัทได้ชำระค่าหุ้นเพิ่มทุน จำนวน </w:t>
      </w:r>
      <w:r w:rsidR="00CB6138" w:rsidRPr="00F86391">
        <w:rPr>
          <w:rFonts w:asciiTheme="majorBidi" w:hAnsiTheme="majorBidi"/>
        </w:rPr>
        <w:t>199</w:t>
      </w:r>
      <w:r w:rsidR="00BC2947" w:rsidRPr="00F86391">
        <w:rPr>
          <w:rFonts w:asciiTheme="majorBidi" w:hAnsiTheme="majorBidi"/>
        </w:rPr>
        <w:t xml:space="preserve"> </w:t>
      </w:r>
      <w:r w:rsidR="00564608" w:rsidRPr="00F86391">
        <w:rPr>
          <w:rFonts w:asciiTheme="majorBidi" w:hAnsiTheme="majorBidi"/>
          <w:cs/>
        </w:rPr>
        <w:t xml:space="preserve">ล้านบาท ในเดือนมิถุนายน </w:t>
      </w:r>
      <w:r w:rsidR="00564608" w:rsidRPr="00F86391">
        <w:rPr>
          <w:rFonts w:asciiTheme="majorBidi" w:hAnsiTheme="majorBidi"/>
        </w:rPr>
        <w:t>2568</w:t>
      </w:r>
      <w:r w:rsidR="00742ED7" w:rsidRPr="00F86391">
        <w:rPr>
          <w:rFonts w:asciiTheme="majorBidi" w:hAnsiTheme="majorBidi"/>
        </w:rPr>
        <w:t xml:space="preserve"> </w:t>
      </w:r>
      <w:r w:rsidR="00742ED7" w:rsidRPr="00F86391">
        <w:rPr>
          <w:rFonts w:asciiTheme="majorBidi" w:hAnsiTheme="majorBidi"/>
          <w:cs/>
        </w:rPr>
        <w:t>ตามสัดส่วนการลงทุน</w:t>
      </w:r>
      <w:r w:rsidR="00564608" w:rsidRPr="00F86391">
        <w:rPr>
          <w:rFonts w:asciiTheme="majorBidi" w:hAnsiTheme="majorBidi"/>
        </w:rPr>
        <w:t xml:space="preserve"> </w:t>
      </w:r>
      <w:r w:rsidR="00564608" w:rsidRPr="00F86391">
        <w:rPr>
          <w:rFonts w:asciiTheme="majorBidi" w:hAnsiTheme="majorBidi"/>
          <w:cs/>
        </w:rPr>
        <w:t xml:space="preserve">ซึ่ง </w:t>
      </w:r>
      <w:r w:rsidR="00564608" w:rsidRPr="00F86391">
        <w:rPr>
          <w:rFonts w:asciiTheme="majorBidi" w:hAnsiTheme="majorBidi"/>
        </w:rPr>
        <w:t xml:space="preserve">BSGF </w:t>
      </w:r>
      <w:r w:rsidR="00564608" w:rsidRPr="00F86391">
        <w:rPr>
          <w:rFonts w:asciiTheme="majorBidi" w:hAnsiTheme="majorBidi"/>
          <w:cs/>
        </w:rPr>
        <w:t>ได้นำเงินเพิ่มทุนนี้เข้าจดทะเบียนเรียบร้อยแล้ว</w:t>
      </w:r>
      <w:r w:rsidR="00676C58" w:rsidRPr="00F86391">
        <w:rPr>
          <w:rFonts w:asciiTheme="majorBidi" w:hAnsiTheme="majorBidi"/>
        </w:rPr>
        <w:t xml:space="preserve"> </w:t>
      </w:r>
      <w:r w:rsidR="00676C58" w:rsidRPr="00F86391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0622E07B" w14:textId="77777777" w:rsidR="00BC2947" w:rsidRPr="00F86391" w:rsidRDefault="00BC2947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9ECEED9" w14:textId="51A1F4F0" w:rsidR="00F421FF" w:rsidRPr="00F86391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11"/>
      <w:bookmarkStart w:id="4" w:name="OLE_LINK12"/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F86391" w:rsidRDefault="0066035F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cs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8049C6" w:rsidRPr="00F86391" w14:paraId="7AAD5444" w14:textId="77777777">
        <w:trPr>
          <w:tblHeader/>
        </w:trPr>
        <w:tc>
          <w:tcPr>
            <w:tcW w:w="2348" w:type="pct"/>
          </w:tcPr>
          <w:p w14:paraId="2E60C35A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5133139C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2F841F30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9C6" w:rsidRPr="00F86391" w14:paraId="38FA23C5" w14:textId="77777777">
        <w:trPr>
          <w:trHeight w:val="182"/>
          <w:tblHeader/>
        </w:trPr>
        <w:tc>
          <w:tcPr>
            <w:tcW w:w="2348" w:type="pct"/>
          </w:tcPr>
          <w:p w14:paraId="6686C11E" w14:textId="43DB34D0" w:rsidR="008049C6" w:rsidRPr="00F86391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391">
              <w:rPr>
                <w:b/>
                <w:bCs/>
                <w:i/>
                <w:iCs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63" w:type="pct"/>
          </w:tcPr>
          <w:p w14:paraId="5AAB8506" w14:textId="4DF31D9D" w:rsidR="008049C6" w:rsidRPr="00F86391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256</w:t>
            </w:r>
            <w:r w:rsidRPr="00F86391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4" w:type="pct"/>
          </w:tcPr>
          <w:p w14:paraId="011B0AF4" w14:textId="3265B73C" w:rsidR="008049C6" w:rsidRPr="00F86391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256</w:t>
            </w:r>
            <w:r w:rsidRPr="00F8639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663" w:type="pct"/>
          </w:tcPr>
          <w:p w14:paraId="057FE8F8" w14:textId="63189E56" w:rsidR="008049C6" w:rsidRPr="00F86391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256</w:t>
            </w:r>
            <w:r w:rsidRPr="00F86391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2" w:type="pct"/>
          </w:tcPr>
          <w:p w14:paraId="171919A9" w14:textId="251B06A8" w:rsidR="008049C6" w:rsidRPr="00F86391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256</w:t>
            </w:r>
            <w:r w:rsidRPr="00F86391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8049C6" w:rsidRPr="00F86391" w14:paraId="004665ED" w14:textId="77777777">
        <w:trPr>
          <w:tblHeader/>
        </w:trPr>
        <w:tc>
          <w:tcPr>
            <w:tcW w:w="2348" w:type="pct"/>
          </w:tcPr>
          <w:p w14:paraId="6F3B200D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4A497CD2" w14:textId="77777777" w:rsidR="008049C6" w:rsidRPr="00F86391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739" w:rsidRPr="00F86391" w14:paraId="0BFC4077" w14:textId="77777777">
        <w:tc>
          <w:tcPr>
            <w:tcW w:w="2348" w:type="pct"/>
          </w:tcPr>
          <w:p w14:paraId="27C0DC36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86391">
              <w:rPr>
                <w:rFonts w:asciiTheme="majorBidi" w:hAnsiTheme="majorBidi" w:cstheme="majorBidi"/>
              </w:rPr>
              <w:t>1</w:t>
            </w:r>
            <w:r w:rsidRPr="00F8639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2CCCD66A" w14:textId="2E92DC9E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/>
                <w:cs/>
              </w:rPr>
              <w:t>31</w:t>
            </w:r>
            <w:r w:rsidRPr="00F86391">
              <w:rPr>
                <w:rFonts w:asciiTheme="majorBidi" w:hAnsiTheme="majorBidi" w:cstheme="majorBidi"/>
              </w:rPr>
              <w:t>,</w:t>
            </w:r>
            <w:r w:rsidRPr="00F86391">
              <w:rPr>
                <w:rFonts w:asciiTheme="majorBidi" w:hAnsiTheme="majorBidi"/>
                <w:cs/>
              </w:rPr>
              <w:t>568</w:t>
            </w:r>
          </w:p>
        </w:tc>
        <w:tc>
          <w:tcPr>
            <w:tcW w:w="664" w:type="pct"/>
            <w:vAlign w:val="bottom"/>
          </w:tcPr>
          <w:p w14:paraId="494A7DB8" w14:textId="74A49641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28,349</w:t>
            </w:r>
          </w:p>
        </w:tc>
        <w:tc>
          <w:tcPr>
            <w:tcW w:w="663" w:type="pct"/>
            <w:vAlign w:val="bottom"/>
          </w:tcPr>
          <w:p w14:paraId="49C5D42F" w14:textId="36FE6AE9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685</w:t>
            </w:r>
          </w:p>
        </w:tc>
        <w:tc>
          <w:tcPr>
            <w:tcW w:w="662" w:type="pct"/>
            <w:vAlign w:val="bottom"/>
          </w:tcPr>
          <w:p w14:paraId="4569EED5" w14:textId="73706AA8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235</w:t>
            </w:r>
          </w:p>
        </w:tc>
      </w:tr>
      <w:tr w:rsidR="00C71739" w:rsidRPr="00F86391" w14:paraId="263046DA" w14:textId="77777777">
        <w:tc>
          <w:tcPr>
            <w:tcW w:w="2348" w:type="pct"/>
          </w:tcPr>
          <w:p w14:paraId="3479E374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317B275" w14:textId="0650F12A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(1,070)</w:t>
            </w:r>
          </w:p>
        </w:tc>
        <w:tc>
          <w:tcPr>
            <w:tcW w:w="664" w:type="pct"/>
            <w:vAlign w:val="bottom"/>
          </w:tcPr>
          <w:p w14:paraId="7F25F9C2" w14:textId="69253C0A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(3,246)</w:t>
            </w:r>
          </w:p>
        </w:tc>
        <w:tc>
          <w:tcPr>
            <w:tcW w:w="663" w:type="pct"/>
            <w:vAlign w:val="bottom"/>
          </w:tcPr>
          <w:p w14:paraId="6EEB7DB6" w14:textId="0E2DB4BA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B42A13B" w14:textId="3AB8A1AC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71739" w:rsidRPr="00F86391" w14:paraId="11149FBF" w14:textId="77777777">
        <w:tc>
          <w:tcPr>
            <w:tcW w:w="2348" w:type="pct"/>
          </w:tcPr>
          <w:p w14:paraId="251ADAAF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12443BFA" w14:textId="4436188D" w:rsidR="00C71739" w:rsidRPr="00F86391" w:rsidRDefault="00232BAE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664" w:type="pct"/>
            <w:vAlign w:val="bottom"/>
          </w:tcPr>
          <w:p w14:paraId="5EBD9579" w14:textId="547D325C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663" w:type="pct"/>
            <w:vAlign w:val="bottom"/>
          </w:tcPr>
          <w:p w14:paraId="2A1C30E1" w14:textId="0A7AFED8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8BED20" w14:textId="581F1A0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71739" w:rsidRPr="00F86391" w14:paraId="5A31928A" w14:textId="77777777">
        <w:tc>
          <w:tcPr>
            <w:tcW w:w="2348" w:type="pct"/>
          </w:tcPr>
          <w:p w14:paraId="5F4121ED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F86391">
              <w:rPr>
                <w:rFonts w:asciiTheme="majorBidi" w:hAnsiTheme="majorBidi" w:cstheme="majorBidi"/>
              </w:rPr>
              <w:t xml:space="preserve"> (</w:t>
            </w:r>
            <w:r w:rsidRPr="00F86391">
              <w:rPr>
                <w:rFonts w:asciiTheme="majorBidi" w:hAnsiTheme="majorBidi" w:cstheme="majorBidi"/>
                <w:cs/>
              </w:rPr>
              <w:t>ขาดทุน</w:t>
            </w:r>
            <w:r w:rsidRPr="00F86391">
              <w:rPr>
                <w:rFonts w:asciiTheme="majorBidi" w:hAnsiTheme="majorBidi" w:cstheme="majorBidi"/>
              </w:rPr>
              <w:t xml:space="preserve">) </w:t>
            </w:r>
            <w:r w:rsidRPr="00F86391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  <w:r w:rsidRPr="00F86391">
              <w:rPr>
                <w:rFonts w:asciiTheme="majorBidi" w:hAnsiTheme="majorBidi" w:cstheme="majorBidi" w:hint="cs"/>
                <w:cs/>
              </w:rPr>
              <w:t>ใน</w:t>
            </w:r>
            <w:r w:rsidRPr="00F86391">
              <w:rPr>
                <w:rFonts w:asciiTheme="majorBidi" w:hAnsiTheme="majorBidi" w:cstheme="majorBidi"/>
                <w:cs/>
              </w:rPr>
              <w:t>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60BF5C22" w14:textId="4AADD0FF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(1,</w:t>
            </w:r>
            <w:r w:rsidR="00232BAE" w:rsidRPr="00F86391">
              <w:rPr>
                <w:rFonts w:asciiTheme="majorBidi" w:hAnsiTheme="majorBidi" w:cstheme="majorBidi"/>
              </w:rPr>
              <w:t>151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83E78CB" w14:textId="6201CE62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663" w:type="pct"/>
            <w:vAlign w:val="bottom"/>
          </w:tcPr>
          <w:p w14:paraId="7FACC18F" w14:textId="2B8F4B95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18A8589" w14:textId="3C365084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71739" w:rsidRPr="00F86391" w14:paraId="218945BF" w14:textId="77777777">
        <w:tc>
          <w:tcPr>
            <w:tcW w:w="2348" w:type="pct"/>
          </w:tcPr>
          <w:p w14:paraId="693CC536" w14:textId="025AC233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5B669436" w14:textId="56E03FD5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(24</w:t>
            </w:r>
            <w:r w:rsidR="00290E6F" w:rsidRPr="00F86391">
              <w:rPr>
                <w:rFonts w:asciiTheme="majorBidi" w:hAnsiTheme="majorBidi" w:cstheme="majorBidi"/>
              </w:rPr>
              <w:t>8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0950D587" w14:textId="7A577312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(74)</w:t>
            </w:r>
          </w:p>
        </w:tc>
        <w:tc>
          <w:tcPr>
            <w:tcW w:w="663" w:type="pct"/>
            <w:vAlign w:val="bottom"/>
          </w:tcPr>
          <w:p w14:paraId="7D1C63D2" w14:textId="335365ED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52E6FF1" w14:textId="0ABBA6DB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</w:tr>
      <w:tr w:rsidR="00C71739" w:rsidRPr="00F86391" w14:paraId="415F52B7" w14:textId="77777777">
        <w:tc>
          <w:tcPr>
            <w:tcW w:w="2348" w:type="pct"/>
          </w:tcPr>
          <w:p w14:paraId="503626E0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487E4128" w14:textId="240FC44E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(84</w:t>
            </w:r>
            <w:r w:rsidR="00232BAE" w:rsidRPr="00F86391">
              <w:rPr>
                <w:rFonts w:asciiTheme="majorBidi" w:hAnsiTheme="majorBidi" w:cstheme="majorBidi"/>
              </w:rPr>
              <w:t>7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E9676F2" w14:textId="07E661D8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1,658</w:t>
            </w:r>
          </w:p>
        </w:tc>
        <w:tc>
          <w:tcPr>
            <w:tcW w:w="663" w:type="pct"/>
            <w:vAlign w:val="bottom"/>
          </w:tcPr>
          <w:p w14:paraId="5D5DEC77" w14:textId="217A03ED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745872A" w14:textId="5BFCDD4C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71739" w:rsidRPr="00F86391" w14:paraId="1E1E5E3A" w14:textId="77777777">
        <w:tc>
          <w:tcPr>
            <w:tcW w:w="2348" w:type="pct"/>
          </w:tcPr>
          <w:p w14:paraId="00F50516" w14:textId="77777777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2D0BEDC" w14:textId="60359453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664" w:type="pct"/>
            <w:vAlign w:val="bottom"/>
          </w:tcPr>
          <w:p w14:paraId="2D36DBA9" w14:textId="2C4448F4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1,687</w:t>
            </w:r>
          </w:p>
        </w:tc>
        <w:tc>
          <w:tcPr>
            <w:tcW w:w="663" w:type="pct"/>
            <w:vAlign w:val="bottom"/>
          </w:tcPr>
          <w:p w14:paraId="2C95AA41" w14:textId="60F551DE" w:rsidR="00C71739" w:rsidRPr="00F86391" w:rsidRDefault="004E4F06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4B13A83" w14:textId="0EC2A03A" w:rsidR="00C71739" w:rsidRPr="00F86391" w:rsidRDefault="00C71739" w:rsidP="00C7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450</w:t>
            </w:r>
          </w:p>
        </w:tc>
      </w:tr>
      <w:tr w:rsidR="00232BAE" w:rsidRPr="00F86391" w14:paraId="4F7F5530" w14:textId="77777777">
        <w:tc>
          <w:tcPr>
            <w:tcW w:w="2348" w:type="pct"/>
          </w:tcPr>
          <w:p w14:paraId="281422BC" w14:textId="034C3491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663" w:type="pct"/>
            <w:vAlign w:val="bottom"/>
          </w:tcPr>
          <w:p w14:paraId="27854E74" w14:textId="1D894557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664" w:type="pct"/>
            <w:vAlign w:val="bottom"/>
          </w:tcPr>
          <w:p w14:paraId="401F8EE8" w14:textId="3635E9F5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3" w:type="pct"/>
            <w:vAlign w:val="bottom"/>
          </w:tcPr>
          <w:p w14:paraId="15BA4129" w14:textId="4D5D3432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662" w:type="pct"/>
            <w:vAlign w:val="bottom"/>
          </w:tcPr>
          <w:p w14:paraId="2562846F" w14:textId="0BA833FD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32BAE" w:rsidRPr="00F86391" w14:paraId="02A61BE3" w14:textId="77777777">
        <w:tc>
          <w:tcPr>
            <w:tcW w:w="2348" w:type="pct"/>
          </w:tcPr>
          <w:p w14:paraId="5C832BDF" w14:textId="441DB3FA" w:rsidR="00232BAE" w:rsidRPr="00F86391" w:rsidRDefault="006327DF" w:rsidP="0063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cs/>
              </w:rPr>
              <w:t>จัดประเภทรายการเป็นสินทรัพย์ที่ถือไว้เพื่อขาย</w:t>
            </w:r>
          </w:p>
        </w:tc>
        <w:tc>
          <w:tcPr>
            <w:tcW w:w="663" w:type="pct"/>
            <w:vAlign w:val="bottom"/>
          </w:tcPr>
          <w:p w14:paraId="2F3701F9" w14:textId="4AA6E810" w:rsidR="00232BAE" w:rsidRPr="00F86391" w:rsidRDefault="00232BAE" w:rsidP="00232B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(1,090)</w:t>
            </w:r>
          </w:p>
        </w:tc>
        <w:tc>
          <w:tcPr>
            <w:tcW w:w="664" w:type="pct"/>
            <w:vAlign w:val="bottom"/>
          </w:tcPr>
          <w:p w14:paraId="6C537FE0" w14:textId="7D19DA9A" w:rsidR="00232BAE" w:rsidRPr="00F86391" w:rsidRDefault="00232BAE" w:rsidP="00232B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3" w:type="pct"/>
            <w:vAlign w:val="bottom"/>
          </w:tcPr>
          <w:p w14:paraId="5A5DAD15" w14:textId="248C58D1" w:rsidR="00232BAE" w:rsidRPr="00F86391" w:rsidRDefault="00232BAE" w:rsidP="00232B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6C5F072" w14:textId="5B898EF6" w:rsidR="00232BAE" w:rsidRPr="00F86391" w:rsidRDefault="00232BAE" w:rsidP="00232B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32BAE" w:rsidRPr="00F86391" w14:paraId="42144CE4" w14:textId="77777777">
        <w:tc>
          <w:tcPr>
            <w:tcW w:w="2348" w:type="pct"/>
          </w:tcPr>
          <w:p w14:paraId="3988781B" w14:textId="44F1EEDA" w:rsidR="00232BAE" w:rsidRPr="00F86391" w:rsidRDefault="00232BAE" w:rsidP="0023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F86391">
              <w:rPr>
                <w:b/>
                <w:bCs/>
                <w:color w:val="000000" w:themeColor="text1"/>
              </w:rPr>
              <w:t xml:space="preserve">30 </w:t>
            </w:r>
            <w:r w:rsidRPr="00F86391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663" w:type="pct"/>
            <w:vAlign w:val="bottom"/>
          </w:tcPr>
          <w:p w14:paraId="437476D5" w14:textId="0EF32411" w:rsidR="00232BAE" w:rsidRPr="00F86391" w:rsidRDefault="00232BAE" w:rsidP="00232B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27,850</w:t>
            </w:r>
          </w:p>
        </w:tc>
        <w:tc>
          <w:tcPr>
            <w:tcW w:w="664" w:type="pct"/>
            <w:vAlign w:val="bottom"/>
          </w:tcPr>
          <w:p w14:paraId="65FF9DBF" w14:textId="0E08DABE" w:rsidR="00232BAE" w:rsidRPr="00F86391" w:rsidRDefault="00232BAE" w:rsidP="00232B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29,275</w:t>
            </w:r>
          </w:p>
        </w:tc>
        <w:tc>
          <w:tcPr>
            <w:tcW w:w="663" w:type="pct"/>
            <w:vAlign w:val="bottom"/>
          </w:tcPr>
          <w:p w14:paraId="1A539676" w14:textId="73EE0B20" w:rsidR="00232BAE" w:rsidRPr="00F86391" w:rsidRDefault="00232BAE" w:rsidP="00232B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  <w:tc>
          <w:tcPr>
            <w:tcW w:w="662" w:type="pct"/>
            <w:vAlign w:val="bottom"/>
          </w:tcPr>
          <w:p w14:paraId="13BFD9D4" w14:textId="473E4E8E" w:rsidR="00232BAE" w:rsidRPr="00F86391" w:rsidRDefault="00232BAE" w:rsidP="00232B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</w:tr>
    </w:tbl>
    <w:p w14:paraId="6AABB5B8" w14:textId="77777777" w:rsidR="002433CD" w:rsidRPr="00F86391" w:rsidRDefault="002433CD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02E8843" w14:textId="428E5DA7" w:rsidR="00AE5C41" w:rsidRPr="00F86391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F86391">
        <w:rPr>
          <w:rFonts w:asciiTheme="majorBidi" w:hAnsiTheme="majorBidi" w:cstheme="majorBidi"/>
          <w:i/>
          <w:iCs/>
          <w:cs/>
          <w:lang w:val="en-GB"/>
        </w:rPr>
        <w:lastRenderedPageBreak/>
        <w:t>การเปลี่ยนแปลงเงินลงทุนใน</w:t>
      </w:r>
      <w:r w:rsidR="00EB4D05" w:rsidRPr="00F86391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F86391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6F232168" w14:textId="77777777" w:rsidR="00035BAC" w:rsidRPr="00F86391" w:rsidRDefault="00035BA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627FCC6" w14:textId="393C9062" w:rsidR="00E22425" w:rsidRPr="00F86391" w:rsidRDefault="00E22425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86391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F86391">
        <w:rPr>
          <w:rFonts w:asciiTheme="majorBidi" w:hAnsiTheme="majorBidi" w:cstheme="majorBidi"/>
          <w:i/>
          <w:iCs/>
        </w:rPr>
        <w:t>(</w:t>
      </w:r>
      <w:r w:rsidR="000F072F" w:rsidRPr="00F86391">
        <w:rPr>
          <w:rFonts w:asciiTheme="majorBidi" w:hAnsiTheme="majorBidi" w:cstheme="majorBidi"/>
          <w:i/>
          <w:iCs/>
        </w:rPr>
        <w:t>2012</w:t>
      </w:r>
      <w:r w:rsidR="006B1A80" w:rsidRPr="00F86391">
        <w:rPr>
          <w:rFonts w:asciiTheme="majorBidi" w:hAnsiTheme="majorBidi" w:cstheme="majorBidi"/>
          <w:i/>
          <w:iCs/>
        </w:rPr>
        <w:t>)</w:t>
      </w:r>
      <w:r w:rsidRPr="00F86391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46644C67" w14:textId="77777777" w:rsidR="00EA5FCB" w:rsidRPr="00F86391" w:rsidRDefault="00EA5FCB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1976E7CD" w14:textId="12EF4C72" w:rsidR="004E4F06" w:rsidRPr="00F86391" w:rsidRDefault="00EA5FCB" w:rsidP="00B170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 w:cstheme="majorBidi"/>
        </w:rPr>
        <w:t xml:space="preserve">26 </w:t>
      </w:r>
      <w:r w:rsidRPr="00F86391">
        <w:rPr>
          <w:rFonts w:asciiTheme="majorBidi" w:hAnsiTheme="majorBidi"/>
          <w:cs/>
        </w:rPr>
        <w:t xml:space="preserve">ธันวาคม </w:t>
      </w:r>
      <w:r w:rsidRPr="00F86391">
        <w:rPr>
          <w:rFonts w:asciiTheme="majorBidi" w:hAnsiTheme="majorBidi" w:cstheme="majorBidi"/>
        </w:rPr>
        <w:t xml:space="preserve">2566 </w:t>
      </w:r>
      <w:r w:rsidRPr="00F86391">
        <w:rPr>
          <w:rFonts w:asciiTheme="majorBidi" w:hAnsiTheme="majorBidi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F86391">
        <w:rPr>
          <w:rFonts w:asciiTheme="majorBidi" w:hAnsiTheme="majorBidi" w:cstheme="majorBidi"/>
        </w:rPr>
        <w:t xml:space="preserve">45 </w:t>
      </w:r>
      <w:r w:rsidRPr="00F86391">
        <w:rPr>
          <w:rFonts w:asciiTheme="majorBidi" w:hAnsiTheme="majorBidi"/>
          <w:cs/>
        </w:rPr>
        <w:t>ในบริษัท ธนโชคน้ำมันพืช (</w:t>
      </w:r>
      <w:r w:rsidRPr="00F86391">
        <w:rPr>
          <w:rFonts w:asciiTheme="majorBidi" w:hAnsiTheme="majorBidi" w:cstheme="majorBidi"/>
        </w:rPr>
        <w:t xml:space="preserve">2012) </w:t>
      </w:r>
      <w:r w:rsidRPr="00F86391">
        <w:rPr>
          <w:rFonts w:asciiTheme="majorBidi" w:hAnsiTheme="majorBidi"/>
          <w:cs/>
        </w:rPr>
        <w:t>จำกัด (“</w:t>
      </w:r>
      <w:r w:rsidRPr="00F86391">
        <w:rPr>
          <w:rFonts w:asciiTheme="majorBidi" w:hAnsiTheme="majorBidi" w:cstheme="majorBidi"/>
        </w:rPr>
        <w:t xml:space="preserve">TCV”) </w:t>
      </w:r>
      <w:r w:rsidRPr="00F86391">
        <w:rPr>
          <w:rFonts w:asciiTheme="majorBidi" w:hAnsiTheme="majorBidi"/>
          <w:cs/>
        </w:rPr>
        <w:t>ซึ่งเป็นบริษัทที่ประกอบธุรกิจจัดหาและจำหน่ายน้ำมันปรุงอาหารใช้แล้ว (</w:t>
      </w:r>
      <w:r w:rsidRPr="00F86391">
        <w:rPr>
          <w:rFonts w:asciiTheme="majorBidi" w:hAnsiTheme="majorBidi" w:cstheme="majorBidi"/>
        </w:rPr>
        <w:t xml:space="preserve">Used Cooking Oil) </w:t>
      </w:r>
      <w:r w:rsidRPr="00F86391">
        <w:rPr>
          <w:rFonts w:asciiTheme="majorBidi" w:hAnsiTheme="majorBidi"/>
          <w:cs/>
        </w:rPr>
        <w:t xml:space="preserve">ในวงเงินไม่เกิน </w:t>
      </w:r>
      <w:r w:rsidRPr="00F86391">
        <w:rPr>
          <w:rFonts w:asciiTheme="majorBidi" w:hAnsiTheme="majorBidi" w:cstheme="majorBidi"/>
        </w:rPr>
        <w:t xml:space="preserve">450 </w:t>
      </w:r>
      <w:r w:rsidRPr="00F86391">
        <w:rPr>
          <w:rFonts w:asciiTheme="majorBidi" w:hAnsiTheme="majorBidi"/>
          <w:cs/>
        </w:rPr>
        <w:t xml:space="preserve">ล้านบาท ซึ่งบริษัทได้ชำระค่าหุ้นเพิ่มทุนครั้งแรกจำนวน </w:t>
      </w:r>
      <w:r w:rsidRPr="00F86391">
        <w:rPr>
          <w:rFonts w:asciiTheme="majorBidi" w:hAnsiTheme="majorBidi" w:cstheme="majorBidi"/>
        </w:rPr>
        <w:t xml:space="preserve">150 </w:t>
      </w:r>
      <w:r w:rsidRPr="00F86391">
        <w:rPr>
          <w:rFonts w:asciiTheme="majorBidi" w:hAnsiTheme="majorBidi"/>
          <w:cs/>
        </w:rPr>
        <w:t>ล้านบาท</w:t>
      </w:r>
      <w:r w:rsidR="004849A7" w:rsidRPr="00F86391">
        <w:rPr>
          <w:rFonts w:asciiTheme="majorBidi" w:hAnsiTheme="majorBidi" w:hint="cs"/>
          <w:cs/>
        </w:rPr>
        <w:t xml:space="preserve"> </w:t>
      </w:r>
      <w:r w:rsidRPr="00F86391">
        <w:rPr>
          <w:rFonts w:asciiTheme="majorBidi" w:hAnsiTheme="majorBidi"/>
          <w:cs/>
        </w:rPr>
        <w:t xml:space="preserve">ในวันที่ </w:t>
      </w:r>
      <w:r w:rsidRPr="00F86391">
        <w:rPr>
          <w:rFonts w:asciiTheme="majorBidi" w:hAnsiTheme="majorBidi" w:cstheme="majorBidi"/>
        </w:rPr>
        <w:t xml:space="preserve">28 </w:t>
      </w:r>
      <w:r w:rsidRPr="00F86391">
        <w:rPr>
          <w:rFonts w:asciiTheme="majorBidi" w:hAnsiTheme="majorBidi"/>
          <w:cs/>
        </w:rPr>
        <w:t xml:space="preserve">ธันวาคม </w:t>
      </w:r>
      <w:r w:rsidRPr="00F86391">
        <w:rPr>
          <w:rFonts w:asciiTheme="majorBidi" w:hAnsiTheme="majorBidi" w:cstheme="majorBidi"/>
        </w:rPr>
        <w:t xml:space="preserve">2566 </w:t>
      </w:r>
      <w:r w:rsidRPr="00F86391">
        <w:rPr>
          <w:rFonts w:asciiTheme="majorBidi" w:hAnsiTheme="majorBidi"/>
          <w:cs/>
        </w:rPr>
        <w:t xml:space="preserve">บริษัทได้รับโอนหุ้นในวันที่ </w:t>
      </w:r>
      <w:r w:rsidRPr="00F86391">
        <w:rPr>
          <w:rFonts w:asciiTheme="majorBidi" w:hAnsiTheme="majorBidi" w:cstheme="majorBidi"/>
        </w:rPr>
        <w:t xml:space="preserve">5 </w:t>
      </w:r>
      <w:r w:rsidRPr="00F86391">
        <w:rPr>
          <w:rFonts w:asciiTheme="majorBidi" w:hAnsiTheme="majorBidi"/>
          <w:cs/>
        </w:rPr>
        <w:t xml:space="preserve">มกราคม </w:t>
      </w:r>
      <w:r w:rsidRPr="00F86391">
        <w:rPr>
          <w:rFonts w:asciiTheme="majorBidi" w:hAnsiTheme="majorBidi" w:cstheme="majorBidi"/>
        </w:rPr>
        <w:t xml:space="preserve">2567 </w:t>
      </w:r>
      <w:r w:rsidRPr="00F86391">
        <w:rPr>
          <w:rFonts w:asciiTheme="majorBidi" w:hAnsiTheme="majorBidi"/>
          <w:cs/>
        </w:rPr>
        <w:t xml:space="preserve">เป็นที่เรียบร้อยแล้ว ทั้งนี้มีสิ่งตอบแทนที่คาดว่าจะต้องจ่ายจำนวน </w:t>
      </w:r>
      <w:r w:rsidR="00011D81" w:rsidRPr="00F86391">
        <w:rPr>
          <w:rFonts w:asciiTheme="majorBidi" w:hAnsiTheme="majorBidi" w:cstheme="majorBidi"/>
        </w:rPr>
        <w:t>300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/>
          <w:cs/>
        </w:rPr>
        <w:t xml:space="preserve">ล้านบาท ตามเงื่อนไขที่ระบุในสัญญา </w:t>
      </w:r>
      <w:r w:rsidR="00E17300" w:rsidRPr="00F86391">
        <w:rPr>
          <w:rFonts w:asciiTheme="majorBidi" w:hAnsiTheme="majorBidi" w:hint="cs"/>
          <w:cs/>
        </w:rPr>
        <w:t>ต่อมา</w:t>
      </w:r>
      <w:r w:rsidR="00F12588" w:rsidRPr="00F86391">
        <w:rPr>
          <w:rFonts w:asciiTheme="majorBidi" w:hAnsiTheme="majorBidi" w:hint="cs"/>
          <w:cs/>
        </w:rPr>
        <w:t>ในเ</w:t>
      </w:r>
      <w:r w:rsidR="00CC3816" w:rsidRPr="00F86391">
        <w:rPr>
          <w:rFonts w:asciiTheme="majorBidi" w:hAnsiTheme="majorBidi" w:hint="cs"/>
          <w:cs/>
        </w:rPr>
        <w:t xml:space="preserve">ดือนกุมภาพันธ์ </w:t>
      </w:r>
      <w:r w:rsidR="00CC3816" w:rsidRPr="00F86391">
        <w:rPr>
          <w:rFonts w:asciiTheme="majorBidi" w:hAnsiTheme="majorBidi"/>
        </w:rPr>
        <w:t>2568</w:t>
      </w:r>
      <w:r w:rsidR="0091012B" w:rsidRPr="00F86391">
        <w:rPr>
          <w:rFonts w:asciiTheme="majorBidi" w:hAnsiTheme="majorBidi" w:hint="cs"/>
          <w:cs/>
        </w:rPr>
        <w:t xml:space="preserve"> </w:t>
      </w:r>
      <w:r w:rsidR="0066761D" w:rsidRPr="00F86391">
        <w:rPr>
          <w:rFonts w:asciiTheme="majorBidi" w:hAnsiTheme="majorBidi"/>
          <w:cs/>
        </w:rPr>
        <w:t>บริษัทได้</w:t>
      </w:r>
      <w:r w:rsidR="00595BD7" w:rsidRPr="00F86391">
        <w:rPr>
          <w:rFonts w:asciiTheme="majorBidi" w:hAnsiTheme="majorBidi" w:hint="cs"/>
          <w:cs/>
        </w:rPr>
        <w:t>ยกเลิก</w:t>
      </w:r>
      <w:r w:rsidR="00C67F20" w:rsidRPr="00F86391">
        <w:rPr>
          <w:rFonts w:asciiTheme="majorBidi" w:hAnsiTheme="majorBidi" w:hint="cs"/>
          <w:cs/>
        </w:rPr>
        <w:t>การ</w:t>
      </w:r>
      <w:r w:rsidR="001052D4" w:rsidRPr="00F86391">
        <w:rPr>
          <w:rFonts w:asciiTheme="majorBidi" w:hAnsiTheme="majorBidi" w:hint="cs"/>
          <w:cs/>
        </w:rPr>
        <w:t>จ่ายชำระ</w:t>
      </w:r>
      <w:r w:rsidR="0066761D" w:rsidRPr="00F86391">
        <w:rPr>
          <w:rFonts w:asciiTheme="majorBidi" w:hAnsiTheme="majorBidi"/>
          <w:cs/>
        </w:rPr>
        <w:t xml:space="preserve">เงินลงทุนจำนวน </w:t>
      </w:r>
      <w:r w:rsidR="00011D81" w:rsidRPr="00F86391">
        <w:rPr>
          <w:rFonts w:asciiTheme="majorBidi" w:hAnsiTheme="majorBidi"/>
        </w:rPr>
        <w:t>300</w:t>
      </w:r>
      <w:r w:rsidR="004849A7" w:rsidRPr="00F86391">
        <w:rPr>
          <w:rFonts w:asciiTheme="majorBidi" w:hAnsiTheme="majorBidi" w:hint="cs"/>
          <w:cs/>
        </w:rPr>
        <w:t xml:space="preserve"> </w:t>
      </w:r>
      <w:r w:rsidR="0066761D" w:rsidRPr="00F86391">
        <w:rPr>
          <w:rFonts w:asciiTheme="majorBidi" w:hAnsiTheme="majorBidi"/>
          <w:cs/>
        </w:rPr>
        <w:t>ล้านบาท</w:t>
      </w:r>
      <w:r w:rsidR="004849A7" w:rsidRPr="00F86391">
        <w:rPr>
          <w:rFonts w:asciiTheme="majorBidi" w:hAnsiTheme="majorBidi"/>
        </w:rPr>
        <w:t xml:space="preserve"> </w:t>
      </w:r>
      <w:r w:rsidR="0066761D" w:rsidRPr="00F86391">
        <w:rPr>
          <w:rFonts w:asciiTheme="majorBidi" w:hAnsiTheme="majorBidi"/>
          <w:cs/>
        </w:rPr>
        <w:t>เนื่องจากคู่สัญญาไม่สามารถป</w:t>
      </w:r>
      <w:r w:rsidR="00A42DB9" w:rsidRPr="00F86391">
        <w:rPr>
          <w:rFonts w:asciiTheme="majorBidi" w:hAnsiTheme="majorBidi" w:hint="cs"/>
          <w:cs/>
        </w:rPr>
        <w:t>ฏิ</w:t>
      </w:r>
      <w:r w:rsidR="0066761D" w:rsidRPr="00F86391">
        <w:rPr>
          <w:rFonts w:asciiTheme="majorBidi" w:hAnsiTheme="majorBidi"/>
          <w:cs/>
        </w:rPr>
        <w:t xml:space="preserve">บัติตามเงื่อนไขตามสัญญาได้ </w:t>
      </w:r>
      <w:r w:rsidR="00DC4108" w:rsidRPr="00F86391">
        <w:rPr>
          <w:rFonts w:asciiTheme="majorBidi" w:hAnsiTheme="majorBidi"/>
          <w:cs/>
        </w:rPr>
        <w:t>ดังนั้นบริษัทจึงกลับรายการเงินลงทุนในกิจการร่วมค้าและ</w:t>
      </w:r>
      <w:r w:rsidR="00DC4108" w:rsidRPr="00F86391">
        <w:rPr>
          <w:rFonts w:asciiTheme="majorBidi" w:hAnsiTheme="majorBidi" w:hint="cs"/>
          <w:cs/>
        </w:rPr>
        <w:t>หนี้สินหมุนเวียนอื่น</w:t>
      </w:r>
      <w:r w:rsidR="00DC4108" w:rsidRPr="00F86391">
        <w:rPr>
          <w:rFonts w:asciiTheme="majorBidi" w:hAnsiTheme="majorBidi"/>
          <w:cs/>
        </w:rPr>
        <w:t>ในงบฐานะการเงิน</w:t>
      </w:r>
      <w:r w:rsidR="00F0408C" w:rsidRPr="00F86391">
        <w:rPr>
          <w:rFonts w:asciiTheme="majorBidi" w:hAnsiTheme="majorBidi"/>
          <w:cs/>
        </w:rPr>
        <w:t>รวมและงบฐานะการเงินเฉพาะกิจการ</w:t>
      </w:r>
      <w:r w:rsidR="00B1702E" w:rsidRPr="00F86391">
        <w:rPr>
          <w:rFonts w:asciiTheme="majorBidi" w:hAnsiTheme="majorBidi" w:hint="cs"/>
          <w:cs/>
        </w:rPr>
        <w:t>ในระหว่างงวดหกเดือนสิ้นสุด</w:t>
      </w:r>
      <w:r w:rsidR="00DC4108" w:rsidRPr="00F86391">
        <w:rPr>
          <w:rFonts w:asciiTheme="majorBidi" w:hAnsiTheme="majorBidi"/>
          <w:cs/>
        </w:rPr>
        <w:t xml:space="preserve">วันที่ </w:t>
      </w:r>
      <w:r w:rsidR="008C5642" w:rsidRPr="00F86391">
        <w:rPr>
          <w:rFonts w:asciiTheme="majorBidi" w:hAnsiTheme="majorBidi"/>
        </w:rPr>
        <w:t>3</w:t>
      </w:r>
      <w:r w:rsidR="00B1702E" w:rsidRPr="00F86391">
        <w:rPr>
          <w:rFonts w:asciiTheme="majorBidi" w:hAnsiTheme="majorBidi" w:hint="cs"/>
          <w:cs/>
        </w:rPr>
        <w:t>0</w:t>
      </w:r>
      <w:r w:rsidR="008C5642" w:rsidRPr="00F86391">
        <w:rPr>
          <w:rFonts w:asciiTheme="majorBidi" w:hAnsiTheme="majorBidi"/>
        </w:rPr>
        <w:t xml:space="preserve"> </w:t>
      </w:r>
      <w:r w:rsidR="00B1702E" w:rsidRPr="00F86391">
        <w:rPr>
          <w:rFonts w:asciiTheme="majorBidi" w:hAnsiTheme="majorBidi" w:hint="cs"/>
          <w:cs/>
        </w:rPr>
        <w:t>มิถุนายน</w:t>
      </w:r>
      <w:r w:rsidR="00DC4108" w:rsidRPr="00F86391">
        <w:rPr>
          <w:rFonts w:asciiTheme="majorBidi" w:hAnsiTheme="majorBidi"/>
          <w:cs/>
        </w:rPr>
        <w:t xml:space="preserve"> </w:t>
      </w:r>
      <w:r w:rsidR="00DC4108" w:rsidRPr="00F86391">
        <w:rPr>
          <w:rFonts w:asciiTheme="majorBidi" w:hAnsiTheme="majorBidi"/>
        </w:rPr>
        <w:t>2568</w:t>
      </w:r>
      <w:bookmarkStart w:id="5" w:name="_Hlk187393958"/>
    </w:p>
    <w:p w14:paraId="1F556E6D" w14:textId="77777777" w:rsidR="00B1702E" w:rsidRPr="00F86391" w:rsidRDefault="00B1702E" w:rsidP="00B1702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</w:p>
    <w:p w14:paraId="5DFCEA86" w14:textId="504F9E40" w:rsidR="00035BAC" w:rsidRPr="00F86391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F86391">
        <w:rPr>
          <w:rFonts w:asciiTheme="majorBidi" w:hAnsiTheme="majorBidi" w:cstheme="majorBidi"/>
          <w:i/>
          <w:iCs/>
          <w:lang w:val="en-GB"/>
        </w:rPr>
        <w:t>Impact Energy Asia Development Limited</w:t>
      </w:r>
    </w:p>
    <w:p w14:paraId="4ABDFF94" w14:textId="77777777" w:rsidR="00035BAC" w:rsidRPr="00F86391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4038C3B1" w14:textId="77777777" w:rsidR="00527670" w:rsidRPr="00F86391" w:rsidRDefault="00035BAC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  <w:r w:rsidRPr="00F86391">
        <w:rPr>
          <w:rFonts w:asciiTheme="majorBidi" w:hAnsiTheme="majorBidi"/>
          <w:cs/>
          <w:lang w:val="en-GB"/>
        </w:rPr>
        <w:t xml:space="preserve">เมื่อวันที่ </w:t>
      </w:r>
      <w:r w:rsidRPr="00F86391">
        <w:rPr>
          <w:rFonts w:asciiTheme="majorBidi" w:hAnsiTheme="majorBidi" w:cstheme="majorBidi"/>
          <w:lang w:val="en-GB"/>
        </w:rPr>
        <w:t xml:space="preserve">13 </w:t>
      </w:r>
      <w:r w:rsidRPr="00F86391">
        <w:rPr>
          <w:rFonts w:asciiTheme="majorBidi" w:hAnsiTheme="majorBidi"/>
          <w:cs/>
          <w:lang w:val="en-GB"/>
        </w:rPr>
        <w:t xml:space="preserve">กุมภาพันธ์ </w:t>
      </w:r>
      <w:r w:rsidRPr="00F86391">
        <w:rPr>
          <w:rFonts w:asciiTheme="majorBidi" w:hAnsiTheme="majorBidi" w:cstheme="majorBidi"/>
          <w:lang w:val="en-GB"/>
        </w:rPr>
        <w:t xml:space="preserve">2568 Impact Energy Asia Development Limited </w:t>
      </w:r>
      <w:r w:rsidRPr="00F86391">
        <w:rPr>
          <w:rFonts w:asciiTheme="majorBidi" w:hAnsiTheme="majorBidi"/>
          <w:cs/>
          <w:lang w:val="en-GB"/>
        </w:rPr>
        <w:t xml:space="preserve">ซึ่งเป็นการร่วมค้าของ </w:t>
      </w:r>
      <w:r w:rsidRPr="00F86391">
        <w:rPr>
          <w:rFonts w:asciiTheme="majorBidi" w:hAnsiTheme="majorBidi" w:cstheme="majorBidi"/>
          <w:lang w:val="en-GB"/>
        </w:rPr>
        <w:t xml:space="preserve">Indochina Development and Operation Holdings </w:t>
      </w:r>
      <w:proofErr w:type="spellStart"/>
      <w:r w:rsidRPr="00F86391">
        <w:rPr>
          <w:rFonts w:asciiTheme="majorBidi" w:hAnsiTheme="majorBidi" w:cstheme="majorBidi"/>
          <w:lang w:val="en-GB"/>
        </w:rPr>
        <w:t>Pte.</w:t>
      </w:r>
      <w:proofErr w:type="spellEnd"/>
      <w:r w:rsidRPr="00F86391">
        <w:rPr>
          <w:rFonts w:asciiTheme="majorBidi" w:hAnsiTheme="majorBidi" w:cstheme="majorBidi"/>
          <w:lang w:val="en-GB"/>
        </w:rPr>
        <w:t xml:space="preserve"> Ltd. (“IDO”) </w:t>
      </w:r>
      <w:r w:rsidRPr="00F86391">
        <w:rPr>
          <w:rFonts w:asciiTheme="majorBidi" w:hAnsiTheme="majorBidi"/>
          <w:cs/>
          <w:lang w:val="en-GB"/>
        </w:rPr>
        <w:t xml:space="preserve">ซึ่งเป็นบริษัทย่อยทางอ้อมของกลุ่มบริษัท ได้เรียกชำระทุนจำนวน </w:t>
      </w:r>
      <w:r w:rsidRPr="00F86391">
        <w:rPr>
          <w:rFonts w:asciiTheme="majorBidi" w:hAnsiTheme="majorBidi" w:cstheme="majorBidi"/>
          <w:lang w:val="en-GB"/>
        </w:rPr>
        <w:t xml:space="preserve">14 </w:t>
      </w:r>
      <w:r w:rsidRPr="00F86391">
        <w:rPr>
          <w:rFonts w:asciiTheme="majorBidi" w:hAnsiTheme="majorBidi"/>
          <w:cs/>
          <w:lang w:val="en-GB"/>
        </w:rPr>
        <w:t xml:space="preserve">ล้านเหรียญสหรัฐฯ ทั้งนี้ </w:t>
      </w:r>
      <w:r w:rsidRPr="00F86391">
        <w:rPr>
          <w:rFonts w:asciiTheme="majorBidi" w:hAnsiTheme="majorBidi" w:cstheme="majorBidi"/>
          <w:lang w:val="en-GB"/>
        </w:rPr>
        <w:t xml:space="preserve">IDO </w:t>
      </w:r>
      <w:r w:rsidRPr="00F86391">
        <w:rPr>
          <w:rFonts w:asciiTheme="majorBidi" w:hAnsiTheme="majorBidi"/>
          <w:cs/>
          <w:lang w:val="en-GB"/>
        </w:rPr>
        <w:t xml:space="preserve">ได้ชำระค่าหุ้นร้อยละ </w:t>
      </w:r>
      <w:r w:rsidRPr="00F86391">
        <w:rPr>
          <w:rFonts w:asciiTheme="majorBidi" w:hAnsiTheme="majorBidi" w:cstheme="majorBidi"/>
          <w:lang w:val="en-GB"/>
        </w:rPr>
        <w:t xml:space="preserve">45 </w:t>
      </w:r>
      <w:r w:rsidRPr="00F86391">
        <w:rPr>
          <w:rFonts w:asciiTheme="majorBidi" w:hAnsiTheme="majorBidi"/>
          <w:cs/>
          <w:lang w:val="en-GB"/>
        </w:rPr>
        <w:t xml:space="preserve">ของจำนวนดังกล่าวตามสัดส่วนการถือหุ้น คิดเป็นจำนวนเงิน </w:t>
      </w:r>
      <w:r w:rsidRPr="00F86391">
        <w:rPr>
          <w:rFonts w:asciiTheme="majorBidi" w:hAnsiTheme="majorBidi" w:cstheme="majorBidi"/>
          <w:lang w:val="en-GB"/>
        </w:rPr>
        <w:t xml:space="preserve">6 </w:t>
      </w:r>
      <w:r w:rsidRPr="00F86391">
        <w:rPr>
          <w:rFonts w:asciiTheme="majorBidi" w:hAnsiTheme="majorBidi"/>
          <w:cs/>
          <w:lang w:val="en-GB"/>
        </w:rPr>
        <w:t xml:space="preserve">ล้านเหรียญสหรัฐฯ (ประมาณ </w:t>
      </w:r>
      <w:r w:rsidRPr="00F86391">
        <w:rPr>
          <w:rFonts w:asciiTheme="majorBidi" w:hAnsiTheme="majorBidi" w:cstheme="majorBidi"/>
          <w:lang w:val="en-GB"/>
        </w:rPr>
        <w:t xml:space="preserve">218 </w:t>
      </w:r>
      <w:r w:rsidRPr="00F86391">
        <w:rPr>
          <w:rFonts w:asciiTheme="majorBidi" w:hAnsiTheme="majorBidi"/>
          <w:cs/>
          <w:lang w:val="en-GB"/>
        </w:rPr>
        <w:t>ล้านบาท)</w:t>
      </w:r>
      <w:bookmarkEnd w:id="5"/>
    </w:p>
    <w:p w14:paraId="49B2FA80" w14:textId="77777777" w:rsidR="00770EFE" w:rsidRPr="00F86391" w:rsidRDefault="00770EFE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3F63A8FE" w14:textId="7F8E77E9" w:rsidR="00770EFE" w:rsidRPr="00F86391" w:rsidRDefault="00770EFE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bookmarkStart w:id="6" w:name="_Hlk204349123"/>
      <w:proofErr w:type="spellStart"/>
      <w:r w:rsidRPr="00F86391">
        <w:rPr>
          <w:rFonts w:asciiTheme="majorBidi" w:hAnsiTheme="majorBidi"/>
          <w:i/>
          <w:iCs/>
        </w:rPr>
        <w:t>PetroWind</w:t>
      </w:r>
      <w:proofErr w:type="spellEnd"/>
      <w:r w:rsidRPr="00F86391">
        <w:rPr>
          <w:rFonts w:asciiTheme="majorBidi" w:hAnsiTheme="majorBidi"/>
          <w:i/>
          <w:iCs/>
        </w:rPr>
        <w:t xml:space="preserve"> Energy Inc.</w:t>
      </w:r>
    </w:p>
    <w:p w14:paraId="35DCA972" w14:textId="77777777" w:rsidR="00770EFE" w:rsidRPr="00F86391" w:rsidRDefault="00770EFE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</w:p>
    <w:p w14:paraId="2E97E82D" w14:textId="0459E65F" w:rsidR="00527670" w:rsidRPr="00F86391" w:rsidRDefault="005A316B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  <w:bookmarkStart w:id="7" w:name="_Hlk205150640"/>
      <w:bookmarkStart w:id="8" w:name="_Hlk205010805"/>
      <w:bookmarkEnd w:id="6"/>
      <w:r w:rsidRPr="00F86391">
        <w:rPr>
          <w:rFonts w:asciiTheme="majorBidi" w:hAnsiTheme="majorBidi"/>
          <w:cs/>
        </w:rPr>
        <w:t xml:space="preserve">ในเดือนมิถุนายน </w:t>
      </w:r>
      <w:r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</w:t>
      </w:r>
      <w:r w:rsidRPr="00F86391">
        <w:rPr>
          <w:rFonts w:asciiTheme="majorBidi" w:hAnsiTheme="majorBidi" w:hint="cs"/>
          <w:cs/>
        </w:rPr>
        <w:t>กลุ่ม</w:t>
      </w:r>
      <w:r w:rsidRPr="00F86391">
        <w:rPr>
          <w:rFonts w:asciiTheme="majorBidi" w:hAnsiTheme="majorBidi"/>
          <w:cs/>
        </w:rPr>
        <w:t xml:space="preserve">บริษัทมีแผนในการจำหน่ายเงินลงทุนทั้งหมดใน </w:t>
      </w:r>
      <w:proofErr w:type="spellStart"/>
      <w:r w:rsidRPr="00F86391">
        <w:rPr>
          <w:rFonts w:asciiTheme="majorBidi" w:hAnsiTheme="majorBidi"/>
        </w:rPr>
        <w:t>PetroWind</w:t>
      </w:r>
      <w:proofErr w:type="spellEnd"/>
      <w:r w:rsidRPr="00F86391">
        <w:rPr>
          <w:rFonts w:asciiTheme="majorBidi" w:hAnsiTheme="majorBidi"/>
        </w:rPr>
        <w:t xml:space="preserve"> Energy Inc. (“PWEI”) </w:t>
      </w:r>
      <w:r w:rsidRPr="00F86391">
        <w:rPr>
          <w:rFonts w:asciiTheme="majorBidi" w:hAnsiTheme="majorBidi"/>
          <w:cs/>
        </w:rPr>
        <w:t>จึง</w:t>
      </w:r>
      <w:r w:rsidR="000814E3" w:rsidRPr="00F86391">
        <w:rPr>
          <w:rFonts w:asciiTheme="majorBidi" w:hAnsiTheme="majorBidi" w:hint="cs"/>
          <w:cs/>
        </w:rPr>
        <w:t>ได้มีการ</w:t>
      </w:r>
      <w:r w:rsidRPr="00F86391">
        <w:rPr>
          <w:rFonts w:asciiTheme="majorBidi" w:hAnsiTheme="majorBidi"/>
          <w:cs/>
        </w:rPr>
        <w:t>รับรู้ขาดทุนจากการด้อยค่าของเงินลงทุนดังกล่าว ซึ่ง</w:t>
      </w:r>
      <w:r w:rsidR="000814E3" w:rsidRPr="00F86391">
        <w:rPr>
          <w:rFonts w:asciiTheme="majorBidi" w:hAnsiTheme="majorBidi" w:hint="cs"/>
          <w:cs/>
        </w:rPr>
        <w:t>ได้รวมผล</w:t>
      </w:r>
      <w:r w:rsidRPr="00F86391">
        <w:rPr>
          <w:rFonts w:asciiTheme="majorBidi" w:hAnsiTheme="majorBidi"/>
          <w:cs/>
        </w:rPr>
        <w:t>ขาดทุนสะสมจากผลต่างของอัตราแลกเปลี่ยนจากการแปลงค่างบการเงิน</w:t>
      </w:r>
      <w:r w:rsidR="00FF1150" w:rsidRPr="00F86391">
        <w:rPr>
          <w:rFonts w:asciiTheme="majorBidi" w:hAnsiTheme="majorBidi" w:hint="cs"/>
          <w:cs/>
        </w:rPr>
        <w:t xml:space="preserve"> </w:t>
      </w:r>
      <w:r w:rsidR="000814E3" w:rsidRPr="00F86391">
        <w:rPr>
          <w:rFonts w:asciiTheme="majorBidi" w:hAnsiTheme="majorBidi" w:hint="cs"/>
          <w:cs/>
        </w:rPr>
        <w:t>รวม</w:t>
      </w:r>
      <w:r w:rsidRPr="00F86391">
        <w:rPr>
          <w:rFonts w:asciiTheme="majorBidi" w:hAnsiTheme="majorBidi"/>
          <w:cs/>
        </w:rPr>
        <w:t xml:space="preserve">เป็นจำนวน </w:t>
      </w:r>
      <w:r w:rsidRPr="00F86391">
        <w:rPr>
          <w:rFonts w:asciiTheme="majorBidi" w:hAnsiTheme="majorBidi"/>
        </w:rPr>
        <w:t>56</w:t>
      </w:r>
      <w:r w:rsidR="009215A7" w:rsidRPr="00F86391">
        <w:rPr>
          <w:rFonts w:asciiTheme="majorBidi" w:hAnsiTheme="majorBidi"/>
        </w:rPr>
        <w:t>1</w:t>
      </w:r>
      <w:r w:rsidRPr="00F86391">
        <w:rPr>
          <w:rFonts w:asciiTheme="majorBidi" w:hAnsiTheme="majorBidi"/>
          <w:cs/>
        </w:rPr>
        <w:t xml:space="preserve"> ล้านบาท ทั้งนี้</w:t>
      </w:r>
      <w:r w:rsidR="000814E3" w:rsidRPr="00F86391">
        <w:rPr>
          <w:rFonts w:asciiTheme="majorBidi" w:hAnsiTheme="majorBidi" w:hint="cs"/>
          <w:cs/>
        </w:rPr>
        <w:t xml:space="preserve"> </w:t>
      </w:r>
      <w:r w:rsidRPr="00F86391">
        <w:rPr>
          <w:rFonts w:asciiTheme="majorBidi" w:hAnsiTheme="majorBidi"/>
          <w:cs/>
        </w:rPr>
        <w:t xml:space="preserve">สัญญาซื้อขายหุ้นของ </w:t>
      </w:r>
      <w:r w:rsidRPr="00F86391">
        <w:rPr>
          <w:rFonts w:asciiTheme="majorBidi" w:hAnsiTheme="majorBidi"/>
        </w:rPr>
        <w:t xml:space="preserve">PWEI </w:t>
      </w:r>
      <w:r w:rsidRPr="00F86391">
        <w:rPr>
          <w:rFonts w:asciiTheme="majorBidi" w:hAnsiTheme="majorBidi"/>
          <w:cs/>
        </w:rPr>
        <w:t>อยู่ในระหว่างการดำเนินการ</w:t>
      </w:r>
    </w:p>
    <w:bookmarkEnd w:id="7"/>
    <w:p w14:paraId="7BBFBB4C" w14:textId="77777777" w:rsidR="00DB10F6" w:rsidRPr="00F86391" w:rsidRDefault="00DB10F6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065C1B23" w14:textId="77777777" w:rsidR="00BB4D6A" w:rsidRPr="00F86391" w:rsidRDefault="00BB4D6A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64768956" w14:textId="77777777" w:rsidR="00011D81" w:rsidRPr="00F86391" w:rsidRDefault="00011D81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1B02D010" w14:textId="77777777" w:rsidR="000814E3" w:rsidRPr="00F86391" w:rsidRDefault="000814E3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2634ABE0" w14:textId="77777777" w:rsidR="000814E3" w:rsidRPr="00F86391" w:rsidRDefault="000814E3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53146CAE" w14:textId="77777777" w:rsidR="000814E3" w:rsidRPr="00F86391" w:rsidRDefault="000814E3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2F3442E7" w14:textId="77777777" w:rsidR="00011D81" w:rsidRPr="00F86391" w:rsidRDefault="00011D81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bookmarkEnd w:id="8"/>
    <w:p w14:paraId="728D5737" w14:textId="77777777" w:rsidR="00527670" w:rsidRPr="00F86391" w:rsidRDefault="00527670" w:rsidP="005276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3BFFB76F" w14:textId="77777777" w:rsidR="00527670" w:rsidRPr="00F86391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7E7299" w:rsidRPr="00F86391" w14:paraId="21F78C51" w14:textId="77777777" w:rsidTr="006F37AB">
        <w:trPr>
          <w:trHeight w:val="421"/>
        </w:trPr>
        <w:tc>
          <w:tcPr>
            <w:tcW w:w="3303" w:type="pct"/>
            <w:vAlign w:val="bottom"/>
          </w:tcPr>
          <w:p w14:paraId="148A4A75" w14:textId="3F89D016" w:rsidR="007E7299" w:rsidRPr="00F86391" w:rsidRDefault="008C5642" w:rsidP="00F6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F86391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F86391">
              <w:rPr>
                <w:b/>
                <w:bCs/>
                <w:i/>
                <w:iCs/>
              </w:rPr>
              <w:t>30</w:t>
            </w:r>
            <w:r w:rsidRPr="00F86391">
              <w:rPr>
                <w:b/>
                <w:bCs/>
                <w:i/>
                <w:iCs/>
                <w:cs/>
              </w:rPr>
              <w:t xml:space="preserve"> มิถุนายน</w:t>
            </w:r>
            <w:r w:rsidR="007E7299" w:rsidRPr="00F86391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vAlign w:val="bottom"/>
          </w:tcPr>
          <w:p w14:paraId="185728B2" w14:textId="172FFA6D" w:rsidR="007E7299" w:rsidRPr="00F86391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62C1055C" w14:textId="4329A72B" w:rsidR="007E7299" w:rsidRPr="00F86391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F6209A" w:rsidRPr="00F8639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7E7299" w:rsidRPr="00F86391" w14:paraId="6CC069FF" w14:textId="77777777" w:rsidTr="007E7299">
        <w:trPr>
          <w:trHeight w:val="421"/>
        </w:trPr>
        <w:tc>
          <w:tcPr>
            <w:tcW w:w="3303" w:type="pct"/>
          </w:tcPr>
          <w:p w14:paraId="30CEB680" w14:textId="77777777" w:rsidR="007E7299" w:rsidRPr="00F86391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053C1363" w14:textId="77777777" w:rsidR="007E7299" w:rsidRPr="00F86391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299" w:rsidRPr="00F86391" w14:paraId="7B453837" w14:textId="77777777" w:rsidTr="006F37AB">
        <w:trPr>
          <w:trHeight w:val="400"/>
        </w:trPr>
        <w:tc>
          <w:tcPr>
            <w:tcW w:w="3303" w:type="pct"/>
          </w:tcPr>
          <w:p w14:paraId="2CAF3BD9" w14:textId="3D08AAED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F86391">
              <w:rPr>
                <w:cs/>
              </w:rPr>
              <w:t xml:space="preserve">ณ วันที่ </w:t>
            </w:r>
            <w:r w:rsidRPr="00F86391">
              <w:t>1</w:t>
            </w:r>
            <w:r w:rsidRPr="00F86391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5997B000" w14:textId="5A319794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rPr>
                <w:cs/>
              </w:rPr>
              <w:t>115</w:t>
            </w:r>
            <w:r w:rsidRPr="00F86391">
              <w:t>,</w:t>
            </w:r>
            <w:r w:rsidRPr="00F86391">
              <w:rPr>
                <w:cs/>
              </w:rPr>
              <w:t>748</w:t>
            </w:r>
          </w:p>
        </w:tc>
        <w:tc>
          <w:tcPr>
            <w:tcW w:w="849" w:type="pct"/>
            <w:vAlign w:val="bottom"/>
          </w:tcPr>
          <w:p w14:paraId="2B47C45F" w14:textId="1ED49A55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29,222</w:t>
            </w:r>
          </w:p>
        </w:tc>
      </w:tr>
      <w:tr w:rsidR="007E7299" w:rsidRPr="00F86391" w14:paraId="4F7F991B" w14:textId="77777777" w:rsidTr="006F37AB">
        <w:trPr>
          <w:trHeight w:val="400"/>
        </w:trPr>
        <w:tc>
          <w:tcPr>
            <w:tcW w:w="3303" w:type="pct"/>
          </w:tcPr>
          <w:p w14:paraId="7601E5AF" w14:textId="0B635729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41D55832" w14:textId="3F14397C" w:rsidR="007E7299" w:rsidRPr="00F86391" w:rsidRDefault="00770EF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7,</w:t>
            </w:r>
            <w:r w:rsidR="00C33356" w:rsidRPr="00F86391">
              <w:t>835</w:t>
            </w:r>
          </w:p>
        </w:tc>
        <w:tc>
          <w:tcPr>
            <w:tcW w:w="849" w:type="pct"/>
            <w:vAlign w:val="bottom"/>
          </w:tcPr>
          <w:p w14:paraId="30A5461D" w14:textId="5BFF5EB7" w:rsidR="007E7299" w:rsidRPr="00F86391" w:rsidRDefault="008C3AA2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273</w:t>
            </w:r>
          </w:p>
        </w:tc>
      </w:tr>
      <w:tr w:rsidR="007E7299" w:rsidRPr="00F86391" w14:paraId="0856079F" w14:textId="77777777" w:rsidTr="006F37AB">
        <w:trPr>
          <w:trHeight w:val="400"/>
        </w:trPr>
        <w:tc>
          <w:tcPr>
            <w:tcW w:w="3303" w:type="pct"/>
          </w:tcPr>
          <w:p w14:paraId="5862F388" w14:textId="7D1368BA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67259C18" w14:textId="30D9E022" w:rsidR="007E7299" w:rsidRPr="00F86391" w:rsidRDefault="00BD77FA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64</w:t>
            </w:r>
          </w:p>
        </w:tc>
        <w:tc>
          <w:tcPr>
            <w:tcW w:w="849" w:type="pct"/>
            <w:vAlign w:val="bottom"/>
          </w:tcPr>
          <w:p w14:paraId="28E22FF1" w14:textId="6EE184BE" w:rsidR="007E7299" w:rsidRPr="00F86391" w:rsidRDefault="008C3AA2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6</w:t>
            </w:r>
          </w:p>
        </w:tc>
      </w:tr>
      <w:tr w:rsidR="007E7299" w:rsidRPr="00F86391" w14:paraId="031DBC07" w14:textId="77777777" w:rsidTr="006F37AB">
        <w:trPr>
          <w:trHeight w:val="400"/>
        </w:trPr>
        <w:tc>
          <w:tcPr>
            <w:tcW w:w="3303" w:type="pct"/>
          </w:tcPr>
          <w:p w14:paraId="32BED94B" w14:textId="6CA5A78C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จัดประเภทรายการใหม่</w:t>
            </w:r>
          </w:p>
        </w:tc>
        <w:tc>
          <w:tcPr>
            <w:tcW w:w="848" w:type="pct"/>
            <w:vAlign w:val="bottom"/>
          </w:tcPr>
          <w:p w14:paraId="5EA2CF63" w14:textId="71EB3697" w:rsidR="007E7299" w:rsidRPr="00F86391" w:rsidRDefault="00770EF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(</w:t>
            </w:r>
            <w:r w:rsidR="00BD77FA" w:rsidRPr="00F86391">
              <w:t>6</w:t>
            </w:r>
            <w:r w:rsidRPr="00F86391">
              <w:t>)</w:t>
            </w:r>
          </w:p>
        </w:tc>
        <w:tc>
          <w:tcPr>
            <w:tcW w:w="849" w:type="pct"/>
            <w:vAlign w:val="bottom"/>
          </w:tcPr>
          <w:p w14:paraId="26FAEB33" w14:textId="0ACE0E45" w:rsidR="007E7299" w:rsidRPr="00F86391" w:rsidRDefault="00770EF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-</w:t>
            </w:r>
          </w:p>
        </w:tc>
      </w:tr>
      <w:tr w:rsidR="007E7299" w:rsidRPr="00F86391" w14:paraId="0AB435D0" w14:textId="77777777" w:rsidTr="006F37AB">
        <w:trPr>
          <w:trHeight w:val="400"/>
        </w:trPr>
        <w:tc>
          <w:tcPr>
            <w:tcW w:w="3303" w:type="pct"/>
          </w:tcPr>
          <w:p w14:paraId="2658DCCE" w14:textId="2A1988FE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3A1B9B03" w14:textId="177041A2" w:rsidR="007E7299" w:rsidRPr="00F86391" w:rsidRDefault="00770EF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(133)</w:t>
            </w:r>
          </w:p>
        </w:tc>
        <w:tc>
          <w:tcPr>
            <w:tcW w:w="849" w:type="pct"/>
            <w:vAlign w:val="bottom"/>
          </w:tcPr>
          <w:p w14:paraId="50168334" w14:textId="6FF88B4D" w:rsidR="007E7299" w:rsidRPr="00F86391" w:rsidRDefault="008C3AA2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(1)</w:t>
            </w:r>
          </w:p>
        </w:tc>
      </w:tr>
      <w:tr w:rsidR="007E7299" w:rsidRPr="00F86391" w14:paraId="19431B0D" w14:textId="77777777" w:rsidTr="006F37AB">
        <w:trPr>
          <w:trHeight w:val="400"/>
        </w:trPr>
        <w:tc>
          <w:tcPr>
            <w:tcW w:w="3303" w:type="pct"/>
          </w:tcPr>
          <w:p w14:paraId="0B2CFEE2" w14:textId="30A937BD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583ADB06" w14:textId="13BB2650" w:rsidR="007E7299" w:rsidRPr="00F86391" w:rsidRDefault="00770EFE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(7,349)</w:t>
            </w:r>
          </w:p>
        </w:tc>
        <w:tc>
          <w:tcPr>
            <w:tcW w:w="849" w:type="pct"/>
            <w:vAlign w:val="bottom"/>
          </w:tcPr>
          <w:p w14:paraId="64F1547D" w14:textId="1ABDCE4E" w:rsidR="007E7299" w:rsidRPr="00F86391" w:rsidRDefault="008C3AA2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(1,574)</w:t>
            </w:r>
          </w:p>
        </w:tc>
      </w:tr>
      <w:tr w:rsidR="007E7299" w:rsidRPr="00F86391" w14:paraId="22D33BF4" w14:textId="77777777" w:rsidTr="006F37AB">
        <w:trPr>
          <w:trHeight w:val="400"/>
        </w:trPr>
        <w:tc>
          <w:tcPr>
            <w:tcW w:w="3303" w:type="pct"/>
          </w:tcPr>
          <w:p w14:paraId="519CA2F7" w14:textId="05584FD4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0124C5A9" w14:textId="41FD840B" w:rsidR="007E7299" w:rsidRPr="00F86391" w:rsidRDefault="00770EFE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1,43</w:t>
            </w:r>
            <w:r w:rsidR="00C33356" w:rsidRPr="00F86391">
              <w:t>1</w:t>
            </w:r>
          </w:p>
        </w:tc>
        <w:tc>
          <w:tcPr>
            <w:tcW w:w="849" w:type="pct"/>
            <w:vAlign w:val="bottom"/>
          </w:tcPr>
          <w:p w14:paraId="7ABF9565" w14:textId="1E061C20" w:rsidR="007E7299" w:rsidRPr="00F86391" w:rsidRDefault="00770EFE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</w:tr>
      <w:tr w:rsidR="007E7299" w:rsidRPr="00F86391" w14:paraId="36DB41F9" w14:textId="77777777" w:rsidTr="006F37AB">
        <w:trPr>
          <w:trHeight w:val="400"/>
        </w:trPr>
        <w:tc>
          <w:tcPr>
            <w:tcW w:w="3303" w:type="pct"/>
          </w:tcPr>
          <w:p w14:paraId="1CAFD330" w14:textId="75657A67" w:rsidR="007E7299" w:rsidRPr="00F86391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F86391">
              <w:rPr>
                <w:b/>
                <w:bCs/>
                <w:cs/>
              </w:rPr>
              <w:t xml:space="preserve">ณ วันที่ </w:t>
            </w:r>
            <w:r w:rsidR="008C5642" w:rsidRPr="00F86391">
              <w:rPr>
                <w:b/>
                <w:bCs/>
              </w:rPr>
              <w:t xml:space="preserve">30 </w:t>
            </w:r>
            <w:r w:rsidR="008C5642" w:rsidRPr="00F86391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848" w:type="pct"/>
            <w:vAlign w:val="bottom"/>
          </w:tcPr>
          <w:p w14:paraId="2045A039" w14:textId="0358A4B5" w:rsidR="007E7299" w:rsidRPr="00F86391" w:rsidRDefault="008C3AA2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117,</w:t>
            </w:r>
            <w:r w:rsidR="00770EFE" w:rsidRPr="00F86391">
              <w:rPr>
                <w:b/>
                <w:bCs/>
              </w:rPr>
              <w:t>5</w:t>
            </w:r>
            <w:r w:rsidRPr="00F86391">
              <w:rPr>
                <w:b/>
                <w:bCs/>
              </w:rPr>
              <w:t>90</w:t>
            </w:r>
          </w:p>
        </w:tc>
        <w:tc>
          <w:tcPr>
            <w:tcW w:w="849" w:type="pct"/>
            <w:vAlign w:val="bottom"/>
          </w:tcPr>
          <w:p w14:paraId="2A205EA2" w14:textId="08965C89" w:rsidR="007E7299" w:rsidRPr="00F86391" w:rsidRDefault="008C3AA2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27,926</w:t>
            </w:r>
          </w:p>
        </w:tc>
      </w:tr>
    </w:tbl>
    <w:p w14:paraId="2DE3A307" w14:textId="77777777" w:rsidR="005B5C2E" w:rsidRPr="00F86391" w:rsidRDefault="005B5C2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77A07C30" w14:textId="5B011FAC" w:rsidR="008725BC" w:rsidRPr="00F86391" w:rsidRDefault="001332E8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F86391">
        <w:rPr>
          <w:rFonts w:asciiTheme="majorBidi" w:hAnsiTheme="majorBidi"/>
          <w:cs/>
          <w:lang w:val="en-GB"/>
        </w:rPr>
        <w:t xml:space="preserve">ณ วันที่ </w:t>
      </w:r>
      <w:r w:rsidR="008C5642" w:rsidRPr="00F86391">
        <w:rPr>
          <w:rFonts w:asciiTheme="majorBidi" w:hAnsiTheme="majorBidi"/>
        </w:rPr>
        <w:t xml:space="preserve">30 </w:t>
      </w:r>
      <w:r w:rsidR="008C5642" w:rsidRPr="00F86391">
        <w:rPr>
          <w:rFonts w:asciiTheme="majorBidi" w:hAnsiTheme="majorBidi"/>
          <w:cs/>
        </w:rPr>
        <w:t>มิถุนายน</w:t>
      </w:r>
      <w:r w:rsidRPr="00F86391">
        <w:rPr>
          <w:rFonts w:asciiTheme="majorBidi" w:hAnsiTheme="majorBidi"/>
          <w:cs/>
          <w:lang w:val="en-GB"/>
        </w:rPr>
        <w:t xml:space="preserve"> </w:t>
      </w:r>
      <w:r w:rsidRPr="00F86391">
        <w:rPr>
          <w:rFonts w:asciiTheme="majorBidi" w:hAnsiTheme="majorBidi"/>
          <w:lang w:val="en-GB"/>
        </w:rPr>
        <w:t>2568</w:t>
      </w:r>
      <w:r w:rsidRPr="00F86391">
        <w:rPr>
          <w:rFonts w:asciiTheme="majorBidi" w:hAnsiTheme="majorBidi"/>
          <w:cs/>
          <w:lang w:val="en-GB"/>
        </w:rPr>
        <w:t xml:space="preserve"> 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941FFC" w:rsidRPr="00F86391">
        <w:rPr>
          <w:rFonts w:asciiTheme="majorBidi" w:hAnsiTheme="majorBidi"/>
        </w:rPr>
        <w:t>25,972</w:t>
      </w:r>
      <w:r w:rsidRPr="00F86391">
        <w:rPr>
          <w:rFonts w:asciiTheme="majorBidi" w:hAnsiTheme="majorBidi"/>
          <w:cs/>
          <w:lang w:val="en-GB"/>
        </w:rPr>
        <w:t xml:space="preserve"> ล้านบาท</w:t>
      </w:r>
      <w:r w:rsidRPr="00F86391">
        <w:rPr>
          <w:rFonts w:asciiTheme="majorBidi" w:hAnsiTheme="majorBidi"/>
          <w:i/>
          <w:iCs/>
          <w:cs/>
          <w:lang w:val="en-GB"/>
        </w:rPr>
        <w:t xml:space="preserve"> (</w:t>
      </w:r>
      <w:r w:rsidRPr="00F86391">
        <w:rPr>
          <w:rFonts w:asciiTheme="majorBidi" w:hAnsiTheme="majorBidi"/>
          <w:i/>
          <w:iCs/>
          <w:lang w:val="en-GB"/>
        </w:rPr>
        <w:t xml:space="preserve">31 </w:t>
      </w:r>
      <w:r w:rsidRPr="00F86391">
        <w:rPr>
          <w:rFonts w:asciiTheme="majorBidi" w:hAnsiTheme="majorBidi" w:hint="cs"/>
          <w:i/>
          <w:iCs/>
          <w:cs/>
          <w:lang w:val="en-GB"/>
        </w:rPr>
        <w:t>ธันวาคม</w:t>
      </w:r>
      <w:r w:rsidRPr="00F86391">
        <w:rPr>
          <w:rFonts w:asciiTheme="majorBidi" w:hAnsiTheme="majorBidi"/>
          <w:i/>
          <w:iCs/>
          <w:lang w:val="en-GB"/>
        </w:rPr>
        <w:t xml:space="preserve"> 2567</w:t>
      </w:r>
      <w:r w:rsidRPr="00F86391">
        <w:rPr>
          <w:rFonts w:asciiTheme="majorBidi" w:hAnsiTheme="majorBidi"/>
          <w:i/>
          <w:iCs/>
          <w:cs/>
          <w:lang w:val="en-GB"/>
        </w:rPr>
        <w:t xml:space="preserve">: </w:t>
      </w:r>
      <w:r w:rsidRPr="00F86391">
        <w:rPr>
          <w:rFonts w:asciiTheme="majorBidi" w:hAnsiTheme="majorBidi"/>
          <w:i/>
          <w:iCs/>
          <w:lang w:val="en-GB"/>
        </w:rPr>
        <w:t>23,</w:t>
      </w:r>
      <w:r w:rsidR="00621908" w:rsidRPr="00F86391">
        <w:rPr>
          <w:rFonts w:asciiTheme="majorBidi" w:hAnsiTheme="majorBidi"/>
          <w:i/>
          <w:iCs/>
          <w:lang w:val="en-GB"/>
        </w:rPr>
        <w:t>135</w:t>
      </w:r>
      <w:r w:rsidRPr="00F86391">
        <w:rPr>
          <w:rFonts w:asciiTheme="majorBidi" w:hAnsiTheme="majorBidi"/>
          <w:i/>
          <w:iCs/>
          <w:cs/>
          <w:lang w:val="en-GB"/>
        </w:rPr>
        <w:t xml:space="preserve"> ล้านบาท)</w:t>
      </w:r>
    </w:p>
    <w:p w14:paraId="234D1479" w14:textId="77777777" w:rsidR="00280179" w:rsidRPr="00F86391" w:rsidRDefault="0028017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15ADE79A" w14:textId="420C2991" w:rsidR="00592514" w:rsidRPr="00F86391" w:rsidRDefault="00592514" w:rsidP="0059251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425B57" w:rsidRPr="00F86391">
        <w:rPr>
          <w:rFonts w:asciiTheme="majorBidi" w:hAnsiTheme="majorBidi"/>
          <w:b/>
          <w:bCs/>
          <w:sz w:val="30"/>
          <w:szCs w:val="30"/>
          <w:cs/>
          <w:lang w:bidi="th-TH"/>
        </w:rPr>
        <w:tab/>
        <w:t>สินทรัพย์สิทธิการใช้</w:t>
      </w:r>
    </w:p>
    <w:p w14:paraId="23CA467C" w14:textId="77777777" w:rsidR="006F37AB" w:rsidRPr="00F86391" w:rsidRDefault="006F37AB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577B7F" w:rsidRPr="00F86391" w14:paraId="51E7F48C" w14:textId="77777777">
        <w:trPr>
          <w:trHeight w:val="421"/>
        </w:trPr>
        <w:tc>
          <w:tcPr>
            <w:tcW w:w="3303" w:type="pct"/>
            <w:vAlign w:val="bottom"/>
          </w:tcPr>
          <w:p w14:paraId="53116C26" w14:textId="7C8F3555" w:rsidR="00577B7F" w:rsidRPr="00F86391" w:rsidRDefault="008C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F86391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F86391">
              <w:rPr>
                <w:b/>
                <w:bCs/>
                <w:i/>
                <w:iCs/>
              </w:rPr>
              <w:t>30</w:t>
            </w:r>
            <w:r w:rsidRPr="00F86391">
              <w:rPr>
                <w:b/>
                <w:bCs/>
                <w:i/>
                <w:iCs/>
                <w:cs/>
              </w:rPr>
              <w:t xml:space="preserve"> มิถุนายน</w:t>
            </w:r>
            <w:r w:rsidR="00577B7F" w:rsidRPr="00F86391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vAlign w:val="bottom"/>
          </w:tcPr>
          <w:p w14:paraId="5E6EC372" w14:textId="77777777" w:rsidR="00577B7F" w:rsidRPr="00F86391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5A4CDDDB" w14:textId="77777777" w:rsidR="00577B7F" w:rsidRPr="00F86391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8639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86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577B7F" w:rsidRPr="00F86391" w14:paraId="654F51FF" w14:textId="77777777">
        <w:trPr>
          <w:trHeight w:val="421"/>
        </w:trPr>
        <w:tc>
          <w:tcPr>
            <w:tcW w:w="3303" w:type="pct"/>
          </w:tcPr>
          <w:p w14:paraId="4A9D7E78" w14:textId="77777777" w:rsidR="00577B7F" w:rsidRPr="00F86391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170992BE" w14:textId="77777777" w:rsidR="00577B7F" w:rsidRPr="00F86391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E31" w:rsidRPr="00F86391" w14:paraId="45820D9F" w14:textId="77777777">
        <w:trPr>
          <w:trHeight w:val="400"/>
        </w:trPr>
        <w:tc>
          <w:tcPr>
            <w:tcW w:w="3303" w:type="pct"/>
          </w:tcPr>
          <w:p w14:paraId="2F098EB6" w14:textId="77777777" w:rsidR="008C1E31" w:rsidRPr="00F86391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F86391">
              <w:rPr>
                <w:cs/>
              </w:rPr>
              <w:t xml:space="preserve">ณ วันที่ </w:t>
            </w:r>
            <w:r w:rsidRPr="00F86391">
              <w:t>1</w:t>
            </w:r>
            <w:r w:rsidRPr="00F86391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1CB4A540" w14:textId="384E51F7" w:rsidR="008C1E31" w:rsidRPr="00F86391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1</w:t>
            </w:r>
            <w:r w:rsidR="008731DC" w:rsidRPr="00F86391">
              <w:t>7</w:t>
            </w:r>
            <w:r w:rsidR="00A62ED1" w:rsidRPr="00F86391">
              <w:t>,</w:t>
            </w:r>
            <w:r w:rsidR="008731DC" w:rsidRPr="00F86391">
              <w:t>119</w:t>
            </w:r>
          </w:p>
        </w:tc>
        <w:tc>
          <w:tcPr>
            <w:tcW w:w="849" w:type="pct"/>
            <w:vAlign w:val="bottom"/>
          </w:tcPr>
          <w:p w14:paraId="59344684" w14:textId="381F1BB6" w:rsidR="008C1E31" w:rsidRPr="00F86391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1</w:t>
            </w:r>
            <w:r w:rsidR="007B32D2" w:rsidRPr="00F86391">
              <w:t>2</w:t>
            </w:r>
            <w:r w:rsidRPr="00F86391">
              <w:t>,</w:t>
            </w:r>
            <w:r w:rsidR="007B32D2" w:rsidRPr="00F86391">
              <w:t>209</w:t>
            </w:r>
          </w:p>
        </w:tc>
      </w:tr>
      <w:tr w:rsidR="00577B7F" w:rsidRPr="00F86391" w14:paraId="38CF935D" w14:textId="77777777">
        <w:trPr>
          <w:trHeight w:val="400"/>
        </w:trPr>
        <w:tc>
          <w:tcPr>
            <w:tcW w:w="3303" w:type="pct"/>
          </w:tcPr>
          <w:p w14:paraId="4DC213CD" w14:textId="77777777" w:rsidR="00577B7F" w:rsidRPr="00F86391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297E7E55" w14:textId="3770A54E" w:rsidR="00577B7F" w:rsidRPr="00F86391" w:rsidRDefault="0028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1,398</w:t>
            </w:r>
          </w:p>
        </w:tc>
        <w:tc>
          <w:tcPr>
            <w:tcW w:w="849" w:type="pct"/>
            <w:vAlign w:val="bottom"/>
          </w:tcPr>
          <w:p w14:paraId="74C15B11" w14:textId="554A155C" w:rsidR="00577B7F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1,956</w:t>
            </w:r>
          </w:p>
        </w:tc>
      </w:tr>
      <w:tr w:rsidR="00EF134B" w:rsidRPr="00F86391" w14:paraId="3E90756B" w14:textId="77777777">
        <w:trPr>
          <w:trHeight w:val="400"/>
        </w:trPr>
        <w:tc>
          <w:tcPr>
            <w:tcW w:w="3303" w:type="pct"/>
          </w:tcPr>
          <w:p w14:paraId="52FD2294" w14:textId="01028F66" w:rsidR="00EF134B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86391">
              <w:rPr>
                <w:rFonts w:hint="cs"/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542457A0" w14:textId="1E7E88F1" w:rsidR="00EF134B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cs/>
              </w:rPr>
            </w:pPr>
            <w:r w:rsidRPr="00F86391">
              <w:t>(</w:t>
            </w:r>
            <w:r w:rsidRPr="00F86391">
              <w:rPr>
                <w:rFonts w:hint="cs"/>
                <w:cs/>
              </w:rPr>
              <w:t>2</w:t>
            </w:r>
            <w:r w:rsidRPr="00F86391">
              <w:t>)</w:t>
            </w:r>
          </w:p>
        </w:tc>
        <w:tc>
          <w:tcPr>
            <w:tcW w:w="849" w:type="pct"/>
            <w:vAlign w:val="bottom"/>
          </w:tcPr>
          <w:p w14:paraId="11427BB4" w14:textId="0F95A769" w:rsidR="00EF134B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-</w:t>
            </w:r>
          </w:p>
        </w:tc>
      </w:tr>
      <w:tr w:rsidR="00577B7F" w:rsidRPr="00F86391" w14:paraId="0164DD13" w14:textId="77777777">
        <w:trPr>
          <w:trHeight w:val="400"/>
        </w:trPr>
        <w:tc>
          <w:tcPr>
            <w:tcW w:w="3303" w:type="pct"/>
          </w:tcPr>
          <w:p w14:paraId="50E65725" w14:textId="77777777" w:rsidR="00577B7F" w:rsidRPr="00F86391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2FAA0E38" w14:textId="592A585F" w:rsidR="00577B7F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(1,1</w:t>
            </w:r>
            <w:r w:rsidR="00787221" w:rsidRPr="00F86391">
              <w:t>63</w:t>
            </w:r>
            <w:r w:rsidRPr="00F86391">
              <w:t>)</w:t>
            </w:r>
          </w:p>
        </w:tc>
        <w:tc>
          <w:tcPr>
            <w:tcW w:w="849" w:type="pct"/>
            <w:vAlign w:val="bottom"/>
          </w:tcPr>
          <w:p w14:paraId="29F043C6" w14:textId="75103139" w:rsidR="00577B7F" w:rsidRPr="00F86391" w:rsidRDefault="00EF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F86391">
              <w:t>(987)</w:t>
            </w:r>
          </w:p>
        </w:tc>
      </w:tr>
      <w:tr w:rsidR="00577B7F" w:rsidRPr="00F86391" w14:paraId="67DC6827" w14:textId="77777777">
        <w:trPr>
          <w:trHeight w:val="400"/>
        </w:trPr>
        <w:tc>
          <w:tcPr>
            <w:tcW w:w="3303" w:type="pct"/>
          </w:tcPr>
          <w:p w14:paraId="1581C2B9" w14:textId="77777777" w:rsidR="00577B7F" w:rsidRPr="00F86391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F86391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2E17FC1D" w14:textId="7E870A54" w:rsidR="00577B7F" w:rsidRPr="00F86391" w:rsidRDefault="00280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F86391">
              <w:t>106</w:t>
            </w:r>
          </w:p>
        </w:tc>
        <w:tc>
          <w:tcPr>
            <w:tcW w:w="849" w:type="pct"/>
            <w:vAlign w:val="bottom"/>
          </w:tcPr>
          <w:p w14:paraId="692FBFC2" w14:textId="4E32D802" w:rsidR="00577B7F" w:rsidRPr="00F86391" w:rsidRDefault="00EF13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F86391">
              <w:t>-</w:t>
            </w:r>
          </w:p>
        </w:tc>
      </w:tr>
      <w:tr w:rsidR="00577B7F" w:rsidRPr="00F86391" w14:paraId="10A7B1C1" w14:textId="77777777">
        <w:trPr>
          <w:trHeight w:val="400"/>
        </w:trPr>
        <w:tc>
          <w:tcPr>
            <w:tcW w:w="3303" w:type="pct"/>
          </w:tcPr>
          <w:p w14:paraId="0D948D44" w14:textId="54905196" w:rsidR="00577B7F" w:rsidRPr="00F86391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F86391">
              <w:rPr>
                <w:b/>
                <w:bCs/>
                <w:cs/>
              </w:rPr>
              <w:t xml:space="preserve">ณ วันที่ </w:t>
            </w:r>
            <w:r w:rsidR="008C5642" w:rsidRPr="00F86391">
              <w:rPr>
                <w:b/>
                <w:bCs/>
              </w:rPr>
              <w:t xml:space="preserve">30 </w:t>
            </w:r>
            <w:r w:rsidR="008C5642" w:rsidRPr="00F86391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848" w:type="pct"/>
            <w:vAlign w:val="bottom"/>
          </w:tcPr>
          <w:p w14:paraId="16FC2F2A" w14:textId="29187F2F" w:rsidR="00577B7F" w:rsidRPr="00F86391" w:rsidRDefault="00EF13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17,458</w:t>
            </w:r>
          </w:p>
        </w:tc>
        <w:tc>
          <w:tcPr>
            <w:tcW w:w="849" w:type="pct"/>
            <w:vAlign w:val="bottom"/>
          </w:tcPr>
          <w:p w14:paraId="63AA2058" w14:textId="42C3020F" w:rsidR="00577B7F" w:rsidRPr="00F86391" w:rsidRDefault="00EF13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F86391">
              <w:rPr>
                <w:b/>
                <w:bCs/>
              </w:rPr>
              <w:t>13,178</w:t>
            </w:r>
          </w:p>
        </w:tc>
      </w:tr>
      <w:bookmarkEnd w:id="3"/>
      <w:bookmarkEnd w:id="4"/>
    </w:tbl>
    <w:p w14:paraId="148245A3" w14:textId="77777777" w:rsidR="00280179" w:rsidRPr="00F86391" w:rsidRDefault="00280179" w:rsidP="00280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4D4059D0" w14:textId="77777777" w:rsidR="00DB10F6" w:rsidRPr="00F86391" w:rsidRDefault="00DB10F6" w:rsidP="00280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125AFB5F" w14:textId="77777777" w:rsidR="00DB10F6" w:rsidRPr="00F86391" w:rsidRDefault="00DB10F6" w:rsidP="00280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23C9EF77" w14:textId="5F171B61" w:rsidR="00870CCC" w:rsidRPr="00F86391" w:rsidRDefault="00262831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เงินกู้ยืมและหุ้นกู้</w:t>
      </w:r>
    </w:p>
    <w:p w14:paraId="412D307A" w14:textId="77777777" w:rsidR="0055137E" w:rsidRPr="00F86391" w:rsidRDefault="0055137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9F56059" w14:textId="6F799437" w:rsidR="007A2AD4" w:rsidRPr="00F86391" w:rsidRDefault="004D0EEA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="00035BAC" w:rsidRPr="00F86391">
        <w:rPr>
          <w:rFonts w:asciiTheme="majorBidi" w:hAnsiTheme="majorBidi"/>
        </w:rPr>
        <w:t>14</w:t>
      </w:r>
      <w:r w:rsidRPr="00F86391">
        <w:rPr>
          <w:rFonts w:asciiTheme="majorBidi" w:hAnsiTheme="majorBidi"/>
          <w:cs/>
        </w:rPr>
        <w:t xml:space="preserve"> กุมภาพันธ์ </w:t>
      </w:r>
      <w:r w:rsidR="00035BAC"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บริษัทได้ออกหุ้นกู้ ครั้งที่ </w:t>
      </w:r>
      <w:r w:rsidR="00035BAC" w:rsidRPr="00F86391">
        <w:rPr>
          <w:rFonts w:asciiTheme="majorBidi" w:hAnsiTheme="majorBidi"/>
        </w:rPr>
        <w:t>1/2568</w:t>
      </w:r>
      <w:r w:rsidRPr="00F86391">
        <w:rPr>
          <w:rFonts w:asciiTheme="majorBidi" w:hAnsiTheme="majorBidi"/>
          <w:cs/>
        </w:rPr>
        <w:t xml:space="preserve"> ประเภทหุ้นกู้ดิจิตอล 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F86391">
        <w:rPr>
          <w:rFonts w:asciiTheme="majorBidi" w:hAnsiTheme="majorBidi"/>
        </w:rPr>
        <w:t>1,000</w:t>
      </w:r>
      <w:r w:rsidRPr="00F86391">
        <w:rPr>
          <w:rFonts w:asciiTheme="majorBidi" w:hAnsiTheme="majorBidi"/>
          <w:cs/>
        </w:rPr>
        <w:t xml:space="preserve"> บาท และมีกำหนดชำระดอกเบี้ยทุก </w:t>
      </w:r>
      <w:r w:rsidR="00035BAC" w:rsidRPr="00F86391">
        <w:rPr>
          <w:rFonts w:asciiTheme="majorBidi" w:hAnsiTheme="majorBidi"/>
        </w:rPr>
        <w:t>6</w:t>
      </w:r>
      <w:r w:rsidRPr="00F86391">
        <w:rPr>
          <w:rFonts w:asciiTheme="majorBidi" w:hAnsiTheme="majorBidi"/>
          <w:cs/>
        </w:rPr>
        <w:t xml:space="preserve"> เดือน มูลค่าที่ตราไว้รวมทั้งสิ้น </w:t>
      </w:r>
      <w:r w:rsidR="00035BAC" w:rsidRPr="00F86391">
        <w:rPr>
          <w:rFonts w:asciiTheme="majorBidi" w:hAnsiTheme="majorBidi"/>
        </w:rPr>
        <w:t>3,000</w:t>
      </w:r>
      <w:r w:rsidRPr="00F86391">
        <w:rPr>
          <w:rFonts w:asciiTheme="majorBidi" w:hAnsiTheme="majorBidi"/>
          <w:cs/>
        </w:rPr>
        <w:t xml:space="preserve"> ล้านบาท โดยมีอายุ </w:t>
      </w:r>
      <w:r w:rsidR="00035BAC" w:rsidRPr="00F86391">
        <w:rPr>
          <w:rFonts w:asciiTheme="majorBidi" w:hAnsiTheme="majorBidi"/>
        </w:rPr>
        <w:t>4</w:t>
      </w:r>
      <w:r w:rsidRPr="00F86391">
        <w:rPr>
          <w:rFonts w:asciiTheme="majorBidi" w:hAnsiTheme="majorBidi"/>
          <w:cs/>
        </w:rPr>
        <w:t xml:space="preserve"> ปี และอัตราดอกเบี้ยร้อยละ </w:t>
      </w:r>
      <w:r w:rsidR="00035BAC" w:rsidRPr="00F86391">
        <w:rPr>
          <w:rFonts w:asciiTheme="majorBidi" w:hAnsiTheme="majorBidi"/>
        </w:rPr>
        <w:t>3.15</w:t>
      </w:r>
      <w:r w:rsidRPr="00F86391">
        <w:rPr>
          <w:rFonts w:asciiTheme="majorBidi" w:hAnsiTheme="majorBidi"/>
          <w:cs/>
        </w:rPr>
        <w:t xml:space="preserve"> ต่อปี</w:t>
      </w:r>
    </w:p>
    <w:p w14:paraId="2CB7013D" w14:textId="77777777" w:rsidR="00A679CE" w:rsidRPr="00F86391" w:rsidRDefault="00A679CE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cs/>
        </w:rPr>
      </w:pPr>
    </w:p>
    <w:p w14:paraId="2AAC42DC" w14:textId="1913EEA5" w:rsidR="001164B0" w:rsidRPr="00F86391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F86391">
        <w:rPr>
          <w:rFonts w:asciiTheme="majorBidi" w:hAnsiTheme="majorBidi"/>
          <w:i/>
          <w:iCs/>
          <w:cs/>
        </w:rPr>
        <w:t>บริษัท บางจาก ศรีราชา จำกัด (มหาชน)</w:t>
      </w:r>
    </w:p>
    <w:p w14:paraId="7F421D03" w14:textId="77777777" w:rsidR="004D0EEA" w:rsidRPr="00F86391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10064869" w14:textId="77777777" w:rsidR="00747E32" w:rsidRPr="00F86391" w:rsidRDefault="004D0EEA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="00035BAC" w:rsidRPr="00F86391">
        <w:rPr>
          <w:rFonts w:asciiTheme="majorBidi" w:hAnsiTheme="majorBidi"/>
        </w:rPr>
        <w:t>31</w:t>
      </w:r>
      <w:r w:rsidRPr="00F86391">
        <w:rPr>
          <w:rFonts w:asciiTheme="majorBidi" w:hAnsiTheme="majorBidi"/>
          <w:cs/>
        </w:rPr>
        <w:t xml:space="preserve"> มกราคม </w:t>
      </w:r>
      <w:r w:rsidR="00035BAC"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บริษัท บางจาก ศรีราชา จำกัด (มหาชน) ซึ่งเป็นบริษัทย่อยของกลุ่มบริษัท ได้ออกหุ้นกู้ ครั้งที่ </w:t>
      </w:r>
      <w:r w:rsidR="00035BAC" w:rsidRPr="00F86391">
        <w:rPr>
          <w:rFonts w:asciiTheme="majorBidi" w:hAnsiTheme="majorBidi"/>
        </w:rPr>
        <w:t>1/2568</w:t>
      </w:r>
      <w:r w:rsidRPr="00F86391">
        <w:rPr>
          <w:rFonts w:asciiTheme="majorBidi" w:hAnsiTheme="majorBidi"/>
          <w:cs/>
        </w:rPr>
        <w:t xml:space="preserve"> ประเภทไม่ด้อยสิทธิ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F86391">
        <w:rPr>
          <w:rFonts w:asciiTheme="majorBidi" w:hAnsiTheme="majorBidi"/>
        </w:rPr>
        <w:t>1,000</w:t>
      </w:r>
      <w:r w:rsidRPr="00F86391">
        <w:rPr>
          <w:rFonts w:asciiTheme="majorBidi" w:hAnsiTheme="majorBidi"/>
          <w:cs/>
        </w:rPr>
        <w:t xml:space="preserve"> บาท </w:t>
      </w:r>
      <w:r w:rsidR="00035BAC" w:rsidRPr="00F86391">
        <w:rPr>
          <w:rFonts w:asciiTheme="majorBidi" w:hAnsiTheme="majorBidi"/>
        </w:rPr>
        <w:t xml:space="preserve">           </w:t>
      </w:r>
      <w:r w:rsidRPr="00F86391">
        <w:rPr>
          <w:rFonts w:asciiTheme="majorBidi" w:hAnsiTheme="majorBidi"/>
          <w:cs/>
        </w:rPr>
        <w:t xml:space="preserve">มูลค่าที่ตราไว้รวมทั้งสิ้น </w:t>
      </w:r>
      <w:r w:rsidR="00035BAC" w:rsidRPr="00F86391">
        <w:rPr>
          <w:rFonts w:asciiTheme="majorBidi" w:hAnsiTheme="majorBidi"/>
        </w:rPr>
        <w:t>8,000</w:t>
      </w:r>
      <w:r w:rsidRPr="00F86391">
        <w:rPr>
          <w:rFonts w:asciiTheme="majorBidi" w:hAnsiTheme="majorBidi"/>
          <w:cs/>
        </w:rPr>
        <w:t xml:space="preserve"> ล้านบาท ซึ่งประกอบด้วย หุ้นกู้ อายุ </w:t>
      </w:r>
      <w:r w:rsidR="00035BAC" w:rsidRPr="00F86391">
        <w:rPr>
          <w:rFonts w:asciiTheme="majorBidi" w:hAnsiTheme="majorBidi"/>
        </w:rPr>
        <w:t>3</w:t>
      </w:r>
      <w:r w:rsidRPr="00F86391">
        <w:rPr>
          <w:rFonts w:asciiTheme="majorBidi" w:hAnsiTheme="majorBidi"/>
          <w:cs/>
        </w:rPr>
        <w:t xml:space="preserve"> ปี วงเงิน </w:t>
      </w:r>
      <w:r w:rsidR="00035BAC" w:rsidRPr="00F86391">
        <w:rPr>
          <w:rFonts w:asciiTheme="majorBidi" w:hAnsiTheme="majorBidi"/>
        </w:rPr>
        <w:t>4,000</w:t>
      </w:r>
      <w:r w:rsidRPr="00F86391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F86391">
        <w:rPr>
          <w:rFonts w:asciiTheme="majorBidi" w:hAnsiTheme="majorBidi"/>
        </w:rPr>
        <w:t>2.85</w:t>
      </w:r>
      <w:r w:rsidRPr="00F86391">
        <w:rPr>
          <w:rFonts w:asciiTheme="majorBidi" w:hAnsiTheme="majorBidi"/>
          <w:cs/>
        </w:rPr>
        <w:t xml:space="preserve"> ต่อปี หุ้นกู้ อายุ </w:t>
      </w:r>
      <w:r w:rsidR="00035BAC" w:rsidRPr="00F86391">
        <w:rPr>
          <w:rFonts w:asciiTheme="majorBidi" w:hAnsiTheme="majorBidi"/>
        </w:rPr>
        <w:t>5</w:t>
      </w:r>
      <w:r w:rsidRPr="00F86391">
        <w:rPr>
          <w:rFonts w:asciiTheme="majorBidi" w:hAnsiTheme="majorBidi"/>
          <w:cs/>
        </w:rPr>
        <w:t xml:space="preserve"> ปี วงเงิน </w:t>
      </w:r>
      <w:r w:rsidR="00035BAC" w:rsidRPr="00F86391">
        <w:rPr>
          <w:rFonts w:asciiTheme="majorBidi" w:hAnsiTheme="majorBidi"/>
        </w:rPr>
        <w:t>2,800</w:t>
      </w:r>
      <w:r w:rsidRPr="00F86391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F86391">
        <w:rPr>
          <w:rFonts w:asciiTheme="majorBidi" w:hAnsiTheme="majorBidi"/>
        </w:rPr>
        <w:t>3.34</w:t>
      </w:r>
      <w:r w:rsidRPr="00F86391">
        <w:rPr>
          <w:rFonts w:asciiTheme="majorBidi" w:hAnsiTheme="majorBidi"/>
          <w:cs/>
        </w:rPr>
        <w:t xml:space="preserve"> ต่อปี และหุ้นกู้ อายุ </w:t>
      </w:r>
      <w:r w:rsidR="00035BAC" w:rsidRPr="00F86391">
        <w:rPr>
          <w:rFonts w:asciiTheme="majorBidi" w:hAnsiTheme="majorBidi"/>
        </w:rPr>
        <w:t>10</w:t>
      </w:r>
      <w:r w:rsidRPr="00F86391">
        <w:rPr>
          <w:rFonts w:asciiTheme="majorBidi" w:hAnsiTheme="majorBidi"/>
          <w:cs/>
        </w:rPr>
        <w:t xml:space="preserve"> ปี วงเงิน </w:t>
      </w:r>
      <w:r w:rsidR="00035BAC" w:rsidRPr="00F86391">
        <w:rPr>
          <w:rFonts w:asciiTheme="majorBidi" w:hAnsiTheme="majorBidi"/>
        </w:rPr>
        <w:t>1,200</w:t>
      </w:r>
      <w:r w:rsidRPr="00F86391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F86391">
        <w:rPr>
          <w:rFonts w:asciiTheme="majorBidi" w:hAnsiTheme="majorBidi"/>
        </w:rPr>
        <w:t>3.75</w:t>
      </w:r>
      <w:r w:rsidRPr="00F86391">
        <w:rPr>
          <w:rFonts w:asciiTheme="majorBidi" w:hAnsiTheme="majorBidi"/>
          <w:cs/>
        </w:rPr>
        <w:t xml:space="preserve"> ต่อปี</w:t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 w:hint="cs"/>
          <w:cs/>
        </w:rPr>
        <w:t xml:space="preserve"> </w:t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120C3" w:rsidRPr="00F86391">
        <w:rPr>
          <w:rFonts w:asciiTheme="majorBidi" w:hAnsiTheme="majorBidi" w:cstheme="majorBidi"/>
          <w:cs/>
        </w:rPr>
        <w:tab/>
      </w:r>
      <w:r w:rsidR="00747E32" w:rsidRPr="00F86391">
        <w:rPr>
          <w:rFonts w:asciiTheme="majorBidi" w:hAnsiTheme="majorBidi" w:cstheme="majorBidi"/>
        </w:rPr>
        <w:tab/>
      </w:r>
      <w:r w:rsidR="00747E32" w:rsidRPr="00F86391">
        <w:rPr>
          <w:rFonts w:asciiTheme="majorBidi" w:hAnsiTheme="majorBidi" w:cstheme="majorBidi"/>
        </w:rPr>
        <w:tab/>
      </w:r>
    </w:p>
    <w:p w14:paraId="0D8A8483" w14:textId="77777777" w:rsidR="00302AEF" w:rsidRPr="00F86391" w:rsidRDefault="00302AEF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8D61C12" w14:textId="6C18C6AB" w:rsidR="00E00916" w:rsidRPr="00F86391" w:rsidRDefault="00E00916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F86391">
        <w:rPr>
          <w:rFonts w:asciiTheme="majorBidi" w:hAnsiTheme="majorBidi" w:cstheme="majorBidi"/>
          <w:i/>
          <w:iCs/>
        </w:rPr>
        <w:t>OKEA ASA</w:t>
      </w:r>
    </w:p>
    <w:p w14:paraId="3B602A8E" w14:textId="77777777" w:rsidR="00E00916" w:rsidRPr="00F86391" w:rsidRDefault="00E00916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734D5A48" w14:textId="687D58EB" w:rsidR="00E00916" w:rsidRPr="00F86391" w:rsidRDefault="00032B3E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pacing w:val="-2"/>
        </w:rPr>
      </w:pPr>
      <w:r w:rsidRPr="00F86391">
        <w:rPr>
          <w:rFonts w:asciiTheme="majorBidi" w:hAnsiTheme="majorBidi" w:hint="cs"/>
          <w:spacing w:val="-2"/>
          <w:cs/>
        </w:rPr>
        <w:t>ในเดือน</w:t>
      </w:r>
      <w:r w:rsidR="00E00916" w:rsidRPr="00F86391">
        <w:rPr>
          <w:rFonts w:asciiTheme="majorBidi" w:hAnsiTheme="majorBidi" w:hint="cs"/>
          <w:spacing w:val="-2"/>
          <w:cs/>
        </w:rPr>
        <w:t>มิถุนายน</w:t>
      </w:r>
      <w:r w:rsidR="00E00916" w:rsidRPr="00F86391">
        <w:rPr>
          <w:rFonts w:asciiTheme="majorBidi" w:hAnsiTheme="majorBidi"/>
          <w:spacing w:val="-2"/>
          <w:cs/>
        </w:rPr>
        <w:tab/>
      </w:r>
      <w:r w:rsidR="00E00916" w:rsidRPr="00F86391">
        <w:rPr>
          <w:rFonts w:asciiTheme="majorBidi" w:hAnsiTheme="majorBidi" w:hint="cs"/>
          <w:spacing w:val="-2"/>
          <w:cs/>
        </w:rPr>
        <w:t xml:space="preserve"> </w:t>
      </w:r>
      <w:r w:rsidR="00E00916" w:rsidRPr="00F86391">
        <w:rPr>
          <w:rFonts w:asciiTheme="majorBidi" w:hAnsiTheme="majorBidi"/>
          <w:spacing w:val="-2"/>
        </w:rPr>
        <w:t>2568</w:t>
      </w:r>
      <w:r w:rsidR="00E00916" w:rsidRPr="00F86391">
        <w:rPr>
          <w:rFonts w:asciiTheme="majorBidi" w:hAnsiTheme="majorBidi"/>
          <w:spacing w:val="-2"/>
          <w:cs/>
        </w:rPr>
        <w:t xml:space="preserve"> </w:t>
      </w:r>
      <w:r w:rsidR="00E00916" w:rsidRPr="00F86391">
        <w:rPr>
          <w:rFonts w:asciiTheme="majorBidi" w:hAnsiTheme="majorBidi"/>
          <w:spacing w:val="-2"/>
        </w:rPr>
        <w:t>OKEA ASA</w:t>
      </w:r>
      <w:r w:rsidR="00E00916" w:rsidRPr="00F86391">
        <w:rPr>
          <w:rFonts w:asciiTheme="majorBidi" w:hAnsiTheme="majorBidi" w:hint="cs"/>
          <w:spacing w:val="-2"/>
          <w:cs/>
        </w:rPr>
        <w:t xml:space="preserve"> </w:t>
      </w:r>
      <w:r w:rsidR="00E00916" w:rsidRPr="00F86391">
        <w:rPr>
          <w:rFonts w:asciiTheme="majorBidi" w:hAnsiTheme="majorBidi"/>
          <w:spacing w:val="-2"/>
          <w:cs/>
        </w:rPr>
        <w:t>ซ</w:t>
      </w:r>
      <w:r w:rsidR="00E00916" w:rsidRPr="00F86391">
        <w:rPr>
          <w:rFonts w:asciiTheme="majorBidi" w:hAnsiTheme="majorBidi" w:hint="cs"/>
          <w:spacing w:val="-2"/>
          <w:cs/>
        </w:rPr>
        <w:t>ึ่</w:t>
      </w:r>
      <w:r w:rsidR="00E00916" w:rsidRPr="00F86391">
        <w:rPr>
          <w:rFonts w:asciiTheme="majorBidi" w:hAnsiTheme="majorBidi"/>
          <w:spacing w:val="-2"/>
          <w:cs/>
        </w:rPr>
        <w:t>งเป็นบริษัทย่อย</w:t>
      </w:r>
      <w:r w:rsidR="00D850E8" w:rsidRPr="00F86391">
        <w:rPr>
          <w:rFonts w:asciiTheme="majorBidi" w:hAnsiTheme="majorBidi" w:hint="cs"/>
          <w:spacing w:val="-2"/>
          <w:cs/>
        </w:rPr>
        <w:t>ทางอ้อม</w:t>
      </w:r>
      <w:r w:rsidR="00E00916" w:rsidRPr="00F86391">
        <w:rPr>
          <w:rFonts w:asciiTheme="majorBidi" w:hAnsiTheme="majorBidi"/>
          <w:spacing w:val="-2"/>
          <w:cs/>
        </w:rPr>
        <w:t>ของกลุ่มบริษัท</w:t>
      </w:r>
      <w:r w:rsidR="00E00916" w:rsidRPr="00F86391">
        <w:rPr>
          <w:rFonts w:asciiTheme="majorBidi" w:hAnsiTheme="majorBidi"/>
          <w:spacing w:val="-2"/>
        </w:rPr>
        <w:t xml:space="preserve"> </w:t>
      </w:r>
      <w:r w:rsidR="00E00916" w:rsidRPr="00F86391">
        <w:rPr>
          <w:rFonts w:asciiTheme="majorBidi" w:hAnsiTheme="majorBidi"/>
          <w:spacing w:val="-2"/>
          <w:cs/>
        </w:rPr>
        <w:t xml:space="preserve">ได้ออกหุ้นกู้ไม่ด้อยสิทธิแบบมีหลักประกัน มูลค่า </w:t>
      </w:r>
      <w:r w:rsidR="00E00916" w:rsidRPr="00F86391">
        <w:rPr>
          <w:rFonts w:asciiTheme="majorBidi" w:hAnsiTheme="majorBidi"/>
          <w:spacing w:val="-2"/>
        </w:rPr>
        <w:t>175</w:t>
      </w:r>
      <w:r w:rsidR="00E00916" w:rsidRPr="00F86391">
        <w:rPr>
          <w:rFonts w:asciiTheme="majorBidi" w:hAnsiTheme="majorBidi"/>
          <w:spacing w:val="-2"/>
          <w:cs/>
        </w:rPr>
        <w:t xml:space="preserve"> </w:t>
      </w:r>
      <w:r w:rsidR="00304DD9" w:rsidRPr="00F86391">
        <w:rPr>
          <w:rFonts w:asciiTheme="majorBidi" w:hAnsiTheme="majorBidi"/>
          <w:spacing w:val="-2"/>
          <w:cs/>
        </w:rPr>
        <w:t>ล้านเหรียญสหรัฐ</w:t>
      </w:r>
      <w:r w:rsidR="00304DD9" w:rsidRPr="00F86391">
        <w:rPr>
          <w:rFonts w:asciiTheme="majorBidi" w:hAnsiTheme="majorBidi" w:hint="cs"/>
          <w:spacing w:val="-2"/>
          <w:cs/>
        </w:rPr>
        <w:t>ฯ</w:t>
      </w:r>
      <w:r w:rsidR="00304DD9" w:rsidRPr="00F86391">
        <w:rPr>
          <w:rFonts w:asciiTheme="majorBidi" w:hAnsiTheme="majorBidi"/>
          <w:spacing w:val="-2"/>
        </w:rPr>
        <w:t xml:space="preserve"> </w:t>
      </w:r>
      <w:r w:rsidR="00E00916" w:rsidRPr="00F86391">
        <w:rPr>
          <w:rFonts w:asciiTheme="majorBidi" w:hAnsiTheme="majorBidi"/>
          <w:spacing w:val="-2"/>
          <w:cs/>
        </w:rPr>
        <w:t xml:space="preserve">โดยมีระยะเวลา </w:t>
      </w:r>
      <w:r w:rsidR="00E00916" w:rsidRPr="00F86391">
        <w:rPr>
          <w:rFonts w:asciiTheme="majorBidi" w:hAnsiTheme="majorBidi"/>
          <w:spacing w:val="-2"/>
        </w:rPr>
        <w:t>4</w:t>
      </w:r>
      <w:r w:rsidR="00E00916" w:rsidRPr="00F86391">
        <w:rPr>
          <w:rFonts w:asciiTheme="majorBidi" w:hAnsiTheme="majorBidi"/>
          <w:spacing w:val="-2"/>
          <w:cs/>
        </w:rPr>
        <w:t xml:space="preserve"> ปี หุ้นกู้ดังกล่าวมีอัตราดอกเบี้ยคงที่ร้อยละ </w:t>
      </w:r>
      <w:r w:rsidR="00E00916" w:rsidRPr="00F86391">
        <w:rPr>
          <w:rFonts w:asciiTheme="majorBidi" w:hAnsiTheme="majorBidi"/>
          <w:spacing w:val="-2"/>
        </w:rPr>
        <w:t>9.1</w:t>
      </w:r>
      <w:r w:rsidR="003E3762" w:rsidRPr="00F86391">
        <w:rPr>
          <w:rFonts w:asciiTheme="majorBidi" w:hAnsiTheme="majorBidi"/>
          <w:spacing w:val="-2"/>
        </w:rPr>
        <w:t>3</w:t>
      </w:r>
      <w:r w:rsidR="00E00916" w:rsidRPr="00F86391">
        <w:rPr>
          <w:rFonts w:asciiTheme="majorBidi" w:hAnsiTheme="majorBidi"/>
          <w:spacing w:val="-2"/>
          <w:cs/>
        </w:rPr>
        <w:t xml:space="preserve"> ต่อปี</w:t>
      </w:r>
    </w:p>
    <w:p w14:paraId="2043F730" w14:textId="77777777" w:rsidR="00280179" w:rsidRPr="00F86391" w:rsidRDefault="00280179" w:rsidP="0086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</w:rPr>
      </w:pPr>
    </w:p>
    <w:p w14:paraId="4B783FC1" w14:textId="77777777" w:rsidR="00070463" w:rsidRPr="00F86391" w:rsidRDefault="0007046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F86391">
        <w:rPr>
          <w:rFonts w:asciiTheme="majorBidi" w:hAnsiTheme="majorBidi" w:cstheme="majorBidi"/>
          <w:i/>
          <w:iCs/>
          <w:cs/>
        </w:rPr>
        <w:t>บริษัท บีซีพีจี จำกัด (มหาชน)</w:t>
      </w:r>
    </w:p>
    <w:p w14:paraId="3E8538CB" w14:textId="77777777" w:rsidR="00070463" w:rsidRPr="00F86391" w:rsidRDefault="00070463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853C050" w14:textId="77777777" w:rsidR="00070463" w:rsidRPr="00F86391" w:rsidRDefault="00961EFC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 xml:space="preserve">ในเดือนมิถุนายน </w:t>
      </w:r>
      <w:r w:rsidR="003E3762"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</w:t>
      </w:r>
      <w:r w:rsidR="003E3762" w:rsidRPr="00F86391">
        <w:rPr>
          <w:rFonts w:asciiTheme="majorBidi" w:hAnsiTheme="majorBidi"/>
          <w:cs/>
        </w:rPr>
        <w:t>บริษัท บีซีพีจี จำกัด (มหาชน)</w:t>
      </w:r>
      <w:r w:rsidR="003E3762" w:rsidRPr="00F86391">
        <w:rPr>
          <w:rFonts w:asciiTheme="majorBidi" w:hAnsiTheme="majorBidi"/>
        </w:rPr>
        <w:t xml:space="preserve"> </w:t>
      </w:r>
      <w:r w:rsidR="003E3762" w:rsidRPr="00F86391">
        <w:rPr>
          <w:rFonts w:asciiTheme="majorBidi" w:hAnsiTheme="majorBidi"/>
          <w:spacing w:val="-2"/>
          <w:cs/>
        </w:rPr>
        <w:t>ซ</w:t>
      </w:r>
      <w:r w:rsidR="003E3762" w:rsidRPr="00F86391">
        <w:rPr>
          <w:rFonts w:asciiTheme="majorBidi" w:hAnsiTheme="majorBidi" w:hint="cs"/>
          <w:spacing w:val="-2"/>
          <w:cs/>
        </w:rPr>
        <w:t>ึ่</w:t>
      </w:r>
      <w:r w:rsidR="003E3762" w:rsidRPr="00F86391">
        <w:rPr>
          <w:rFonts w:asciiTheme="majorBidi" w:hAnsiTheme="majorBidi"/>
          <w:spacing w:val="-2"/>
          <w:cs/>
        </w:rPr>
        <w:t>งเป็นบริษัทย่อยของกลุ่มบริษัท</w:t>
      </w:r>
      <w:r w:rsidR="003E3762" w:rsidRPr="00F86391">
        <w:rPr>
          <w:rFonts w:asciiTheme="majorBidi" w:hAnsiTheme="majorBidi"/>
          <w:spacing w:val="-2"/>
        </w:rPr>
        <w:t xml:space="preserve"> </w:t>
      </w:r>
      <w:r w:rsidR="003E3762" w:rsidRPr="00F86391">
        <w:rPr>
          <w:rFonts w:asciiTheme="majorBidi" w:hAnsiTheme="majorBidi" w:hint="cs"/>
          <w:spacing w:val="-2"/>
          <w:cs/>
        </w:rPr>
        <w:t>ได้</w:t>
      </w:r>
      <w:r w:rsidRPr="00F86391">
        <w:rPr>
          <w:rFonts w:asciiTheme="majorBidi" w:hAnsiTheme="majorBidi"/>
          <w:cs/>
        </w:rPr>
        <w:t xml:space="preserve">เบิกเงินกู้ยืมระยะยาวจากสถาบันการเงินในประเทศไทยแห่งหนึ่งจำนวน </w:t>
      </w:r>
      <w:r w:rsidR="003E3762" w:rsidRPr="00F86391">
        <w:rPr>
          <w:rFonts w:asciiTheme="majorBidi" w:hAnsiTheme="majorBidi"/>
        </w:rPr>
        <w:t>1,000</w:t>
      </w:r>
      <w:r w:rsidRPr="00F86391">
        <w:rPr>
          <w:rFonts w:asciiTheme="majorBidi" w:hAnsiTheme="majorBidi"/>
          <w:cs/>
        </w:rPr>
        <w:t xml:space="preserve"> ล้านบาท เพื่อใช้ในการไถ่ถอนหุ้นกู้ที่ได้ออกและจำหน่ายในปี </w:t>
      </w:r>
      <w:r w:rsidR="003E3762" w:rsidRPr="00F86391">
        <w:rPr>
          <w:rFonts w:asciiTheme="majorBidi" w:hAnsiTheme="majorBidi"/>
        </w:rPr>
        <w:t>2566</w:t>
      </w:r>
      <w:r w:rsidRPr="00F86391">
        <w:rPr>
          <w:rFonts w:asciiTheme="majorBidi" w:hAnsiTheme="majorBidi"/>
          <w:cs/>
        </w:rPr>
        <w:t xml:space="preserve"> ซึ่งมีอายุครบกำหนด </w:t>
      </w:r>
      <w:r w:rsidR="003E3762" w:rsidRPr="00F86391">
        <w:rPr>
          <w:rFonts w:asciiTheme="majorBidi" w:hAnsiTheme="majorBidi"/>
        </w:rPr>
        <w:t>2</w:t>
      </w:r>
      <w:r w:rsidRPr="00F86391">
        <w:rPr>
          <w:rFonts w:asciiTheme="majorBidi" w:hAnsiTheme="majorBidi"/>
          <w:cs/>
        </w:rPr>
        <w:t xml:space="preserve"> ปี จำนวน </w:t>
      </w:r>
      <w:r w:rsidR="003E3762" w:rsidRPr="00F86391">
        <w:rPr>
          <w:rFonts w:asciiTheme="majorBidi" w:hAnsiTheme="majorBidi"/>
        </w:rPr>
        <w:t>1,147</w:t>
      </w:r>
      <w:r w:rsidRPr="00F86391">
        <w:rPr>
          <w:rFonts w:asciiTheme="majorBidi" w:hAnsiTheme="majorBidi"/>
          <w:cs/>
        </w:rPr>
        <w:t xml:space="preserve"> ล้านบาท</w:t>
      </w:r>
    </w:p>
    <w:p w14:paraId="5E89CF79" w14:textId="77777777" w:rsidR="00C5073E" w:rsidRPr="00F86391" w:rsidRDefault="00C5073E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B863F53" w14:textId="77777777" w:rsidR="00866A7B" w:rsidRPr="00F86391" w:rsidRDefault="00866A7B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4C6A6AA2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31E905A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6A5C25C6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726B828A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8E084C0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7A619300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ACE5D9B" w14:textId="77777777" w:rsidR="00DB10F6" w:rsidRPr="00F86391" w:rsidRDefault="00DB10F6" w:rsidP="0007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67E933E4" w14:textId="29DE5C40" w:rsidR="00C5073E" w:rsidRPr="00F86391" w:rsidRDefault="00C5073E" w:rsidP="00C507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ทุ</w:t>
      </w:r>
      <w:r w:rsidR="00DB10F6" w:rsidRPr="00F86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นเรือนหุ้น</w:t>
      </w:r>
    </w:p>
    <w:p w14:paraId="6CD3CCBF" w14:textId="77777777" w:rsidR="00C5073E" w:rsidRPr="00F86391" w:rsidRDefault="00C5073E" w:rsidP="00C5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685224DB" w14:textId="77777777" w:rsidR="00133F09" w:rsidRPr="00F86391" w:rsidRDefault="00133F09" w:rsidP="0013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 w:hint="cs"/>
          <w:cs/>
        </w:rPr>
        <w:t xml:space="preserve"> </w:t>
      </w:r>
      <w:r w:rsidRPr="00F86391">
        <w:rPr>
          <w:rFonts w:asciiTheme="majorBidi" w:hAnsiTheme="majorBidi"/>
        </w:rPr>
        <w:t>11</w:t>
      </w:r>
      <w:r w:rsidRPr="00F86391">
        <w:rPr>
          <w:rFonts w:asciiTheme="majorBidi" w:hAnsiTheme="majorBidi"/>
          <w:cs/>
        </w:rPr>
        <w:t xml:space="preserve"> เมษายน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/>
          <w:cs/>
        </w:rPr>
        <w:t xml:space="preserve">ที่ประชุมสามัญผู้ถือหุ้นประจำปี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 w:cstheme="majorBidi"/>
          <w:cs/>
        </w:rPr>
        <w:t>มีมติ</w:t>
      </w:r>
      <w:r w:rsidRPr="00F86391">
        <w:rPr>
          <w:rFonts w:asciiTheme="majorBidi" w:hAnsiTheme="majorBidi" w:cstheme="majorBidi" w:hint="cs"/>
          <w:cs/>
        </w:rPr>
        <w:t>อนุมัติแผน</w:t>
      </w:r>
      <w:r w:rsidRPr="00F86391">
        <w:rPr>
          <w:rFonts w:asciiTheme="majorBidi" w:hAnsiTheme="majorBidi"/>
          <w:cs/>
        </w:rPr>
        <w:t>การปรับโครงสร้างการถือหุ้นและการจัดการของบริษัท</w:t>
      </w:r>
      <w:r w:rsidRPr="00F86391">
        <w:rPr>
          <w:rFonts w:asciiTheme="majorBidi" w:hAnsiTheme="majorBidi" w:hint="cs"/>
          <w:cs/>
        </w:rPr>
        <w:t xml:space="preserve"> ดังนี้</w:t>
      </w:r>
    </w:p>
    <w:p w14:paraId="325CC265" w14:textId="77777777" w:rsidR="00133F09" w:rsidRPr="00F86391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F86391">
        <w:rPr>
          <w:rFonts w:asciiTheme="majorBidi" w:eastAsia="Times New Roman" w:hAnsiTheme="majorBidi"/>
          <w:sz w:val="30"/>
          <w:szCs w:val="30"/>
          <w:cs/>
        </w:rPr>
        <w:t>อนุมัติแผนการปรับโครงสร้างการถือหุ้นและการจัดการของบริษัท โดยบริษัทจะดำเนินการเสนอขายหลักทรัพย์ที่ออกใหม่ (จัดสรรหุ้นสามัญเพิ่มทุน) ให้แก่ผู้ถือหุ้นรายอื่นของบริษัท บางจาก ศรีราชา จำกัด (มหาชน) (“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BSRC”)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ที่บริษัทถือหุ้นอยู่ในสัดส่วนร้อยละ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81.7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ของหุ้นที่ออกจำหน่ายแล้วทั้งหมดของ </w:t>
      </w:r>
      <w:r w:rsidRPr="00F86391">
        <w:rPr>
          <w:rFonts w:asciiTheme="majorBidi" w:eastAsia="Times New Roman" w:hAnsiTheme="majorBidi"/>
          <w:sz w:val="30"/>
          <w:szCs w:val="30"/>
        </w:rPr>
        <w:t>BSRC</w:t>
      </w:r>
    </w:p>
    <w:p w14:paraId="2B9A788E" w14:textId="77777777" w:rsidR="00133F09" w:rsidRPr="00F86391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อนุมัติการทำคำเสนอซื้อหลักทรัพย์ทั้งหมดของ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>ตามแผนการปรับโครงสร้างการถือหุ้น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โดยบริษัทจะทำคำเสนอซื้อหลักทรัพย์ทั้งหมดของ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จากผู้ถือหุ้นอื่นของ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ไม่เกินจำนวน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631.86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4.93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บาท (คิดเป็นร้อยละ </w:t>
      </w:r>
      <w:r w:rsidRPr="00F86391">
        <w:rPr>
          <w:rFonts w:asciiTheme="majorBidi" w:eastAsia="Times New Roman" w:hAnsiTheme="majorBidi"/>
          <w:sz w:val="30"/>
          <w:szCs w:val="30"/>
        </w:rPr>
        <w:t>18.3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 ของหุ้นที่ออกจำหน่ายแล้วทั้งหมดของ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อ้างอิงข้อมูล ณ วันที่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6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มีนาคม </w:t>
      </w:r>
      <w:r w:rsidRPr="00F86391">
        <w:rPr>
          <w:rFonts w:asciiTheme="majorBidi" w:eastAsia="Times New Roman" w:hAnsiTheme="majorBidi"/>
          <w:sz w:val="30"/>
          <w:szCs w:val="30"/>
        </w:rPr>
        <w:t>2568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>)</w:t>
      </w:r>
    </w:p>
    <w:p w14:paraId="600FAD96" w14:textId="21E57C25" w:rsidR="00133F09" w:rsidRPr="00F86391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F86391">
        <w:rPr>
          <w:rFonts w:asciiTheme="majorBidi" w:eastAsia="Times New Roman" w:hAnsiTheme="majorBidi"/>
          <w:sz w:val="30"/>
          <w:szCs w:val="30"/>
          <w:cs/>
        </w:rPr>
        <w:t>อนุมัติ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>การ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เพิ่มทุนจดทะเบียนของบริษัท จำนวน </w:t>
      </w:r>
      <w:r w:rsidRPr="00F86391">
        <w:rPr>
          <w:rFonts w:asciiTheme="majorBidi" w:eastAsia="Times New Roman" w:hAnsiTheme="majorBidi"/>
          <w:sz w:val="30"/>
          <w:szCs w:val="30"/>
        </w:rPr>
        <w:t>97.21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 ล้านบาท จากทุนจดทะเบียนเดิม จำนวน 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1,377 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Pr="00F86391">
        <w:rPr>
          <w:rFonts w:asciiTheme="majorBidi" w:eastAsia="Times New Roman" w:hAnsiTheme="majorBidi"/>
          <w:sz w:val="30"/>
          <w:szCs w:val="30"/>
        </w:rPr>
        <w:t>1,474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 ล้านบาท โดยการออกหุ้นสามัญเพิ่มทุนใหม่จำนวน </w:t>
      </w:r>
      <w:r w:rsidRPr="00F86391">
        <w:rPr>
          <w:rFonts w:asciiTheme="majorBidi" w:eastAsia="Times New Roman" w:hAnsiTheme="majorBidi"/>
          <w:sz w:val="30"/>
          <w:szCs w:val="30"/>
        </w:rPr>
        <w:t>97.21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F86391">
        <w:rPr>
          <w:rFonts w:asciiTheme="majorBidi" w:eastAsia="Times New Roman" w:hAnsiTheme="majorBidi"/>
          <w:sz w:val="30"/>
          <w:szCs w:val="30"/>
        </w:rPr>
        <w:t>1.00</w:t>
      </w:r>
      <w:r w:rsidRPr="00F86391">
        <w:rPr>
          <w:rFonts w:asciiTheme="majorBidi" w:eastAsia="Times New Roman" w:hAnsiTheme="majorBidi"/>
          <w:sz w:val="30"/>
          <w:szCs w:val="30"/>
          <w:cs/>
        </w:rPr>
        <w:t xml:space="preserve"> บาท</w:t>
      </w:r>
      <w:r w:rsidR="006F0152"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="00DB10F6" w:rsidRPr="00F86391">
        <w:rPr>
          <w:rFonts w:asciiTheme="majorBidi" w:eastAsia="Times New Roman" w:hAnsiTheme="majorBidi" w:hint="cs"/>
          <w:sz w:val="30"/>
          <w:szCs w:val="30"/>
          <w:cs/>
        </w:rPr>
        <w:t>โดย</w:t>
      </w:r>
      <w:r w:rsidR="006F0152" w:rsidRPr="00F86391">
        <w:rPr>
          <w:rFonts w:asciiTheme="majorBidi" w:eastAsia="Times New Roman" w:hAnsiTheme="majorBidi" w:hint="cs"/>
          <w:sz w:val="30"/>
          <w:szCs w:val="30"/>
          <w:cs/>
        </w:rPr>
        <w:t>บริษัทได้จดทะเบียน</w:t>
      </w:r>
      <w:r w:rsidR="00DB10F6" w:rsidRPr="00F86391">
        <w:rPr>
          <w:rFonts w:asciiTheme="majorBidi" w:eastAsia="Times New Roman" w:hAnsiTheme="majorBidi" w:hint="cs"/>
          <w:sz w:val="30"/>
          <w:szCs w:val="30"/>
          <w:cs/>
        </w:rPr>
        <w:t>เพิ่มทุนจดทะเบียนดังกล่าว</w:t>
      </w:r>
      <w:r w:rsidR="006F0152" w:rsidRPr="00F86391">
        <w:rPr>
          <w:rFonts w:asciiTheme="majorBidi" w:eastAsia="Times New Roman" w:hAnsiTheme="majorBidi" w:hint="cs"/>
          <w:sz w:val="30"/>
          <w:szCs w:val="30"/>
          <w:cs/>
        </w:rPr>
        <w:t xml:space="preserve">กับกระทรวงพาณิชย์แล้วในเดือนเมษายน </w:t>
      </w:r>
      <w:r w:rsidR="006F0152" w:rsidRPr="00F86391">
        <w:rPr>
          <w:rFonts w:asciiTheme="majorBidi" w:eastAsia="Times New Roman" w:hAnsiTheme="majorBidi"/>
          <w:sz w:val="30"/>
          <w:szCs w:val="30"/>
        </w:rPr>
        <w:t>2568</w:t>
      </w:r>
    </w:p>
    <w:p w14:paraId="548330B4" w14:textId="77777777" w:rsidR="00133F09" w:rsidRPr="00F86391" w:rsidRDefault="00133F09" w:rsidP="00133F09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F86391">
        <w:rPr>
          <w:rFonts w:asciiTheme="majorBidi" w:eastAsia="Times New Roman" w:hAnsiTheme="majorBidi" w:hint="cs"/>
          <w:sz w:val="30"/>
          <w:szCs w:val="30"/>
          <w:cs/>
        </w:rPr>
        <w:t>อนุมัติการจัดสรรหุ้นสามัญเพิ่มทุนของบริษัทให้แก่ผู้ถือหุ้น</w:t>
      </w:r>
      <w:r w:rsidRPr="00F86391">
        <w:rPr>
          <w:rFonts w:asciiTheme="majorBidi" w:eastAsia="Times New Roman" w:hAnsiTheme="majorBidi"/>
          <w:sz w:val="30"/>
          <w:szCs w:val="30"/>
        </w:rPr>
        <w:t xml:space="preserve"> BSRC </w:t>
      </w:r>
      <w:r w:rsidRPr="00F86391">
        <w:rPr>
          <w:rFonts w:asciiTheme="majorBidi" w:eastAsia="Times New Roman" w:hAnsiTheme="majorBidi" w:hint="cs"/>
          <w:sz w:val="30"/>
          <w:szCs w:val="30"/>
          <w:cs/>
        </w:rPr>
        <w:t>ตามแผน</w:t>
      </w:r>
      <w:r w:rsidRPr="00F86391">
        <w:rPr>
          <w:rFonts w:asciiTheme="majorBidi" w:eastAsia="Times New Roman" w:hAnsiTheme="majorBidi"/>
          <w:sz w:val="30"/>
          <w:szCs w:val="30"/>
          <w:cs/>
        </w:rPr>
        <w:t>การปรับโครงสร้างการถือหุ้นและการจัดการของบริษัท</w:t>
      </w:r>
    </w:p>
    <w:p w14:paraId="770079EB" w14:textId="77777777" w:rsidR="00133F09" w:rsidRPr="00F86391" w:rsidRDefault="00133F09" w:rsidP="00C5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5EE3483C" w14:textId="52D0D840" w:rsidR="00C5073E" w:rsidRPr="00F86391" w:rsidRDefault="00C5073E" w:rsidP="0013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</w:rPr>
        <w:sectPr w:rsidR="00C5073E" w:rsidRPr="00F86391" w:rsidSect="007356B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38C4ACF4" w14:textId="6863DBCD" w:rsidR="00CC529F" w:rsidRPr="00F86391" w:rsidRDefault="00825705" w:rsidP="00AE4B7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7FBCFAE3" w14:textId="77777777" w:rsidR="004734CC" w:rsidRPr="00F86391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ECE5C9A" w14:textId="7D336F00" w:rsidR="000051D0" w:rsidRPr="00F86391" w:rsidRDefault="00D54B8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F86391">
        <w:rPr>
          <w:snapToGrid w:val="0"/>
          <w:cs/>
          <w:lang w:eastAsia="th-TH"/>
        </w:rPr>
        <w:t>ข้อมูลเกี่ยวกับส่วนงานที่รายงาน</w:t>
      </w:r>
      <w:r w:rsidR="008C5642" w:rsidRPr="00F86391">
        <w:rPr>
          <w:snapToGrid w:val="0"/>
          <w:cs/>
          <w:lang w:eastAsia="th-TH"/>
        </w:rPr>
        <w:t xml:space="preserve">สำหรับงวดหกเดือนสิ้นสุดวันที่ </w:t>
      </w:r>
      <w:r w:rsidR="008C5642" w:rsidRPr="00F86391">
        <w:rPr>
          <w:snapToGrid w:val="0"/>
          <w:lang w:eastAsia="th-TH"/>
        </w:rPr>
        <w:t>30</w:t>
      </w:r>
      <w:r w:rsidR="008C5642" w:rsidRPr="00F86391">
        <w:rPr>
          <w:snapToGrid w:val="0"/>
          <w:cs/>
          <w:lang w:eastAsia="th-TH"/>
        </w:rPr>
        <w:t xml:space="preserve"> มิถุนายน</w:t>
      </w:r>
      <w:r w:rsidR="00243248" w:rsidRPr="00F86391">
        <w:rPr>
          <w:snapToGrid w:val="0"/>
          <w:lang w:eastAsia="th-TH"/>
        </w:rPr>
        <w:t xml:space="preserve"> 2568</w:t>
      </w:r>
      <w:r w:rsidR="00765373" w:rsidRPr="00F86391">
        <w:rPr>
          <w:snapToGrid w:val="0"/>
          <w:lang w:eastAsia="th-TH"/>
        </w:rPr>
        <w:t xml:space="preserve"> </w:t>
      </w:r>
      <w:r w:rsidRPr="00F86391">
        <w:rPr>
          <w:rFonts w:hint="cs"/>
          <w:snapToGrid w:val="0"/>
          <w:cs/>
          <w:lang w:eastAsia="th-TH"/>
        </w:rPr>
        <w:t xml:space="preserve">และ </w:t>
      </w:r>
      <w:r w:rsidR="00243248" w:rsidRPr="00F86391">
        <w:rPr>
          <w:snapToGrid w:val="0"/>
          <w:lang w:eastAsia="th-TH"/>
        </w:rPr>
        <w:t>2567</w:t>
      </w:r>
      <w:r w:rsidRPr="00F86391">
        <w:rPr>
          <w:snapToGrid w:val="0"/>
          <w:cs/>
          <w:lang w:eastAsia="th-TH"/>
        </w:rPr>
        <w:t xml:space="preserve"> มีดังนี้</w:t>
      </w:r>
    </w:p>
    <w:p w14:paraId="05ED58DF" w14:textId="77777777" w:rsidR="004734CC" w:rsidRPr="00F86391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D54B8C" w:rsidRPr="00F86391" w14:paraId="151FBA80" w14:textId="77777777" w:rsidTr="000F6311">
        <w:trPr>
          <w:trHeight w:val="99"/>
        </w:trPr>
        <w:tc>
          <w:tcPr>
            <w:tcW w:w="4069" w:type="dxa"/>
          </w:tcPr>
          <w:p w14:paraId="219F7DAB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</w:tcPr>
          <w:p w14:paraId="7EA4D8D7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F86391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6B55" w:rsidRPr="00F86391" w14:paraId="33DB5217" w14:textId="77777777" w:rsidTr="000F6311">
        <w:trPr>
          <w:trHeight w:val="589"/>
        </w:trPr>
        <w:tc>
          <w:tcPr>
            <w:tcW w:w="4069" w:type="dxa"/>
            <w:vAlign w:val="bottom"/>
          </w:tcPr>
          <w:p w14:paraId="7A288ABC" w14:textId="2FB0E412" w:rsidR="00735D97" w:rsidRPr="00F86391" w:rsidRDefault="00B52B93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="008C5642"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หก</w:t>
            </w:r>
            <w:r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เดือน</w:t>
            </w:r>
            <w:r w:rsidR="00C536CA"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สิ้น</w:t>
            </w:r>
            <w:r w:rsidR="00846B55"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สุด</w:t>
            </w:r>
          </w:p>
          <w:p w14:paraId="35776AC3" w14:textId="24EA6900" w:rsidR="00846B55" w:rsidRPr="00F86391" w:rsidRDefault="00F16A70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F86391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="00846B55" w:rsidRPr="00F86391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="008C5642" w:rsidRPr="00F86391">
              <w:rPr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8C5642" w:rsidRPr="00F86391">
              <w:rPr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  <w:r w:rsidR="00B52B93" w:rsidRPr="00F86391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0F6311" w:rsidRPr="00F86391">
              <w:rPr>
                <w:b/>
                <w:bCs/>
                <w:i/>
                <w:iCs/>
                <w:sz w:val="25"/>
                <w:szCs w:val="25"/>
              </w:rPr>
              <w:t>256</w:t>
            </w:r>
            <w:r w:rsidR="00243248" w:rsidRPr="00F86391">
              <w:rPr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1278" w:type="dxa"/>
            <w:vAlign w:val="bottom"/>
          </w:tcPr>
          <w:p w14:paraId="41478266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  <w:cs/>
              </w:rPr>
              <w:t>โรงกลั่น</w:t>
            </w:r>
            <w:r w:rsidRPr="00F86391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F624870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2881D22C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F86391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768A19A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40C4C97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F86391">
              <w:rPr>
                <w:sz w:val="25"/>
                <w:szCs w:val="25"/>
                <w:cs/>
              </w:rPr>
              <w:br/>
            </w:r>
            <w:r w:rsidRPr="00F86391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6097EA97" w14:textId="0EA1DBE5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4E8917C1" w14:textId="4E9B19FD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F86391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D54B8C" w:rsidRPr="00F86391" w14:paraId="0FBBBF09" w14:textId="77777777" w:rsidTr="000F6311">
        <w:trPr>
          <w:trHeight w:hRule="exact" w:val="283"/>
        </w:trPr>
        <w:tc>
          <w:tcPr>
            <w:tcW w:w="4069" w:type="dxa"/>
          </w:tcPr>
          <w:p w14:paraId="7FE919CA" w14:textId="77777777" w:rsidR="00D54B8C" w:rsidRPr="00F86391" w:rsidRDefault="00D54B8C" w:rsidP="0053352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2C8F47A1" w14:textId="77777777" w:rsidR="00D54B8C" w:rsidRPr="00F86391" w:rsidRDefault="00D54B8C" w:rsidP="00E4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F86391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AF4FDF" w:rsidRPr="00F86391" w14:paraId="65FCC1C6" w14:textId="77777777" w:rsidTr="004734CC">
        <w:tc>
          <w:tcPr>
            <w:tcW w:w="4069" w:type="dxa"/>
            <w:vAlign w:val="bottom"/>
          </w:tcPr>
          <w:p w14:paraId="309C840D" w14:textId="77777777" w:rsidR="00AF4FDF" w:rsidRPr="00F86391" w:rsidRDefault="00AF4FDF" w:rsidP="004734CC">
            <w:pPr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7F82C102" w14:textId="7B67489D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58,248</w:t>
            </w:r>
          </w:p>
        </w:tc>
        <w:tc>
          <w:tcPr>
            <w:tcW w:w="1281" w:type="dxa"/>
            <w:vAlign w:val="bottom"/>
          </w:tcPr>
          <w:p w14:paraId="56336535" w14:textId="5E496C3A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184,65</w:t>
            </w:r>
            <w:r w:rsidR="00A82F1C" w:rsidRPr="00F86391">
              <w:rPr>
                <w:sz w:val="25"/>
                <w:szCs w:val="25"/>
              </w:rPr>
              <w:t>3</w:t>
            </w:r>
          </w:p>
        </w:tc>
        <w:tc>
          <w:tcPr>
            <w:tcW w:w="1280" w:type="dxa"/>
            <w:vAlign w:val="bottom"/>
          </w:tcPr>
          <w:p w14:paraId="0CBE8949" w14:textId="1E48B88C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1,12</w:t>
            </w:r>
            <w:r w:rsidR="00A82F1C" w:rsidRPr="00F86391">
              <w:rPr>
                <w:sz w:val="25"/>
                <w:szCs w:val="25"/>
              </w:rPr>
              <w:t>6</w:t>
            </w:r>
          </w:p>
        </w:tc>
        <w:tc>
          <w:tcPr>
            <w:tcW w:w="1280" w:type="dxa"/>
            <w:vAlign w:val="bottom"/>
          </w:tcPr>
          <w:p w14:paraId="04A55FA2" w14:textId="143BC23B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471</w:t>
            </w:r>
          </w:p>
        </w:tc>
        <w:tc>
          <w:tcPr>
            <w:tcW w:w="1280" w:type="dxa"/>
            <w:vAlign w:val="bottom"/>
          </w:tcPr>
          <w:p w14:paraId="57528079" w14:textId="02499306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15,538</w:t>
            </w:r>
          </w:p>
        </w:tc>
        <w:tc>
          <w:tcPr>
            <w:tcW w:w="1280" w:type="dxa"/>
            <w:vAlign w:val="bottom"/>
          </w:tcPr>
          <w:p w14:paraId="13178BC2" w14:textId="21D84CFE" w:rsidR="00AF4FDF" w:rsidRPr="00F86391" w:rsidRDefault="00E77684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</w:rPr>
              <w:t>43</w:t>
            </w:r>
            <w:r w:rsidR="00A82F1C" w:rsidRPr="00F86391">
              <w:rPr>
                <w:sz w:val="25"/>
                <w:szCs w:val="25"/>
              </w:rPr>
              <w:t>8</w:t>
            </w:r>
          </w:p>
        </w:tc>
        <w:tc>
          <w:tcPr>
            <w:tcW w:w="1280" w:type="dxa"/>
            <w:vAlign w:val="bottom"/>
          </w:tcPr>
          <w:p w14:paraId="22C98632" w14:textId="1C300BFC" w:rsidR="00AF4FDF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437476C2" w14:textId="56A2FD8D" w:rsidR="00AF4FDF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260,474</w:t>
            </w:r>
          </w:p>
        </w:tc>
      </w:tr>
      <w:tr w:rsidR="00AF4FDF" w:rsidRPr="00F86391" w14:paraId="2DC3E68A" w14:textId="77777777" w:rsidTr="004734CC">
        <w:tc>
          <w:tcPr>
            <w:tcW w:w="4069" w:type="dxa"/>
            <w:vAlign w:val="bottom"/>
          </w:tcPr>
          <w:p w14:paraId="2CA2A5D8" w14:textId="77777777" w:rsidR="00AF4FDF" w:rsidRPr="00F86391" w:rsidRDefault="00AF4FDF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6C10BEF" w14:textId="009A58EF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154,694</w:t>
            </w:r>
          </w:p>
        </w:tc>
        <w:tc>
          <w:tcPr>
            <w:tcW w:w="1281" w:type="dxa"/>
            <w:vAlign w:val="bottom"/>
          </w:tcPr>
          <w:p w14:paraId="66F3C011" w14:textId="24569B54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708</w:t>
            </w:r>
          </w:p>
        </w:tc>
        <w:tc>
          <w:tcPr>
            <w:tcW w:w="1280" w:type="dxa"/>
            <w:vAlign w:val="bottom"/>
          </w:tcPr>
          <w:p w14:paraId="301C29EA" w14:textId="39EB8B6F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38</w:t>
            </w:r>
            <w:r w:rsidR="00A82F1C" w:rsidRPr="00F86391">
              <w:rPr>
                <w:sz w:val="25"/>
                <w:szCs w:val="25"/>
              </w:rPr>
              <w:t>5</w:t>
            </w:r>
          </w:p>
        </w:tc>
        <w:tc>
          <w:tcPr>
            <w:tcW w:w="1280" w:type="dxa"/>
            <w:vAlign w:val="bottom"/>
          </w:tcPr>
          <w:p w14:paraId="4380B266" w14:textId="37421935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</w:rPr>
              <w:t>8,706</w:t>
            </w:r>
          </w:p>
        </w:tc>
        <w:tc>
          <w:tcPr>
            <w:tcW w:w="1280" w:type="dxa"/>
            <w:vAlign w:val="bottom"/>
          </w:tcPr>
          <w:p w14:paraId="3B48DC54" w14:textId="598C6A99" w:rsidR="00AF4FDF" w:rsidRPr="00F86391" w:rsidRDefault="00A82F1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bottom"/>
          </w:tcPr>
          <w:p w14:paraId="75396438" w14:textId="67500826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30</w:t>
            </w:r>
          </w:p>
        </w:tc>
        <w:tc>
          <w:tcPr>
            <w:tcW w:w="1280" w:type="dxa"/>
            <w:vAlign w:val="bottom"/>
          </w:tcPr>
          <w:p w14:paraId="0448187A" w14:textId="4CDE890C" w:rsidR="00AF4FDF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</w:rPr>
              <w:t>(16</w:t>
            </w:r>
            <w:r w:rsidR="00A82F1C" w:rsidRPr="00F86391">
              <w:rPr>
                <w:sz w:val="25"/>
                <w:szCs w:val="25"/>
              </w:rPr>
              <w:t>4,523</w:t>
            </w:r>
            <w:r w:rsidRPr="00F86391">
              <w:rPr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bottom"/>
          </w:tcPr>
          <w:p w14:paraId="22D3ADEB" w14:textId="7F488555" w:rsidR="00AF4FDF" w:rsidRPr="00F86391" w:rsidRDefault="00A82F1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-</w:t>
            </w:r>
          </w:p>
        </w:tc>
      </w:tr>
      <w:tr w:rsidR="00BC22C8" w:rsidRPr="00F86391" w14:paraId="492F4AEC" w14:textId="77777777" w:rsidTr="004734CC">
        <w:tc>
          <w:tcPr>
            <w:tcW w:w="4069" w:type="dxa"/>
            <w:vAlign w:val="bottom"/>
          </w:tcPr>
          <w:p w14:paraId="4F7011A0" w14:textId="77777777" w:rsidR="00BC22C8" w:rsidRPr="00F86391" w:rsidRDefault="00BC22C8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F86391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19610AA2" w14:textId="0D014B02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F86391">
              <w:rPr>
                <w:b/>
                <w:bCs/>
                <w:sz w:val="25"/>
                <w:szCs w:val="25"/>
              </w:rPr>
              <w:t>212,942</w:t>
            </w:r>
          </w:p>
        </w:tc>
        <w:tc>
          <w:tcPr>
            <w:tcW w:w="1281" w:type="dxa"/>
            <w:vAlign w:val="bottom"/>
          </w:tcPr>
          <w:p w14:paraId="3AE1A4B8" w14:textId="786181F7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185,36</w:t>
            </w:r>
            <w:r w:rsidR="00A82F1C" w:rsidRPr="00F86391">
              <w:rPr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280" w:type="dxa"/>
            <w:vAlign w:val="bottom"/>
          </w:tcPr>
          <w:p w14:paraId="7D7905B3" w14:textId="20806859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F86391">
              <w:rPr>
                <w:b/>
                <w:bCs/>
                <w:sz w:val="25"/>
                <w:szCs w:val="25"/>
              </w:rPr>
              <w:t>1,511</w:t>
            </w:r>
          </w:p>
        </w:tc>
        <w:tc>
          <w:tcPr>
            <w:tcW w:w="1280" w:type="dxa"/>
            <w:vAlign w:val="bottom"/>
          </w:tcPr>
          <w:p w14:paraId="26DCA295" w14:textId="5B41EDFC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9,177</w:t>
            </w:r>
          </w:p>
        </w:tc>
        <w:tc>
          <w:tcPr>
            <w:tcW w:w="1280" w:type="dxa"/>
            <w:vAlign w:val="bottom"/>
          </w:tcPr>
          <w:p w14:paraId="79560006" w14:textId="3A0529F2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15,538</w:t>
            </w:r>
          </w:p>
        </w:tc>
        <w:tc>
          <w:tcPr>
            <w:tcW w:w="1280" w:type="dxa"/>
            <w:vAlign w:val="bottom"/>
          </w:tcPr>
          <w:p w14:paraId="734BD479" w14:textId="11C36459" w:rsidR="00BC22C8" w:rsidRPr="00F86391" w:rsidRDefault="00E77684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46</w:t>
            </w:r>
            <w:r w:rsidR="00A82F1C" w:rsidRPr="00F86391">
              <w:rPr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280" w:type="dxa"/>
            <w:vAlign w:val="bottom"/>
          </w:tcPr>
          <w:p w14:paraId="0C54F28B" w14:textId="7414B5B9" w:rsidR="00BC22C8" w:rsidRPr="00F86391" w:rsidRDefault="00A82F1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(164,523)</w:t>
            </w:r>
          </w:p>
        </w:tc>
        <w:tc>
          <w:tcPr>
            <w:tcW w:w="1282" w:type="dxa"/>
            <w:vAlign w:val="bottom"/>
          </w:tcPr>
          <w:p w14:paraId="3EE3EE07" w14:textId="1D9F9AEA" w:rsidR="00BC22C8" w:rsidRPr="00F86391" w:rsidRDefault="00A82F1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F86391">
              <w:rPr>
                <w:b/>
                <w:bCs/>
                <w:sz w:val="25"/>
                <w:szCs w:val="25"/>
              </w:rPr>
              <w:t>260,474</w:t>
            </w:r>
          </w:p>
        </w:tc>
      </w:tr>
      <w:tr w:rsidR="000E6F6C" w:rsidRPr="00F86391" w14:paraId="146E96FD" w14:textId="77777777" w:rsidTr="004734CC">
        <w:tc>
          <w:tcPr>
            <w:tcW w:w="4069" w:type="dxa"/>
            <w:vAlign w:val="bottom"/>
          </w:tcPr>
          <w:p w14:paraId="598C22DB" w14:textId="77777777" w:rsidR="000E6F6C" w:rsidRPr="00F86391" w:rsidRDefault="000E6F6C" w:rsidP="000E6F6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8" w:type="dxa"/>
            <w:vAlign w:val="bottom"/>
          </w:tcPr>
          <w:p w14:paraId="702219A0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673E08CE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1E4C670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09D9D57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A9E69A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6006D2D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96918E9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3FED7A03" w14:textId="77777777" w:rsidR="000E6F6C" w:rsidRPr="00F86391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</w:tr>
      <w:tr w:rsidR="00BC22C8" w:rsidRPr="00F86391" w14:paraId="6BD80761" w14:textId="77777777" w:rsidTr="004734CC">
        <w:tc>
          <w:tcPr>
            <w:tcW w:w="4069" w:type="dxa"/>
            <w:vAlign w:val="bottom"/>
          </w:tcPr>
          <w:p w14:paraId="29010D5A" w14:textId="6CF56275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กำไร</w:t>
            </w:r>
            <w:r w:rsidRPr="00F86391">
              <w:rPr>
                <w:sz w:val="25"/>
                <w:szCs w:val="25"/>
              </w:rPr>
              <w:t xml:space="preserve"> (</w:t>
            </w:r>
            <w:r w:rsidRPr="00F86391">
              <w:rPr>
                <w:rFonts w:hint="cs"/>
                <w:sz w:val="25"/>
                <w:szCs w:val="25"/>
                <w:cs/>
              </w:rPr>
              <w:t>ขาดทุน</w:t>
            </w:r>
            <w:r w:rsidRPr="00F86391">
              <w:rPr>
                <w:sz w:val="25"/>
                <w:szCs w:val="25"/>
              </w:rPr>
              <w:t>)</w:t>
            </w:r>
            <w:r w:rsidRPr="00F86391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286A0F9C" w14:textId="09092373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1,399</w:t>
            </w:r>
          </w:p>
        </w:tc>
        <w:tc>
          <w:tcPr>
            <w:tcW w:w="1281" w:type="dxa"/>
            <w:vAlign w:val="bottom"/>
          </w:tcPr>
          <w:p w14:paraId="07E5AC51" w14:textId="3F8F8207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3,022</w:t>
            </w:r>
          </w:p>
        </w:tc>
        <w:tc>
          <w:tcPr>
            <w:tcW w:w="1280" w:type="dxa"/>
            <w:vAlign w:val="bottom"/>
          </w:tcPr>
          <w:p w14:paraId="11104E56" w14:textId="6BF43EB5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1,</w:t>
            </w:r>
            <w:r w:rsidR="00280179" w:rsidRPr="00F86391">
              <w:rPr>
                <w:sz w:val="25"/>
                <w:szCs w:val="25"/>
              </w:rPr>
              <w:t>881</w:t>
            </w:r>
          </w:p>
        </w:tc>
        <w:tc>
          <w:tcPr>
            <w:tcW w:w="1280" w:type="dxa"/>
            <w:vAlign w:val="bottom"/>
          </w:tcPr>
          <w:p w14:paraId="3999E17B" w14:textId="54839790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380</w:t>
            </w:r>
          </w:p>
        </w:tc>
        <w:tc>
          <w:tcPr>
            <w:tcW w:w="1280" w:type="dxa"/>
            <w:vAlign w:val="bottom"/>
          </w:tcPr>
          <w:p w14:paraId="5F6BF3EA" w14:textId="729639EC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10,128</w:t>
            </w:r>
          </w:p>
        </w:tc>
        <w:tc>
          <w:tcPr>
            <w:tcW w:w="1280" w:type="dxa"/>
            <w:vAlign w:val="bottom"/>
          </w:tcPr>
          <w:p w14:paraId="4B7935BE" w14:textId="57560CEF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(352)</w:t>
            </w:r>
          </w:p>
        </w:tc>
        <w:tc>
          <w:tcPr>
            <w:tcW w:w="1280" w:type="dxa"/>
            <w:vAlign w:val="bottom"/>
          </w:tcPr>
          <w:p w14:paraId="292F8A7B" w14:textId="31BC1B95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(12</w:t>
            </w:r>
            <w:r w:rsidR="00280179" w:rsidRPr="00F86391">
              <w:rPr>
                <w:sz w:val="25"/>
                <w:szCs w:val="25"/>
              </w:rPr>
              <w:t>7</w:t>
            </w:r>
            <w:r w:rsidRPr="00F86391">
              <w:rPr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bottom"/>
          </w:tcPr>
          <w:p w14:paraId="65FE6791" w14:textId="7A01452B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</w:rPr>
              <w:t>16,</w:t>
            </w:r>
            <w:r w:rsidR="00280179" w:rsidRPr="00F86391">
              <w:rPr>
                <w:sz w:val="25"/>
                <w:szCs w:val="25"/>
              </w:rPr>
              <w:t>331</w:t>
            </w:r>
          </w:p>
        </w:tc>
      </w:tr>
      <w:tr w:rsidR="00BC22C8" w:rsidRPr="00F86391" w14:paraId="582DC406" w14:textId="77777777" w:rsidTr="004734CC">
        <w:tc>
          <w:tcPr>
            <w:tcW w:w="4069" w:type="dxa"/>
            <w:vAlign w:val="bottom"/>
          </w:tcPr>
          <w:p w14:paraId="59A00F0B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C6E0E1B" w14:textId="5255E4A1" w:rsidR="00BC22C8" w:rsidRPr="00F86391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5201E57" w14:textId="31142FC4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38C540" w14:textId="2BBDF2B1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8F3F354" w14:textId="00BB47CB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1CAB782" w14:textId="4ECBEFCC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8EEAF78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7B1959C0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B9FCA" w14:textId="6049A244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(9,099)</w:t>
            </w:r>
          </w:p>
        </w:tc>
      </w:tr>
      <w:tr w:rsidR="00BC22C8" w:rsidRPr="00F86391" w14:paraId="56DE60EA" w14:textId="77777777" w:rsidTr="004734CC">
        <w:tc>
          <w:tcPr>
            <w:tcW w:w="4069" w:type="dxa"/>
            <w:vAlign w:val="bottom"/>
          </w:tcPr>
          <w:p w14:paraId="791F2CD8" w14:textId="51C2252F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กำไร</w:t>
            </w:r>
            <w:r w:rsidR="00BC22C8" w:rsidRPr="00F86391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  <w:vAlign w:val="bottom"/>
          </w:tcPr>
          <w:p w14:paraId="3C0848C4" w14:textId="77777777" w:rsidR="00BC22C8" w:rsidRPr="00F86391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4DC4911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1EBDE0E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B28080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AF877EF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1DBF99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5A52D5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840E5" w14:textId="536D5278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175</w:t>
            </w:r>
          </w:p>
        </w:tc>
      </w:tr>
      <w:tr w:rsidR="00BC22C8" w:rsidRPr="00F86391" w14:paraId="06536B97" w14:textId="77777777" w:rsidTr="004734CC">
        <w:tc>
          <w:tcPr>
            <w:tcW w:w="4069" w:type="dxa"/>
            <w:vAlign w:val="bottom"/>
          </w:tcPr>
          <w:p w14:paraId="6EC60A7F" w14:textId="22AAF386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  <w:vAlign w:val="bottom"/>
          </w:tcPr>
          <w:p w14:paraId="3E8D8EB1" w14:textId="77777777" w:rsidR="00BC22C8" w:rsidRPr="00F86391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57A7ED26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6041A444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147C042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8A791F9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F97C9CF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11B8ED8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12313F3B" w14:textId="398EF76E" w:rsidR="00892570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</w:rPr>
              <w:t>496</w:t>
            </w:r>
          </w:p>
        </w:tc>
      </w:tr>
      <w:tr w:rsidR="00BC22C8" w:rsidRPr="00F86391" w14:paraId="26962D1B" w14:textId="77777777" w:rsidTr="004734CC">
        <w:tc>
          <w:tcPr>
            <w:tcW w:w="4069" w:type="dxa"/>
            <w:vAlign w:val="bottom"/>
          </w:tcPr>
          <w:p w14:paraId="49533953" w14:textId="4C5DFF12" w:rsidR="00BC22C8" w:rsidRPr="00F86391" w:rsidRDefault="003600E1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ขาดทุน</w:t>
            </w:r>
            <w:r w:rsidR="00BC22C8" w:rsidRPr="00F86391">
              <w:rPr>
                <w:rFonts w:hint="cs"/>
                <w:sz w:val="25"/>
                <w:szCs w:val="25"/>
                <w:cs/>
              </w:rPr>
              <w:t>จากการด้อยค่า</w:t>
            </w:r>
          </w:p>
        </w:tc>
        <w:tc>
          <w:tcPr>
            <w:tcW w:w="1278" w:type="dxa"/>
            <w:vAlign w:val="bottom"/>
          </w:tcPr>
          <w:p w14:paraId="18CB0B35" w14:textId="77777777" w:rsidR="00BC22C8" w:rsidRPr="00F86391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079B2DE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7CFB47C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64BB79D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CFCF35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4D27E7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301E6EC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7F457493" w14:textId="37F685FF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(2,066)</w:t>
            </w:r>
          </w:p>
        </w:tc>
      </w:tr>
      <w:tr w:rsidR="00D11AA9" w:rsidRPr="00F86391" w14:paraId="71BD3EF3" w14:textId="77777777" w:rsidTr="004734CC">
        <w:tc>
          <w:tcPr>
            <w:tcW w:w="4069" w:type="dxa"/>
            <w:vAlign w:val="bottom"/>
          </w:tcPr>
          <w:p w14:paraId="0FA99103" w14:textId="3CD54441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กำไรอื่น</w:t>
            </w:r>
          </w:p>
        </w:tc>
        <w:tc>
          <w:tcPr>
            <w:tcW w:w="1278" w:type="dxa"/>
            <w:vAlign w:val="bottom"/>
          </w:tcPr>
          <w:p w14:paraId="772CE9BE" w14:textId="77777777" w:rsidR="00D11AA9" w:rsidRPr="00F86391" w:rsidRDefault="00D11AA9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11100D12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FD22682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2C1C2132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323815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79E4AF4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EAE5DDE" w14:textId="77777777" w:rsidR="00D11AA9" w:rsidRPr="00F86391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5253BE6D" w14:textId="5D28ABE7" w:rsidR="00D11AA9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1,2</w:t>
            </w:r>
            <w:r w:rsidR="002A0D3B" w:rsidRPr="00F86391">
              <w:rPr>
                <w:sz w:val="25"/>
                <w:szCs w:val="25"/>
              </w:rPr>
              <w:t>58</w:t>
            </w:r>
          </w:p>
        </w:tc>
      </w:tr>
      <w:tr w:rsidR="00BC22C8" w:rsidRPr="00F86391" w14:paraId="20860F03" w14:textId="77777777" w:rsidTr="004734CC">
        <w:tc>
          <w:tcPr>
            <w:tcW w:w="4069" w:type="dxa"/>
            <w:vAlign w:val="bottom"/>
          </w:tcPr>
          <w:p w14:paraId="6A4D2877" w14:textId="30DCB140" w:rsidR="00BC22C8" w:rsidRPr="00F86391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D165E42" w14:textId="77777777" w:rsidR="00BC22C8" w:rsidRPr="00F86391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E2ADB93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D3668D2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603901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5778062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5484D8BC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4487580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BC786AB" w14:textId="4C93A8D6" w:rsidR="00BC22C8" w:rsidRPr="00F86391" w:rsidRDefault="00A82F1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(3,436)</w:t>
            </w:r>
          </w:p>
        </w:tc>
      </w:tr>
      <w:tr w:rsidR="00BC22C8" w:rsidRPr="00F86391" w14:paraId="39428FE9" w14:textId="77777777" w:rsidTr="004734CC">
        <w:tc>
          <w:tcPr>
            <w:tcW w:w="4069" w:type="dxa"/>
            <w:vAlign w:val="bottom"/>
          </w:tcPr>
          <w:p w14:paraId="51FAA51B" w14:textId="77777777" w:rsidR="00BC22C8" w:rsidRPr="00F86391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F86391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179CCD6F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7581DFE1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276C2A9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16940D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A3A9B94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056F4321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05C3BCF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72516FFF" w14:textId="5F0D56A3" w:rsidR="00BC22C8" w:rsidRPr="00F86391" w:rsidRDefault="00A82F1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F86391">
              <w:rPr>
                <w:sz w:val="25"/>
                <w:szCs w:val="25"/>
              </w:rPr>
              <w:t>(4,</w:t>
            </w:r>
            <w:r w:rsidR="00280179" w:rsidRPr="00F86391">
              <w:rPr>
                <w:sz w:val="25"/>
                <w:szCs w:val="25"/>
              </w:rPr>
              <w:t>40</w:t>
            </w:r>
            <w:r w:rsidRPr="00F86391">
              <w:rPr>
                <w:sz w:val="25"/>
                <w:szCs w:val="25"/>
              </w:rPr>
              <w:t>6)</w:t>
            </w:r>
          </w:p>
        </w:tc>
      </w:tr>
      <w:tr w:rsidR="00BC22C8" w:rsidRPr="00F86391" w14:paraId="7844B2EC" w14:textId="77777777" w:rsidTr="004734CC">
        <w:tc>
          <w:tcPr>
            <w:tcW w:w="4069" w:type="dxa"/>
            <w:vAlign w:val="bottom"/>
          </w:tcPr>
          <w:p w14:paraId="4997A44D" w14:textId="6FF751DF" w:rsidR="00BC22C8" w:rsidRPr="00F86391" w:rsidRDefault="00A82F1C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F86391">
              <w:rPr>
                <w:rFonts w:hint="cs"/>
                <w:b/>
                <w:bCs/>
                <w:sz w:val="25"/>
                <w:szCs w:val="25"/>
                <w:cs/>
              </w:rPr>
              <w:t>ขาดทุน</w:t>
            </w:r>
            <w:r w:rsidR="00BC22C8" w:rsidRPr="00F86391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98702D3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B84453A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C607D1E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CACA078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594FAC1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F648BF7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0513B7C" w14:textId="77777777" w:rsidR="00BC22C8" w:rsidRPr="00F86391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0708D0F3" w14:textId="255991DF" w:rsidR="00BC22C8" w:rsidRPr="00F86391" w:rsidRDefault="00A82F1C" w:rsidP="004734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F86391">
              <w:rPr>
                <w:b/>
                <w:bCs/>
                <w:sz w:val="25"/>
                <w:szCs w:val="25"/>
              </w:rPr>
              <w:t>(</w:t>
            </w:r>
            <w:r w:rsidR="00280179" w:rsidRPr="00F86391">
              <w:rPr>
                <w:b/>
                <w:bCs/>
                <w:sz w:val="25"/>
                <w:szCs w:val="25"/>
              </w:rPr>
              <w:t>74</w:t>
            </w:r>
            <w:r w:rsidRPr="00F86391">
              <w:rPr>
                <w:b/>
                <w:bCs/>
                <w:sz w:val="25"/>
                <w:szCs w:val="25"/>
              </w:rPr>
              <w:t>7)</w:t>
            </w:r>
          </w:p>
        </w:tc>
      </w:tr>
    </w:tbl>
    <w:p w14:paraId="7B38D231" w14:textId="77777777" w:rsidR="000F6311" w:rsidRPr="00F86391" w:rsidRDefault="000F6311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117676B3" w14:textId="77777777" w:rsidR="004734CC" w:rsidRPr="00F86391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4734CC" w:rsidRPr="00F86391" w14:paraId="32F71E45" w14:textId="77777777">
        <w:trPr>
          <w:trHeight w:val="99"/>
        </w:trPr>
        <w:tc>
          <w:tcPr>
            <w:tcW w:w="4069" w:type="dxa"/>
          </w:tcPr>
          <w:p w14:paraId="6F684B6C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</w:tcPr>
          <w:p w14:paraId="0F2253D7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34CC" w:rsidRPr="00F86391" w14:paraId="2306CF62" w14:textId="77777777">
        <w:trPr>
          <w:trHeight w:val="589"/>
        </w:trPr>
        <w:tc>
          <w:tcPr>
            <w:tcW w:w="4069" w:type="dxa"/>
            <w:vAlign w:val="bottom"/>
          </w:tcPr>
          <w:p w14:paraId="4D511BA0" w14:textId="6A22FC26" w:rsidR="004734CC" w:rsidRPr="00F86391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C5642"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3B9DABCE" w14:textId="29057A83" w:rsidR="004734CC" w:rsidRPr="00F86391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C5642"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C5642"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78" w:type="dxa"/>
            <w:vAlign w:val="bottom"/>
          </w:tcPr>
          <w:p w14:paraId="2AD4E025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โรงกลั่นและการค้าน้ำมัน</w:t>
            </w:r>
          </w:p>
        </w:tc>
        <w:tc>
          <w:tcPr>
            <w:tcW w:w="1281" w:type="dxa"/>
            <w:vAlign w:val="bottom"/>
          </w:tcPr>
          <w:p w14:paraId="43A7AAE8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12545A5B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280" w:type="dxa"/>
            <w:vAlign w:val="bottom"/>
          </w:tcPr>
          <w:p w14:paraId="491B00E4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BFE0EA2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ทรัพยากร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ธรรมชาติ</w:t>
            </w:r>
          </w:p>
        </w:tc>
        <w:tc>
          <w:tcPr>
            <w:tcW w:w="1280" w:type="dxa"/>
            <w:vAlign w:val="bottom"/>
          </w:tcPr>
          <w:p w14:paraId="4C843498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06E27999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395F95E9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34CC" w:rsidRPr="00F86391" w14:paraId="10DC2B36" w14:textId="77777777">
        <w:trPr>
          <w:trHeight w:val="374"/>
        </w:trPr>
        <w:tc>
          <w:tcPr>
            <w:tcW w:w="4069" w:type="dxa"/>
          </w:tcPr>
          <w:p w14:paraId="574E9DDE" w14:textId="77777777" w:rsidR="004734CC" w:rsidRPr="00F86391" w:rsidRDefault="004734CC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7E0B417C" w14:textId="77777777" w:rsidR="004734CC" w:rsidRPr="00F86391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E27CF" w:rsidRPr="00F86391" w14:paraId="264B7C3A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69725F27" w14:textId="77777777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63B93F45" w14:textId="1C35C6BF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71,355</w:t>
            </w:r>
          </w:p>
        </w:tc>
        <w:tc>
          <w:tcPr>
            <w:tcW w:w="1281" w:type="dxa"/>
            <w:vAlign w:val="bottom"/>
          </w:tcPr>
          <w:p w14:paraId="54BD2DAE" w14:textId="561659BD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199,336</w:t>
            </w:r>
          </w:p>
        </w:tc>
        <w:tc>
          <w:tcPr>
            <w:tcW w:w="1280" w:type="dxa"/>
            <w:vAlign w:val="bottom"/>
          </w:tcPr>
          <w:p w14:paraId="788E5076" w14:textId="327D8506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2,052</w:t>
            </w:r>
          </w:p>
        </w:tc>
        <w:tc>
          <w:tcPr>
            <w:tcW w:w="1280" w:type="dxa"/>
            <w:vAlign w:val="bottom"/>
          </w:tcPr>
          <w:p w14:paraId="06B1C06C" w14:textId="1464F719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280" w:type="dxa"/>
            <w:vAlign w:val="bottom"/>
          </w:tcPr>
          <w:p w14:paraId="6C2FA4F5" w14:textId="00682B3D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19,931</w:t>
            </w:r>
          </w:p>
        </w:tc>
        <w:tc>
          <w:tcPr>
            <w:tcW w:w="1280" w:type="dxa"/>
            <w:vAlign w:val="bottom"/>
          </w:tcPr>
          <w:p w14:paraId="7AD82DE8" w14:textId="374F7CA2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280" w:type="dxa"/>
            <w:vAlign w:val="bottom"/>
          </w:tcPr>
          <w:p w14:paraId="5266147E" w14:textId="7F6D128A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12CFF50" w14:textId="166D2F7F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293,438</w:t>
            </w:r>
          </w:p>
        </w:tc>
      </w:tr>
      <w:tr w:rsidR="00BE27CF" w:rsidRPr="00F86391" w14:paraId="72C316ED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38E98095" w14:textId="77777777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0F6A0DA" w14:textId="75C3DC3F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173,209</w:t>
            </w:r>
          </w:p>
        </w:tc>
        <w:tc>
          <w:tcPr>
            <w:tcW w:w="1281" w:type="dxa"/>
            <w:vAlign w:val="bottom"/>
          </w:tcPr>
          <w:p w14:paraId="4085CB66" w14:textId="558059BC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6759F"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083</w:t>
            </w:r>
          </w:p>
        </w:tc>
        <w:tc>
          <w:tcPr>
            <w:tcW w:w="1280" w:type="dxa"/>
            <w:vAlign w:val="bottom"/>
          </w:tcPr>
          <w:p w14:paraId="67D8D9CD" w14:textId="7A4DF73E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1280" w:type="dxa"/>
            <w:vAlign w:val="bottom"/>
          </w:tcPr>
          <w:p w14:paraId="05286DD6" w14:textId="1C12F1A6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9,685</w:t>
            </w:r>
          </w:p>
        </w:tc>
        <w:tc>
          <w:tcPr>
            <w:tcW w:w="1280" w:type="dxa"/>
            <w:vAlign w:val="bottom"/>
          </w:tcPr>
          <w:p w14:paraId="7B0A4E7B" w14:textId="553CFF8F" w:rsidR="00BE27CF" w:rsidRPr="00F86391" w:rsidRDefault="0076759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571B72C" w14:textId="62106316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80" w:type="dxa"/>
            <w:vAlign w:val="bottom"/>
          </w:tcPr>
          <w:p w14:paraId="068D01CF" w14:textId="19C1B971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(184,</w:t>
            </w:r>
            <w:r w:rsidR="0076759F"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227</w:t>
            </w:r>
            <w:r w:rsidRPr="00F863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A8B081C" w14:textId="4A54AADC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27CF" w:rsidRPr="00F86391" w14:paraId="3B0511B6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41536C7F" w14:textId="77777777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38761B47" w14:textId="2D2BA6A5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244,564</w:t>
            </w:r>
          </w:p>
        </w:tc>
        <w:tc>
          <w:tcPr>
            <w:tcW w:w="1281" w:type="dxa"/>
            <w:vAlign w:val="bottom"/>
          </w:tcPr>
          <w:p w14:paraId="26015626" w14:textId="46E34F38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</w:t>
            </w:r>
            <w:r w:rsidR="0076759F"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419</w:t>
            </w:r>
          </w:p>
        </w:tc>
        <w:tc>
          <w:tcPr>
            <w:tcW w:w="1280" w:type="dxa"/>
            <w:vAlign w:val="bottom"/>
          </w:tcPr>
          <w:p w14:paraId="1C52C41A" w14:textId="13EFC46E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2,277</w:t>
            </w:r>
          </w:p>
        </w:tc>
        <w:tc>
          <w:tcPr>
            <w:tcW w:w="1280" w:type="dxa"/>
            <w:vAlign w:val="bottom"/>
          </w:tcPr>
          <w:p w14:paraId="2E39DA2F" w14:textId="704F6994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10,167</w:t>
            </w:r>
          </w:p>
        </w:tc>
        <w:tc>
          <w:tcPr>
            <w:tcW w:w="1280" w:type="dxa"/>
            <w:vAlign w:val="bottom"/>
          </w:tcPr>
          <w:p w14:paraId="7C741483" w14:textId="319246C1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19,931</w:t>
            </w:r>
          </w:p>
        </w:tc>
        <w:tc>
          <w:tcPr>
            <w:tcW w:w="1280" w:type="dxa"/>
            <w:vAlign w:val="bottom"/>
          </w:tcPr>
          <w:p w14:paraId="0C43E4D2" w14:textId="53B13AD8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80" w:type="dxa"/>
            <w:vAlign w:val="bottom"/>
          </w:tcPr>
          <w:p w14:paraId="23AE1040" w14:textId="6406BEC7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(184,</w:t>
            </w:r>
            <w:r w:rsidR="0076759F"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227</w:t>
            </w: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7B2376C" w14:textId="07AB8966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293,438</w:t>
            </w:r>
          </w:p>
        </w:tc>
      </w:tr>
      <w:tr w:rsidR="004A443F" w:rsidRPr="00F86391" w14:paraId="138854FB" w14:textId="77777777" w:rsidTr="00BE27CF">
        <w:trPr>
          <w:trHeight w:val="374"/>
        </w:trPr>
        <w:tc>
          <w:tcPr>
            <w:tcW w:w="4069" w:type="dxa"/>
            <w:vAlign w:val="bottom"/>
          </w:tcPr>
          <w:p w14:paraId="4D0BBB0B" w14:textId="77777777" w:rsidR="004A443F" w:rsidRPr="00F86391" w:rsidRDefault="004A443F" w:rsidP="004A443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56136E29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275FA94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31AD7E2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7D8C3F4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1E25316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29A5F1C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3FB97F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2BC0E95" w14:textId="77777777" w:rsidR="004A443F" w:rsidRPr="00F86391" w:rsidRDefault="004A443F" w:rsidP="004A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27CF" w:rsidRPr="00F86391" w14:paraId="2BFACD99" w14:textId="77777777" w:rsidTr="00BE27CF">
        <w:trPr>
          <w:trHeight w:val="374"/>
        </w:trPr>
        <w:tc>
          <w:tcPr>
            <w:tcW w:w="4069" w:type="dxa"/>
          </w:tcPr>
          <w:p w14:paraId="4C854709" w14:textId="76090B51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8639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F8639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30030EE5" w14:textId="06611A24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76759F"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570</w:t>
            </w:r>
          </w:p>
        </w:tc>
        <w:tc>
          <w:tcPr>
            <w:tcW w:w="1281" w:type="dxa"/>
            <w:vAlign w:val="bottom"/>
          </w:tcPr>
          <w:p w14:paraId="005F2CE1" w14:textId="79F78FF7" w:rsidR="00BE27CF" w:rsidRPr="00F86391" w:rsidRDefault="0076759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BE27CF" w:rsidRPr="00F863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977</w:t>
            </w:r>
          </w:p>
        </w:tc>
        <w:tc>
          <w:tcPr>
            <w:tcW w:w="1280" w:type="dxa"/>
            <w:vAlign w:val="bottom"/>
          </w:tcPr>
          <w:p w14:paraId="5E49645D" w14:textId="4328494A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424</w:t>
            </w:r>
          </w:p>
        </w:tc>
        <w:tc>
          <w:tcPr>
            <w:tcW w:w="1280" w:type="dxa"/>
            <w:vAlign w:val="bottom"/>
          </w:tcPr>
          <w:p w14:paraId="409C3F92" w14:textId="7B90696E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1280" w:type="dxa"/>
            <w:vAlign w:val="bottom"/>
          </w:tcPr>
          <w:p w14:paraId="453F8899" w14:textId="6E29A116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13,074</w:t>
            </w:r>
          </w:p>
        </w:tc>
        <w:tc>
          <w:tcPr>
            <w:tcW w:w="1280" w:type="dxa"/>
            <w:vAlign w:val="bottom"/>
          </w:tcPr>
          <w:p w14:paraId="31683724" w14:textId="4E15BA35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(218)</w:t>
            </w:r>
          </w:p>
        </w:tc>
        <w:tc>
          <w:tcPr>
            <w:tcW w:w="1280" w:type="dxa"/>
            <w:vAlign w:val="bottom"/>
          </w:tcPr>
          <w:p w14:paraId="06182697" w14:textId="32956EC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(248)</w:t>
            </w:r>
          </w:p>
        </w:tc>
        <w:tc>
          <w:tcPr>
            <w:tcW w:w="1282" w:type="dxa"/>
            <w:vAlign w:val="bottom"/>
          </w:tcPr>
          <w:p w14:paraId="678D1F68" w14:textId="29C794DF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26,072</w:t>
            </w:r>
          </w:p>
        </w:tc>
      </w:tr>
      <w:tr w:rsidR="00BE27CF" w:rsidRPr="00F86391" w14:paraId="35A0A543" w14:textId="77777777" w:rsidTr="00BE27CF">
        <w:trPr>
          <w:trHeight w:val="374"/>
        </w:trPr>
        <w:tc>
          <w:tcPr>
            <w:tcW w:w="4069" w:type="dxa"/>
          </w:tcPr>
          <w:p w14:paraId="4FAE20E0" w14:textId="3F0D1C83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630175A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FCB9B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36CF85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6802C86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E38E16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2B11C5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A5569A4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C27F75" w14:textId="68A6FAE9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(10,498)</w:t>
            </w:r>
          </w:p>
        </w:tc>
      </w:tr>
      <w:tr w:rsidR="00BE27CF" w:rsidRPr="00F86391" w14:paraId="2DA02CD7" w14:textId="77777777" w:rsidTr="00BE27CF">
        <w:trPr>
          <w:trHeight w:val="374"/>
        </w:trPr>
        <w:tc>
          <w:tcPr>
            <w:tcW w:w="4069" w:type="dxa"/>
          </w:tcPr>
          <w:p w14:paraId="6EF0DB9F" w14:textId="5B14994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ขาดทุนจากตราสารอนุพันธ์</w:t>
            </w:r>
          </w:p>
        </w:tc>
        <w:tc>
          <w:tcPr>
            <w:tcW w:w="1278" w:type="dxa"/>
            <w:vAlign w:val="bottom"/>
          </w:tcPr>
          <w:p w14:paraId="29264C4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3D487697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FFA46F0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F8034FC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47D928B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06BC705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1BEF390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592D91E" w14:textId="68F4BCEB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(412)</w:t>
            </w:r>
          </w:p>
        </w:tc>
      </w:tr>
      <w:tr w:rsidR="00BE27CF" w:rsidRPr="00F86391" w14:paraId="569FF534" w14:textId="77777777" w:rsidTr="00BE27CF">
        <w:trPr>
          <w:trHeight w:val="374"/>
        </w:trPr>
        <w:tc>
          <w:tcPr>
            <w:tcW w:w="4069" w:type="dxa"/>
          </w:tcPr>
          <w:p w14:paraId="74E4FEE2" w14:textId="5164BF9B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  <w:vAlign w:val="bottom"/>
          </w:tcPr>
          <w:p w14:paraId="10130895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1" w:type="dxa"/>
            <w:vAlign w:val="bottom"/>
          </w:tcPr>
          <w:p w14:paraId="453D05EF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119787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92E5FFD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3255E0D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B95FD34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341F7D9F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7230C69" w14:textId="10008261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589</w:t>
            </w:r>
          </w:p>
        </w:tc>
      </w:tr>
      <w:tr w:rsidR="00BE27CF" w:rsidRPr="00F86391" w14:paraId="1944729E" w14:textId="77777777" w:rsidTr="00BE27CF">
        <w:trPr>
          <w:trHeight w:val="374"/>
        </w:trPr>
        <w:tc>
          <w:tcPr>
            <w:tcW w:w="4069" w:type="dxa"/>
          </w:tcPr>
          <w:p w14:paraId="518EBCA8" w14:textId="1C2BBF83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8" w:type="dxa"/>
            <w:vAlign w:val="bottom"/>
          </w:tcPr>
          <w:p w14:paraId="6BE8610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CDF4E3E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DC96E60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239C2827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8BD1A6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49AA26F9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1FA60496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F0AB812" w14:textId="7E967224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</w:tr>
      <w:tr w:rsidR="00BE27CF" w:rsidRPr="00F86391" w14:paraId="323CA04B" w14:textId="77777777" w:rsidTr="00BE27CF">
        <w:trPr>
          <w:trHeight w:val="374"/>
        </w:trPr>
        <w:tc>
          <w:tcPr>
            <w:tcW w:w="4069" w:type="dxa"/>
          </w:tcPr>
          <w:p w14:paraId="64A640EC" w14:textId="4E0C972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278" w:type="dxa"/>
            <w:vAlign w:val="bottom"/>
          </w:tcPr>
          <w:p w14:paraId="591577CC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7A1B3B0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17733F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5115A14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5B998D2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C28704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668324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65DA981" w14:textId="6CA5C40A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2,159</w:t>
            </w:r>
          </w:p>
        </w:tc>
      </w:tr>
      <w:tr w:rsidR="00BE27CF" w:rsidRPr="00F86391" w14:paraId="15CC1572" w14:textId="77777777" w:rsidTr="00BE27CF">
        <w:trPr>
          <w:trHeight w:val="374"/>
        </w:trPr>
        <w:tc>
          <w:tcPr>
            <w:tcW w:w="4069" w:type="dxa"/>
          </w:tcPr>
          <w:p w14:paraId="5F410802" w14:textId="540F8F54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ผลขาดทุนอื่น</w:t>
            </w:r>
          </w:p>
        </w:tc>
        <w:tc>
          <w:tcPr>
            <w:tcW w:w="1278" w:type="dxa"/>
            <w:vAlign w:val="bottom"/>
          </w:tcPr>
          <w:p w14:paraId="5CDD148F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86A980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C5620FA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2F3BDCA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68CD799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0437D5C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6D1050C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25F72827" w14:textId="2E5EA24E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(270)</w:t>
            </w:r>
          </w:p>
        </w:tc>
      </w:tr>
      <w:tr w:rsidR="00BE27CF" w:rsidRPr="00F86391" w14:paraId="32D77F1E" w14:textId="77777777" w:rsidTr="00BE27CF">
        <w:trPr>
          <w:trHeight w:val="374"/>
        </w:trPr>
        <w:tc>
          <w:tcPr>
            <w:tcW w:w="4069" w:type="dxa"/>
          </w:tcPr>
          <w:p w14:paraId="54780BF6" w14:textId="32A7BDB9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1C6FB456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466042A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8BA6638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1F05D92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D425ABD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75A00769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749369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F100C" w14:textId="7F8548BF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(3,492)</w:t>
            </w:r>
          </w:p>
        </w:tc>
      </w:tr>
      <w:tr w:rsidR="00BE27CF" w:rsidRPr="00F86391" w14:paraId="6013276F" w14:textId="77777777" w:rsidTr="00BE27CF">
        <w:trPr>
          <w:trHeight w:val="374"/>
        </w:trPr>
        <w:tc>
          <w:tcPr>
            <w:tcW w:w="4069" w:type="dxa"/>
          </w:tcPr>
          <w:p w14:paraId="103464F6" w14:textId="1A3713EF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4511FAA6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C97E8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60710A7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8169ED3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6D7DB6C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2097EC0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1504E49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D82BBF" w14:textId="3744D35B" w:rsidR="00BE27CF" w:rsidRPr="00F86391" w:rsidRDefault="00BE27CF" w:rsidP="00BE2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86391">
              <w:rPr>
                <w:rFonts w:asciiTheme="majorBidi" w:hAnsiTheme="majorBidi" w:cstheme="majorBidi"/>
                <w:sz w:val="26"/>
                <w:szCs w:val="26"/>
              </w:rPr>
              <w:t>(8,363)</w:t>
            </w:r>
          </w:p>
        </w:tc>
      </w:tr>
      <w:tr w:rsidR="00BE27CF" w:rsidRPr="00F86391" w14:paraId="584A6CFB" w14:textId="77777777" w:rsidTr="00BE27CF">
        <w:trPr>
          <w:trHeight w:val="374"/>
        </w:trPr>
        <w:tc>
          <w:tcPr>
            <w:tcW w:w="4069" w:type="dxa"/>
          </w:tcPr>
          <w:p w14:paraId="59DCC07D" w14:textId="1F244624" w:rsidR="00BE27CF" w:rsidRPr="00F86391" w:rsidRDefault="00BE27CF" w:rsidP="00BE27C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04D15C39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ECB9DE4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47533F5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F5708DB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8FBA501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68F6037C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0F08A15" w14:textId="77777777" w:rsidR="00BE27CF" w:rsidRPr="00F86391" w:rsidRDefault="00BE27CF" w:rsidP="00B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6EE1FE4" w14:textId="666D0939" w:rsidR="00BE27CF" w:rsidRPr="00F86391" w:rsidRDefault="00BE27CF" w:rsidP="00BE2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5,585</w:t>
            </w:r>
          </w:p>
        </w:tc>
      </w:tr>
    </w:tbl>
    <w:p w14:paraId="5D9CEE62" w14:textId="77777777" w:rsidR="004734CC" w:rsidRPr="00F86391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33FC8815" w:rsidR="00E47C20" w:rsidRPr="00F86391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0EAF207" w14:textId="77777777" w:rsidR="004734CC" w:rsidRPr="00F86391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  <w:r w:rsidRPr="00F86391">
        <w:rPr>
          <w:rFonts w:asciiTheme="majorBidi" w:hAnsiTheme="majorBidi" w:cstheme="majorBidi"/>
          <w:cs/>
        </w:rPr>
        <w:tab/>
      </w:r>
    </w:p>
    <w:p w14:paraId="22C0CCC5" w14:textId="6EDDE018" w:rsidR="00A141F0" w:rsidRPr="00F86391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F86391" w:rsidSect="00C21744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2C423F9" w14:textId="566C4DBE" w:rsidR="00D01256" w:rsidRPr="00F86391" w:rsidRDefault="004762B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E04924" w14:textId="77777777" w:rsidR="007E7299" w:rsidRPr="00F86391" w:rsidRDefault="007E729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225B1FF" w14:textId="30F3A28D" w:rsidR="00FB75AD" w:rsidRPr="00F86391" w:rsidRDefault="00A102D5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391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9947E5" w:rsidRPr="00F86391">
        <w:rPr>
          <w:rFonts w:hint="cs"/>
          <w:cs/>
        </w:rPr>
        <w:t>หก</w:t>
      </w:r>
      <w:r w:rsidR="00B65D4F" w:rsidRPr="00F86391">
        <w:rPr>
          <w:cs/>
        </w:rPr>
        <w:t>เดือน</w:t>
      </w:r>
      <w:r w:rsidRPr="00F86391">
        <w:rPr>
          <w:cs/>
        </w:rPr>
        <w:t xml:space="preserve">สิ้นสุดวันที่ </w:t>
      </w:r>
      <w:r w:rsidR="009469A2" w:rsidRPr="00F86391">
        <w:t xml:space="preserve">                </w:t>
      </w:r>
      <w:r w:rsidR="008C5642" w:rsidRPr="00F86391">
        <w:t xml:space="preserve">30 </w:t>
      </w:r>
      <w:r w:rsidR="008C5642" w:rsidRPr="00F86391">
        <w:rPr>
          <w:cs/>
        </w:rPr>
        <w:t>มิถุนายน</w:t>
      </w:r>
      <w:r w:rsidR="00B52B93" w:rsidRPr="00F86391">
        <w:rPr>
          <w:cs/>
        </w:rPr>
        <w:t xml:space="preserve"> </w:t>
      </w:r>
      <w:r w:rsidR="00765373" w:rsidRPr="00F86391">
        <w:t>256</w:t>
      </w:r>
      <w:r w:rsidR="007A0D5B" w:rsidRPr="00F86391">
        <w:rPr>
          <w:rFonts w:hint="cs"/>
          <w:cs/>
        </w:rPr>
        <w:t>8</w:t>
      </w:r>
      <w:r w:rsidR="00765373" w:rsidRPr="00F86391">
        <w:t xml:space="preserve"> </w:t>
      </w:r>
      <w:r w:rsidR="00470928" w:rsidRPr="00F86391">
        <w:rPr>
          <w:cs/>
        </w:rPr>
        <w:t>คือร้อยละ</w:t>
      </w:r>
      <w:r w:rsidR="00E91E06" w:rsidRPr="00F86391">
        <w:t xml:space="preserve"> </w:t>
      </w:r>
      <w:r w:rsidR="00C51EF8" w:rsidRPr="00F86391">
        <w:t>12</w:t>
      </w:r>
      <w:r w:rsidR="00D64E62" w:rsidRPr="00F86391">
        <w:t>0</w:t>
      </w:r>
      <w:r w:rsidR="00C51EF8" w:rsidRPr="00F86391">
        <w:t>.</w:t>
      </w:r>
      <w:r w:rsidR="00D64E62" w:rsidRPr="00F86391">
        <w:t>4</w:t>
      </w:r>
      <w:r w:rsidR="00C51EF8" w:rsidRPr="00F86391">
        <w:t>2</w:t>
      </w:r>
      <w:r w:rsidR="00EA3866" w:rsidRPr="00F86391">
        <w:rPr>
          <w:rFonts w:hint="cs"/>
          <w:cs/>
        </w:rPr>
        <w:t xml:space="preserve"> </w:t>
      </w:r>
      <w:r w:rsidR="005030EF" w:rsidRPr="00F86391">
        <w:rPr>
          <w:i/>
          <w:iCs/>
        </w:rPr>
        <w:t>(256</w:t>
      </w:r>
      <w:r w:rsidR="007A0D5B" w:rsidRPr="00F86391">
        <w:rPr>
          <w:rFonts w:hint="cs"/>
          <w:i/>
          <w:iCs/>
          <w:cs/>
        </w:rPr>
        <w:t>7</w:t>
      </w:r>
      <w:r w:rsidRPr="00F86391">
        <w:rPr>
          <w:i/>
          <w:iCs/>
        </w:rPr>
        <w:t xml:space="preserve">: </w:t>
      </w:r>
      <w:r w:rsidRPr="00F86391">
        <w:rPr>
          <w:i/>
          <w:iCs/>
          <w:cs/>
        </w:rPr>
        <w:t>ร้อยละ</w:t>
      </w:r>
      <w:r w:rsidR="00621C97" w:rsidRPr="00F86391">
        <w:rPr>
          <w:i/>
          <w:iCs/>
        </w:rPr>
        <w:t xml:space="preserve"> </w:t>
      </w:r>
      <w:r w:rsidR="0076759F" w:rsidRPr="00F86391">
        <w:rPr>
          <w:i/>
          <w:iCs/>
        </w:rPr>
        <w:t>59.96</w:t>
      </w:r>
      <w:r w:rsidR="005030EF" w:rsidRPr="00F86391">
        <w:rPr>
          <w:i/>
          <w:iCs/>
        </w:rPr>
        <w:t>)</w:t>
      </w:r>
      <w:r w:rsidRPr="00F86391">
        <w:t xml:space="preserve"> </w:t>
      </w:r>
      <w:r w:rsidRPr="00F86391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  <w:r w:rsidR="006327DF" w:rsidRPr="00F86391">
        <w:rPr>
          <w:rFonts w:hint="cs"/>
          <w:cs/>
        </w:rPr>
        <w:t xml:space="preserve"> </w:t>
      </w:r>
      <w:r w:rsidR="00D54871" w:rsidRPr="00F86391">
        <w:rPr>
          <w:cs/>
        </w:rPr>
        <w:t>การเปลี่ยนแปลงในสัดส่วนของกำไรจากกิจการในประเทศสหรัฐอเมริกา</w:t>
      </w:r>
      <w:r w:rsidR="00C51EF8" w:rsidRPr="00F86391">
        <w:rPr>
          <w:rFonts w:hint="cs"/>
          <w:cs/>
        </w:rPr>
        <w:t>และ</w:t>
      </w:r>
      <w:r w:rsidR="00262F2B" w:rsidRPr="00F86391">
        <w:rPr>
          <w:cs/>
        </w:rPr>
        <w:t>ขาดทุนทางภาษีที่ไม่ได้รับรู้สินทรัพย์ภาษีเงินได้รอการตัดบัญชีต่อกำไรรวม</w:t>
      </w:r>
    </w:p>
    <w:p w14:paraId="1DE1A197" w14:textId="77777777" w:rsidR="00FB75AD" w:rsidRPr="00F86391" w:rsidRDefault="00FB75AD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B2F4C7" w14:textId="7B2A3935" w:rsidR="007A0D5B" w:rsidRPr="00F86391" w:rsidRDefault="00F83ED1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391">
        <w:rPr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F86391">
        <w:t>1</w:t>
      </w:r>
      <w:r w:rsidRPr="00F86391">
        <w:rPr>
          <w:cs/>
        </w:rPr>
        <w:t xml:space="preserve"> มกราคม </w:t>
      </w:r>
      <w:r w:rsidRPr="00F86391">
        <w:t>2568</w:t>
      </w:r>
      <w:r w:rsidRPr="00F86391">
        <w:rPr>
          <w:cs/>
        </w:rPr>
        <w:t xml:space="preserve"> เป็นต้นไป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17060339" w14:textId="77777777" w:rsidR="007E7299" w:rsidRPr="00F86391" w:rsidRDefault="007E729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21E8BA8" w14:textId="7A65C2A5" w:rsidR="0006794F" w:rsidRPr="00F86391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</w:t>
      </w:r>
      <w:r w:rsidR="008E4288" w:rsidRPr="00F86391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 </w:t>
      </w:r>
      <w:r w:rsidR="008E4288" w:rsidRPr="00F86391">
        <w:rPr>
          <w:rFonts w:asciiTheme="majorBidi" w:hAnsiTheme="majorBidi"/>
          <w:b/>
          <w:bCs/>
          <w:sz w:val="30"/>
          <w:szCs w:val="30"/>
          <w:cs/>
          <w:lang w:val="en-US" w:bidi="th-TH"/>
        </w:rPr>
        <w:t xml:space="preserve">(ขาดทุน) </w:t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ต่อหุ้น</w:t>
      </w:r>
    </w:p>
    <w:p w14:paraId="1E358DFE" w14:textId="77777777" w:rsidR="002C30B3" w:rsidRPr="00F86391" w:rsidRDefault="002C30B3" w:rsidP="002C30B3">
      <w:pPr>
        <w:ind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F86391" w14:paraId="327362EE" w14:textId="77777777" w:rsidTr="002D69F4">
        <w:tc>
          <w:tcPr>
            <w:tcW w:w="4050" w:type="dxa"/>
          </w:tcPr>
          <w:p w14:paraId="04B5F3BD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53544485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D57842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3248" w:rsidRPr="00F86391" w14:paraId="139494C4" w14:textId="77777777" w:rsidTr="002D69F4">
        <w:tc>
          <w:tcPr>
            <w:tcW w:w="4050" w:type="dxa"/>
          </w:tcPr>
          <w:p w14:paraId="0FA70DF8" w14:textId="395AE9BB" w:rsidR="00243248" w:rsidRPr="00F86391" w:rsidRDefault="008C5642" w:rsidP="0024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952E1A" w:rsidRPr="00F863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16CF9DD7" w14:textId="23F84E92" w:rsidR="00243248" w:rsidRPr="00F86391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35E7042B" w14:textId="5A505A55" w:rsidR="00243248" w:rsidRPr="00F86391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7A97AEE6" w14:textId="20C21235" w:rsidR="00243248" w:rsidRPr="00F86391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281DA01F" w14:textId="73C69E45" w:rsidR="00243248" w:rsidRPr="00F86391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B8C" w:rsidRPr="00F86391" w14:paraId="67AB6B20" w14:textId="77777777" w:rsidTr="002D69F4">
        <w:tc>
          <w:tcPr>
            <w:tcW w:w="4050" w:type="dxa"/>
          </w:tcPr>
          <w:p w14:paraId="461BCBF7" w14:textId="77777777" w:rsidR="00D54B8C" w:rsidRPr="00F86391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F86391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F863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F863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6759F" w:rsidRPr="00F86391" w14:paraId="1B493AC4" w14:textId="77777777" w:rsidTr="002D69F4">
        <w:tc>
          <w:tcPr>
            <w:tcW w:w="4050" w:type="dxa"/>
          </w:tcPr>
          <w:p w14:paraId="36399001" w14:textId="6C964376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E4288" w:rsidRPr="00F86391">
              <w:rPr>
                <w:rFonts w:asciiTheme="majorBidi" w:hAnsiTheme="majorBidi"/>
                <w:sz w:val="30"/>
                <w:szCs w:val="30"/>
                <w:cs/>
              </w:rPr>
              <w:t xml:space="preserve">(ขาดทุน)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0425C087" w:rsidR="0076759F" w:rsidRPr="00F86391" w:rsidRDefault="00C51EF8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(2,</w:t>
            </w:r>
            <w:r w:rsidR="0009336D" w:rsidRPr="00F86391">
              <w:rPr>
                <w:rFonts w:asciiTheme="majorBidi" w:hAnsiTheme="majorBidi" w:cstheme="majorBidi"/>
              </w:rPr>
              <w:t>560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5DEE1C78" w14:textId="22DC3D28" w:rsidR="0076759F" w:rsidRPr="00F86391" w:rsidRDefault="0076759F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1,824</w:t>
            </w:r>
          </w:p>
        </w:tc>
        <w:tc>
          <w:tcPr>
            <w:tcW w:w="1282" w:type="dxa"/>
            <w:vAlign w:val="bottom"/>
          </w:tcPr>
          <w:p w14:paraId="12C70927" w14:textId="406F5E28" w:rsidR="0076759F" w:rsidRPr="00F86391" w:rsidRDefault="008E4288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(1,069)</w:t>
            </w:r>
          </w:p>
        </w:tc>
        <w:tc>
          <w:tcPr>
            <w:tcW w:w="1283" w:type="dxa"/>
            <w:vAlign w:val="bottom"/>
          </w:tcPr>
          <w:p w14:paraId="78B6E3AC" w14:textId="56F890F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2,418</w:t>
            </w:r>
          </w:p>
        </w:tc>
      </w:tr>
      <w:tr w:rsidR="0076759F" w:rsidRPr="00F86391" w14:paraId="52A6324D" w14:textId="77777777" w:rsidTr="002D69F4">
        <w:tc>
          <w:tcPr>
            <w:tcW w:w="4050" w:type="dxa"/>
          </w:tcPr>
          <w:p w14:paraId="63603FA7" w14:textId="77777777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5414254E" w:rsidR="0076759F" w:rsidRPr="00F86391" w:rsidRDefault="00C51EF8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E3CB822" w14:textId="7622E246" w:rsidR="0076759F" w:rsidRPr="00F86391" w:rsidRDefault="0076759F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2" w:type="dxa"/>
            <w:vAlign w:val="bottom"/>
          </w:tcPr>
          <w:p w14:paraId="6A70AC11" w14:textId="23E7FB40" w:rsidR="0076759F" w:rsidRPr="00F86391" w:rsidRDefault="00C51EF8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7F85FF75" w14:textId="18DE4194" w:rsidR="0076759F" w:rsidRPr="00F86391" w:rsidRDefault="0076759F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(125)</w:t>
            </w:r>
          </w:p>
        </w:tc>
      </w:tr>
      <w:tr w:rsidR="0076759F" w:rsidRPr="00F86391" w14:paraId="38681750" w14:textId="77777777" w:rsidTr="002D69F4">
        <w:tc>
          <w:tcPr>
            <w:tcW w:w="4050" w:type="dxa"/>
          </w:tcPr>
          <w:p w14:paraId="4CE4851F" w14:textId="6693EE97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E4288" w:rsidRPr="00F8639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76E0F5B7" w:rsidR="0076759F" w:rsidRPr="00F86391" w:rsidRDefault="00C51EF8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(2,</w:t>
            </w:r>
            <w:r w:rsidR="0009336D" w:rsidRPr="00F86391">
              <w:rPr>
                <w:rFonts w:asciiTheme="majorBidi" w:hAnsiTheme="majorBidi" w:cstheme="majorBidi"/>
                <w:b/>
                <w:bCs/>
              </w:rPr>
              <w:t>560</w:t>
            </w:r>
            <w:r w:rsidRPr="00F8639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584279DE" w14:textId="334F80DB" w:rsidR="0076759F" w:rsidRPr="00F86391" w:rsidRDefault="0076759F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1,699</w:t>
            </w:r>
          </w:p>
        </w:tc>
        <w:tc>
          <w:tcPr>
            <w:tcW w:w="1282" w:type="dxa"/>
            <w:vAlign w:val="bottom"/>
          </w:tcPr>
          <w:p w14:paraId="094A2938" w14:textId="4F2F9802" w:rsidR="0076759F" w:rsidRPr="00F86391" w:rsidRDefault="008E4288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(1,069)</w:t>
            </w:r>
          </w:p>
        </w:tc>
        <w:tc>
          <w:tcPr>
            <w:tcW w:w="1283" w:type="dxa"/>
            <w:vAlign w:val="bottom"/>
          </w:tcPr>
          <w:p w14:paraId="7D1C0E93" w14:textId="2186892F" w:rsidR="0076759F" w:rsidRPr="00F86391" w:rsidRDefault="0076759F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2,293</w:t>
            </w:r>
          </w:p>
        </w:tc>
      </w:tr>
      <w:tr w:rsidR="007A0D5B" w:rsidRPr="00F86391" w14:paraId="3F0AFB6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5CD46301" w14:textId="77777777" w:rsidR="007A0D5B" w:rsidRPr="00F86391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AE6FBEC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A5B7AE0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285E407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589B5A9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F86391" w14:paraId="241BA1DF" w14:textId="77777777" w:rsidTr="0031696F">
        <w:tc>
          <w:tcPr>
            <w:tcW w:w="4050" w:type="dxa"/>
          </w:tcPr>
          <w:p w14:paraId="70A37C85" w14:textId="77777777" w:rsidR="007A0D5B" w:rsidRPr="00F86391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4AECF499" w14:textId="64BD7A92" w:rsidR="007A0D5B" w:rsidRPr="00F86391" w:rsidRDefault="00C51EF8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7F707C34" w14:textId="161CBFBA" w:rsidR="007A0D5B" w:rsidRPr="00F86391" w:rsidRDefault="0076759F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266AA80B" w:rsidR="007A0D5B" w:rsidRPr="00F86391" w:rsidRDefault="00C51EF8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57590EF4" w:rsidR="007A0D5B" w:rsidRPr="00F86391" w:rsidRDefault="0076759F" w:rsidP="0079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</w:tr>
      <w:tr w:rsidR="007A0D5B" w:rsidRPr="00F86391" w14:paraId="658C192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6851836" w14:textId="77777777" w:rsidR="007A0D5B" w:rsidRPr="00F86391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34627652"/>
          </w:p>
        </w:tc>
        <w:tc>
          <w:tcPr>
            <w:tcW w:w="1282" w:type="dxa"/>
            <w:vAlign w:val="bottom"/>
          </w:tcPr>
          <w:p w14:paraId="1AFEC615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7A0D5B" w:rsidRPr="00F86391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F86391" w14:paraId="6907AB2B" w14:textId="77777777" w:rsidTr="002D69F4">
        <w:tc>
          <w:tcPr>
            <w:tcW w:w="4050" w:type="dxa"/>
            <w:vAlign w:val="bottom"/>
          </w:tcPr>
          <w:p w14:paraId="4AAE9895" w14:textId="1E84EBAB" w:rsidR="007A0D5B" w:rsidRPr="00F86391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E4288" w:rsidRPr="00F86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3F906070" w:rsidR="007A0D5B" w:rsidRPr="00F86391" w:rsidRDefault="00C51EF8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(1.</w:t>
            </w:r>
            <w:r w:rsidR="0009336D" w:rsidRPr="00F86391">
              <w:rPr>
                <w:rFonts w:asciiTheme="majorBidi" w:hAnsiTheme="majorBidi" w:cstheme="majorBidi"/>
                <w:b/>
                <w:bCs/>
              </w:rPr>
              <w:t>86</w:t>
            </w:r>
            <w:r w:rsidRPr="00F8639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center"/>
          </w:tcPr>
          <w:p w14:paraId="200337A2" w14:textId="1E257CAB" w:rsidR="007A0D5B" w:rsidRPr="00F86391" w:rsidRDefault="0076759F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1.23</w:t>
            </w:r>
          </w:p>
        </w:tc>
        <w:tc>
          <w:tcPr>
            <w:tcW w:w="1282" w:type="dxa"/>
            <w:vAlign w:val="bottom"/>
          </w:tcPr>
          <w:p w14:paraId="3679F5C7" w14:textId="3DBEA92A" w:rsidR="007A0D5B" w:rsidRPr="00F86391" w:rsidRDefault="00C51EF8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(0.78)</w:t>
            </w:r>
          </w:p>
        </w:tc>
        <w:tc>
          <w:tcPr>
            <w:tcW w:w="1283" w:type="dxa"/>
            <w:vAlign w:val="bottom"/>
          </w:tcPr>
          <w:p w14:paraId="7FD6A868" w14:textId="571AAC15" w:rsidR="007A0D5B" w:rsidRPr="00F86391" w:rsidRDefault="0076759F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1.67</w:t>
            </w:r>
          </w:p>
        </w:tc>
      </w:tr>
      <w:bookmarkEnd w:id="9"/>
    </w:tbl>
    <w:p w14:paraId="05CA35AA" w14:textId="77777777" w:rsidR="0076759F" w:rsidRPr="00F86391" w:rsidRDefault="0076759F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7F286B5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DB0101B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AC13098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0A6B969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1322E1D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6659EA2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723ADDD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FAD08AF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1FC9185" w14:textId="77777777" w:rsidR="008E4288" w:rsidRPr="00F86391" w:rsidRDefault="008E4288" w:rsidP="00472AF6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6759F" w:rsidRPr="00F86391" w14:paraId="39396965" w14:textId="77777777" w:rsidTr="00E23C85">
        <w:tc>
          <w:tcPr>
            <w:tcW w:w="4050" w:type="dxa"/>
          </w:tcPr>
          <w:p w14:paraId="4FE16845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ab/>
            </w:r>
          </w:p>
        </w:tc>
        <w:tc>
          <w:tcPr>
            <w:tcW w:w="2565" w:type="dxa"/>
            <w:gridSpan w:val="2"/>
          </w:tcPr>
          <w:p w14:paraId="156A03A0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19BB76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6759F" w:rsidRPr="00F86391" w14:paraId="0C406B6C" w14:textId="77777777" w:rsidTr="00E23C85">
        <w:tc>
          <w:tcPr>
            <w:tcW w:w="4050" w:type="dxa"/>
          </w:tcPr>
          <w:p w14:paraId="6A8D2520" w14:textId="08218A7E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952E1A" w:rsidRPr="00F863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43D629DF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0A112369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4E882CFD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5932C871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6759F" w:rsidRPr="00F86391" w14:paraId="36CAB141" w14:textId="77777777" w:rsidTr="00E23C85">
        <w:tc>
          <w:tcPr>
            <w:tcW w:w="4050" w:type="dxa"/>
          </w:tcPr>
          <w:p w14:paraId="1E65D5F1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43CD51DF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863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F863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6759F" w:rsidRPr="00F86391" w14:paraId="7F2DFD98" w14:textId="77777777" w:rsidTr="00E23C85">
        <w:tc>
          <w:tcPr>
            <w:tcW w:w="4050" w:type="dxa"/>
          </w:tcPr>
          <w:p w14:paraId="18FECAE8" w14:textId="1D3148DF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E4288" w:rsidRPr="00F86391">
              <w:rPr>
                <w:rFonts w:asciiTheme="majorBidi" w:hAnsiTheme="majorBidi"/>
                <w:sz w:val="30"/>
                <w:szCs w:val="30"/>
                <w:cs/>
              </w:rPr>
              <w:t>(ขาดทุน)</w:t>
            </w:r>
            <w:r w:rsidR="008E4288"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01BAD3EB" w14:textId="127E99F0" w:rsidR="0076759F" w:rsidRPr="00F86391" w:rsidRDefault="00C51EF8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</w:t>
            </w:r>
            <w:r w:rsidR="0009336D" w:rsidRPr="00F86391">
              <w:rPr>
                <w:rFonts w:asciiTheme="majorBidi" w:hAnsiTheme="majorBidi" w:cstheme="majorBidi"/>
              </w:rPr>
              <w:t>445</w:t>
            </w:r>
            <w:r w:rsidRPr="00F863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7760833C" w14:textId="530C1723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4,260</w:t>
            </w:r>
          </w:p>
        </w:tc>
        <w:tc>
          <w:tcPr>
            <w:tcW w:w="1282" w:type="dxa"/>
            <w:vAlign w:val="bottom"/>
          </w:tcPr>
          <w:p w14:paraId="4C977CB9" w14:textId="489A7646" w:rsidR="0076759F" w:rsidRPr="00F86391" w:rsidRDefault="00C51EF8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283" w:type="dxa"/>
            <w:vAlign w:val="bottom"/>
          </w:tcPr>
          <w:p w14:paraId="6A98B393" w14:textId="0AAA1838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3,562</w:t>
            </w:r>
          </w:p>
        </w:tc>
      </w:tr>
      <w:tr w:rsidR="0076759F" w:rsidRPr="00F86391" w14:paraId="00F1D9B2" w14:textId="77777777" w:rsidTr="00E23C85">
        <w:tc>
          <w:tcPr>
            <w:tcW w:w="4050" w:type="dxa"/>
          </w:tcPr>
          <w:p w14:paraId="22669F57" w14:textId="77777777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55FB8E77" w14:textId="0142661A" w:rsidR="0076759F" w:rsidRPr="00F86391" w:rsidRDefault="00C51EF8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E955E79" w14:textId="6D530283" w:rsidR="0076759F" w:rsidRPr="00F86391" w:rsidRDefault="0076759F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(249)</w:t>
            </w:r>
          </w:p>
        </w:tc>
        <w:tc>
          <w:tcPr>
            <w:tcW w:w="1282" w:type="dxa"/>
            <w:vAlign w:val="bottom"/>
          </w:tcPr>
          <w:p w14:paraId="3356095F" w14:textId="159E9EE5" w:rsidR="0076759F" w:rsidRPr="00F86391" w:rsidRDefault="00C51EF8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06B24AF2" w14:textId="3A6FC5C8" w:rsidR="0076759F" w:rsidRPr="00F86391" w:rsidRDefault="0076759F" w:rsidP="0076759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(249)</w:t>
            </w:r>
          </w:p>
        </w:tc>
      </w:tr>
      <w:tr w:rsidR="0076759F" w:rsidRPr="00F86391" w14:paraId="383BDC8B" w14:textId="77777777" w:rsidTr="00E23C85">
        <w:tc>
          <w:tcPr>
            <w:tcW w:w="4050" w:type="dxa"/>
          </w:tcPr>
          <w:p w14:paraId="5939227B" w14:textId="6197176C" w:rsidR="0076759F" w:rsidRPr="00F86391" w:rsidRDefault="0076759F" w:rsidP="0076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FECB7F3" w14:textId="0FCF2DA3" w:rsidR="0076759F" w:rsidRPr="00F86391" w:rsidRDefault="00C51EF8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</w:t>
            </w:r>
            <w:r w:rsidR="0009336D" w:rsidRPr="00F86391">
              <w:rPr>
                <w:rFonts w:asciiTheme="majorBidi" w:hAnsiTheme="majorBidi" w:cstheme="majorBidi"/>
                <w:b/>
                <w:bCs/>
              </w:rPr>
              <w:t>445</w:t>
            </w:r>
            <w:r w:rsidRPr="00F8639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3759E6D4" w14:textId="66707C15" w:rsidR="0076759F" w:rsidRPr="00F86391" w:rsidRDefault="0076759F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4,011</w:t>
            </w:r>
          </w:p>
        </w:tc>
        <w:tc>
          <w:tcPr>
            <w:tcW w:w="1282" w:type="dxa"/>
            <w:vAlign w:val="bottom"/>
          </w:tcPr>
          <w:p w14:paraId="0EF92F1B" w14:textId="69E1141A" w:rsidR="0076759F" w:rsidRPr="00F86391" w:rsidRDefault="00C51EF8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170</w:t>
            </w:r>
          </w:p>
        </w:tc>
        <w:tc>
          <w:tcPr>
            <w:tcW w:w="1283" w:type="dxa"/>
            <w:vAlign w:val="bottom"/>
          </w:tcPr>
          <w:p w14:paraId="0890DB5B" w14:textId="6D034E4A" w:rsidR="0076759F" w:rsidRPr="00F86391" w:rsidRDefault="0076759F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3,313</w:t>
            </w:r>
          </w:p>
        </w:tc>
      </w:tr>
      <w:tr w:rsidR="0076759F" w:rsidRPr="00F86391" w14:paraId="00316A30" w14:textId="77777777" w:rsidTr="00E23C85">
        <w:trPr>
          <w:trHeight w:val="340"/>
        </w:trPr>
        <w:tc>
          <w:tcPr>
            <w:tcW w:w="4050" w:type="dxa"/>
            <w:vAlign w:val="bottom"/>
          </w:tcPr>
          <w:p w14:paraId="6B8899F5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7287478F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4AD12705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4D2BE36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3D7FDD4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6759F" w:rsidRPr="00F86391" w14:paraId="1BE36D24" w14:textId="77777777" w:rsidTr="00E23C85">
        <w:tc>
          <w:tcPr>
            <w:tcW w:w="4050" w:type="dxa"/>
          </w:tcPr>
          <w:p w14:paraId="02C36173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1C7E1A20" w14:textId="6BA4623A" w:rsidR="0076759F" w:rsidRPr="00F86391" w:rsidRDefault="00C51EF8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CBCF8F5" w14:textId="77777777" w:rsidR="0076759F" w:rsidRPr="00F86391" w:rsidRDefault="0076759F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68A7A38F" w14:textId="1C593C4A" w:rsidR="0076759F" w:rsidRPr="00F86391" w:rsidRDefault="00C51EF8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023A9143" w14:textId="77777777" w:rsidR="0076759F" w:rsidRPr="00F86391" w:rsidRDefault="0076759F" w:rsidP="00CC3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1,377</w:t>
            </w:r>
          </w:p>
        </w:tc>
      </w:tr>
      <w:tr w:rsidR="0076759F" w:rsidRPr="00F86391" w14:paraId="141921EE" w14:textId="77777777" w:rsidTr="00E23C85">
        <w:trPr>
          <w:trHeight w:val="340"/>
        </w:trPr>
        <w:tc>
          <w:tcPr>
            <w:tcW w:w="4050" w:type="dxa"/>
            <w:vAlign w:val="bottom"/>
          </w:tcPr>
          <w:p w14:paraId="7EDEC196" w14:textId="77777777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2B5A196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4D04C857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B868B12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39206BD" w14:textId="77777777" w:rsidR="0076759F" w:rsidRPr="00F86391" w:rsidRDefault="0076759F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6759F" w:rsidRPr="00F86391" w14:paraId="42222A21" w14:textId="77777777" w:rsidTr="00E23C85">
        <w:tc>
          <w:tcPr>
            <w:tcW w:w="4050" w:type="dxa"/>
            <w:vAlign w:val="bottom"/>
          </w:tcPr>
          <w:p w14:paraId="233773D1" w14:textId="56DAD2FC" w:rsidR="0076759F" w:rsidRPr="00F86391" w:rsidRDefault="0076759F" w:rsidP="00E23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E4288" w:rsidRPr="00F863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162CFED" w14:textId="57BEB1CF" w:rsidR="0076759F" w:rsidRPr="00F86391" w:rsidRDefault="00C51EF8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(0.</w:t>
            </w:r>
            <w:r w:rsidR="0009336D" w:rsidRPr="00F86391">
              <w:rPr>
                <w:rFonts w:asciiTheme="majorBidi" w:hAnsiTheme="majorBidi" w:cstheme="majorBidi"/>
                <w:b/>
                <w:bCs/>
              </w:rPr>
              <w:t>32</w:t>
            </w:r>
            <w:r w:rsidRPr="00F8639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center"/>
          </w:tcPr>
          <w:p w14:paraId="66CF7702" w14:textId="6D4C9B91" w:rsidR="0076759F" w:rsidRPr="00F86391" w:rsidRDefault="0076759F" w:rsidP="00E23C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2.91</w:t>
            </w:r>
          </w:p>
        </w:tc>
        <w:tc>
          <w:tcPr>
            <w:tcW w:w="1282" w:type="dxa"/>
            <w:vAlign w:val="bottom"/>
          </w:tcPr>
          <w:p w14:paraId="4015859B" w14:textId="06A9DE3B" w:rsidR="0076759F" w:rsidRPr="00F86391" w:rsidRDefault="00C51EF8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0.12</w:t>
            </w:r>
          </w:p>
        </w:tc>
        <w:tc>
          <w:tcPr>
            <w:tcW w:w="1283" w:type="dxa"/>
            <w:vAlign w:val="bottom"/>
          </w:tcPr>
          <w:p w14:paraId="14B36B25" w14:textId="25EA095E" w:rsidR="0076759F" w:rsidRPr="00F86391" w:rsidRDefault="0076759F" w:rsidP="00CC3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2.41</w:t>
            </w:r>
          </w:p>
        </w:tc>
      </w:tr>
    </w:tbl>
    <w:p w14:paraId="65A3BF18" w14:textId="77777777" w:rsidR="008E4288" w:rsidRPr="00F86391" w:rsidRDefault="008E4288" w:rsidP="008E4288">
      <w:pPr>
        <w:rPr>
          <w:rFonts w:asciiTheme="majorBidi" w:hAnsiTheme="majorBidi" w:cstheme="majorBidi"/>
          <w:b/>
          <w:bCs/>
          <w:lang w:bidi="ar-SA"/>
        </w:rPr>
      </w:pPr>
    </w:p>
    <w:p w14:paraId="10BF4FB7" w14:textId="4AE245FC" w:rsidR="00F70CDE" w:rsidRPr="00F86391" w:rsidRDefault="00F70CDE" w:rsidP="00F70CD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F86391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1661CC4A" w14:textId="77777777" w:rsidR="00F70CDE" w:rsidRPr="00F86391" w:rsidRDefault="00F70CDE" w:rsidP="00F70CDE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F70CDE" w:rsidRPr="00F86391" w14:paraId="50204E51" w14:textId="77777777" w:rsidTr="00E23C85">
        <w:trPr>
          <w:trHeight w:val="432"/>
          <w:tblHeader/>
        </w:trPr>
        <w:tc>
          <w:tcPr>
            <w:tcW w:w="3198" w:type="dxa"/>
            <w:vAlign w:val="bottom"/>
          </w:tcPr>
          <w:p w14:paraId="40E6FE30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78B23FF7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694CE056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45473BF4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58D3CB04" w14:textId="77777777" w:rsidR="00F70CDE" w:rsidRPr="00F86391" w:rsidDel="00D43E7A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70CDE" w:rsidRPr="00F86391" w14:paraId="1B8D97C6" w14:textId="77777777" w:rsidTr="00E23C85">
        <w:trPr>
          <w:trHeight w:val="445"/>
          <w:tblHeader/>
        </w:trPr>
        <w:tc>
          <w:tcPr>
            <w:tcW w:w="3198" w:type="dxa"/>
          </w:tcPr>
          <w:p w14:paraId="0269488E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1C111BDF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766FAE7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24B445F0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86391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32EBCFBF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8639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70CDE" w:rsidRPr="00F86391" w14:paraId="69990FBE" w14:textId="77777777" w:rsidTr="00E23C85">
        <w:trPr>
          <w:trHeight w:val="445"/>
          <w:tblHeader/>
        </w:trPr>
        <w:tc>
          <w:tcPr>
            <w:tcW w:w="3198" w:type="dxa"/>
          </w:tcPr>
          <w:p w14:paraId="2204420D" w14:textId="67022675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6759F" w:rsidRPr="00F863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662" w:type="dxa"/>
          </w:tcPr>
          <w:p w14:paraId="1866AC44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35EB6161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22039451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7E5DA53D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50D43" w:rsidRPr="00F86391" w14:paraId="035E62BF" w14:textId="77777777" w:rsidTr="00E23C85">
        <w:trPr>
          <w:trHeight w:val="432"/>
        </w:trPr>
        <w:tc>
          <w:tcPr>
            <w:tcW w:w="3198" w:type="dxa"/>
          </w:tcPr>
          <w:p w14:paraId="2FFDCC28" w14:textId="4AD775D6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391">
              <w:rPr>
                <w:cs/>
              </w:rPr>
              <w:t>เงินปันผล</w:t>
            </w:r>
            <w:r w:rsidRPr="00F86391">
              <w:rPr>
                <w:rFonts w:hint="cs"/>
                <w:cs/>
              </w:rPr>
              <w:t>ประจำปี</w:t>
            </w:r>
            <w:r w:rsidRPr="00F86391">
              <w:rPr>
                <w:cs/>
              </w:rPr>
              <w:t xml:space="preserve"> </w:t>
            </w:r>
            <w:r w:rsidRPr="00F86391">
              <w:t>256</w:t>
            </w:r>
            <w:r w:rsidRPr="00F86391">
              <w:rPr>
                <w:rFonts w:hint="cs"/>
                <w:cs/>
              </w:rPr>
              <w:t>7</w:t>
            </w:r>
          </w:p>
        </w:tc>
        <w:tc>
          <w:tcPr>
            <w:tcW w:w="1662" w:type="dxa"/>
          </w:tcPr>
          <w:p w14:paraId="368DF618" w14:textId="6E6E45FF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 xml:space="preserve">11 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8639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78" w:type="dxa"/>
          </w:tcPr>
          <w:p w14:paraId="7F26CF35" w14:textId="2CE9B088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24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F8639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1" w:type="dxa"/>
          </w:tcPr>
          <w:p w14:paraId="0EE811F4" w14:textId="47DDE8DE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271" w:type="dxa"/>
          </w:tcPr>
          <w:p w14:paraId="78056E1E" w14:textId="44832A21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1,44</w:t>
            </w:r>
            <w:r w:rsidR="00DB10F6" w:rsidRPr="00F86391">
              <w:rPr>
                <w:rFonts w:asciiTheme="majorBidi" w:hAnsiTheme="majorBidi" w:cstheme="majorBidi"/>
              </w:rPr>
              <w:t>5</w:t>
            </w:r>
          </w:p>
        </w:tc>
      </w:tr>
      <w:tr w:rsidR="00950D43" w:rsidRPr="00F86391" w14:paraId="488C6AF2" w14:textId="77777777" w:rsidTr="002807DC">
        <w:trPr>
          <w:trHeight w:val="432"/>
        </w:trPr>
        <w:tc>
          <w:tcPr>
            <w:tcW w:w="3198" w:type="dxa"/>
          </w:tcPr>
          <w:p w14:paraId="56FEF7F3" w14:textId="444448EA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F86391">
              <w:rPr>
                <w:cs/>
              </w:rPr>
              <w:t>เงินปันผลระหว่างกาลสำหรับงวด</w:t>
            </w:r>
            <w:r w:rsidRPr="00F86391">
              <w:rPr>
                <w:cs/>
              </w:rPr>
              <w:br/>
              <w:t>ครึ่งปี</w:t>
            </w:r>
            <w:r w:rsidRPr="00F86391">
              <w:rPr>
                <w:rFonts w:hint="cs"/>
                <w:cs/>
              </w:rPr>
              <w:t>แรก</w:t>
            </w:r>
            <w:r w:rsidRPr="00F86391">
              <w:rPr>
                <w:cs/>
              </w:rPr>
              <w:t xml:space="preserve">ของปี </w:t>
            </w:r>
            <w:r w:rsidRPr="00F86391">
              <w:t>256</w:t>
            </w:r>
            <w:r w:rsidRPr="00F86391">
              <w:rPr>
                <w:rFonts w:hint="cs"/>
                <w:cs/>
              </w:rPr>
              <w:t>7</w:t>
            </w:r>
          </w:p>
        </w:tc>
        <w:tc>
          <w:tcPr>
            <w:tcW w:w="1662" w:type="dxa"/>
            <w:vAlign w:val="bottom"/>
          </w:tcPr>
          <w:p w14:paraId="2373E737" w14:textId="27481BF5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 xml:space="preserve">22 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8639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  <w:vAlign w:val="bottom"/>
          </w:tcPr>
          <w:p w14:paraId="4EDD1CBC" w14:textId="146540AD" w:rsidR="00950D43" w:rsidRPr="00F86391" w:rsidRDefault="00950D43" w:rsidP="0095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 xml:space="preserve">17 </w:t>
            </w:r>
            <w:r w:rsidRPr="00F86391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86391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71" w:type="dxa"/>
            <w:vAlign w:val="bottom"/>
          </w:tcPr>
          <w:p w14:paraId="1DFBD0B1" w14:textId="5ECC0AA5" w:rsidR="00950D43" w:rsidRPr="00F86391" w:rsidRDefault="00950D43" w:rsidP="00950D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(0.60)</w:t>
            </w:r>
          </w:p>
        </w:tc>
        <w:tc>
          <w:tcPr>
            <w:tcW w:w="1271" w:type="dxa"/>
            <w:vAlign w:val="bottom"/>
          </w:tcPr>
          <w:p w14:paraId="6DC20D7D" w14:textId="66EA0E51" w:rsidR="00950D43" w:rsidRPr="00F86391" w:rsidRDefault="00950D43" w:rsidP="00EE79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(825)</w:t>
            </w:r>
          </w:p>
        </w:tc>
      </w:tr>
      <w:tr w:rsidR="00F70CDE" w:rsidRPr="00F86391" w14:paraId="2796C7C1" w14:textId="77777777" w:rsidTr="00E23C85">
        <w:trPr>
          <w:trHeight w:val="432"/>
        </w:trPr>
        <w:tc>
          <w:tcPr>
            <w:tcW w:w="6638" w:type="dxa"/>
            <w:gridSpan w:val="3"/>
          </w:tcPr>
          <w:p w14:paraId="4DEFAD8A" w14:textId="54276850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F8639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F86391">
              <w:rPr>
                <w:rFonts w:asciiTheme="majorBidi" w:hAnsiTheme="majorBidi" w:cstheme="majorBidi"/>
                <w:b/>
                <w:bCs/>
              </w:rPr>
              <w:t>256</w:t>
            </w:r>
            <w:r w:rsidR="0076759F" w:rsidRPr="00F86391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1271" w:type="dxa"/>
          </w:tcPr>
          <w:p w14:paraId="7EE168FC" w14:textId="08DA021E" w:rsidR="00F70CDE" w:rsidRPr="00F86391" w:rsidRDefault="00950D43" w:rsidP="00E23C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0.45</w:t>
            </w:r>
          </w:p>
        </w:tc>
        <w:tc>
          <w:tcPr>
            <w:tcW w:w="1271" w:type="dxa"/>
          </w:tcPr>
          <w:p w14:paraId="2885944B" w14:textId="210B0CAD" w:rsidR="00F70CDE" w:rsidRPr="00F86391" w:rsidRDefault="00950D43" w:rsidP="00E23C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6</w:t>
            </w:r>
            <w:r w:rsidR="00DB10F6" w:rsidRPr="00F86391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</w:tr>
      <w:tr w:rsidR="00F70CDE" w:rsidRPr="00F86391" w14:paraId="6B14A58B" w14:textId="77777777" w:rsidTr="00E23C85">
        <w:trPr>
          <w:trHeight w:val="432"/>
        </w:trPr>
        <w:tc>
          <w:tcPr>
            <w:tcW w:w="3198" w:type="dxa"/>
          </w:tcPr>
          <w:p w14:paraId="5E7A0E07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0B79175C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3F81DEB7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449F874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4CD8282" w14:textId="77777777" w:rsidR="00F70CDE" w:rsidRPr="00F86391" w:rsidRDefault="00F70CDE" w:rsidP="00E2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6759F" w:rsidRPr="00F86391" w14:paraId="7E7AADFA" w14:textId="77777777" w:rsidTr="00E23C85">
        <w:trPr>
          <w:trHeight w:val="432"/>
        </w:trPr>
        <w:tc>
          <w:tcPr>
            <w:tcW w:w="3198" w:type="dxa"/>
          </w:tcPr>
          <w:p w14:paraId="121FAA0E" w14:textId="7A3D077F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662" w:type="dxa"/>
          </w:tcPr>
          <w:p w14:paraId="63CB8592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1D00B82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556290E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571EC16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6759F" w:rsidRPr="00F86391" w14:paraId="22B054B0" w14:textId="77777777" w:rsidTr="00E23C85">
        <w:trPr>
          <w:trHeight w:val="432"/>
        </w:trPr>
        <w:tc>
          <w:tcPr>
            <w:tcW w:w="3198" w:type="dxa"/>
          </w:tcPr>
          <w:p w14:paraId="4371538B" w14:textId="74C94764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391">
              <w:rPr>
                <w:cs/>
              </w:rPr>
              <w:t>เงินปันผล</w:t>
            </w:r>
            <w:r w:rsidRPr="00F86391">
              <w:rPr>
                <w:rFonts w:hint="cs"/>
                <w:cs/>
              </w:rPr>
              <w:t>ประจำปี</w:t>
            </w:r>
            <w:r w:rsidRPr="00F86391">
              <w:rPr>
                <w:cs/>
              </w:rPr>
              <w:t xml:space="preserve"> </w:t>
            </w:r>
            <w:r w:rsidRPr="00F86391">
              <w:t>2566</w:t>
            </w:r>
          </w:p>
        </w:tc>
        <w:tc>
          <w:tcPr>
            <w:tcW w:w="1662" w:type="dxa"/>
          </w:tcPr>
          <w:p w14:paraId="6D9EE1EC" w14:textId="69BCAE3C" w:rsidR="0076759F" w:rsidRPr="00F86391" w:rsidRDefault="00950D43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11</w:t>
            </w:r>
            <w:r w:rsidR="0076759F" w:rsidRPr="00F86391">
              <w:rPr>
                <w:rFonts w:asciiTheme="majorBidi" w:hAnsiTheme="majorBidi" w:cstheme="majorBidi"/>
              </w:rPr>
              <w:t xml:space="preserve"> </w:t>
            </w:r>
            <w:r w:rsidR="0076759F" w:rsidRPr="00F86391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8639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</w:tcPr>
          <w:p w14:paraId="034E0031" w14:textId="1CD3122F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24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F8639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1" w:type="dxa"/>
          </w:tcPr>
          <w:p w14:paraId="626A092D" w14:textId="449BEE5A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271" w:type="dxa"/>
          </w:tcPr>
          <w:p w14:paraId="18EEF817" w14:textId="691F3205" w:rsidR="0076759F" w:rsidRPr="00F86391" w:rsidRDefault="0076759F" w:rsidP="00EE7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2,754</w:t>
            </w:r>
          </w:p>
        </w:tc>
      </w:tr>
      <w:tr w:rsidR="0076759F" w:rsidRPr="00F86391" w14:paraId="0F42E114" w14:textId="77777777" w:rsidTr="00E23C85">
        <w:trPr>
          <w:trHeight w:val="432"/>
        </w:trPr>
        <w:tc>
          <w:tcPr>
            <w:tcW w:w="3198" w:type="dxa"/>
          </w:tcPr>
          <w:p w14:paraId="61AD9E9B" w14:textId="576505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F86391">
              <w:rPr>
                <w:cs/>
              </w:rPr>
              <w:t>เงินปันผลระหว่างกาลสำหรับงวด</w:t>
            </w:r>
            <w:r w:rsidRPr="00F86391">
              <w:rPr>
                <w:cs/>
              </w:rPr>
              <w:br/>
              <w:t>ครึ่งปี</w:t>
            </w:r>
            <w:r w:rsidRPr="00F86391">
              <w:rPr>
                <w:rFonts w:hint="cs"/>
                <w:cs/>
              </w:rPr>
              <w:t>แรก</w:t>
            </w:r>
            <w:r w:rsidRPr="00F86391">
              <w:rPr>
                <w:cs/>
              </w:rPr>
              <w:t xml:space="preserve">ของปี </w:t>
            </w:r>
            <w:r w:rsidRPr="00F86391">
              <w:t>2566</w:t>
            </w:r>
          </w:p>
        </w:tc>
        <w:tc>
          <w:tcPr>
            <w:tcW w:w="1662" w:type="dxa"/>
          </w:tcPr>
          <w:p w14:paraId="70BE0962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467669B" w14:textId="457AD961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 xml:space="preserve">24 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8639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2D245481" w14:textId="77777777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58955A9" w14:textId="65CAB34D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F86391">
              <w:rPr>
                <w:rFonts w:asciiTheme="majorBidi" w:hAnsiTheme="majorBidi" w:cstheme="majorBidi"/>
              </w:rPr>
              <w:t>19</w:t>
            </w:r>
            <w:r w:rsidRPr="00F86391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F8639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32690F54" w14:textId="77777777" w:rsidR="0076759F" w:rsidRPr="00F86391" w:rsidRDefault="0076759F" w:rsidP="007675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0AA7006E" w14:textId="037DDABE" w:rsidR="0076759F" w:rsidRPr="00F86391" w:rsidRDefault="0076759F" w:rsidP="007675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271" w:type="dxa"/>
          </w:tcPr>
          <w:p w14:paraId="62C9ACE5" w14:textId="77777777" w:rsidR="0076759F" w:rsidRPr="00F86391" w:rsidRDefault="0076759F" w:rsidP="007675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70A89AAD" w14:textId="6DFABD0F" w:rsidR="0076759F" w:rsidRPr="00F86391" w:rsidRDefault="0076759F" w:rsidP="007675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(689)</w:t>
            </w:r>
          </w:p>
        </w:tc>
      </w:tr>
      <w:tr w:rsidR="0076759F" w:rsidRPr="00F86391" w14:paraId="5759FAC1" w14:textId="77777777" w:rsidTr="00E23C85">
        <w:trPr>
          <w:trHeight w:val="432"/>
        </w:trPr>
        <w:tc>
          <w:tcPr>
            <w:tcW w:w="6638" w:type="dxa"/>
            <w:gridSpan w:val="3"/>
          </w:tcPr>
          <w:p w14:paraId="13C1640E" w14:textId="28C83603" w:rsidR="0076759F" w:rsidRPr="00F86391" w:rsidRDefault="0076759F" w:rsidP="0076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F8639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F86391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F8639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71" w:type="dxa"/>
          </w:tcPr>
          <w:p w14:paraId="7D2831DE" w14:textId="04E23AB8" w:rsidR="0076759F" w:rsidRPr="00F86391" w:rsidRDefault="0076759F" w:rsidP="007675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1.50</w:t>
            </w:r>
          </w:p>
        </w:tc>
        <w:tc>
          <w:tcPr>
            <w:tcW w:w="1271" w:type="dxa"/>
          </w:tcPr>
          <w:p w14:paraId="0A0E081D" w14:textId="12008571" w:rsidR="0076759F" w:rsidRPr="00F86391" w:rsidRDefault="0076759F" w:rsidP="00EE79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2,065</w:t>
            </w:r>
          </w:p>
        </w:tc>
      </w:tr>
    </w:tbl>
    <w:p w14:paraId="29632EF3" w14:textId="77777777" w:rsidR="00F70CDE" w:rsidRPr="00F86391" w:rsidRDefault="00F70CDE" w:rsidP="00F70CD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8FDAFC6" w14:textId="77777777" w:rsidR="008E4288" w:rsidRPr="00F86391" w:rsidRDefault="008E4288" w:rsidP="00F70CD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046B712" w14:textId="77777777" w:rsidR="008E4288" w:rsidRPr="00F86391" w:rsidRDefault="008E4288" w:rsidP="00F70CD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49CE0BD" w14:textId="77777777" w:rsidR="008E4288" w:rsidRPr="00F86391" w:rsidRDefault="008E4288" w:rsidP="00F70CD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284C038" w14:textId="46399057" w:rsidR="00F20DB7" w:rsidRPr="00F86391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 xml:space="preserve">เครื่องมือทางการเงิน </w:t>
      </w:r>
    </w:p>
    <w:p w14:paraId="69CF2225" w14:textId="77777777" w:rsidR="00F20DB7" w:rsidRPr="00F86391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F86391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8639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F86391" w:rsidRDefault="00F20DB7" w:rsidP="00472AF6">
      <w:pPr>
        <w:ind w:right="-45"/>
        <w:jc w:val="thaiDistribute"/>
        <w:rPr>
          <w:rFonts w:asciiTheme="majorBidi" w:hAnsiTheme="majorBidi" w:cstheme="majorBidi"/>
          <w:shd w:val="clear" w:color="auto" w:fill="D9D9D9"/>
        </w:rPr>
      </w:pPr>
    </w:p>
    <w:p w14:paraId="2935692D" w14:textId="4688484A" w:rsidR="00F20DB7" w:rsidRPr="00F86391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D6DD65" w14:textId="0110BCBE" w:rsidR="00FD0015" w:rsidRPr="00F86391" w:rsidRDefault="00FD0015" w:rsidP="003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FD0015" w:rsidRPr="00F86391" w:rsidSect="00C2174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F86391" w14:paraId="5F1B0BD8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AC09A21" w14:textId="77777777" w:rsidR="002E57C2" w:rsidRPr="00F86391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F86391" w14:paraId="4B53BA16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4C0E240" w14:textId="77777777" w:rsidR="002E57C2" w:rsidRPr="00F86391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F86391" w14:paraId="2439EFBD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10940E6D" w14:textId="63AD7E89" w:rsidR="002E57C2" w:rsidRPr="00F86391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5642" w:rsidRPr="00F86391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5642" w:rsidRPr="00F86391">
              <w:rPr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B52B93"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B5C19" w:rsidRPr="00F86391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8639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72E6A233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5AE9721D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470CB71B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F86391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382FFE42" w14:textId="77777777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F86391" w14:paraId="697215BA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5D62E9F7" w14:textId="77777777" w:rsidR="002E57C2" w:rsidRPr="00F86391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F86391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F86391" w14:paraId="3D7CA3BE" w14:textId="77777777" w:rsidTr="009E5CDF">
        <w:trPr>
          <w:trHeight w:val="261"/>
          <w:tblHeader/>
        </w:trPr>
        <w:tc>
          <w:tcPr>
            <w:tcW w:w="3360" w:type="dxa"/>
          </w:tcPr>
          <w:p w14:paraId="44F8F7DD" w14:textId="11D74562" w:rsidR="002E57C2" w:rsidRPr="00F86391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0B38F202" w14:textId="0A8D8A2F" w:rsidR="002E57C2" w:rsidRPr="00F86391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475585BB" w14:textId="72FAEEC9" w:rsidR="002E57C2" w:rsidRPr="00F86391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6C8A958B" w14:textId="53C25168" w:rsidR="002E57C2" w:rsidRPr="00F86391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2FC52542" w14:textId="770C8BCE" w:rsidR="002E57C2" w:rsidRPr="00F86391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7A198ACB" w14:textId="375C4CE1" w:rsidR="002E57C2" w:rsidRPr="00F86391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1C5DC2B7" w14:textId="6AFE3511" w:rsidR="002E57C2" w:rsidRPr="00F86391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2E0D05F0" w14:textId="3546CB82" w:rsidR="002E57C2" w:rsidRPr="00F86391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8F0ACC7" w14:textId="77F9F74A" w:rsidR="002E57C2" w:rsidRPr="00F86391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7720D80" w14:textId="4B90D382" w:rsidR="002E57C2" w:rsidRPr="00F86391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F86391" w14:paraId="2494DFF1" w14:textId="77777777" w:rsidTr="00407047">
        <w:trPr>
          <w:trHeight w:val="261"/>
          <w:tblHeader/>
        </w:trPr>
        <w:tc>
          <w:tcPr>
            <w:tcW w:w="3360" w:type="dxa"/>
          </w:tcPr>
          <w:p w14:paraId="71A28B5C" w14:textId="714D59CF" w:rsidR="00EF1B83" w:rsidRPr="00F86391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589E3A5B" w14:textId="7A983BC4" w:rsidR="00EF1B83" w:rsidRPr="00F86391" w:rsidRDefault="009327B8" w:rsidP="0040704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0EBC6E4A" w14:textId="33C245BA" w:rsidR="00EF1B83" w:rsidRPr="00F86391" w:rsidRDefault="009327B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1,336</w:t>
            </w:r>
          </w:p>
        </w:tc>
        <w:tc>
          <w:tcPr>
            <w:tcW w:w="1244" w:type="dxa"/>
          </w:tcPr>
          <w:p w14:paraId="3B67C0A8" w14:textId="0285677A" w:rsidR="00EF1B83" w:rsidRPr="00F86391" w:rsidRDefault="009327B8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1244" w:type="dxa"/>
          </w:tcPr>
          <w:p w14:paraId="17D9448D" w14:textId="60522DDA" w:rsidR="00EF1B83" w:rsidRPr="00F86391" w:rsidRDefault="009327B8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5B6BAD67" w14:textId="27E136AF" w:rsidR="00EF1B83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val="en-US" w:bidi="th-TH"/>
              </w:rPr>
              <w:t>2,063</w:t>
            </w:r>
          </w:p>
        </w:tc>
        <w:tc>
          <w:tcPr>
            <w:tcW w:w="1228" w:type="dxa"/>
          </w:tcPr>
          <w:p w14:paraId="006B902B" w14:textId="4DE3C6C4" w:rsidR="00EF1B83" w:rsidRPr="00F86391" w:rsidRDefault="009327B8" w:rsidP="000E347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2,063</w:t>
            </w:r>
          </w:p>
        </w:tc>
        <w:tc>
          <w:tcPr>
            <w:tcW w:w="1244" w:type="dxa"/>
          </w:tcPr>
          <w:p w14:paraId="78AE3613" w14:textId="166E229E" w:rsidR="00EF1B83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7466E4B1" w14:textId="5C472D6D" w:rsidR="00EF1B83" w:rsidRPr="00F86391" w:rsidRDefault="009327B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4AEA964D" w14:textId="6F59F1B4" w:rsidR="00EF1B83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2,063</w:t>
            </w:r>
          </w:p>
        </w:tc>
      </w:tr>
      <w:tr w:rsidR="00D91CE0" w:rsidRPr="00F86391" w14:paraId="6E907073" w14:textId="77777777" w:rsidTr="009E5CDF">
        <w:trPr>
          <w:trHeight w:val="261"/>
          <w:tblHeader/>
        </w:trPr>
        <w:tc>
          <w:tcPr>
            <w:tcW w:w="3360" w:type="dxa"/>
          </w:tcPr>
          <w:p w14:paraId="1FCAA0FB" w14:textId="169C814F" w:rsidR="00D91CE0" w:rsidRPr="00F86391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</w:tcPr>
          <w:p w14:paraId="3B8E8C89" w14:textId="3D39DAFE" w:rsidR="00D91CE0" w:rsidRPr="00F86391" w:rsidRDefault="009327B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66B224F5" w14:textId="5E34DC1B" w:rsidR="00D91CE0" w:rsidRPr="00F86391" w:rsidRDefault="009327B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44" w:type="dxa"/>
          </w:tcPr>
          <w:p w14:paraId="5B40A5E4" w14:textId="3D1817B4" w:rsidR="00D91CE0" w:rsidRPr="00F86391" w:rsidRDefault="009327B8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5A290254" w14:textId="4BB5FFC0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724B3CEF" w14:textId="78526D3E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28" w:type="dxa"/>
          </w:tcPr>
          <w:p w14:paraId="4B6D96A8" w14:textId="3623CCA2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639925B" w14:textId="1A32D0FB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29B09968" w14:textId="37E2F93E" w:rsidR="00D91CE0" w:rsidRPr="00F86391" w:rsidRDefault="009327B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</w:rPr>
              <w:t>673</w:t>
            </w:r>
          </w:p>
        </w:tc>
        <w:tc>
          <w:tcPr>
            <w:tcW w:w="1245" w:type="dxa"/>
          </w:tcPr>
          <w:p w14:paraId="76F9F748" w14:textId="19808A14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</w:tr>
      <w:tr w:rsidR="00D91CE0" w:rsidRPr="00F86391" w14:paraId="5559A229" w14:textId="77777777" w:rsidTr="009E5CDF">
        <w:trPr>
          <w:trHeight w:val="261"/>
          <w:tblHeader/>
        </w:trPr>
        <w:tc>
          <w:tcPr>
            <w:tcW w:w="3360" w:type="dxa"/>
          </w:tcPr>
          <w:p w14:paraId="40597333" w14:textId="77777777" w:rsidR="00D91CE0" w:rsidRPr="00F86391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F86391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24C25095" w14:textId="6F9327CC" w:rsidR="00D91CE0" w:rsidRPr="00F86391" w:rsidRDefault="009327B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2C4EBE0F" w14:textId="01095515" w:rsidR="00D91CE0" w:rsidRPr="00F86391" w:rsidRDefault="009327B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1,673</w:t>
            </w:r>
          </w:p>
        </w:tc>
        <w:tc>
          <w:tcPr>
            <w:tcW w:w="1244" w:type="dxa"/>
            <w:vAlign w:val="bottom"/>
          </w:tcPr>
          <w:p w14:paraId="58F3679E" w14:textId="5A4C496A" w:rsidR="00D91CE0" w:rsidRPr="00F86391" w:rsidRDefault="009327B8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244" w:type="dxa"/>
            <w:vAlign w:val="bottom"/>
          </w:tcPr>
          <w:p w14:paraId="4843AC0C" w14:textId="202156BF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20968DD1" w14:textId="349E9FF8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2,602</w:t>
            </w:r>
          </w:p>
        </w:tc>
        <w:tc>
          <w:tcPr>
            <w:tcW w:w="1228" w:type="dxa"/>
            <w:vAlign w:val="bottom"/>
          </w:tcPr>
          <w:p w14:paraId="75870029" w14:textId="7AA8BB3B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388538CC" w14:textId="2A87EEE6" w:rsidR="00D91CE0" w:rsidRPr="00F86391" w:rsidRDefault="009327B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6B23DCFA" w14:textId="357E1340" w:rsidR="00D91CE0" w:rsidRPr="00F86391" w:rsidRDefault="009327B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</w:rPr>
              <w:t>2,602</w:t>
            </w:r>
          </w:p>
        </w:tc>
        <w:tc>
          <w:tcPr>
            <w:tcW w:w="1245" w:type="dxa"/>
            <w:vAlign w:val="bottom"/>
          </w:tcPr>
          <w:p w14:paraId="360E1573" w14:textId="40B54967" w:rsidR="00D91CE0" w:rsidRPr="00F86391" w:rsidRDefault="009327B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</w:rPr>
              <w:t>2,602</w:t>
            </w:r>
          </w:p>
        </w:tc>
      </w:tr>
      <w:tr w:rsidR="009E41F5" w:rsidRPr="00F86391" w14:paraId="2A1EEB40" w14:textId="77777777" w:rsidTr="009E5CDF">
        <w:trPr>
          <w:trHeight w:val="261"/>
          <w:tblHeader/>
        </w:trPr>
        <w:tc>
          <w:tcPr>
            <w:tcW w:w="3360" w:type="dxa"/>
          </w:tcPr>
          <w:p w14:paraId="58F05574" w14:textId="1D034B6E" w:rsidR="009E41F5" w:rsidRPr="00F86391" w:rsidRDefault="009E41F5" w:rsidP="009E41F5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เงินให้กู้ยืม</w:t>
            </w:r>
            <w:r w:rsidRPr="00F8639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86391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170B1E2E" w14:textId="7B6AC207" w:rsidR="009E41F5" w:rsidRPr="00F86391" w:rsidRDefault="009327B8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209198CA" w14:textId="49A28FBD" w:rsidR="009E41F5" w:rsidRPr="00F86391" w:rsidRDefault="009327B8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0C9F3B34" w14:textId="1870DE97" w:rsidR="009E41F5" w:rsidRPr="00F86391" w:rsidRDefault="009327B8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53AEE7BF" w14:textId="263FBA1B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val="en-US" w:bidi="th-TH"/>
              </w:rPr>
              <w:t>1,356</w:t>
            </w:r>
          </w:p>
        </w:tc>
        <w:tc>
          <w:tcPr>
            <w:tcW w:w="1261" w:type="dxa"/>
            <w:vAlign w:val="bottom"/>
          </w:tcPr>
          <w:p w14:paraId="77FD6A84" w14:textId="034A0525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val="en-US" w:bidi="th-TH"/>
              </w:rPr>
              <w:t>1,356</w:t>
            </w:r>
          </w:p>
        </w:tc>
        <w:tc>
          <w:tcPr>
            <w:tcW w:w="1228" w:type="dxa"/>
          </w:tcPr>
          <w:p w14:paraId="4FEC4BE1" w14:textId="607EC718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727CF61" w14:textId="0EE1F7E4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1,414</w:t>
            </w:r>
          </w:p>
        </w:tc>
        <w:tc>
          <w:tcPr>
            <w:tcW w:w="1244" w:type="dxa"/>
          </w:tcPr>
          <w:p w14:paraId="0D4B9183" w14:textId="4EBA4DCA" w:rsidR="009E41F5" w:rsidRPr="00F86391" w:rsidRDefault="009327B8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2719F6D4" w14:textId="0C7EE15C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1,414</w:t>
            </w:r>
          </w:p>
        </w:tc>
      </w:tr>
      <w:tr w:rsidR="009E41F5" w:rsidRPr="00F86391" w14:paraId="30B49289" w14:textId="77777777" w:rsidTr="009E5CDF">
        <w:trPr>
          <w:trHeight w:val="261"/>
          <w:tblHeader/>
        </w:trPr>
        <w:tc>
          <w:tcPr>
            <w:tcW w:w="3360" w:type="dxa"/>
          </w:tcPr>
          <w:p w14:paraId="036C2E34" w14:textId="24AA3FC6" w:rsidR="009E41F5" w:rsidRPr="00F86391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</w:tcPr>
          <w:p w14:paraId="5BB3D0FE" w14:textId="05CDD561" w:rsidR="009E41F5" w:rsidRPr="00F86391" w:rsidRDefault="009327B8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44" w:type="dxa"/>
          </w:tcPr>
          <w:p w14:paraId="7DAE2952" w14:textId="0E0D9628" w:rsidR="009E41F5" w:rsidRPr="00F86391" w:rsidRDefault="009327B8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306</w:t>
            </w:r>
          </w:p>
        </w:tc>
        <w:tc>
          <w:tcPr>
            <w:tcW w:w="1244" w:type="dxa"/>
            <w:vAlign w:val="bottom"/>
          </w:tcPr>
          <w:p w14:paraId="0EFC03D9" w14:textId="7C710F9C" w:rsidR="009E41F5" w:rsidRPr="00F86391" w:rsidRDefault="009327B8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249E015" w14:textId="3A09A9BD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08067ACD" w14:textId="4FC58541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312</w:t>
            </w:r>
          </w:p>
        </w:tc>
        <w:tc>
          <w:tcPr>
            <w:tcW w:w="1228" w:type="dxa"/>
          </w:tcPr>
          <w:p w14:paraId="07E6DA9B" w14:textId="1FC19506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17E39950" w14:textId="0D605EFA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312</w:t>
            </w:r>
          </w:p>
        </w:tc>
        <w:tc>
          <w:tcPr>
            <w:tcW w:w="1244" w:type="dxa"/>
          </w:tcPr>
          <w:p w14:paraId="0E4ECBE5" w14:textId="3BE4AC7F" w:rsidR="009E41F5" w:rsidRPr="00F86391" w:rsidRDefault="009327B8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52054F00" w14:textId="67F7FA5B" w:rsidR="009E41F5" w:rsidRPr="00F86391" w:rsidRDefault="009327B8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312</w:t>
            </w:r>
          </w:p>
        </w:tc>
      </w:tr>
      <w:tr w:rsidR="009E5CDF" w:rsidRPr="00F86391" w14:paraId="30B9D38A" w14:textId="77777777">
        <w:trPr>
          <w:trHeight w:val="261"/>
          <w:tblHeader/>
        </w:trPr>
        <w:tc>
          <w:tcPr>
            <w:tcW w:w="3360" w:type="dxa"/>
            <w:vAlign w:val="bottom"/>
          </w:tcPr>
          <w:p w14:paraId="398C6E00" w14:textId="77777777" w:rsidR="009E5CDF" w:rsidRPr="00F86391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5B64D41C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462A1568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7840B73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7FB81E5A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5717242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7C3928B6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37DBCD0C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65613D0" w14:textId="77777777" w:rsidR="009E5CDF" w:rsidRPr="00F86391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14:paraId="2F42CCDC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9E5CDF" w:rsidRPr="00F86391" w14:paraId="402EE13C" w14:textId="77777777" w:rsidTr="009E5CDF">
        <w:trPr>
          <w:trHeight w:val="261"/>
          <w:tblHeader/>
        </w:trPr>
        <w:tc>
          <w:tcPr>
            <w:tcW w:w="3360" w:type="dxa"/>
          </w:tcPr>
          <w:p w14:paraId="4356531F" w14:textId="563E5019" w:rsidR="009E5CDF" w:rsidRPr="00F86391" w:rsidRDefault="009E5CDF" w:rsidP="009E5CDF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</w:tcPr>
          <w:p w14:paraId="12D7E827" w14:textId="2F93B343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7AE3F786" w14:textId="5050E58F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2EA5E31" w14:textId="4A837F15" w:rsidR="009E5CDF" w:rsidRPr="00F86391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55E88C5A" w14:textId="31AF2431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7707503" w14:textId="270C444B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369B913" w14:textId="1CA4B895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7F462D3F" w14:textId="7649DC9B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15A9190B" w14:textId="0AA11428" w:rsidR="009E5CDF" w:rsidRPr="00F86391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F80183F" w14:textId="608F0118" w:rsidR="009E5CDF" w:rsidRPr="00F86391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5CDF" w:rsidRPr="00F86391" w14:paraId="123BBE17" w14:textId="77777777">
        <w:trPr>
          <w:trHeight w:val="261"/>
          <w:tblHeader/>
        </w:trPr>
        <w:tc>
          <w:tcPr>
            <w:tcW w:w="3360" w:type="dxa"/>
          </w:tcPr>
          <w:p w14:paraId="6183850D" w14:textId="07E66644" w:rsidR="009E5CDF" w:rsidRPr="00F86391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06478E9A" w14:textId="7A1EAA2D" w:rsidR="009E5CDF" w:rsidRPr="00F86391" w:rsidRDefault="00594CCB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78BF4005" w14:textId="07CBCB49" w:rsidR="009E5CDF" w:rsidRPr="00F86391" w:rsidRDefault="00594CCB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3643F31E" w14:textId="30426DA3" w:rsidR="009E5CDF" w:rsidRPr="00F86391" w:rsidRDefault="00594CCB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121C7751" w14:textId="5BFA1067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7,300</w:t>
            </w:r>
          </w:p>
        </w:tc>
        <w:tc>
          <w:tcPr>
            <w:tcW w:w="1261" w:type="dxa"/>
          </w:tcPr>
          <w:p w14:paraId="2744C711" w14:textId="4F61DE44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7,300</w:t>
            </w:r>
          </w:p>
        </w:tc>
        <w:tc>
          <w:tcPr>
            <w:tcW w:w="1228" w:type="dxa"/>
          </w:tcPr>
          <w:p w14:paraId="4BEBACB0" w14:textId="3E07C949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94B0070" w14:textId="1A84D388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7,176</w:t>
            </w:r>
          </w:p>
        </w:tc>
        <w:tc>
          <w:tcPr>
            <w:tcW w:w="1244" w:type="dxa"/>
          </w:tcPr>
          <w:p w14:paraId="37243796" w14:textId="69116C7B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245" w:type="dxa"/>
          </w:tcPr>
          <w:p w14:paraId="431B87F6" w14:textId="24245A0D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7,296</w:t>
            </w:r>
          </w:p>
        </w:tc>
      </w:tr>
      <w:tr w:rsidR="009E5CDF" w:rsidRPr="00F86391" w14:paraId="6BF91F58" w14:textId="77777777">
        <w:trPr>
          <w:trHeight w:val="261"/>
          <w:tblHeader/>
        </w:trPr>
        <w:tc>
          <w:tcPr>
            <w:tcW w:w="3360" w:type="dxa"/>
          </w:tcPr>
          <w:p w14:paraId="18F8240B" w14:textId="14278FF6" w:rsidR="009E5CDF" w:rsidRPr="00F86391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395B337C" w14:textId="05737D55" w:rsidR="009E5CDF" w:rsidRPr="00F86391" w:rsidRDefault="00594CCB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085B6339" w14:textId="3A9BD875" w:rsidR="009E5CDF" w:rsidRPr="00F86391" w:rsidRDefault="00594CCB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7F5E0C27" w14:textId="7F74CFF1" w:rsidR="009E5CDF" w:rsidRPr="00F86391" w:rsidRDefault="00594CCB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22E4992C" w14:textId="00282FC9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93,942</w:t>
            </w:r>
          </w:p>
        </w:tc>
        <w:tc>
          <w:tcPr>
            <w:tcW w:w="1261" w:type="dxa"/>
          </w:tcPr>
          <w:p w14:paraId="2199AAAF" w14:textId="20BDD384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93,942</w:t>
            </w:r>
          </w:p>
        </w:tc>
        <w:tc>
          <w:tcPr>
            <w:tcW w:w="1228" w:type="dxa"/>
          </w:tcPr>
          <w:p w14:paraId="6E54C02B" w14:textId="6AD665AF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46FC956F" w14:textId="25034DBF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94,504</w:t>
            </w:r>
          </w:p>
        </w:tc>
        <w:tc>
          <w:tcPr>
            <w:tcW w:w="1244" w:type="dxa"/>
          </w:tcPr>
          <w:p w14:paraId="39042917" w14:textId="4BC1BFC6" w:rsidR="009E5CDF" w:rsidRPr="00F86391" w:rsidRDefault="00594CCB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4901FAA3" w14:textId="309317C8" w:rsidR="009E5CDF" w:rsidRPr="00F86391" w:rsidRDefault="009E3B52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94,504</w:t>
            </w:r>
          </w:p>
        </w:tc>
      </w:tr>
      <w:tr w:rsidR="009E5CDF" w:rsidRPr="00F86391" w14:paraId="1DADCDD6" w14:textId="77777777" w:rsidTr="009E5CDF">
        <w:trPr>
          <w:trHeight w:val="261"/>
          <w:tblHeader/>
        </w:trPr>
        <w:tc>
          <w:tcPr>
            <w:tcW w:w="3360" w:type="dxa"/>
          </w:tcPr>
          <w:p w14:paraId="138BD4AF" w14:textId="2FBE5A8B" w:rsidR="009E5CDF" w:rsidRPr="00F86391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</w:tcPr>
          <w:p w14:paraId="7EA2FD6B" w14:textId="360DB871" w:rsidR="009E5CDF" w:rsidRPr="00F86391" w:rsidRDefault="009E3B52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29</w:t>
            </w:r>
          </w:p>
        </w:tc>
        <w:tc>
          <w:tcPr>
            <w:tcW w:w="1244" w:type="dxa"/>
          </w:tcPr>
          <w:p w14:paraId="4996D5F1" w14:textId="1696BC02" w:rsidR="009E5CDF" w:rsidRPr="00F86391" w:rsidRDefault="009E3B52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327</w:t>
            </w:r>
          </w:p>
        </w:tc>
        <w:tc>
          <w:tcPr>
            <w:tcW w:w="1244" w:type="dxa"/>
            <w:vAlign w:val="bottom"/>
          </w:tcPr>
          <w:p w14:paraId="4FA515D5" w14:textId="3F5A4690" w:rsidR="009E5CDF" w:rsidRPr="00F86391" w:rsidRDefault="00594CCB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36EE3EE6" w14:textId="0551DF74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</w:tcPr>
          <w:p w14:paraId="490FE4E3" w14:textId="33E20D3F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356</w:t>
            </w:r>
          </w:p>
        </w:tc>
        <w:tc>
          <w:tcPr>
            <w:tcW w:w="1228" w:type="dxa"/>
          </w:tcPr>
          <w:p w14:paraId="268A98DF" w14:textId="30F61027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</w:tcPr>
          <w:p w14:paraId="50E21C23" w14:textId="022300CF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356</w:t>
            </w:r>
          </w:p>
        </w:tc>
        <w:tc>
          <w:tcPr>
            <w:tcW w:w="1244" w:type="dxa"/>
          </w:tcPr>
          <w:p w14:paraId="7361F9CD" w14:textId="62E6E8FE" w:rsidR="009E5CDF" w:rsidRPr="00F86391" w:rsidRDefault="00594CCB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F86391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</w:tcPr>
          <w:p w14:paraId="27B31EB5" w14:textId="13E2AD4A" w:rsidR="009E5CDF" w:rsidRPr="00F86391" w:rsidRDefault="00594CCB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lang w:bidi="th-TH"/>
              </w:rPr>
              <w:t>356</w:t>
            </w:r>
          </w:p>
        </w:tc>
      </w:tr>
    </w:tbl>
    <w:p w14:paraId="1433DF4E" w14:textId="77777777" w:rsidR="00E20363" w:rsidRPr="00F86391" w:rsidRDefault="00E20363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9E5CDF" w:rsidRPr="00F86391" w14:paraId="78337B6D" w14:textId="77777777" w:rsidTr="009E5CDF">
        <w:trPr>
          <w:trHeight w:val="452"/>
          <w:tblHeader/>
        </w:trPr>
        <w:tc>
          <w:tcPr>
            <w:tcW w:w="3360" w:type="dxa"/>
            <w:vAlign w:val="bottom"/>
          </w:tcPr>
          <w:p w14:paraId="4198E476" w14:textId="7B10D7F2" w:rsidR="009E5CDF" w:rsidRPr="00F86391" w:rsidRDefault="009E5CDF" w:rsidP="00757E33">
            <w:pPr>
              <w:spacing w:line="240" w:lineRule="auto"/>
              <w:ind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47AA6389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5CDF" w:rsidRPr="00F86391" w14:paraId="2BD37C2B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6A13015A" w14:textId="77777777" w:rsidR="009E5CDF" w:rsidRPr="00F86391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5CDF" w:rsidRPr="00F86391" w14:paraId="42C76268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6B4F525D" w14:textId="742EA68C" w:rsidR="009E5CDF" w:rsidRPr="00F86391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F86391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5C19" w:rsidRPr="00F86391">
              <w:rPr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44" w:type="dxa"/>
            <w:vAlign w:val="bottom"/>
          </w:tcPr>
          <w:p w14:paraId="5D17A455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8639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vAlign w:val="bottom"/>
          </w:tcPr>
          <w:p w14:paraId="291092DC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vAlign w:val="bottom"/>
          </w:tcPr>
          <w:p w14:paraId="7BDECEDF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vAlign w:val="bottom"/>
          </w:tcPr>
          <w:p w14:paraId="2DB32FC2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9E5CDF" w:rsidRPr="00F86391" w:rsidRDefault="009E5CDF" w:rsidP="009E5CDF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777E491A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5CDF" w:rsidRPr="00F86391" w14:paraId="21B1F46E" w14:textId="77777777" w:rsidTr="009E5CDF">
        <w:trPr>
          <w:trHeight w:val="261"/>
          <w:tblHeader/>
        </w:trPr>
        <w:tc>
          <w:tcPr>
            <w:tcW w:w="3360" w:type="dxa"/>
            <w:vAlign w:val="bottom"/>
          </w:tcPr>
          <w:p w14:paraId="76170246" w14:textId="77777777" w:rsidR="009E5CDF" w:rsidRPr="00F86391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9E5CDF" w:rsidRPr="00F86391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E5CDF" w:rsidRPr="00F86391" w14:paraId="36EF7242" w14:textId="77777777" w:rsidTr="009E5CDF">
        <w:trPr>
          <w:trHeight w:val="261"/>
          <w:tblHeader/>
        </w:trPr>
        <w:tc>
          <w:tcPr>
            <w:tcW w:w="3360" w:type="dxa"/>
          </w:tcPr>
          <w:p w14:paraId="42FAEFE9" w14:textId="77777777" w:rsidR="009E5CDF" w:rsidRPr="00F86391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2FD29038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3BF36E44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04D9E9D8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36ECAD5B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30C34424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4E19E8E0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</w:tcPr>
          <w:p w14:paraId="5307C45F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</w:tcPr>
          <w:p w14:paraId="6C055909" w14:textId="77777777" w:rsidR="009E5CDF" w:rsidRPr="00F86391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24359705" w14:textId="77777777" w:rsidR="009E5CDF" w:rsidRPr="00F86391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E1F50" w:rsidRPr="00F86391" w14:paraId="363354D9" w14:textId="77777777">
        <w:trPr>
          <w:trHeight w:val="261"/>
          <w:tblHeader/>
        </w:trPr>
        <w:tc>
          <w:tcPr>
            <w:tcW w:w="3360" w:type="dxa"/>
          </w:tcPr>
          <w:p w14:paraId="1AFF26D8" w14:textId="77777777" w:rsidR="007E1F50" w:rsidRPr="00F86391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vAlign w:val="bottom"/>
          </w:tcPr>
          <w:p w14:paraId="4981F047" w14:textId="591C89C5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8EBBC65" w14:textId="06355848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785</w:t>
            </w:r>
          </w:p>
        </w:tc>
        <w:tc>
          <w:tcPr>
            <w:tcW w:w="1244" w:type="dxa"/>
            <w:vAlign w:val="bottom"/>
          </w:tcPr>
          <w:p w14:paraId="26A7380C" w14:textId="57C268C8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1,078</w:t>
            </w:r>
          </w:p>
        </w:tc>
        <w:tc>
          <w:tcPr>
            <w:tcW w:w="1244" w:type="dxa"/>
            <w:vAlign w:val="bottom"/>
          </w:tcPr>
          <w:p w14:paraId="781DF787" w14:textId="5F171FD6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0ADE7B6" w14:textId="040CFD06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28" w:type="dxa"/>
            <w:vAlign w:val="bottom"/>
          </w:tcPr>
          <w:p w14:paraId="1A9EF9BA" w14:textId="7E351CC4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44" w:type="dxa"/>
            <w:vAlign w:val="bottom"/>
          </w:tcPr>
          <w:p w14:paraId="5FDF086B" w14:textId="73BDC04A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A52E563" w14:textId="3CB9DB88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2936CBC0" w14:textId="2C44DE8E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1,863</w:t>
            </w:r>
          </w:p>
        </w:tc>
      </w:tr>
      <w:tr w:rsidR="007E1F50" w:rsidRPr="00F86391" w14:paraId="38EFF13A" w14:textId="77777777">
        <w:trPr>
          <w:trHeight w:val="261"/>
          <w:tblHeader/>
        </w:trPr>
        <w:tc>
          <w:tcPr>
            <w:tcW w:w="3360" w:type="dxa"/>
          </w:tcPr>
          <w:p w14:paraId="6A4AE956" w14:textId="77777777" w:rsidR="007E1F50" w:rsidRPr="00F86391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vAlign w:val="bottom"/>
          </w:tcPr>
          <w:p w14:paraId="56E686A5" w14:textId="40F76E13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4C85230" w14:textId="053FED23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44" w:type="dxa"/>
            <w:vAlign w:val="bottom"/>
          </w:tcPr>
          <w:p w14:paraId="7405EB01" w14:textId="40D14FE7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21570F6" w14:textId="614F4D8C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2B9B60EA" w14:textId="61EC3EDD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28" w:type="dxa"/>
            <w:vAlign w:val="bottom"/>
          </w:tcPr>
          <w:p w14:paraId="02E1B8CB" w14:textId="5B954645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87AF7AC" w14:textId="3D417D90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07C569C" w14:textId="462435C8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vAlign w:val="bottom"/>
          </w:tcPr>
          <w:p w14:paraId="0D134FFA" w14:textId="2DC1DCCD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673</w:t>
            </w:r>
          </w:p>
        </w:tc>
      </w:tr>
      <w:tr w:rsidR="007E1F50" w:rsidRPr="00F86391" w14:paraId="4A8518D7" w14:textId="77777777" w:rsidTr="009E5CDF">
        <w:trPr>
          <w:trHeight w:val="261"/>
          <w:tblHeader/>
        </w:trPr>
        <w:tc>
          <w:tcPr>
            <w:tcW w:w="3360" w:type="dxa"/>
          </w:tcPr>
          <w:p w14:paraId="68061BE1" w14:textId="77777777" w:rsidR="007E1F50" w:rsidRPr="00F86391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7E1F50" w:rsidRPr="00F86391" w:rsidRDefault="007E1F50" w:rsidP="007E1F50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vAlign w:val="bottom"/>
          </w:tcPr>
          <w:p w14:paraId="3AAF4405" w14:textId="20466B3D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0D155E5" w14:textId="5D2FBB62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4" w:type="dxa"/>
            <w:vAlign w:val="bottom"/>
          </w:tcPr>
          <w:p w14:paraId="29D9297B" w14:textId="76E939A0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2,695</w:t>
            </w:r>
          </w:p>
        </w:tc>
        <w:tc>
          <w:tcPr>
            <w:tcW w:w="1244" w:type="dxa"/>
            <w:vAlign w:val="bottom"/>
          </w:tcPr>
          <w:p w14:paraId="0B190DC2" w14:textId="0658AC8B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5B31762F" w14:textId="34F450ED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1228" w:type="dxa"/>
            <w:vAlign w:val="bottom"/>
          </w:tcPr>
          <w:p w14:paraId="138FD772" w14:textId="4B09322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048F93F" w14:textId="3C6867BD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A8EAEA4" w14:textId="71C60DFA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2,700</w:t>
            </w:r>
          </w:p>
        </w:tc>
        <w:tc>
          <w:tcPr>
            <w:tcW w:w="1245" w:type="dxa"/>
            <w:vAlign w:val="bottom"/>
          </w:tcPr>
          <w:p w14:paraId="2ECEB1BB" w14:textId="395425DC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2,700</w:t>
            </w:r>
          </w:p>
        </w:tc>
      </w:tr>
      <w:tr w:rsidR="007E1F50" w:rsidRPr="00F86391" w14:paraId="7410855F" w14:textId="77777777" w:rsidTr="009E5CDF">
        <w:trPr>
          <w:trHeight w:val="261"/>
          <w:tblHeader/>
        </w:trPr>
        <w:tc>
          <w:tcPr>
            <w:tcW w:w="3360" w:type="dxa"/>
          </w:tcPr>
          <w:p w14:paraId="6F16DC00" w14:textId="77777777" w:rsidR="007E1F50" w:rsidRPr="00F86391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5B02DB6B" w14:textId="020F48DB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7A8759C" w14:textId="5B7FB84E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34B49E11" w14:textId="01234F53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020B517" w14:textId="17C6762B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61" w:type="dxa"/>
            <w:vAlign w:val="bottom"/>
          </w:tcPr>
          <w:p w14:paraId="51CFEEB3" w14:textId="0672F9B8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28" w:type="dxa"/>
            <w:vAlign w:val="bottom"/>
          </w:tcPr>
          <w:p w14:paraId="31051D79" w14:textId="2AC35B46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C4879A2" w14:textId="1BC839D8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4" w:type="dxa"/>
            <w:vAlign w:val="bottom"/>
          </w:tcPr>
          <w:p w14:paraId="736F0B0C" w14:textId="57A19E15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0607CB57" w14:textId="50620921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1,209</w:t>
            </w:r>
          </w:p>
        </w:tc>
      </w:tr>
      <w:tr w:rsidR="007E1F50" w:rsidRPr="00F86391" w14:paraId="5EF4FDAD" w14:textId="77777777">
        <w:trPr>
          <w:trHeight w:val="261"/>
          <w:tblHeader/>
        </w:trPr>
        <w:tc>
          <w:tcPr>
            <w:tcW w:w="3360" w:type="dxa"/>
          </w:tcPr>
          <w:p w14:paraId="38D97344" w14:textId="77777777" w:rsidR="007E1F50" w:rsidRPr="00F86391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vAlign w:val="bottom"/>
          </w:tcPr>
          <w:p w14:paraId="0927C4F5" w14:textId="497A65A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1244" w:type="dxa"/>
            <w:vAlign w:val="bottom"/>
          </w:tcPr>
          <w:p w14:paraId="55BBA8E5" w14:textId="008AB15E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244" w:type="dxa"/>
            <w:vAlign w:val="bottom"/>
          </w:tcPr>
          <w:p w14:paraId="1B4B3462" w14:textId="4DB25086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F254940" w14:textId="2EC12E65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477F830" w14:textId="422BBF05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28" w:type="dxa"/>
            <w:vAlign w:val="bottom"/>
          </w:tcPr>
          <w:p w14:paraId="49791E68" w14:textId="46E5701A" w:rsidR="007E1F50" w:rsidRPr="00F86391" w:rsidRDefault="009842D4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469054DF" w14:textId="782A43BF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9842D4"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244" w:type="dxa"/>
            <w:vAlign w:val="bottom"/>
          </w:tcPr>
          <w:p w14:paraId="2A14C7BA" w14:textId="408CA8B7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7A3F06CE" w14:textId="529645F3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720</w:t>
            </w:r>
          </w:p>
        </w:tc>
      </w:tr>
      <w:tr w:rsidR="007E1F50" w:rsidRPr="00F86391" w14:paraId="11C3A04A" w14:textId="77777777">
        <w:trPr>
          <w:trHeight w:val="261"/>
          <w:tblHeader/>
        </w:trPr>
        <w:tc>
          <w:tcPr>
            <w:tcW w:w="3360" w:type="dxa"/>
          </w:tcPr>
          <w:p w14:paraId="77B4C4F7" w14:textId="77777777" w:rsidR="007E1F50" w:rsidRPr="00F86391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6CF51FE1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2D4E72A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0CB4E371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2862DD6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0991EAB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4D3A5B3D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2CB1A30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4B873E9" w14:textId="77777777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3438EA1" w14:textId="77777777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F86391" w14:paraId="72319437" w14:textId="77777777">
        <w:trPr>
          <w:trHeight w:val="261"/>
          <w:tblHeader/>
        </w:trPr>
        <w:tc>
          <w:tcPr>
            <w:tcW w:w="3360" w:type="dxa"/>
          </w:tcPr>
          <w:p w14:paraId="18E8FCA5" w14:textId="77777777" w:rsidR="007E1F50" w:rsidRPr="00F86391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vAlign w:val="bottom"/>
          </w:tcPr>
          <w:p w14:paraId="3D30FD8A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B7B686F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686220DF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1793EDD8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2118415A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3A8FD0EB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3A4E9C31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74CACEF3" w14:textId="77777777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372479A" w14:textId="77777777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F86391" w14:paraId="49B4A24E" w14:textId="77777777">
        <w:trPr>
          <w:trHeight w:val="261"/>
          <w:tblHeader/>
        </w:trPr>
        <w:tc>
          <w:tcPr>
            <w:tcW w:w="3360" w:type="dxa"/>
          </w:tcPr>
          <w:p w14:paraId="731007CD" w14:textId="77777777" w:rsidR="007E1F50" w:rsidRPr="00F86391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vAlign w:val="bottom"/>
          </w:tcPr>
          <w:p w14:paraId="49082D32" w14:textId="1274951F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9BABC64" w14:textId="401B41CC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6BDA3160" w14:textId="5C004932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CA5230B" w14:textId="5F37C5B0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61" w:type="dxa"/>
            <w:vAlign w:val="bottom"/>
          </w:tcPr>
          <w:p w14:paraId="563E1784" w14:textId="3A060D52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28" w:type="dxa"/>
            <w:vAlign w:val="bottom"/>
          </w:tcPr>
          <w:p w14:paraId="2718F779" w14:textId="6775E24C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3DAB29B" w14:textId="6FD54C41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9,218</w:t>
            </w:r>
          </w:p>
        </w:tc>
        <w:tc>
          <w:tcPr>
            <w:tcW w:w="1244" w:type="dxa"/>
            <w:vAlign w:val="bottom"/>
          </w:tcPr>
          <w:p w14:paraId="78028905" w14:textId="4B991520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245" w:type="dxa"/>
            <w:vAlign w:val="bottom"/>
          </w:tcPr>
          <w:p w14:paraId="144F852C" w14:textId="1895C1F8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9,338</w:t>
            </w:r>
          </w:p>
        </w:tc>
      </w:tr>
      <w:tr w:rsidR="007E1F50" w:rsidRPr="00F86391" w14:paraId="6491B98E" w14:textId="77777777">
        <w:trPr>
          <w:trHeight w:val="261"/>
          <w:tblHeader/>
        </w:trPr>
        <w:tc>
          <w:tcPr>
            <w:tcW w:w="3360" w:type="dxa"/>
          </w:tcPr>
          <w:p w14:paraId="31C36274" w14:textId="77777777" w:rsidR="007E1F50" w:rsidRPr="00F86391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391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vAlign w:val="bottom"/>
          </w:tcPr>
          <w:p w14:paraId="2FA4C6FF" w14:textId="3E30EF72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F72E9B8" w14:textId="2BC22FA0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567D23D0" w14:textId="33C454CE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9D3D8F4" w14:textId="3AA508F8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61" w:type="dxa"/>
            <w:vAlign w:val="bottom"/>
          </w:tcPr>
          <w:p w14:paraId="6F36BBD0" w14:textId="418E556A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28" w:type="dxa"/>
            <w:vAlign w:val="bottom"/>
          </w:tcPr>
          <w:p w14:paraId="21D01D17" w14:textId="2E42500B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7F8BF04" w14:textId="0C18A5AE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79,867</w:t>
            </w:r>
          </w:p>
        </w:tc>
        <w:tc>
          <w:tcPr>
            <w:tcW w:w="1244" w:type="dxa"/>
            <w:vAlign w:val="bottom"/>
          </w:tcPr>
          <w:p w14:paraId="2CC4D71E" w14:textId="03DD42DB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vAlign w:val="bottom"/>
          </w:tcPr>
          <w:p w14:paraId="167D6B80" w14:textId="5F746F29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79,867</w:t>
            </w:r>
          </w:p>
        </w:tc>
      </w:tr>
      <w:tr w:rsidR="007E1F50" w:rsidRPr="00F86391" w14:paraId="1DF37314" w14:textId="77777777">
        <w:trPr>
          <w:trHeight w:val="261"/>
          <w:tblHeader/>
        </w:trPr>
        <w:tc>
          <w:tcPr>
            <w:tcW w:w="3360" w:type="dxa"/>
          </w:tcPr>
          <w:p w14:paraId="4588754C" w14:textId="77777777" w:rsidR="007E1F50" w:rsidRPr="00F86391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86391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vAlign w:val="bottom"/>
          </w:tcPr>
          <w:p w14:paraId="1F08AFFD" w14:textId="7E8E4F08" w:rsidR="007E1F50" w:rsidRPr="00F86391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244" w:type="dxa"/>
            <w:vAlign w:val="bottom"/>
          </w:tcPr>
          <w:p w14:paraId="2B544C69" w14:textId="689E6024" w:rsidR="007E1F50" w:rsidRPr="00F86391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1244" w:type="dxa"/>
            <w:vAlign w:val="bottom"/>
          </w:tcPr>
          <w:p w14:paraId="5C042744" w14:textId="5CE98DBB" w:rsidR="007E1F50" w:rsidRPr="00F86391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266354B7" w14:textId="21D7A497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vAlign w:val="bottom"/>
          </w:tcPr>
          <w:p w14:paraId="4BB5B15E" w14:textId="59602451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  <w:tc>
          <w:tcPr>
            <w:tcW w:w="1228" w:type="dxa"/>
            <w:vAlign w:val="bottom"/>
          </w:tcPr>
          <w:p w14:paraId="14624888" w14:textId="405E308D" w:rsidR="007E1F50" w:rsidRPr="00F86391" w:rsidRDefault="009842D4" w:rsidP="009842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98533AB" w14:textId="6E3464F4" w:rsidR="007E1F50" w:rsidRPr="00F86391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842D4"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1244" w:type="dxa"/>
            <w:vAlign w:val="bottom"/>
          </w:tcPr>
          <w:p w14:paraId="261BEBAF" w14:textId="58FF957B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vAlign w:val="bottom"/>
          </w:tcPr>
          <w:p w14:paraId="182D53C5" w14:textId="5898974E" w:rsidR="007E1F50" w:rsidRPr="00F86391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F86391">
              <w:rPr>
                <w:color w:val="000000" w:themeColor="text1"/>
                <w:sz w:val="28"/>
                <w:szCs w:val="28"/>
              </w:rPr>
              <w:t>171</w:t>
            </w:r>
          </w:p>
        </w:tc>
      </w:tr>
    </w:tbl>
    <w:p w14:paraId="46C9AA59" w14:textId="77777777" w:rsidR="004D0EDA" w:rsidRPr="00F86391" w:rsidRDefault="004D0EDA" w:rsidP="00533528">
      <w:pPr>
        <w:rPr>
          <w:rFonts w:asciiTheme="majorBidi" w:hAnsiTheme="majorBidi" w:cstheme="majorBidi"/>
        </w:rPr>
      </w:pPr>
    </w:p>
    <w:p w14:paraId="528CA968" w14:textId="77777777" w:rsidR="005D1B85" w:rsidRPr="00F86391" w:rsidRDefault="005D1B85" w:rsidP="00533528">
      <w:pPr>
        <w:rPr>
          <w:rFonts w:asciiTheme="majorBidi" w:hAnsiTheme="majorBidi" w:cstheme="majorBidi"/>
          <w:cs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F86391" w14:paraId="514511B8" w14:textId="77777777">
        <w:trPr>
          <w:trHeight w:val="261"/>
        </w:trPr>
        <w:tc>
          <w:tcPr>
            <w:tcW w:w="3375" w:type="dxa"/>
            <w:vAlign w:val="bottom"/>
          </w:tcPr>
          <w:p w14:paraId="7FA428AD" w14:textId="77777777" w:rsidR="00AF0583" w:rsidRPr="00F86391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F86391" w14:paraId="355D28AD" w14:textId="77777777">
        <w:trPr>
          <w:trHeight w:val="261"/>
        </w:trPr>
        <w:tc>
          <w:tcPr>
            <w:tcW w:w="3375" w:type="dxa"/>
            <w:vAlign w:val="bottom"/>
          </w:tcPr>
          <w:p w14:paraId="6AD7440C" w14:textId="77777777" w:rsidR="00AF0583" w:rsidRPr="00F86391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8639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F86391" w14:paraId="05C5AAFE" w14:textId="77777777" w:rsidTr="00D069BB">
        <w:trPr>
          <w:trHeight w:val="261"/>
        </w:trPr>
        <w:tc>
          <w:tcPr>
            <w:tcW w:w="3375" w:type="dxa"/>
            <w:vAlign w:val="bottom"/>
          </w:tcPr>
          <w:p w14:paraId="7A9510D0" w14:textId="6C5F95F2" w:rsidR="00AF0583" w:rsidRPr="00F86391" w:rsidRDefault="007E1F50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5642" w:rsidRPr="00F86391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5642" w:rsidRPr="00F86391">
              <w:rPr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86391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3C2C7039" w14:textId="77777777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B47BC8F" w14:textId="77777777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5227DF7A" w14:textId="77777777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3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F86391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3063F548" w14:textId="77777777" w:rsidR="00AF0583" w:rsidRPr="00F86391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F86391" w14:paraId="7FABBC8D" w14:textId="77777777">
        <w:trPr>
          <w:trHeight w:val="261"/>
        </w:trPr>
        <w:tc>
          <w:tcPr>
            <w:tcW w:w="3375" w:type="dxa"/>
            <w:vAlign w:val="bottom"/>
          </w:tcPr>
          <w:p w14:paraId="7ADAF9C9" w14:textId="77777777" w:rsidR="00DF2A09" w:rsidRPr="00F86391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F86391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F86391" w14:paraId="10A4532F" w14:textId="77777777" w:rsidTr="00D069BB">
        <w:trPr>
          <w:trHeight w:val="261"/>
        </w:trPr>
        <w:tc>
          <w:tcPr>
            <w:tcW w:w="3375" w:type="dxa"/>
          </w:tcPr>
          <w:p w14:paraId="19901785" w14:textId="77777777" w:rsidR="00AF0583" w:rsidRPr="00F86391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F86391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E7A7470" w14:textId="1080E1D0" w:rsidR="00AF0583" w:rsidRPr="00F86391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60BA7AA" w14:textId="05906BB6" w:rsidR="00AF0583" w:rsidRPr="00F86391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</w:tcPr>
          <w:p w14:paraId="3A462B97" w14:textId="10F7980A" w:rsidR="00AF0583" w:rsidRPr="00F86391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F86391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F86391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F86391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20839F6" w14:textId="3858FF91" w:rsidR="00AF0583" w:rsidRPr="00F86391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F86391" w14:paraId="1446E4B1" w14:textId="77777777" w:rsidTr="00407047">
        <w:trPr>
          <w:trHeight w:val="261"/>
        </w:trPr>
        <w:tc>
          <w:tcPr>
            <w:tcW w:w="3375" w:type="dxa"/>
          </w:tcPr>
          <w:p w14:paraId="0B17EA20" w14:textId="77777777" w:rsidR="005A3016" w:rsidRPr="00F86391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vAlign w:val="bottom"/>
          </w:tcPr>
          <w:p w14:paraId="0529F193" w14:textId="4D1DF8C7" w:rsidR="005A3016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95" w:type="dxa"/>
            <w:vAlign w:val="bottom"/>
          </w:tcPr>
          <w:p w14:paraId="708008B6" w14:textId="048BF496" w:rsidR="005A3016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</w:p>
        </w:tc>
        <w:tc>
          <w:tcPr>
            <w:tcW w:w="1395" w:type="dxa"/>
            <w:vAlign w:val="bottom"/>
          </w:tcPr>
          <w:p w14:paraId="44B53B29" w14:textId="1CC8B717" w:rsidR="005A3016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6E293DE" w14:textId="19688665" w:rsidR="005A3016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394" w:type="dxa"/>
            <w:vAlign w:val="bottom"/>
          </w:tcPr>
          <w:p w14:paraId="2B6284E2" w14:textId="2B201195" w:rsidR="005A3016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395" w:type="dxa"/>
            <w:vAlign w:val="bottom"/>
          </w:tcPr>
          <w:p w14:paraId="2D9D8237" w14:textId="15B0F7D6" w:rsidR="005A3016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21EDCC" w14:textId="41208517" w:rsidR="005A3016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8C90EBB" w14:textId="2199643B" w:rsidR="005A3016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</w:tr>
      <w:tr w:rsidR="00B75B6C" w:rsidRPr="00F86391" w14:paraId="55AB4BEE" w14:textId="77777777" w:rsidTr="00407047">
        <w:trPr>
          <w:trHeight w:val="261"/>
        </w:trPr>
        <w:tc>
          <w:tcPr>
            <w:tcW w:w="3375" w:type="dxa"/>
          </w:tcPr>
          <w:p w14:paraId="7EC01C16" w14:textId="77777777" w:rsidR="00B75B6C" w:rsidRPr="00F86391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F86391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vAlign w:val="bottom"/>
          </w:tcPr>
          <w:p w14:paraId="7DD068D6" w14:textId="1FEDC874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5B76756" w14:textId="4AA2A6FD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5398C093" w14:textId="5B24C026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5FC829C" w14:textId="4041505D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vAlign w:val="bottom"/>
          </w:tcPr>
          <w:p w14:paraId="6599FFE9" w14:textId="2BEC66FE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8A31224" w14:textId="29B4BC85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BD2BCC" w14:textId="09140922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61F38111" w14:textId="3676D66A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F86391" w14:paraId="4F529876" w14:textId="77777777" w:rsidTr="00407047">
        <w:trPr>
          <w:trHeight w:val="261"/>
        </w:trPr>
        <w:tc>
          <w:tcPr>
            <w:tcW w:w="3375" w:type="dxa"/>
          </w:tcPr>
          <w:p w14:paraId="5FE0E28A" w14:textId="3548BD07" w:rsidR="00B75B6C" w:rsidRPr="00F86391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vAlign w:val="bottom"/>
          </w:tcPr>
          <w:p w14:paraId="6690AD8E" w14:textId="5E37E29C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1395" w:type="dxa"/>
            <w:vAlign w:val="bottom"/>
          </w:tcPr>
          <w:p w14:paraId="73DF0091" w14:textId="623DCFB5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8741E75" w14:textId="78562B51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793C30B" w14:textId="35C1C7AC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1394" w:type="dxa"/>
            <w:vAlign w:val="bottom"/>
          </w:tcPr>
          <w:p w14:paraId="00345FAA" w14:textId="2737FB69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69BE2B4" w14:textId="6ED284C6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1395" w:type="dxa"/>
            <w:vAlign w:val="bottom"/>
          </w:tcPr>
          <w:p w14:paraId="16687EBF" w14:textId="179E8D9D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B8D1B06" w14:textId="38FD93EE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</w:tr>
      <w:tr w:rsidR="00B75B6C" w:rsidRPr="00F86391" w14:paraId="0C781C00" w14:textId="77777777" w:rsidTr="00407047">
        <w:trPr>
          <w:trHeight w:val="261"/>
        </w:trPr>
        <w:tc>
          <w:tcPr>
            <w:tcW w:w="3375" w:type="dxa"/>
          </w:tcPr>
          <w:p w14:paraId="60B1F918" w14:textId="77777777" w:rsidR="00B75B6C" w:rsidRPr="00F86391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52288D02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7746FBD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30750B2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C0871B9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711AFF82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6A9A7CF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33E004B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90DAB79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F86391" w14:paraId="1404927E" w14:textId="77777777" w:rsidTr="00407047">
        <w:trPr>
          <w:trHeight w:val="261"/>
        </w:trPr>
        <w:tc>
          <w:tcPr>
            <w:tcW w:w="3375" w:type="dxa"/>
          </w:tcPr>
          <w:p w14:paraId="76D6D3B5" w14:textId="77777777" w:rsidR="00B75B6C" w:rsidRPr="00F86391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vAlign w:val="bottom"/>
          </w:tcPr>
          <w:p w14:paraId="138D2C43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39AAFA48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942120B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537F1A9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4F93BC83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C7D3007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5C2706C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F726E76" w14:textId="77777777" w:rsidR="00B75B6C" w:rsidRPr="00F86391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F86391" w14:paraId="5D3E5E81" w14:textId="77777777" w:rsidTr="00407047">
        <w:trPr>
          <w:trHeight w:val="261"/>
        </w:trPr>
        <w:tc>
          <w:tcPr>
            <w:tcW w:w="3375" w:type="dxa"/>
          </w:tcPr>
          <w:p w14:paraId="0E74955D" w14:textId="2FDCD28E" w:rsidR="00B75B6C" w:rsidRPr="00F86391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</w:tcPr>
          <w:p w14:paraId="76AE053D" w14:textId="12537E7B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C278142" w14:textId="24DECC61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5A74224" w14:textId="3F07ECA0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1,233</w:t>
            </w:r>
          </w:p>
        </w:tc>
        <w:tc>
          <w:tcPr>
            <w:tcW w:w="1395" w:type="dxa"/>
            <w:vAlign w:val="bottom"/>
          </w:tcPr>
          <w:p w14:paraId="226A2604" w14:textId="39DF1774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1,233</w:t>
            </w:r>
          </w:p>
        </w:tc>
        <w:tc>
          <w:tcPr>
            <w:tcW w:w="1394" w:type="dxa"/>
            <w:vAlign w:val="bottom"/>
          </w:tcPr>
          <w:p w14:paraId="28C96A92" w14:textId="5C29C1DF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AA0DA02" w14:textId="5E3968BD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1,235</w:t>
            </w:r>
          </w:p>
        </w:tc>
        <w:tc>
          <w:tcPr>
            <w:tcW w:w="1395" w:type="dxa"/>
            <w:vAlign w:val="bottom"/>
          </w:tcPr>
          <w:p w14:paraId="04068A9E" w14:textId="38AB73BD" w:rsidR="00B75B6C" w:rsidRPr="00F86391" w:rsidRDefault="00A81B4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4E6D96C8" w14:textId="54F41AEC" w:rsidR="00B75B6C" w:rsidRPr="00F86391" w:rsidRDefault="00287D3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1,235</w:t>
            </w:r>
          </w:p>
        </w:tc>
      </w:tr>
      <w:tr w:rsidR="00D057D4" w:rsidRPr="00F86391" w14:paraId="4C3CD730" w14:textId="77777777" w:rsidTr="00407047">
        <w:trPr>
          <w:trHeight w:val="261"/>
        </w:trPr>
        <w:tc>
          <w:tcPr>
            <w:tcW w:w="3375" w:type="dxa"/>
          </w:tcPr>
          <w:p w14:paraId="3CBC71A0" w14:textId="77777777" w:rsidR="00D057D4" w:rsidRPr="00F86391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</w:tcPr>
          <w:p w14:paraId="4B2E9E15" w14:textId="2827F4F9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25D74972" w14:textId="6D244E5A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29A6798" w14:textId="5618CD5C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49,566</w:t>
            </w:r>
          </w:p>
        </w:tc>
        <w:tc>
          <w:tcPr>
            <w:tcW w:w="1395" w:type="dxa"/>
            <w:vAlign w:val="bottom"/>
          </w:tcPr>
          <w:p w14:paraId="1C95190A" w14:textId="2EF11B49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49,566</w:t>
            </w:r>
          </w:p>
        </w:tc>
        <w:tc>
          <w:tcPr>
            <w:tcW w:w="1394" w:type="dxa"/>
            <w:vAlign w:val="bottom"/>
          </w:tcPr>
          <w:p w14:paraId="3A05C12B" w14:textId="6D89D7D4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89DE710" w14:textId="0B63E83B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48,668</w:t>
            </w:r>
          </w:p>
        </w:tc>
        <w:tc>
          <w:tcPr>
            <w:tcW w:w="1395" w:type="dxa"/>
            <w:vAlign w:val="bottom"/>
          </w:tcPr>
          <w:p w14:paraId="6FC3860D" w14:textId="2483D9E0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37F1A467" w14:textId="71041D22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48,668</w:t>
            </w:r>
          </w:p>
        </w:tc>
      </w:tr>
      <w:tr w:rsidR="00D057D4" w:rsidRPr="00F86391" w14:paraId="38598436" w14:textId="77777777" w:rsidTr="00407047">
        <w:trPr>
          <w:trHeight w:val="261"/>
        </w:trPr>
        <w:tc>
          <w:tcPr>
            <w:tcW w:w="3375" w:type="dxa"/>
          </w:tcPr>
          <w:p w14:paraId="5518291F" w14:textId="77777777" w:rsidR="00D057D4" w:rsidRPr="00F86391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vAlign w:val="bottom"/>
          </w:tcPr>
          <w:p w14:paraId="60B217AF" w14:textId="01E7F920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395" w:type="dxa"/>
            <w:vAlign w:val="bottom"/>
          </w:tcPr>
          <w:p w14:paraId="563FFB0C" w14:textId="09A72ADE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57FFDB65" w14:textId="71966F92" w:rsidR="00D057D4" w:rsidRPr="00F86391" w:rsidRDefault="00B92E79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7CAA790F" w14:textId="69C97B92" w:rsidR="00D057D4" w:rsidRPr="00F86391" w:rsidRDefault="00B92E79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394" w:type="dxa"/>
            <w:vAlign w:val="bottom"/>
          </w:tcPr>
          <w:p w14:paraId="36014A62" w14:textId="46A2C5C4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19C94EDB" w14:textId="6999B4F5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1395" w:type="dxa"/>
            <w:vAlign w:val="bottom"/>
          </w:tcPr>
          <w:p w14:paraId="4F2CF515" w14:textId="714A3366" w:rsidR="00D057D4" w:rsidRPr="00F86391" w:rsidRDefault="00A81B4C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781AD490" w14:textId="1EC77EEB" w:rsidR="00D057D4" w:rsidRPr="00F86391" w:rsidRDefault="00287D3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</w:tr>
    </w:tbl>
    <w:p w14:paraId="3FBE05BB" w14:textId="77777777" w:rsidR="007278F3" w:rsidRPr="00F86391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F86391" w:rsidRDefault="00D069BB" w:rsidP="00533528"/>
    <w:p w14:paraId="5862A72A" w14:textId="77777777" w:rsidR="00820E76" w:rsidRPr="00F86391" w:rsidRDefault="00820E76" w:rsidP="00533528"/>
    <w:p w14:paraId="57125F5E" w14:textId="77777777" w:rsidR="00AE6599" w:rsidRPr="00F86391" w:rsidRDefault="00AE6599" w:rsidP="00533528"/>
    <w:p w14:paraId="55AC91C6" w14:textId="77777777" w:rsidR="00D069BB" w:rsidRPr="00F86391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F86391" w14:paraId="0C5CBBFD" w14:textId="77777777">
        <w:trPr>
          <w:trHeight w:val="261"/>
        </w:trPr>
        <w:tc>
          <w:tcPr>
            <w:tcW w:w="3375" w:type="dxa"/>
            <w:vAlign w:val="bottom"/>
          </w:tcPr>
          <w:p w14:paraId="1EB123D3" w14:textId="77777777" w:rsidR="00D069BB" w:rsidRPr="00F86391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F86391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F86391" w14:paraId="17044164" w14:textId="77777777">
        <w:trPr>
          <w:trHeight w:val="261"/>
        </w:trPr>
        <w:tc>
          <w:tcPr>
            <w:tcW w:w="3375" w:type="dxa"/>
            <w:vAlign w:val="bottom"/>
          </w:tcPr>
          <w:p w14:paraId="5CA49E11" w14:textId="77777777" w:rsidR="00D069BB" w:rsidRPr="00F86391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F86391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F86391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8639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F86391" w14:paraId="7CB53505" w14:textId="77777777">
        <w:trPr>
          <w:trHeight w:val="261"/>
        </w:trPr>
        <w:tc>
          <w:tcPr>
            <w:tcW w:w="3375" w:type="dxa"/>
            <w:vAlign w:val="bottom"/>
          </w:tcPr>
          <w:p w14:paraId="194D4B9C" w14:textId="59AD19F1" w:rsidR="00D069BB" w:rsidRPr="00F86391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391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86391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F86391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F86391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7E1F50" w:rsidRPr="00F86391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3485525E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9B5A860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49096EF9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 xml:space="preserve">ระดับ </w:t>
            </w:r>
            <w:r w:rsidRPr="00F86391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3391D56B" w14:textId="77777777" w:rsidR="00D069BB" w:rsidRPr="00F86391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F86391">
              <w:rPr>
                <w:sz w:val="28"/>
                <w:szCs w:val="28"/>
                <w:cs/>
              </w:rPr>
              <w:t>รวม</w:t>
            </w:r>
          </w:p>
        </w:tc>
      </w:tr>
      <w:tr w:rsidR="00D069BB" w:rsidRPr="00F86391" w14:paraId="33381628" w14:textId="77777777">
        <w:trPr>
          <w:trHeight w:val="261"/>
        </w:trPr>
        <w:tc>
          <w:tcPr>
            <w:tcW w:w="3375" w:type="dxa"/>
            <w:vAlign w:val="bottom"/>
          </w:tcPr>
          <w:p w14:paraId="4EC00823" w14:textId="77777777" w:rsidR="00D069BB" w:rsidRPr="00F86391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F86391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F86391" w14:paraId="52B73190" w14:textId="77777777">
        <w:trPr>
          <w:trHeight w:val="261"/>
        </w:trPr>
        <w:tc>
          <w:tcPr>
            <w:tcW w:w="3375" w:type="dxa"/>
          </w:tcPr>
          <w:p w14:paraId="09B6BFBF" w14:textId="77777777" w:rsidR="00D069BB" w:rsidRPr="00F86391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777157C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E800639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</w:tcPr>
          <w:p w14:paraId="307B79D2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57A73B" w14:textId="77777777" w:rsidR="00D069BB" w:rsidRPr="00F86391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1F50" w:rsidRPr="00F86391" w14:paraId="61AD47FE" w14:textId="77777777" w:rsidTr="00407047">
        <w:trPr>
          <w:trHeight w:val="261"/>
        </w:trPr>
        <w:tc>
          <w:tcPr>
            <w:tcW w:w="3375" w:type="dxa"/>
          </w:tcPr>
          <w:p w14:paraId="58F544D1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vAlign w:val="bottom"/>
          </w:tcPr>
          <w:p w14:paraId="545DE828" w14:textId="1FFB6468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95" w:type="dxa"/>
            <w:vAlign w:val="bottom"/>
          </w:tcPr>
          <w:p w14:paraId="31A02564" w14:textId="798DF174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59</w:t>
            </w:r>
          </w:p>
        </w:tc>
        <w:tc>
          <w:tcPr>
            <w:tcW w:w="1395" w:type="dxa"/>
            <w:vAlign w:val="bottom"/>
          </w:tcPr>
          <w:p w14:paraId="67C74584" w14:textId="023CD2A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C2D123" w14:textId="65061574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4" w:type="dxa"/>
            <w:vAlign w:val="bottom"/>
          </w:tcPr>
          <w:p w14:paraId="66DE130A" w14:textId="70A9A7A4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5" w:type="dxa"/>
            <w:vAlign w:val="bottom"/>
          </w:tcPr>
          <w:p w14:paraId="708D52FA" w14:textId="56F7B4DF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B533AF" w14:textId="501DC63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8CABF2" w14:textId="32DBF7C9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F8639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7E1F50" w:rsidRPr="00F86391" w14:paraId="39D8A43E" w14:textId="77777777" w:rsidTr="00407047">
        <w:trPr>
          <w:trHeight w:val="261"/>
        </w:trPr>
        <w:tc>
          <w:tcPr>
            <w:tcW w:w="3375" w:type="dxa"/>
          </w:tcPr>
          <w:p w14:paraId="4FAFB663" w14:textId="77777777" w:rsidR="007E1F50" w:rsidRPr="00F86391" w:rsidRDefault="007E1F50" w:rsidP="007E1F50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7E1F50" w:rsidRPr="00F86391" w:rsidRDefault="007E1F50" w:rsidP="007E1F50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vAlign w:val="bottom"/>
          </w:tcPr>
          <w:p w14:paraId="23D031C9" w14:textId="76569FDA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0512C09E" w14:textId="3E8CA70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3B7423A6" w14:textId="26BF7A7B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885E42" w14:textId="65B44519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1394" w:type="dxa"/>
            <w:vAlign w:val="bottom"/>
          </w:tcPr>
          <w:p w14:paraId="17950AB5" w14:textId="54288A0F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BC877A1" w14:textId="2744FD6F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A225F7" w14:textId="580E7D01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vAlign w:val="bottom"/>
          </w:tcPr>
          <w:p w14:paraId="3B9763B3" w14:textId="75FAFB9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</w:tr>
      <w:tr w:rsidR="007E1F50" w:rsidRPr="00F86391" w14:paraId="76F29805" w14:textId="77777777" w:rsidTr="00407047">
        <w:trPr>
          <w:trHeight w:val="261"/>
        </w:trPr>
        <w:tc>
          <w:tcPr>
            <w:tcW w:w="3375" w:type="dxa"/>
          </w:tcPr>
          <w:p w14:paraId="4721ACAC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vAlign w:val="bottom"/>
          </w:tcPr>
          <w:p w14:paraId="71EA2DA1" w14:textId="10485305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E56FF3" w14:textId="0C83F9B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0049DDC" w14:textId="1617C482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395" w:type="dxa"/>
            <w:vAlign w:val="bottom"/>
          </w:tcPr>
          <w:p w14:paraId="2C28DFEF" w14:textId="5BFE111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4" w:type="dxa"/>
            <w:vAlign w:val="bottom"/>
          </w:tcPr>
          <w:p w14:paraId="37239397" w14:textId="5730A642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AE1D16F" w14:textId="0D37375A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5" w:type="dxa"/>
            <w:vAlign w:val="bottom"/>
          </w:tcPr>
          <w:p w14:paraId="742C7766" w14:textId="019E0EB4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vAlign w:val="bottom"/>
          </w:tcPr>
          <w:p w14:paraId="68ED696E" w14:textId="4445181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</w:tr>
      <w:tr w:rsidR="007E1F50" w:rsidRPr="00F86391" w14:paraId="3449650F" w14:textId="77777777">
        <w:trPr>
          <w:trHeight w:val="261"/>
        </w:trPr>
        <w:tc>
          <w:tcPr>
            <w:tcW w:w="3375" w:type="dxa"/>
          </w:tcPr>
          <w:p w14:paraId="53BEE9B5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vAlign w:val="bottom"/>
          </w:tcPr>
          <w:p w14:paraId="5E18A230" w14:textId="7CCD9AF5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vAlign w:val="bottom"/>
          </w:tcPr>
          <w:p w14:paraId="7212F8AE" w14:textId="0A5D143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CDB24F8" w14:textId="55780E3E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E261E60" w14:textId="6C810329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4" w:type="dxa"/>
          </w:tcPr>
          <w:p w14:paraId="7768325F" w14:textId="72E0810A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615D1F" w14:textId="427AA15B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vAlign w:val="bottom"/>
          </w:tcPr>
          <w:p w14:paraId="793E5CC7" w14:textId="3AAF717F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7A3B7F" w14:textId="1A53FEC1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7E1F50" w:rsidRPr="00F86391" w14:paraId="741A13D5" w14:textId="77777777" w:rsidTr="00407047">
        <w:trPr>
          <w:trHeight w:val="261"/>
        </w:trPr>
        <w:tc>
          <w:tcPr>
            <w:tcW w:w="3375" w:type="dxa"/>
          </w:tcPr>
          <w:p w14:paraId="7EB6B5D4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426A8DDC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CD116E7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C68578F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9F3F944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7FAE8A41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5FAD6AC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30A7673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36EFE2F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F86391" w14:paraId="641D37AF" w14:textId="77777777" w:rsidTr="00407047">
        <w:trPr>
          <w:trHeight w:val="261"/>
        </w:trPr>
        <w:tc>
          <w:tcPr>
            <w:tcW w:w="3375" w:type="dxa"/>
          </w:tcPr>
          <w:p w14:paraId="2777CC84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vAlign w:val="bottom"/>
          </w:tcPr>
          <w:p w14:paraId="39ED9A6D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B4A2375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63F33DF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1B5A8F0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011EB823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28ACBFE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1C0885E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023C733A" w14:textId="7777777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F86391" w14:paraId="0D0AB258" w14:textId="77777777" w:rsidTr="00407047">
        <w:trPr>
          <w:trHeight w:val="261"/>
        </w:trPr>
        <w:tc>
          <w:tcPr>
            <w:tcW w:w="3375" w:type="dxa"/>
          </w:tcPr>
          <w:p w14:paraId="4FEE1695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vAlign w:val="bottom"/>
          </w:tcPr>
          <w:p w14:paraId="7BE53315" w14:textId="587F9614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E5AE7B" w14:textId="60E544A3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637647" w14:textId="13D89412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5" w:type="dxa"/>
            <w:vAlign w:val="bottom"/>
          </w:tcPr>
          <w:p w14:paraId="62BD7A93" w14:textId="209ADBC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4" w:type="dxa"/>
            <w:vAlign w:val="bottom"/>
          </w:tcPr>
          <w:p w14:paraId="1A14521D" w14:textId="3BC828D9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89EEDEA" w14:textId="46338FEA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  <w:tc>
          <w:tcPr>
            <w:tcW w:w="1395" w:type="dxa"/>
            <w:vAlign w:val="bottom"/>
          </w:tcPr>
          <w:p w14:paraId="2419F982" w14:textId="7590FFD5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85BF5B" w14:textId="408BC639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</w:tr>
      <w:tr w:rsidR="007E1F50" w:rsidRPr="00F86391" w14:paraId="1AE55BD8" w14:textId="77777777" w:rsidTr="00407047">
        <w:trPr>
          <w:trHeight w:val="261"/>
        </w:trPr>
        <w:tc>
          <w:tcPr>
            <w:tcW w:w="3375" w:type="dxa"/>
          </w:tcPr>
          <w:p w14:paraId="6E689ADB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vAlign w:val="bottom"/>
          </w:tcPr>
          <w:p w14:paraId="3E09A8F0" w14:textId="364FC62E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A2CFE3" w14:textId="233E4FCD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0E02FE" w14:textId="0D5990F0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5" w:type="dxa"/>
            <w:vAlign w:val="bottom"/>
          </w:tcPr>
          <w:p w14:paraId="7C95A7B5" w14:textId="41476B32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4" w:type="dxa"/>
            <w:vAlign w:val="bottom"/>
          </w:tcPr>
          <w:p w14:paraId="144FB801" w14:textId="45AA1D83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52AB8B" w14:textId="335F9611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  <w:tc>
          <w:tcPr>
            <w:tcW w:w="1395" w:type="dxa"/>
            <w:vAlign w:val="bottom"/>
          </w:tcPr>
          <w:p w14:paraId="6B8BE1A3" w14:textId="0A5AC1B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5C2ADD" w14:textId="0EEC4B5E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</w:tr>
      <w:tr w:rsidR="007E1F50" w:rsidRPr="00F86391" w14:paraId="69F2C346" w14:textId="77777777" w:rsidTr="00407047">
        <w:trPr>
          <w:trHeight w:val="261"/>
        </w:trPr>
        <w:tc>
          <w:tcPr>
            <w:tcW w:w="3375" w:type="dxa"/>
          </w:tcPr>
          <w:p w14:paraId="6C01352C" w14:textId="77777777" w:rsidR="007E1F50" w:rsidRPr="00F86391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3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vAlign w:val="bottom"/>
          </w:tcPr>
          <w:p w14:paraId="0561D2AC" w14:textId="0F1162FD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14DBC35D" w14:textId="47EF2116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E28713" w14:textId="78EB6AF7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664B7E7" w14:textId="3A34129C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4" w:type="dxa"/>
            <w:vAlign w:val="bottom"/>
          </w:tcPr>
          <w:p w14:paraId="60EFBDC8" w14:textId="69CCAA5D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8508994" w14:textId="7230A508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74BAF07E" w14:textId="35A630C0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2A90A09" w14:textId="469A131B" w:rsidR="007E1F50" w:rsidRPr="00F86391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391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</w:tr>
    </w:tbl>
    <w:p w14:paraId="7D81DE55" w14:textId="58613E3B" w:rsidR="00467D72" w:rsidRPr="00F86391" w:rsidRDefault="00467D72" w:rsidP="00533528">
      <w:pPr>
        <w:rPr>
          <w:cs/>
        </w:rPr>
      </w:pPr>
      <w:r w:rsidRPr="00F86391">
        <w:br w:type="page"/>
      </w:r>
    </w:p>
    <w:p w14:paraId="2D486180" w14:textId="7F709935" w:rsidR="00E41D0B" w:rsidRPr="00F86391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F86391" w:rsidSect="00C2174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F86391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F86391">
        <w:rPr>
          <w:rFonts w:asciiTheme="majorBidi" w:hAnsiTheme="majorBidi" w:cstheme="majorBidi"/>
        </w:rPr>
        <w:t>2</w:t>
      </w:r>
      <w:r w:rsidRPr="00F86391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F86391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E15B765" w14:textId="1A063994" w:rsidR="007278F3" w:rsidRPr="00F86391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F86391">
        <w:rPr>
          <w:rFonts w:asciiTheme="majorBidi" w:hAnsiTheme="majorBidi" w:cstheme="majorBidi"/>
        </w:rPr>
        <w:t>3</w:t>
      </w:r>
      <w:r w:rsidRPr="00F86391">
        <w:rPr>
          <w:rFonts w:asciiTheme="majorBidi" w:hAnsiTheme="majorBidi" w:cstheme="majorBidi"/>
        </w:rPr>
        <w:t xml:space="preserve"> </w:t>
      </w:r>
      <w:r w:rsidRPr="00F86391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F86391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86391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F86391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F86391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F86391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F260F24" w14:textId="03525B0D" w:rsidR="00223349" w:rsidRPr="00F86391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F86391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F86391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F86391" w14:paraId="1E68AA0D" w14:textId="77777777" w:rsidTr="00823AF1">
        <w:trPr>
          <w:tblHeader/>
        </w:trPr>
        <w:tc>
          <w:tcPr>
            <w:tcW w:w="4050" w:type="dxa"/>
          </w:tcPr>
          <w:p w14:paraId="2FBB13F7" w14:textId="77777777" w:rsidR="00663EDE" w:rsidRPr="00F86391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</w:tcPr>
          <w:p w14:paraId="36F9BA9B" w14:textId="77777777" w:rsidR="00663EDE" w:rsidRPr="00F86391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7897EA" w14:textId="77777777" w:rsidR="00663EDE" w:rsidRPr="00F86391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600F" w:rsidRPr="00F86391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179A85AE" w:rsidR="00E6600F" w:rsidRPr="00F86391" w:rsidRDefault="008C5642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61D2BB41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112D2C39" w:rsidR="00E6600F" w:rsidRPr="00F86391" w:rsidRDefault="008C5642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09698ED2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600F" w:rsidRPr="00F86391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4A432569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3F0D659D" w14:textId="31D51F87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000005F7" w14:textId="7497B67C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1BF1849D" w14:textId="781E9E8D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6C5CF0" w:rsidRPr="00F86391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F86391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F86391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F86391" w14:paraId="05E7425D" w14:textId="77777777" w:rsidTr="00823AF1">
        <w:tc>
          <w:tcPr>
            <w:tcW w:w="4050" w:type="dxa"/>
          </w:tcPr>
          <w:p w14:paraId="70B113DE" w14:textId="77777777" w:rsidR="006C5CF0" w:rsidRPr="00F86391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F86391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F86391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F86391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F86391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F86391" w14:paraId="5F653017" w14:textId="77777777" w:rsidTr="004E3076">
        <w:tc>
          <w:tcPr>
            <w:tcW w:w="4050" w:type="dxa"/>
          </w:tcPr>
          <w:p w14:paraId="13E99180" w14:textId="764E3BE3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027F9952" w14:textId="749CABF6" w:rsidR="00E6600F" w:rsidRPr="00F86391" w:rsidRDefault="001D3B55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</w:t>
            </w:r>
            <w:r w:rsidR="00EE32E2" w:rsidRPr="00F86391">
              <w:rPr>
                <w:rFonts w:asciiTheme="majorBidi" w:hAnsiTheme="majorBidi" w:cstheme="majorBidi"/>
              </w:rPr>
              <w:t>4</w:t>
            </w:r>
            <w:r w:rsidRPr="00F86391">
              <w:rPr>
                <w:rFonts w:asciiTheme="majorBidi" w:hAnsiTheme="majorBidi" w:cstheme="majorBidi"/>
              </w:rPr>
              <w:t>,</w:t>
            </w:r>
            <w:r w:rsidR="00EE32E2" w:rsidRPr="00F86391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283" w:type="dxa"/>
          </w:tcPr>
          <w:p w14:paraId="74298CA4" w14:textId="1507B5C1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17,751</w:t>
            </w:r>
          </w:p>
        </w:tc>
        <w:tc>
          <w:tcPr>
            <w:tcW w:w="1282" w:type="dxa"/>
          </w:tcPr>
          <w:p w14:paraId="79057613" w14:textId="32498353" w:rsidR="00E6600F" w:rsidRPr="00F86391" w:rsidRDefault="001D3B55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283" w:type="dxa"/>
          </w:tcPr>
          <w:p w14:paraId="618FA977" w14:textId="202FD623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75</w:t>
            </w:r>
          </w:p>
        </w:tc>
      </w:tr>
      <w:tr w:rsidR="00E6600F" w:rsidRPr="00F86391" w14:paraId="3A79B774" w14:textId="77777777" w:rsidTr="004E3076">
        <w:tc>
          <w:tcPr>
            <w:tcW w:w="4050" w:type="dxa"/>
          </w:tcPr>
          <w:p w14:paraId="4DA3706C" w14:textId="3ECFA18C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121CC417" w14:textId="4EE4E2E3" w:rsidR="00E6600F" w:rsidRPr="00F86391" w:rsidRDefault="00EE32E2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83" w:type="dxa"/>
          </w:tcPr>
          <w:p w14:paraId="749B6C8F" w14:textId="63D468FB" w:rsidR="00E6600F" w:rsidRPr="00F86391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t>67</w:t>
            </w:r>
          </w:p>
        </w:tc>
        <w:tc>
          <w:tcPr>
            <w:tcW w:w="1282" w:type="dxa"/>
          </w:tcPr>
          <w:p w14:paraId="09A0B1B9" w14:textId="493FD7B3" w:rsidR="00E6600F" w:rsidRPr="00F86391" w:rsidRDefault="001D3B55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2A9636C3" w:rsidR="00E6600F" w:rsidRPr="00F86391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t>-</w:t>
            </w:r>
          </w:p>
        </w:tc>
      </w:tr>
      <w:tr w:rsidR="00E6600F" w:rsidRPr="00F86391" w14:paraId="32AB57C5" w14:textId="77777777" w:rsidTr="004E3076">
        <w:tc>
          <w:tcPr>
            <w:tcW w:w="4050" w:type="dxa"/>
          </w:tcPr>
          <w:p w14:paraId="47F2D7D8" w14:textId="77777777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4F4C1D" w14:textId="03B9873C" w:rsidR="00E6600F" w:rsidRPr="00F86391" w:rsidRDefault="001D3B55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2</w:t>
            </w:r>
            <w:r w:rsidR="00EE32E2" w:rsidRPr="00F86391">
              <w:rPr>
                <w:rFonts w:asciiTheme="majorBidi" w:hAnsiTheme="majorBidi" w:cstheme="majorBidi"/>
                <w:b/>
                <w:bCs/>
              </w:rPr>
              <w:t>4</w:t>
            </w:r>
            <w:r w:rsidRPr="00F86391">
              <w:rPr>
                <w:rFonts w:asciiTheme="majorBidi" w:hAnsiTheme="majorBidi" w:cstheme="majorBidi"/>
                <w:b/>
                <w:bCs/>
              </w:rPr>
              <w:t>,</w:t>
            </w:r>
            <w:r w:rsidR="00EE32E2" w:rsidRPr="00F86391">
              <w:rPr>
                <w:rFonts w:asciiTheme="majorBidi" w:hAnsiTheme="majorBidi" w:cstheme="majorBidi"/>
                <w:b/>
                <w:bCs/>
              </w:rPr>
              <w:t>329</w:t>
            </w:r>
          </w:p>
        </w:tc>
        <w:tc>
          <w:tcPr>
            <w:tcW w:w="1283" w:type="dxa"/>
          </w:tcPr>
          <w:p w14:paraId="5F27DBC9" w14:textId="66CC440A" w:rsidR="00E6600F" w:rsidRPr="00F86391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17,818</w:t>
            </w:r>
          </w:p>
        </w:tc>
        <w:tc>
          <w:tcPr>
            <w:tcW w:w="1282" w:type="dxa"/>
            <w:vAlign w:val="bottom"/>
          </w:tcPr>
          <w:p w14:paraId="17279366" w14:textId="6C96376A" w:rsidR="00E6600F" w:rsidRPr="00F86391" w:rsidRDefault="001D3B55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122</w:t>
            </w:r>
          </w:p>
        </w:tc>
        <w:tc>
          <w:tcPr>
            <w:tcW w:w="1283" w:type="dxa"/>
            <w:vAlign w:val="bottom"/>
          </w:tcPr>
          <w:p w14:paraId="644E80AD" w14:textId="5FBFA7FC" w:rsidR="00E6600F" w:rsidRPr="00F86391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b/>
                <w:bCs/>
              </w:rPr>
              <w:t>75</w:t>
            </w:r>
          </w:p>
        </w:tc>
      </w:tr>
      <w:tr w:rsidR="00E6600F" w:rsidRPr="00F86391" w14:paraId="5179CCBE" w14:textId="77777777" w:rsidTr="00EE70EB">
        <w:tc>
          <w:tcPr>
            <w:tcW w:w="4050" w:type="dxa"/>
          </w:tcPr>
          <w:p w14:paraId="7253021F" w14:textId="1839FEC1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5C68B59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CDC8475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F86391" w14:paraId="4A3E216C" w14:textId="77777777" w:rsidTr="00E23505">
        <w:tc>
          <w:tcPr>
            <w:tcW w:w="4050" w:type="dxa"/>
          </w:tcPr>
          <w:p w14:paraId="53335A95" w14:textId="77777777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6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2767E40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6D6264E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F86391" w14:paraId="77F4BF2C" w14:textId="77777777" w:rsidTr="00EE70EB">
        <w:tc>
          <w:tcPr>
            <w:tcW w:w="4050" w:type="dxa"/>
          </w:tcPr>
          <w:p w14:paraId="4C9519A1" w14:textId="77777777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4ABB6F23" w:rsidR="00E6600F" w:rsidRPr="00F86391" w:rsidRDefault="008E4288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1,42</w:t>
            </w:r>
            <w:r w:rsidR="0009336D" w:rsidRPr="00F8639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83" w:type="dxa"/>
          </w:tcPr>
          <w:p w14:paraId="51494E41" w14:textId="455B3230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1,639</w:t>
            </w:r>
          </w:p>
        </w:tc>
        <w:tc>
          <w:tcPr>
            <w:tcW w:w="1282" w:type="dxa"/>
          </w:tcPr>
          <w:p w14:paraId="044BF6E6" w14:textId="50856462" w:rsidR="00E6600F" w:rsidRPr="00F86391" w:rsidRDefault="001D3B55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283" w:type="dxa"/>
          </w:tcPr>
          <w:p w14:paraId="714B7C84" w14:textId="569C63E2" w:rsidR="00E6600F" w:rsidRPr="00F86391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t>138</w:t>
            </w:r>
          </w:p>
        </w:tc>
      </w:tr>
      <w:tr w:rsidR="000E11EB" w:rsidRPr="00F86391" w14:paraId="6E43898E" w14:textId="77777777" w:rsidTr="00EE70EB">
        <w:tc>
          <w:tcPr>
            <w:tcW w:w="4050" w:type="dxa"/>
          </w:tcPr>
          <w:p w14:paraId="14BE2F2C" w14:textId="05E1E8CF" w:rsidR="000E11EB" w:rsidRPr="00F86391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391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5F245E29" w14:textId="367C9A04" w:rsidR="000E11EB" w:rsidRPr="00F86391" w:rsidRDefault="008E4288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2,864</w:t>
            </w:r>
          </w:p>
        </w:tc>
        <w:tc>
          <w:tcPr>
            <w:tcW w:w="1283" w:type="dxa"/>
          </w:tcPr>
          <w:p w14:paraId="113D270F" w14:textId="772D90F0" w:rsidR="000E11EB" w:rsidRPr="00F86391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t>5,027</w:t>
            </w:r>
          </w:p>
        </w:tc>
        <w:tc>
          <w:tcPr>
            <w:tcW w:w="1282" w:type="dxa"/>
          </w:tcPr>
          <w:p w14:paraId="72102DF5" w14:textId="138769AE" w:rsidR="000E11EB" w:rsidRPr="00F86391" w:rsidRDefault="001D3B55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283" w:type="dxa"/>
          </w:tcPr>
          <w:p w14:paraId="71C00317" w14:textId="64F94C6B" w:rsidR="000E11EB" w:rsidRPr="00F86391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t>1,954</w:t>
            </w:r>
          </w:p>
        </w:tc>
      </w:tr>
      <w:tr w:rsidR="000E11EB" w:rsidRPr="00F86391" w14:paraId="0509AFEA" w14:textId="77777777" w:rsidTr="00EE70EB">
        <w:tc>
          <w:tcPr>
            <w:tcW w:w="4050" w:type="dxa"/>
          </w:tcPr>
          <w:p w14:paraId="315F8F71" w14:textId="792BE4F0" w:rsidR="000E11EB" w:rsidRPr="00F86391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F86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</w:tcPr>
          <w:p w14:paraId="3A0EA9D5" w14:textId="1C4F3667" w:rsidR="000E11EB" w:rsidRPr="00F86391" w:rsidRDefault="008E4288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2,788</w:t>
            </w:r>
          </w:p>
        </w:tc>
        <w:tc>
          <w:tcPr>
            <w:tcW w:w="1283" w:type="dxa"/>
          </w:tcPr>
          <w:p w14:paraId="5F962AAA" w14:textId="5E367462" w:rsidR="000E11EB" w:rsidRPr="00F86391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rPr>
                <w:rFonts w:hint="cs"/>
                <w:cs/>
              </w:rPr>
              <w:t>2,373</w:t>
            </w:r>
          </w:p>
        </w:tc>
        <w:tc>
          <w:tcPr>
            <w:tcW w:w="1282" w:type="dxa"/>
          </w:tcPr>
          <w:p w14:paraId="1EEFB73E" w14:textId="70357D6A" w:rsidR="000E11EB" w:rsidRPr="00F86391" w:rsidRDefault="001D3B55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391">
              <w:rPr>
                <w:rFonts w:asciiTheme="majorBidi" w:hAnsiTheme="majorBidi" w:cstheme="majorBidi"/>
              </w:rPr>
              <w:t>2,788</w:t>
            </w:r>
          </w:p>
        </w:tc>
        <w:tc>
          <w:tcPr>
            <w:tcW w:w="1283" w:type="dxa"/>
          </w:tcPr>
          <w:p w14:paraId="6D55862F" w14:textId="00434EE3" w:rsidR="000E11EB" w:rsidRPr="00F86391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391">
              <w:rPr>
                <w:rFonts w:hint="cs"/>
                <w:cs/>
              </w:rPr>
              <w:t>2,373</w:t>
            </w:r>
          </w:p>
        </w:tc>
      </w:tr>
      <w:tr w:rsidR="00E6600F" w:rsidRPr="00F86391" w14:paraId="18392F2F" w14:textId="77777777" w:rsidTr="00EE70EB">
        <w:tc>
          <w:tcPr>
            <w:tcW w:w="4050" w:type="dxa"/>
          </w:tcPr>
          <w:p w14:paraId="0356F87E" w14:textId="77777777" w:rsidR="00E6600F" w:rsidRPr="00F86391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0130C371" w:rsidR="00E6600F" w:rsidRPr="00F86391" w:rsidRDefault="001D3B55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7,07</w:t>
            </w:r>
            <w:r w:rsidR="0009336D" w:rsidRPr="00F86391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83" w:type="dxa"/>
          </w:tcPr>
          <w:p w14:paraId="037E315F" w14:textId="77456DC1" w:rsidR="00E6600F" w:rsidRPr="00F86391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391">
              <w:rPr>
                <w:rFonts w:hint="cs"/>
                <w:b/>
                <w:bCs/>
                <w:cs/>
              </w:rPr>
              <w:t>9</w:t>
            </w:r>
            <w:r w:rsidR="00E6600F" w:rsidRPr="00F86391">
              <w:rPr>
                <w:b/>
                <w:bCs/>
              </w:rPr>
              <w:t>,</w:t>
            </w:r>
            <w:r w:rsidRPr="00F86391">
              <w:rPr>
                <w:rFonts w:hint="cs"/>
                <w:b/>
                <w:bCs/>
                <w:cs/>
              </w:rPr>
              <w:t>039</w:t>
            </w:r>
          </w:p>
        </w:tc>
        <w:tc>
          <w:tcPr>
            <w:tcW w:w="1282" w:type="dxa"/>
          </w:tcPr>
          <w:p w14:paraId="1B38C622" w14:textId="1607C0EB" w:rsidR="00E6600F" w:rsidRPr="00F86391" w:rsidRDefault="001D3B55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asciiTheme="majorBidi" w:hAnsiTheme="majorBidi" w:cstheme="majorBidi"/>
                <w:b/>
                <w:bCs/>
              </w:rPr>
              <w:t>3,458</w:t>
            </w:r>
          </w:p>
        </w:tc>
        <w:tc>
          <w:tcPr>
            <w:tcW w:w="1283" w:type="dxa"/>
          </w:tcPr>
          <w:p w14:paraId="6C15B7CD" w14:textId="26C1BE52" w:rsidR="00E6600F" w:rsidRPr="00F86391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391">
              <w:rPr>
                <w:rFonts w:hint="cs"/>
                <w:b/>
                <w:bCs/>
                <w:cs/>
              </w:rPr>
              <w:t>4</w:t>
            </w:r>
            <w:r w:rsidR="00E6600F" w:rsidRPr="00F86391">
              <w:rPr>
                <w:b/>
                <w:bCs/>
              </w:rPr>
              <w:t>,</w:t>
            </w:r>
            <w:r w:rsidRPr="00F86391">
              <w:rPr>
                <w:rFonts w:hint="cs"/>
                <w:b/>
                <w:bCs/>
                <w:cs/>
              </w:rPr>
              <w:t>465</w:t>
            </w:r>
          </w:p>
        </w:tc>
      </w:tr>
    </w:tbl>
    <w:p w14:paraId="2F4C826E" w14:textId="77777777" w:rsidR="00E6600F" w:rsidRPr="00F86391" w:rsidRDefault="00E6600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AA52BF" w14:textId="77777777" w:rsidR="0031696F" w:rsidRPr="00F86391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3AA1DF" w14:textId="77777777" w:rsidR="0031696F" w:rsidRPr="00F86391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523367" w14:textId="77777777" w:rsidR="0031696F" w:rsidRPr="00F86391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4D1B2C" w14:textId="77777777" w:rsidR="0031696F" w:rsidRPr="00F86391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55699B" w14:textId="355F97BA" w:rsidR="00B2404A" w:rsidRPr="00F86391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26C144EA" w14:textId="77777777" w:rsidR="00B2404A" w:rsidRPr="00F86391" w:rsidRDefault="00B2404A" w:rsidP="00B2404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F7D842C" w14:textId="11D408DC" w:rsidR="00B2404A" w:rsidRPr="00F86391" w:rsidRDefault="00CB528E" w:rsidP="00B2404A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color w:val="EE0000"/>
          <w:sz w:val="30"/>
          <w:szCs w:val="30"/>
          <w:lang w:val="en-US"/>
        </w:rPr>
      </w:pPr>
      <w:r w:rsidRPr="00F86391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5706C" w:rsidRPr="00F86391">
        <w:rPr>
          <w:rFonts w:asciiTheme="majorBidi" w:hAnsiTheme="majorBidi" w:cstheme="majorBidi"/>
          <w:sz w:val="30"/>
          <w:szCs w:val="30"/>
          <w:lang w:bidi="th-TH"/>
        </w:rPr>
        <w:t>7</w:t>
      </w:r>
      <w:r w:rsidR="00B2404A" w:rsidRPr="00F86391">
        <w:rPr>
          <w:rFonts w:asciiTheme="majorBidi" w:hAnsiTheme="majorBidi" w:cstheme="majorBidi" w:hint="cs"/>
          <w:sz w:val="30"/>
          <w:szCs w:val="30"/>
          <w:cs/>
          <w:lang w:bidi="th-TH"/>
        </w:rPr>
        <w:t>.1</w:t>
      </w:r>
      <w:r w:rsidR="00B2404A" w:rsidRPr="00F86391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F86391">
        <w:rPr>
          <w:rFonts w:asciiTheme="majorBidi" w:hAnsiTheme="majorBidi"/>
          <w:sz w:val="30"/>
          <w:szCs w:val="30"/>
          <w:cs/>
          <w:lang w:bidi="th-TH"/>
        </w:rPr>
        <w:tab/>
      </w:r>
      <w:r w:rsidRPr="00F86391">
        <w:rPr>
          <w:rFonts w:asciiTheme="majorBidi" w:hAnsiTheme="majorBidi"/>
          <w:sz w:val="30"/>
          <w:szCs w:val="30"/>
          <w:cs/>
          <w:lang w:bidi="th-TH"/>
        </w:rPr>
        <w:tab/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ในปี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บริษัทถูกฟ้องเป็นจำเลยเรื่องติดตามเอาทรัพย์คืนตามโฉนดที่ดินเลขที่ </w:t>
      </w:r>
      <w:r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>2465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แขวงบางจาก เขตพระโขนง กรุงเทพมหานคร โดยบริษัทถูกเรียกให้รื้อถอนอาคารและคืนทรัพย์สิน ซึ่งหากคืนไม่ได้ ให้ชดใช้เป็นเงินจำนวน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5,000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ล้านบาท อนึ่ง เมื่อปี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 xml:space="preserve"> 2538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2465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ดังกล่าว และในปี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2559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2465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2465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ซึ่งบริษัทจะดำเนินการต่อสู้คดี และเมื่อวันที่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28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ธันวาคม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ศาลชั้นต้นได้มีคำพิพากษาให้ยกฟ้องของโจทก์เนื่องจากรับฟังข้อเท็จจริงตามคำพิพากษาศาลฎีกาในคดีก่อนว่าที่ดินโฉนด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2465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ถูกน้ำกัดเซาะกลายเป็นแม่น้ำและตกเป็นสาธารณสมบัติของแผ่นดินไปหมดแล้ว ทั้งนี้โจทก์ได้ยื่นอุทธรณ์เมื่อวันที่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28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เมษายน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2566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และบริษัทได้ยื่นคำแก้อุทธรณ์แล้วเมื่อวันที่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19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กรกฎาคม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2566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28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มกราคม </w:t>
      </w:r>
      <w:r w:rsidRPr="00F86391">
        <w:rPr>
          <w:rFonts w:asciiTheme="majorBidi" w:hAnsiTheme="majorBidi"/>
          <w:spacing w:val="-2"/>
          <w:sz w:val="30"/>
          <w:szCs w:val="30"/>
          <w:lang w:bidi="th-TH"/>
        </w:rPr>
        <w:t>2568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ศาลอุทธรณ์ได้มีคำพิพากษายืนตามศาลชั้นต้น ให้ยกฟ้อง 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อย่างไรก็ตาม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 xml:space="preserve"> 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>27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มีนาคม 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>2568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โจทก์ยื่นคำร้องขออนุญาตฎีกาและฎีกา แต่เนื่องจากโจทก์ยังวางเงินค่าธรรมเนียมศาลชั้นฎีกาไม่ครบถ้วน โดยศาลอนุญาตให้โจทก์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ขยายระยะเวลา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วางเงินค่าธรรมเนียมศาลชั้นฎีกาให้ครบถ้วน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จาก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วันที่ 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>1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พฤษภาคม 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>2568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 xml:space="preserve"> เป็นภายในวันที่ </w:t>
      </w:r>
      <w:r w:rsidR="00D630D7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>9</w:t>
      </w:r>
      <w:r w:rsidR="0042712B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 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มิถุนายน </w:t>
      </w:r>
      <w:r w:rsidR="00D630D7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>2568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="00855F1B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แต่โจทก์ไม่</w:t>
      </w:r>
      <w:r w:rsidR="00EB7395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ได้</w:t>
      </w:r>
      <w:r w:rsidR="00855F1B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วางเงินค่าธรรมเนียมศาล</w:t>
      </w:r>
      <w:r w:rsidR="00EB7395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ตาม</w:t>
      </w:r>
      <w:r w:rsidR="00855F1B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กำหนดเวลา</w:t>
      </w:r>
      <w:r w:rsidR="00EB7395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ดังกล่าว</w:t>
      </w:r>
      <w:r w:rsidR="00855F1B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="0042712B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27 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มิถุนายน </w:t>
      </w:r>
      <w:r w:rsidR="0042712B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2568 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ศาลจึงได้มีคำสั่งยกคำร้องขออนุญาตฎีกา และมีคำสั่งไม่รับฎีกาของโจทก์ คดีจึงถึงที่สุดตามคำพิพากษา</w:t>
      </w:r>
      <w:r w:rsidR="001D1F39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ศาล</w:t>
      </w:r>
      <w:r w:rsidR="0042712B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อุทธรณ์</w:t>
      </w:r>
      <w:r w:rsidR="00D630D7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 </w:t>
      </w:r>
      <w:r w:rsidR="00D630D7" w:rsidRPr="00F86391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>และ</w:t>
      </w:r>
      <w:r w:rsidR="00EB7395" w:rsidRPr="00F8639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ผลทางคดี</w:t>
      </w:r>
      <w:r w:rsidR="00D630D7" w:rsidRPr="00F86391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>ไม่เกิดผลกระทบแก่บริษัท</w:t>
      </w:r>
    </w:p>
    <w:p w14:paraId="6D446A8B" w14:textId="77777777" w:rsidR="00B2404A" w:rsidRPr="00F86391" w:rsidRDefault="00B2404A" w:rsidP="00B2404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A7655BA" w14:textId="22366B94" w:rsidR="00B2404A" w:rsidRPr="00F86391" w:rsidRDefault="00CB528E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5706C" w:rsidRPr="00F86391">
        <w:rPr>
          <w:rFonts w:asciiTheme="majorBidi" w:hAnsiTheme="majorBidi" w:cstheme="majorBidi"/>
          <w:sz w:val="30"/>
          <w:szCs w:val="30"/>
          <w:lang w:bidi="th-TH"/>
        </w:rPr>
        <w:t>7</w:t>
      </w:r>
      <w:r w:rsidR="00B2404A" w:rsidRPr="00F8639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.2 </w:t>
      </w:r>
      <w:r w:rsidR="00B2404A" w:rsidRPr="00F86391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ในปี </w:t>
      </w:r>
      <w:r w:rsidRPr="00F86391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23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ล้านเหรียญสหรัฐ</w:t>
      </w:r>
      <w:r w:rsidR="00304DD9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ฯ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บริษัทและบริษัทย่อย</w:t>
      </w:r>
      <w:r w:rsidR="009B4406" w:rsidRPr="00F86391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จึง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ได้ยื่นคำคัดค้านเสนอต่อคณะอนุญาโตตุลาการแล้ว</w:t>
      </w:r>
      <w:r w:rsidR="009B4406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เมื่อวันที่ </w:t>
      </w:r>
      <w:r w:rsidR="009B4406"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31</w:t>
      </w:r>
      <w:r w:rsidR="009B4406"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B4406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สิงหาคม </w:t>
      </w:r>
      <w:r w:rsidR="009B4406"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2566</w:t>
      </w:r>
      <w:r w:rsidR="009B4406"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ต่อมาในวันที่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27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2567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คณะอนุญาโตตุลาการมีคำชี้ขาดปฏิเสธข้อเรียกร้องของคู่สัญญาทั้งหมด และให้คู่สัญญาต้องชำระค่าใช้จ่ายต่าง ๆ ที่เกิดขึ้นให้แก่บริษัทและบริษัทย่อย โดยเมื่อวันที่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27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พฤศจิกายน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2567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คู่สัญญาได้ยื่นคำร้องคัดค้านต่อศาลประเทศอังกฤษ โดยบริษัทและบริษัทย่อยได้มีหนังสือแสดงการรับทราบคำร้องคัดค้านดังกล่าวและได้ยื่นคำโต้แย้งคำร้องคัดค้านดังกล่าวต่อศาลประเทศอังกฤษเพื่อขอให้ศาลยกคำร้องของคู่สัญญาแล้วเมื่อวันที่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16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มกราคม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2568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โดยเมื่อวันที่ </w:t>
      </w:r>
      <w:r w:rsidR="00475EEA" w:rsidRPr="00F86391">
        <w:rPr>
          <w:rFonts w:asciiTheme="majorBidi" w:hAnsiTheme="majorBidi"/>
          <w:spacing w:val="-2"/>
          <w:sz w:val="30"/>
          <w:szCs w:val="30"/>
          <w:lang w:val="en-US" w:bidi="th-TH"/>
        </w:rPr>
        <w:t>18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มีนาคม 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>2568</w:t>
      </w:r>
      <w:r w:rsidR="00475EEA"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ศาลประเทศอังกฤษได้ยกคำร้องบางส่วนของคู่สัญญาแล้ว ขณะนี้ ข้อเรียกร้องส่วนที่เหลืออยู่ในระหว่างกระบวนพิจารณาของศาลประเทศอังกฤษ</w:t>
      </w:r>
      <w:r w:rsidR="00475EEA" w:rsidRPr="00F86391">
        <w:rPr>
          <w:rFonts w:asciiTheme="majorBidi" w:hAnsiTheme="majorBidi"/>
          <w:spacing w:val="-2"/>
          <w:sz w:val="30"/>
          <w:szCs w:val="30"/>
          <w:lang w:bidi="th-TH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ทั้งนี้บริษัทเชื่อว่าผลของข้อพิพาทจะไม่เกิดผลกระทบแก่บริษัท ณ วันที่ </w:t>
      </w:r>
      <w:r w:rsidR="008C5642"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="008C5642" w:rsidRPr="00F8639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มิถุนายน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F86391">
        <w:rPr>
          <w:rFonts w:asciiTheme="majorBidi" w:hAnsiTheme="majorBidi" w:cstheme="majorBidi"/>
          <w:spacing w:val="-2"/>
          <w:sz w:val="30"/>
          <w:szCs w:val="30"/>
          <w:lang w:bidi="th-TH"/>
        </w:rPr>
        <w:t>2568</w:t>
      </w:r>
      <w:r w:rsidRPr="00F8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6391">
        <w:rPr>
          <w:rFonts w:asciiTheme="majorBidi" w:hAnsiTheme="majorBidi"/>
          <w:spacing w:val="-2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บริษัทจึงไม่ได้บันทึกหนี้สินที่อาจเกิดขึ้นจากข้อพิพาทดังกล่าว</w:t>
      </w:r>
    </w:p>
    <w:p w14:paraId="07011F13" w14:textId="77777777" w:rsidR="009B4406" w:rsidRPr="00F86391" w:rsidRDefault="009B4406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</w:p>
    <w:p w14:paraId="6A98E140" w14:textId="77777777" w:rsidR="000410CA" w:rsidRPr="00F86391" w:rsidRDefault="000410CA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</w:p>
    <w:p w14:paraId="0752C4BC" w14:textId="77777777" w:rsidR="009B4406" w:rsidRPr="00F86391" w:rsidRDefault="009B4406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</w:p>
    <w:p w14:paraId="3F261111" w14:textId="32699710" w:rsidR="004A2550" w:rsidRPr="00F86391" w:rsidRDefault="00436CB6" w:rsidP="004A2550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sz w:val="30"/>
          <w:szCs w:val="30"/>
          <w:lang w:bidi="th-TH"/>
        </w:rPr>
        <w:lastRenderedPageBreak/>
        <w:t>1</w:t>
      </w:r>
      <w:r w:rsidR="0005706C" w:rsidRPr="00F86391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F86391">
        <w:rPr>
          <w:rFonts w:asciiTheme="majorBidi" w:hAnsiTheme="majorBidi" w:cstheme="majorBidi"/>
          <w:sz w:val="30"/>
          <w:szCs w:val="30"/>
          <w:lang w:bidi="th-TH"/>
        </w:rPr>
        <w:t>.3</w:t>
      </w:r>
      <w:r w:rsidRPr="00F86391">
        <w:rPr>
          <w:rFonts w:asciiTheme="majorBidi" w:hAnsiTheme="majorBidi" w:cstheme="majorBidi"/>
          <w:sz w:val="30"/>
          <w:szCs w:val="30"/>
          <w:lang w:bidi="th-TH"/>
        </w:rPr>
        <w:tab/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16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มิถุนายน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บริษัทคู่สัญญาซึ่งเป็นผู้รับจ้างเหมาก่อสร้างโรงกลั่นชีวภาพในโครงการพัฒนาเชื้อเพลิงยั่งยืน ได้ยื่นฟ้องบริษัทย่อยของบริษัทต่อศาลแพ่งพระโขนง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โดยได้ฟ้องเรียกให้บริษัทย่อยชำระค่าจ้าง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รวมเป็นทุนทรัพย์ประมาณ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3,300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พร้อมดอกเบี้ยจนกว่าบริษัทย่อยจะชำระเงินแก่บริษัทคู่สัญญาเสร็จสิ้นครบถ้วน ต่อมาในวันที่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บริษัทย่อยได้ยื่นคำให้การและฟ้องแย้งไปในคดีเดียวกัน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ขณะนี้มีทุนทรัพย์รวมโดยประมาณ </w:t>
      </w:r>
      <w:r w:rsidR="003D6FB6" w:rsidRPr="00F86391">
        <w:rPr>
          <w:rFonts w:asciiTheme="majorBidi" w:hAnsiTheme="majorBidi" w:cstheme="majorBidi"/>
          <w:sz w:val="30"/>
          <w:szCs w:val="30"/>
          <w:lang w:bidi="th-TH"/>
        </w:rPr>
        <w:t>5,700</w:t>
      </w:r>
      <w:r w:rsidR="003D6FB6" w:rsidRPr="00F863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พร้อมดอกเบี้ยจนกว่าบริษัทคู่สัญญา จะชำระเงินแก่บริษัทย่อยเสร็จสิ้นครบถ้วน ณ ปัจจุบัน คดีอยู่ในระหว่างการพิจารณาของศาล</w:t>
      </w:r>
    </w:p>
    <w:p w14:paraId="51115F31" w14:textId="77777777" w:rsidR="004A2550" w:rsidRPr="00F86391" w:rsidRDefault="004A2550" w:rsidP="004A2550">
      <w:pPr>
        <w:spacing w:line="240" w:lineRule="auto"/>
        <w:rPr>
          <w:rFonts w:asciiTheme="majorBidi" w:hAnsiTheme="majorBidi" w:cstheme="majorBidi"/>
        </w:rPr>
      </w:pPr>
    </w:p>
    <w:p w14:paraId="3A20989B" w14:textId="7923B92F" w:rsidR="00FF4D1A" w:rsidRPr="00F86391" w:rsidRDefault="00FF4D1A" w:rsidP="00FF4D1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</w:t>
      </w:r>
      <w:bookmarkStart w:id="10" w:name="_Hlk150157314"/>
      <w:r w:rsidRPr="00F863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10"/>
      <w:r w:rsidRPr="00F86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16758ED6" w14:textId="77777777" w:rsidR="009214E9" w:rsidRPr="00F86391" w:rsidRDefault="009214E9" w:rsidP="007A2AD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CE2FC" w14:textId="4BC54D06" w:rsidR="00DE2862" w:rsidRPr="00F86391" w:rsidRDefault="00EB7395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i/>
          <w:iCs/>
        </w:rPr>
      </w:pPr>
      <w:r w:rsidRPr="00F86391">
        <w:rPr>
          <w:rFonts w:asciiTheme="majorBidi" w:hAnsiTheme="majorBidi" w:hint="cs"/>
          <w:i/>
          <w:iCs/>
          <w:cs/>
        </w:rPr>
        <w:t>เงินกู้ยืมและ</w:t>
      </w:r>
      <w:r w:rsidR="002D6306" w:rsidRPr="00F86391">
        <w:rPr>
          <w:rFonts w:asciiTheme="majorBidi" w:hAnsiTheme="majorBidi"/>
          <w:i/>
          <w:iCs/>
          <w:cs/>
        </w:rPr>
        <w:t>หุ้นกู้</w:t>
      </w:r>
    </w:p>
    <w:p w14:paraId="37D78C08" w14:textId="77777777" w:rsidR="002D6306" w:rsidRPr="00F86391" w:rsidRDefault="002D6306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6D277AC6" w14:textId="58F3566D" w:rsidR="0065063D" w:rsidRPr="00F86391" w:rsidRDefault="0065063D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spacing w:val="-2"/>
        </w:rPr>
      </w:pPr>
      <w:r w:rsidRPr="00F86391">
        <w:rPr>
          <w:rFonts w:asciiTheme="majorBidi" w:hAnsiTheme="majorBidi"/>
          <w:spacing w:val="-2"/>
          <w:cs/>
        </w:rPr>
        <w:t xml:space="preserve">เมื่อวันที่ </w:t>
      </w:r>
      <w:r w:rsidRPr="00F86391">
        <w:rPr>
          <w:rFonts w:asciiTheme="majorBidi" w:hAnsiTheme="majorBidi" w:cstheme="majorBidi"/>
          <w:spacing w:val="-2"/>
        </w:rPr>
        <w:t xml:space="preserve">7 </w:t>
      </w:r>
      <w:r w:rsidRPr="00F86391">
        <w:rPr>
          <w:rFonts w:asciiTheme="majorBidi" w:hAnsiTheme="majorBidi"/>
          <w:spacing w:val="-2"/>
          <w:cs/>
        </w:rPr>
        <w:t xml:space="preserve">สิงหาคม </w:t>
      </w:r>
      <w:r w:rsidRPr="00F86391">
        <w:rPr>
          <w:rFonts w:asciiTheme="majorBidi" w:hAnsiTheme="majorBidi" w:cstheme="majorBidi"/>
          <w:spacing w:val="-2"/>
        </w:rPr>
        <w:t xml:space="preserve">2568 </w:t>
      </w:r>
      <w:r w:rsidRPr="00F86391">
        <w:rPr>
          <w:rFonts w:asciiTheme="majorBidi" w:hAnsiTheme="majorBidi"/>
          <w:spacing w:val="-2"/>
          <w:cs/>
        </w:rPr>
        <w:t>บริษัทได้</w:t>
      </w:r>
      <w:r w:rsidR="00F70312" w:rsidRPr="00F86391">
        <w:rPr>
          <w:rFonts w:asciiTheme="majorBidi" w:hAnsiTheme="majorBidi" w:hint="cs"/>
          <w:spacing w:val="-2"/>
          <w:cs/>
        </w:rPr>
        <w:t>ออก</w:t>
      </w:r>
      <w:r w:rsidRPr="00F86391">
        <w:rPr>
          <w:rFonts w:asciiTheme="majorBidi" w:hAnsiTheme="majorBidi"/>
          <w:spacing w:val="-2"/>
          <w:cs/>
        </w:rPr>
        <w:t xml:space="preserve">หุ้นกู้ ครั้งที่ </w:t>
      </w:r>
      <w:r w:rsidRPr="00F86391">
        <w:rPr>
          <w:rFonts w:asciiTheme="majorBidi" w:hAnsiTheme="majorBidi" w:cstheme="majorBidi"/>
          <w:spacing w:val="-2"/>
        </w:rPr>
        <w:t xml:space="preserve">2/2568 </w:t>
      </w:r>
      <w:r w:rsidRPr="00F86391">
        <w:rPr>
          <w:rFonts w:asciiTheme="majorBidi" w:hAnsiTheme="majorBidi"/>
          <w:spacing w:val="-2"/>
          <w:cs/>
        </w:rPr>
        <w:t xml:space="preserve">ประเภทไม่ด้อยสิทธิ ไม่มีประกัน และมีผู้แทนผู้ถือหุ้นกู้ มูลค่าที่ตราไว้รวมทั้งสิ้น </w:t>
      </w:r>
      <w:r w:rsidRPr="00F86391">
        <w:rPr>
          <w:rFonts w:asciiTheme="majorBidi" w:hAnsiTheme="majorBidi" w:cstheme="majorBidi"/>
          <w:spacing w:val="-2"/>
        </w:rPr>
        <w:t xml:space="preserve">8,000 </w:t>
      </w:r>
      <w:r w:rsidRPr="00F86391">
        <w:rPr>
          <w:rFonts w:asciiTheme="majorBidi" w:hAnsiTheme="majorBidi"/>
          <w:spacing w:val="-2"/>
          <w:cs/>
        </w:rPr>
        <w:t>ล้านบาท</w:t>
      </w:r>
      <w:r w:rsidR="00C2402C" w:rsidRPr="00F86391">
        <w:rPr>
          <w:rFonts w:asciiTheme="majorBidi" w:hAnsiTheme="majorBidi"/>
          <w:spacing w:val="-2"/>
        </w:rPr>
        <w:t xml:space="preserve"> </w:t>
      </w:r>
      <w:r w:rsidR="00C2402C" w:rsidRPr="00F86391">
        <w:rPr>
          <w:rFonts w:asciiTheme="majorBidi" w:hAnsiTheme="majorBidi"/>
          <w:spacing w:val="-2"/>
          <w:cs/>
        </w:rPr>
        <w:t>โดย</w:t>
      </w:r>
      <w:r w:rsidR="0067183C" w:rsidRPr="00F86391">
        <w:rPr>
          <w:rFonts w:asciiTheme="majorBidi" w:hAnsiTheme="majorBidi" w:hint="cs"/>
          <w:spacing w:val="-2"/>
          <w:cs/>
        </w:rPr>
        <w:t>หุ้นกู้</w:t>
      </w:r>
      <w:r w:rsidR="00C2402C" w:rsidRPr="00F86391">
        <w:rPr>
          <w:rFonts w:asciiTheme="majorBidi" w:hAnsiTheme="majorBidi"/>
          <w:spacing w:val="-2"/>
          <w:cs/>
        </w:rPr>
        <w:t>มีอายุ</w:t>
      </w:r>
      <w:r w:rsidR="00C2402C" w:rsidRPr="00F86391">
        <w:rPr>
          <w:rFonts w:asciiTheme="majorBidi" w:hAnsiTheme="majorBidi" w:hint="cs"/>
          <w:spacing w:val="-2"/>
          <w:cs/>
        </w:rPr>
        <w:t>ระหว่าง</w:t>
      </w:r>
      <w:r w:rsidR="00C2402C" w:rsidRPr="00F86391">
        <w:rPr>
          <w:rFonts w:asciiTheme="majorBidi" w:hAnsiTheme="majorBidi"/>
          <w:spacing w:val="-2"/>
          <w:cs/>
        </w:rPr>
        <w:t xml:space="preserve"> </w:t>
      </w:r>
      <w:r w:rsidR="00C2402C" w:rsidRPr="00F86391">
        <w:rPr>
          <w:rFonts w:asciiTheme="majorBidi" w:hAnsiTheme="majorBidi"/>
          <w:spacing w:val="-2"/>
        </w:rPr>
        <w:t>3 - 12</w:t>
      </w:r>
      <w:r w:rsidR="00C2402C" w:rsidRPr="00F86391">
        <w:rPr>
          <w:rFonts w:asciiTheme="majorBidi" w:hAnsiTheme="majorBidi"/>
          <w:spacing w:val="-2"/>
          <w:cs/>
        </w:rPr>
        <w:t xml:space="preserve"> ปี และ</w:t>
      </w:r>
      <w:r w:rsidR="0067183C" w:rsidRPr="00F86391">
        <w:rPr>
          <w:rFonts w:asciiTheme="majorBidi" w:hAnsiTheme="majorBidi" w:hint="cs"/>
          <w:spacing w:val="-2"/>
          <w:cs/>
        </w:rPr>
        <w:t>มี</w:t>
      </w:r>
      <w:r w:rsidR="00C2402C" w:rsidRPr="00F86391">
        <w:rPr>
          <w:rFonts w:asciiTheme="majorBidi" w:hAnsiTheme="majorBidi"/>
          <w:spacing w:val="-2"/>
          <w:cs/>
        </w:rPr>
        <w:t xml:space="preserve">อัตราดอกเบี้ยร้อยละ </w:t>
      </w:r>
      <w:r w:rsidR="00C2402C" w:rsidRPr="00F86391">
        <w:rPr>
          <w:rFonts w:asciiTheme="majorBidi" w:hAnsiTheme="majorBidi"/>
          <w:spacing w:val="-2"/>
        </w:rPr>
        <w:t>1.85 - 3.21</w:t>
      </w:r>
      <w:r w:rsidR="00C2402C" w:rsidRPr="00F86391">
        <w:rPr>
          <w:rFonts w:asciiTheme="majorBidi" w:hAnsiTheme="majorBidi"/>
          <w:spacing w:val="-2"/>
          <w:cs/>
        </w:rPr>
        <w:t xml:space="preserve"> ต่อปี</w:t>
      </w:r>
    </w:p>
    <w:p w14:paraId="60100348" w14:textId="77777777" w:rsidR="00354FCB" w:rsidRPr="00F86391" w:rsidRDefault="00354FCB" w:rsidP="00EB7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</w:rPr>
      </w:pPr>
    </w:p>
    <w:p w14:paraId="10B93E78" w14:textId="54197E8E" w:rsidR="00354FCB" w:rsidRPr="00F86391" w:rsidRDefault="00354FCB" w:rsidP="0035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391">
        <w:rPr>
          <w:rFonts w:asciiTheme="majorBidi" w:hAnsiTheme="majorBidi"/>
          <w:cs/>
        </w:rPr>
        <w:t>ในเดือน</w:t>
      </w:r>
      <w:r w:rsidRPr="00F86391">
        <w:rPr>
          <w:rFonts w:asciiTheme="majorBidi" w:hAnsiTheme="majorBidi" w:hint="cs"/>
          <w:cs/>
        </w:rPr>
        <w:t>กรกฎาคม</w:t>
      </w:r>
      <w:r w:rsidRPr="00F86391">
        <w:rPr>
          <w:rFonts w:asciiTheme="majorBidi" w:hAnsiTheme="majorBidi"/>
          <w:cs/>
        </w:rPr>
        <w:t xml:space="preserve"> </w:t>
      </w:r>
      <w:r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</w:t>
      </w:r>
      <w:r w:rsidRPr="00F86391">
        <w:rPr>
          <w:rFonts w:asciiTheme="majorBidi" w:hAnsiTheme="majorBidi"/>
        </w:rPr>
        <w:t xml:space="preserve">OKEA ASA </w:t>
      </w:r>
      <w:r w:rsidRPr="00F86391">
        <w:rPr>
          <w:rFonts w:asciiTheme="majorBidi" w:hAnsiTheme="majorBidi"/>
          <w:cs/>
        </w:rPr>
        <w:t>ซึ่งเป็นบริษัทย่อยทางอ้อมของกลุ่มบริษัทได้ไถ่ถอนหุ้นกู้ไม่ด้อยสิทธิแบบมีหลักประกัน</w:t>
      </w:r>
      <w:r w:rsidRPr="00F86391">
        <w:rPr>
          <w:rFonts w:asciiTheme="majorBidi" w:hAnsiTheme="majorBidi"/>
        </w:rPr>
        <w:t xml:space="preserve"> </w:t>
      </w:r>
      <w:r w:rsidRPr="00F86391">
        <w:rPr>
          <w:rFonts w:asciiTheme="majorBidi" w:hAnsiTheme="majorBidi" w:hint="cs"/>
          <w:cs/>
        </w:rPr>
        <w:t>ที่</w:t>
      </w:r>
      <w:r w:rsidR="00EB7395" w:rsidRPr="00F86391">
        <w:rPr>
          <w:rFonts w:asciiTheme="majorBidi" w:hAnsiTheme="majorBidi" w:hint="cs"/>
          <w:cs/>
        </w:rPr>
        <w:t>ออกและ</w:t>
      </w:r>
      <w:r w:rsidRPr="00F86391">
        <w:rPr>
          <w:rFonts w:asciiTheme="majorBidi" w:hAnsiTheme="majorBidi"/>
          <w:cs/>
        </w:rPr>
        <w:t xml:space="preserve">จำหน่ายในปี </w:t>
      </w:r>
      <w:r w:rsidRPr="00F86391">
        <w:rPr>
          <w:rFonts w:asciiTheme="majorBidi" w:hAnsiTheme="majorBidi"/>
        </w:rPr>
        <w:t>2566</w:t>
      </w:r>
      <w:r w:rsidRPr="00F86391">
        <w:rPr>
          <w:rFonts w:asciiTheme="majorBidi" w:hAnsiTheme="majorBidi"/>
          <w:cs/>
        </w:rPr>
        <w:t xml:space="preserve"> ซึ่งมีอายุ </w:t>
      </w:r>
      <w:r w:rsidRPr="00F86391">
        <w:rPr>
          <w:rFonts w:asciiTheme="majorBidi" w:hAnsiTheme="majorBidi"/>
        </w:rPr>
        <w:t>3</w:t>
      </w:r>
      <w:r w:rsidRPr="00F86391">
        <w:rPr>
          <w:rFonts w:asciiTheme="majorBidi" w:hAnsiTheme="majorBidi"/>
          <w:cs/>
        </w:rPr>
        <w:t xml:space="preserve"> ปี จำนวน</w:t>
      </w:r>
      <w:r w:rsidRPr="00F86391">
        <w:rPr>
          <w:rFonts w:asciiTheme="majorBidi" w:hAnsiTheme="majorBidi"/>
        </w:rPr>
        <w:t xml:space="preserve"> 125</w:t>
      </w:r>
      <w:r w:rsidRPr="00F86391">
        <w:rPr>
          <w:rFonts w:asciiTheme="majorBidi" w:hAnsiTheme="majorBidi"/>
          <w:cs/>
        </w:rPr>
        <w:t xml:space="preserve"> </w:t>
      </w:r>
      <w:r w:rsidR="00304DD9" w:rsidRPr="00F86391">
        <w:rPr>
          <w:rFonts w:asciiTheme="majorBidi" w:hAnsiTheme="majorBidi"/>
          <w:cs/>
        </w:rPr>
        <w:t>ล้านเหรียญสหรัฐ</w:t>
      </w:r>
      <w:r w:rsidR="00304DD9" w:rsidRPr="00F86391">
        <w:rPr>
          <w:rFonts w:asciiTheme="majorBidi" w:hAnsiTheme="majorBidi" w:hint="cs"/>
          <w:cs/>
        </w:rPr>
        <w:t>ฯ</w:t>
      </w:r>
    </w:p>
    <w:p w14:paraId="412C4C64" w14:textId="77777777" w:rsidR="00A12DD0" w:rsidRPr="00F86391" w:rsidRDefault="00A12DD0" w:rsidP="00E00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</w:rPr>
      </w:pPr>
    </w:p>
    <w:p w14:paraId="5A2244B3" w14:textId="49D71C3D" w:rsidR="002D6306" w:rsidRPr="00F86391" w:rsidRDefault="002D6306" w:rsidP="002D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i/>
          <w:iCs/>
        </w:rPr>
      </w:pPr>
      <w:r w:rsidRPr="00F86391">
        <w:rPr>
          <w:rFonts w:asciiTheme="majorBidi" w:hAnsiTheme="majorBidi"/>
          <w:i/>
          <w:iCs/>
          <w:cs/>
        </w:rPr>
        <w:t>การลงทุนในโครงการโรงไฟฟ้าพลังงานแสงอาทิตย์แบบติดตั้งบนหลังคาในประเทศไทย</w:t>
      </w:r>
    </w:p>
    <w:p w14:paraId="62497F70" w14:textId="77777777" w:rsidR="002D6306" w:rsidRPr="00F86391" w:rsidRDefault="002D6306" w:rsidP="002D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6AE0DDF7" w14:textId="587BB04F" w:rsidR="005A1F8A" w:rsidRPr="00F86391" w:rsidRDefault="003E3762" w:rsidP="000F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bookmarkStart w:id="11" w:name="_Hlk205151515"/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/>
        </w:rPr>
        <w:t>14</w:t>
      </w:r>
      <w:r w:rsidRPr="00F86391">
        <w:rPr>
          <w:rFonts w:asciiTheme="majorBidi" w:hAnsiTheme="majorBidi"/>
          <w:cs/>
        </w:rPr>
        <w:t xml:space="preserve"> กรกฎาคม </w:t>
      </w:r>
      <w:r w:rsidRPr="00F86391">
        <w:rPr>
          <w:rFonts w:asciiTheme="majorBidi" w:hAnsiTheme="majorBidi"/>
        </w:rPr>
        <w:t>2568</w:t>
      </w:r>
      <w:r w:rsidRPr="00F86391">
        <w:rPr>
          <w:rFonts w:asciiTheme="majorBidi" w:hAnsiTheme="majorBidi"/>
          <w:cs/>
        </w:rPr>
        <w:t xml:space="preserve"> </w:t>
      </w:r>
      <w:r w:rsidR="00EF58D5" w:rsidRPr="00F86391">
        <w:rPr>
          <w:rFonts w:asciiTheme="majorBidi" w:hAnsiTheme="majorBidi"/>
          <w:cs/>
        </w:rPr>
        <w:t xml:space="preserve">บริษัท บีซีพีจี จำกัด (มหาชน) </w:t>
      </w:r>
      <w:r w:rsidR="00EF58D5" w:rsidRPr="00F86391">
        <w:rPr>
          <w:rFonts w:asciiTheme="majorBidi" w:hAnsiTheme="majorBidi"/>
        </w:rPr>
        <w:t xml:space="preserve">(“BCPG”) </w:t>
      </w:r>
      <w:r w:rsidR="00EF58D5" w:rsidRPr="00F86391">
        <w:rPr>
          <w:rFonts w:asciiTheme="majorBidi" w:hAnsiTheme="majorBidi"/>
          <w:cs/>
        </w:rPr>
        <w:t>ซึ่งเป็นบริษัทย่อยของ</w:t>
      </w:r>
      <w:r w:rsidR="00807909" w:rsidRPr="00F86391">
        <w:rPr>
          <w:rFonts w:asciiTheme="majorBidi" w:hAnsiTheme="majorBidi" w:hint="cs"/>
          <w:cs/>
        </w:rPr>
        <w:t>กลุ่ม</w:t>
      </w:r>
      <w:r w:rsidR="00EF58D5" w:rsidRPr="00F86391">
        <w:rPr>
          <w:rFonts w:asciiTheme="majorBidi" w:hAnsiTheme="majorBidi"/>
          <w:cs/>
        </w:rPr>
        <w:t xml:space="preserve">บริษัท </w:t>
      </w:r>
      <w:r w:rsidRPr="00F86391">
        <w:rPr>
          <w:rFonts w:asciiTheme="majorBidi" w:hAnsiTheme="majorBidi"/>
          <w:cs/>
        </w:rPr>
        <w:t xml:space="preserve">ได้ลงนามในสัญญาซื้อขายหุ้นกับบริษัท คอนโทร์โน จำกัด และบริษัท พร้อม พาวเวอร์ จำกัด (“ผู้ขาย”) เพื่อซื้อหุ้นในสัดส่วนร้อยละ </w:t>
      </w:r>
      <w:r w:rsidRPr="00F86391">
        <w:rPr>
          <w:rFonts w:asciiTheme="majorBidi" w:hAnsiTheme="majorBidi"/>
        </w:rPr>
        <w:t>100</w:t>
      </w:r>
      <w:r w:rsidRPr="00F86391">
        <w:rPr>
          <w:rFonts w:asciiTheme="majorBidi" w:hAnsiTheme="majorBidi"/>
          <w:cs/>
        </w:rPr>
        <w:t xml:space="preserve"> ในบริษัท สแกน แอดวานซ์ เพาเวอร์ จำกัด สำหรับลงทุนในโครงการโรงไฟฟ้าพลังงานแสงอาทิตย์แบบติดตั้งบนหลังคาขนาดกำลังการผลิตติดตั้งรวม </w:t>
      </w:r>
      <w:r w:rsidRPr="00F86391">
        <w:rPr>
          <w:rFonts w:asciiTheme="majorBidi" w:hAnsiTheme="majorBidi"/>
        </w:rPr>
        <w:t>17.48</w:t>
      </w:r>
      <w:r w:rsidRPr="00F86391">
        <w:rPr>
          <w:rFonts w:asciiTheme="majorBidi" w:hAnsiTheme="majorBidi"/>
          <w:cs/>
        </w:rPr>
        <w:t xml:space="preserve"> เมกะวัตต์ มูลค่ารวมไม่เกิน </w:t>
      </w:r>
      <w:r w:rsidRPr="00F86391">
        <w:rPr>
          <w:rFonts w:asciiTheme="majorBidi" w:hAnsiTheme="majorBidi"/>
        </w:rPr>
        <w:t>212</w:t>
      </w:r>
      <w:r w:rsidRPr="00F86391">
        <w:rPr>
          <w:rFonts w:asciiTheme="majorBidi" w:hAnsiTheme="majorBidi"/>
          <w:cs/>
        </w:rPr>
        <w:t xml:space="preserve"> ล้านบาท ทั้งนี้ </w:t>
      </w:r>
      <w:r w:rsidR="00EF58D5" w:rsidRPr="00F86391">
        <w:rPr>
          <w:rFonts w:asciiTheme="majorBidi" w:hAnsiTheme="majorBidi"/>
        </w:rPr>
        <w:t xml:space="preserve"> BCPG </w:t>
      </w:r>
      <w:r w:rsidRPr="00F86391">
        <w:rPr>
          <w:rFonts w:asciiTheme="majorBidi" w:hAnsiTheme="majorBidi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bookmarkEnd w:id="11"/>
    <w:p w14:paraId="080D1575" w14:textId="77777777" w:rsidR="007B14C2" w:rsidRPr="00F86391" w:rsidRDefault="007B14C2" w:rsidP="00EC3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1B2BA00A" w14:textId="77777777" w:rsidR="004A2550" w:rsidRPr="00F86391" w:rsidRDefault="004A2550" w:rsidP="00EC3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04214F56" w14:textId="77777777" w:rsidR="00F70312" w:rsidRPr="00F86391" w:rsidRDefault="00F70312" w:rsidP="00EC3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76C4587A" w14:textId="77777777" w:rsidR="004A2550" w:rsidRPr="00F86391" w:rsidRDefault="004A2550" w:rsidP="00EC3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75C83803" w14:textId="77777777" w:rsidR="004A2550" w:rsidRPr="00F86391" w:rsidRDefault="004A2550" w:rsidP="00EC3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727E112D" w14:textId="5A903917" w:rsidR="005A316B" w:rsidRPr="00F86391" w:rsidRDefault="005A316B" w:rsidP="000F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  <w:r w:rsidRPr="00F86391">
        <w:rPr>
          <w:rFonts w:asciiTheme="majorBidi" w:hAnsiTheme="majorBidi"/>
          <w:i/>
          <w:iCs/>
          <w:cs/>
        </w:rPr>
        <w:lastRenderedPageBreak/>
        <w:t>เหตุการณ์ไฟไหม้</w:t>
      </w:r>
    </w:p>
    <w:p w14:paraId="44920685" w14:textId="77777777" w:rsidR="005A316B" w:rsidRPr="00F86391" w:rsidRDefault="005A316B" w:rsidP="000F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772DF26F" w14:textId="550B0D7A" w:rsidR="005A316B" w:rsidRPr="00712208" w:rsidRDefault="005A316B" w:rsidP="000F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r w:rsidRPr="00F86391">
        <w:rPr>
          <w:rFonts w:asciiTheme="majorBidi" w:hAnsiTheme="majorBidi"/>
          <w:cs/>
        </w:rPr>
        <w:t xml:space="preserve">เมื่อวันที่ </w:t>
      </w:r>
      <w:r w:rsidRPr="00F86391">
        <w:rPr>
          <w:rFonts w:asciiTheme="majorBidi" w:hAnsiTheme="majorBidi"/>
        </w:rPr>
        <w:t xml:space="preserve">26 </w:t>
      </w:r>
      <w:r w:rsidRPr="00F86391">
        <w:rPr>
          <w:rFonts w:asciiTheme="majorBidi" w:hAnsiTheme="majorBidi"/>
          <w:cs/>
        </w:rPr>
        <w:t xml:space="preserve">กรกฎาคม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/>
          <w:cs/>
        </w:rPr>
        <w:t>หอกลั่นน้ำมันของ</w:t>
      </w:r>
      <w:r w:rsidR="00EF58D5" w:rsidRPr="00F86391">
        <w:rPr>
          <w:rFonts w:asciiTheme="majorBidi" w:hAnsiTheme="majorBidi"/>
          <w:cs/>
        </w:rPr>
        <w:t>บริษัท บางจาก ศรีราชา จำกัด (มหาชน)</w:t>
      </w:r>
      <w:r w:rsidR="00EF58D5" w:rsidRPr="00F86391">
        <w:rPr>
          <w:rFonts w:asciiTheme="majorBidi" w:hAnsiTheme="majorBidi"/>
        </w:rPr>
        <w:t xml:space="preserve"> (“BSRC”)</w:t>
      </w:r>
      <w:r w:rsidR="00EF58D5" w:rsidRPr="00F86391">
        <w:rPr>
          <w:rFonts w:asciiTheme="majorBidi" w:hAnsiTheme="majorBidi"/>
          <w:cs/>
        </w:rPr>
        <w:t xml:space="preserve"> ซึ่งเป็นบริษัทย่อยของ</w:t>
      </w:r>
      <w:r w:rsidR="00807909" w:rsidRPr="00F86391">
        <w:rPr>
          <w:rFonts w:asciiTheme="majorBidi" w:hAnsiTheme="majorBidi" w:hint="cs"/>
          <w:cs/>
        </w:rPr>
        <w:t>กลุ่ม</w:t>
      </w:r>
      <w:r w:rsidR="00EF58D5" w:rsidRPr="00F86391">
        <w:rPr>
          <w:rFonts w:asciiTheme="majorBidi" w:hAnsiTheme="majorBidi"/>
          <w:cs/>
        </w:rPr>
        <w:t>บริษัท</w:t>
      </w:r>
      <w:r w:rsidRPr="00F86391">
        <w:rPr>
          <w:rFonts w:asciiTheme="majorBidi" w:hAnsiTheme="majorBidi"/>
          <w:cs/>
        </w:rPr>
        <w:t xml:space="preserve"> ได้เกิดเหตุเพลิงไหม้ในบางส่วน โดยมีความเสียหายอย่างไม่มีนัยสำคัญต่อการดำเนินงานของ</w:t>
      </w:r>
      <w:r w:rsidR="00EF58D5" w:rsidRPr="00F86391">
        <w:rPr>
          <w:rFonts w:asciiTheme="majorBidi" w:hAnsiTheme="majorBidi"/>
        </w:rPr>
        <w:t xml:space="preserve"> BSRC</w:t>
      </w:r>
      <w:r w:rsidRPr="00F86391">
        <w:rPr>
          <w:rFonts w:asciiTheme="majorBidi" w:hAnsiTheme="majorBidi"/>
          <w:cs/>
        </w:rPr>
        <w:t xml:space="preserve"> ทั้งนี้</w:t>
      </w:r>
      <w:r w:rsidR="00EF58D5" w:rsidRPr="00F86391">
        <w:rPr>
          <w:rFonts w:asciiTheme="majorBidi" w:hAnsiTheme="majorBidi"/>
        </w:rPr>
        <w:t xml:space="preserve"> BSRC </w:t>
      </w:r>
      <w:r w:rsidRPr="00F86391">
        <w:rPr>
          <w:rFonts w:asciiTheme="majorBidi" w:hAnsiTheme="majorBidi"/>
          <w:cs/>
        </w:rPr>
        <w:t xml:space="preserve">ได้หยุดการดำเนินงานในหน่วยกลั่นบางส่วนชั่วคราวเพื่อดำเนินการซ่อมแซมอุปกรณ์ที่ได้รับผลกระทบ ซึ่งการซ่อมแซมคาดว่าจะแล้วเสร็จภายในต้นเดือนสิงหาคม </w:t>
      </w:r>
      <w:r w:rsidRPr="00F86391">
        <w:rPr>
          <w:rFonts w:asciiTheme="majorBidi" w:hAnsiTheme="majorBidi"/>
        </w:rPr>
        <w:t xml:space="preserve">2568 </w:t>
      </w:r>
      <w:r w:rsidRPr="00F86391">
        <w:rPr>
          <w:rFonts w:asciiTheme="majorBidi" w:hAnsiTheme="majorBidi"/>
          <w:cs/>
        </w:rPr>
        <w:t>เหตุการณ์ดังกล่าวเกิดขึ้นภายหลังวันสิ้นรอบระยะเวลาบัญชี และไม่มีผลกระทบอย่างมีสาระสำคัญต่องบการเงินในไตรมาส</w:t>
      </w:r>
      <w:r w:rsidR="002146DE" w:rsidRPr="00F86391">
        <w:rPr>
          <w:rFonts w:asciiTheme="majorBidi" w:hAnsiTheme="majorBidi" w:hint="cs"/>
          <w:cs/>
        </w:rPr>
        <w:t>ที่สองของ</w:t>
      </w:r>
      <w:r w:rsidRPr="00F86391">
        <w:rPr>
          <w:rFonts w:asciiTheme="majorBidi" w:hAnsiTheme="majorBidi" w:hint="cs"/>
          <w:cs/>
        </w:rPr>
        <w:t>ปี</w:t>
      </w:r>
      <w:r w:rsidRPr="00F86391">
        <w:rPr>
          <w:rFonts w:asciiTheme="majorBidi" w:hAnsiTheme="majorBidi"/>
        </w:rPr>
        <w:t xml:space="preserve"> 2568</w:t>
      </w:r>
    </w:p>
    <w:sectPr w:rsidR="005A316B" w:rsidRPr="00712208" w:rsidSect="00C2174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D1F78" w14:textId="77777777" w:rsidR="00607EDD" w:rsidRDefault="00607EDD">
      <w:r>
        <w:separator/>
      </w:r>
    </w:p>
    <w:p w14:paraId="3F2D0879" w14:textId="77777777" w:rsidR="00607EDD" w:rsidRDefault="00607EDD"/>
  </w:endnote>
  <w:endnote w:type="continuationSeparator" w:id="0">
    <w:p w14:paraId="60819450" w14:textId="77777777" w:rsidR="00607EDD" w:rsidRDefault="00607EDD">
      <w:r>
        <w:continuationSeparator/>
      </w:r>
    </w:p>
    <w:p w14:paraId="6623B294" w14:textId="77777777" w:rsidR="00607EDD" w:rsidRDefault="00607EDD"/>
  </w:endnote>
  <w:endnote w:type="continuationNotice" w:id="1">
    <w:p w14:paraId="05696CB3" w14:textId="77777777" w:rsidR="00607EDD" w:rsidRDefault="00607E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24B" w14:textId="77777777" w:rsidR="00DA4AAE" w:rsidRPr="00116F0A" w:rsidRDefault="00DA4AA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28C16B4" w14:textId="77777777" w:rsidR="00DA4AAE" w:rsidRPr="00146F25" w:rsidRDefault="00DA4AA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4709" w14:textId="77777777" w:rsidR="00607EDD" w:rsidRDefault="00607EDD"/>
  </w:footnote>
  <w:footnote w:type="continuationSeparator" w:id="0">
    <w:p w14:paraId="687D0469" w14:textId="77777777" w:rsidR="00607EDD" w:rsidRDefault="00607EDD">
      <w:r>
        <w:continuationSeparator/>
      </w:r>
    </w:p>
    <w:p w14:paraId="1F1F1C45" w14:textId="77777777" w:rsidR="00607EDD" w:rsidRDefault="00607EDD"/>
  </w:footnote>
  <w:footnote w:type="continuationNotice" w:id="1">
    <w:p w14:paraId="29B35D0F" w14:textId="77777777" w:rsidR="00607EDD" w:rsidRDefault="00607E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AD92" w14:textId="3CF88CAC" w:rsidR="00DA4AAE" w:rsidRDefault="00DA4AAE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D876CE" w14:textId="77777777" w:rsidR="00DA4AAE" w:rsidRPr="00564725" w:rsidRDefault="00DA4AAE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952A297" w14:textId="2A10E8E0" w:rsidR="00DA4AAE" w:rsidRPr="0056472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="008356DF">
      <w:rPr>
        <w:rFonts w:hint="cs"/>
        <w:bCs/>
        <w:sz w:val="32"/>
        <w:szCs w:val="32"/>
        <w:cs/>
        <w:lang w:val="en-GB"/>
      </w:rPr>
      <w:t>หก</w:t>
    </w:r>
    <w:r w:rsidRPr="00A21611">
      <w:rPr>
        <w:rFonts w:hint="cs"/>
        <w:bCs/>
        <w:sz w:val="32"/>
        <w:szCs w:val="32"/>
        <w:cs/>
        <w:lang w:val="en-GB"/>
      </w:rPr>
      <w:t>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</w:t>
    </w:r>
    <w:r w:rsidR="008356DF">
      <w:rPr>
        <w:b/>
        <w:sz w:val="32"/>
        <w:szCs w:val="32"/>
      </w:rPr>
      <w:t>0</w:t>
    </w:r>
    <w:r>
      <w:rPr>
        <w:rFonts w:hint="cs"/>
        <w:bCs/>
        <w:sz w:val="32"/>
        <w:szCs w:val="32"/>
        <w:cs/>
        <w:lang w:val="en-GB"/>
      </w:rPr>
      <w:t xml:space="preserve"> </w:t>
    </w:r>
    <w:r w:rsidR="008356DF">
      <w:rPr>
        <w:rFonts w:hint="cs"/>
        <w:bCs/>
        <w:sz w:val="32"/>
        <w:szCs w:val="32"/>
        <w:cs/>
        <w:lang w:val="en-GB"/>
      </w:rPr>
      <w:t>มิถุนายน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3447F6" w14:textId="77777777" w:rsidR="00DA4AAE" w:rsidRPr="006672E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A6FB" w14:textId="5E9283BC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3B321DE" w14:textId="1F1B6ACB" w:rsidR="00506AF6" w:rsidRDefault="008356DF" w:rsidP="00632C81">
    <w:pPr>
      <w:pStyle w:val="Header"/>
      <w:rPr>
        <w:bCs/>
        <w:sz w:val="32"/>
        <w:szCs w:val="32"/>
        <w:lang w:val="en-GB"/>
      </w:rPr>
    </w:pPr>
    <w:r w:rsidRPr="008356DF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Pr="008356DF">
      <w:rPr>
        <w:bCs/>
        <w:sz w:val="32"/>
        <w:szCs w:val="32"/>
        <w:cs/>
        <w:lang w:val="en-GB"/>
      </w:rPr>
      <w:t>หกเดือนสิ้นสุดวันที่ 30 มิถุนายน 2568 (ไม่ได้ตรวจสอบ)</w:t>
    </w:r>
  </w:p>
  <w:p w14:paraId="38FBF51F" w14:textId="77777777" w:rsidR="008356DF" w:rsidRPr="000F3A45" w:rsidRDefault="008356DF" w:rsidP="00632C8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79DCAEEE" w:rsidR="00B74E4F" w:rsidRPr="00564725" w:rsidRDefault="008356D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8356DF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Pr="008356DF">
      <w:rPr>
        <w:bCs/>
        <w:sz w:val="32"/>
        <w:szCs w:val="32"/>
        <w:cs/>
        <w:lang w:val="en-GB"/>
      </w:rPr>
      <w:t>หกเดือนสิ้นสุดวันที่ 30 มิถุนายน 2568 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D621084" w14:textId="222FE1B7" w:rsidR="008E0B87" w:rsidRPr="00564725" w:rsidRDefault="008356DF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8356DF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Pr="008356DF">
      <w:rPr>
        <w:bCs/>
        <w:sz w:val="32"/>
        <w:szCs w:val="32"/>
        <w:cs/>
        <w:lang w:val="en-GB"/>
      </w:rPr>
      <w:t>หกเดือนสิ้นสุดวันที่ 30 มิถุนายน 2568 (ไม่ได้ตรวจสอบ)</w:t>
    </w:r>
  </w:p>
  <w:p w14:paraId="605E51CD" w14:textId="77777777" w:rsidR="00506AF6" w:rsidRPr="008E0B87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58B98FD" w14:textId="21F2E9B2" w:rsidR="008E0B87" w:rsidRPr="00564725" w:rsidRDefault="008356DF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8356DF">
      <w:rPr>
        <w:bCs/>
        <w:sz w:val="32"/>
        <w:szCs w:val="32"/>
        <w:cs/>
        <w:lang w:val="en-GB"/>
      </w:rPr>
      <w:t>สำหรับงวด</w:t>
    </w:r>
    <w:r w:rsidR="00C326E0">
      <w:rPr>
        <w:rFonts w:hint="cs"/>
        <w:bCs/>
        <w:sz w:val="32"/>
        <w:szCs w:val="32"/>
        <w:cs/>
        <w:lang w:val="en-GB"/>
      </w:rPr>
      <w:t>สามเดือนและ</w:t>
    </w:r>
    <w:r w:rsidRPr="008356DF">
      <w:rPr>
        <w:bCs/>
        <w:sz w:val="32"/>
        <w:szCs w:val="32"/>
        <w:cs/>
        <w:lang w:val="en-GB"/>
      </w:rPr>
      <w:t>หกเดือนสิ้นสุดวันที่ 30 มิถุนายน 2568 (ไม่ได้ตรวจสอบ)</w:t>
    </w:r>
  </w:p>
  <w:p w14:paraId="452546C9" w14:textId="77777777" w:rsidR="00506AF6" w:rsidRPr="002D1C8F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C001D7C"/>
    <w:multiLevelType w:val="hybridMultilevel"/>
    <w:tmpl w:val="07FCA76A"/>
    <w:lvl w:ilvl="0" w:tplc="61F45F78">
      <w:start w:val="3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6"/>
  </w:num>
  <w:num w:numId="4" w16cid:durableId="111750632">
    <w:abstractNumId w:val="9"/>
  </w:num>
  <w:num w:numId="5" w16cid:durableId="1596356204">
    <w:abstractNumId w:val="7"/>
  </w:num>
  <w:num w:numId="6" w16cid:durableId="1955090523">
    <w:abstractNumId w:val="0"/>
  </w:num>
  <w:num w:numId="7" w16cid:durableId="675691300">
    <w:abstractNumId w:val="8"/>
  </w:num>
  <w:num w:numId="8" w16cid:durableId="436873349">
    <w:abstractNumId w:val="5"/>
  </w:num>
  <w:num w:numId="9" w16cid:durableId="381290206">
    <w:abstractNumId w:val="4"/>
  </w:num>
  <w:num w:numId="10" w16cid:durableId="117140981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2B3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18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5C6"/>
    <w:rsid w:val="00007B57"/>
    <w:rsid w:val="00007CC9"/>
    <w:rsid w:val="00007E5F"/>
    <w:rsid w:val="00007EED"/>
    <w:rsid w:val="00007F24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D8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36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96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258"/>
    <w:rsid w:val="000164E6"/>
    <w:rsid w:val="0001671C"/>
    <w:rsid w:val="00016761"/>
    <w:rsid w:val="000168AF"/>
    <w:rsid w:val="00016CAF"/>
    <w:rsid w:val="00016D97"/>
    <w:rsid w:val="00016FB4"/>
    <w:rsid w:val="00017174"/>
    <w:rsid w:val="0001724C"/>
    <w:rsid w:val="000173CF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599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848"/>
    <w:rsid w:val="00024953"/>
    <w:rsid w:val="00024B3C"/>
    <w:rsid w:val="00024E70"/>
    <w:rsid w:val="00024EEB"/>
    <w:rsid w:val="000251AF"/>
    <w:rsid w:val="000256A5"/>
    <w:rsid w:val="0002581D"/>
    <w:rsid w:val="00025941"/>
    <w:rsid w:val="00025C70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541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3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5EA"/>
    <w:rsid w:val="000326CD"/>
    <w:rsid w:val="00032745"/>
    <w:rsid w:val="00032B3E"/>
    <w:rsid w:val="00032BEF"/>
    <w:rsid w:val="00032D0A"/>
    <w:rsid w:val="000331F7"/>
    <w:rsid w:val="00033203"/>
    <w:rsid w:val="000332AD"/>
    <w:rsid w:val="00033461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AC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0CA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95"/>
    <w:rsid w:val="00041ABA"/>
    <w:rsid w:val="00041C82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57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990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C2E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5F23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CA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448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06C"/>
    <w:rsid w:val="000571A9"/>
    <w:rsid w:val="000574CB"/>
    <w:rsid w:val="000575BC"/>
    <w:rsid w:val="00057629"/>
    <w:rsid w:val="00057743"/>
    <w:rsid w:val="0005777F"/>
    <w:rsid w:val="0005798F"/>
    <w:rsid w:val="0005799E"/>
    <w:rsid w:val="00057A44"/>
    <w:rsid w:val="00057B47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09FD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6B3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E1A"/>
    <w:rsid w:val="00066FB3"/>
    <w:rsid w:val="00067246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63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190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4FBF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475"/>
    <w:rsid w:val="00077796"/>
    <w:rsid w:val="000777BB"/>
    <w:rsid w:val="000778F2"/>
    <w:rsid w:val="00077994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4E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42"/>
    <w:rsid w:val="00084189"/>
    <w:rsid w:val="00084517"/>
    <w:rsid w:val="000845FC"/>
    <w:rsid w:val="00084752"/>
    <w:rsid w:val="000847D1"/>
    <w:rsid w:val="00084ADF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6D44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8A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236"/>
    <w:rsid w:val="0009336D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310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73B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9C4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C5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088"/>
    <w:rsid w:val="000B33F6"/>
    <w:rsid w:val="000B33FE"/>
    <w:rsid w:val="000B3401"/>
    <w:rsid w:val="000B34B8"/>
    <w:rsid w:val="000B37FD"/>
    <w:rsid w:val="000B383D"/>
    <w:rsid w:val="000B390B"/>
    <w:rsid w:val="000B3E22"/>
    <w:rsid w:val="000B3EC2"/>
    <w:rsid w:val="000B42E6"/>
    <w:rsid w:val="000B4358"/>
    <w:rsid w:val="000B457D"/>
    <w:rsid w:val="000B45AC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5B7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B85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5DA"/>
    <w:rsid w:val="000C4820"/>
    <w:rsid w:val="000C4853"/>
    <w:rsid w:val="000C4A1E"/>
    <w:rsid w:val="000C4C39"/>
    <w:rsid w:val="000C4D2D"/>
    <w:rsid w:val="000C4DF0"/>
    <w:rsid w:val="000C4E17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88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37"/>
    <w:rsid w:val="000C7370"/>
    <w:rsid w:val="000C775A"/>
    <w:rsid w:val="000C7B56"/>
    <w:rsid w:val="000C7BEA"/>
    <w:rsid w:val="000C7E00"/>
    <w:rsid w:val="000C7EE0"/>
    <w:rsid w:val="000D02B8"/>
    <w:rsid w:val="000D03C1"/>
    <w:rsid w:val="000D04D9"/>
    <w:rsid w:val="000D091B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5D8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7E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6F19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14"/>
    <w:rsid w:val="000E08E6"/>
    <w:rsid w:val="000E0A8D"/>
    <w:rsid w:val="000E0ACB"/>
    <w:rsid w:val="000E0ADB"/>
    <w:rsid w:val="000E0E58"/>
    <w:rsid w:val="000E10E5"/>
    <w:rsid w:val="000E11EB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B23"/>
    <w:rsid w:val="000E4CAE"/>
    <w:rsid w:val="000E4DA2"/>
    <w:rsid w:val="000E4FCA"/>
    <w:rsid w:val="000E51C9"/>
    <w:rsid w:val="000E51CF"/>
    <w:rsid w:val="000E53BA"/>
    <w:rsid w:val="000E53C5"/>
    <w:rsid w:val="000E568C"/>
    <w:rsid w:val="000E5721"/>
    <w:rsid w:val="000E57BD"/>
    <w:rsid w:val="000E57FD"/>
    <w:rsid w:val="000E5C0B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6F6C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2CE"/>
    <w:rsid w:val="000F035A"/>
    <w:rsid w:val="000F0534"/>
    <w:rsid w:val="000F072F"/>
    <w:rsid w:val="000F077B"/>
    <w:rsid w:val="000F0A48"/>
    <w:rsid w:val="000F0A8B"/>
    <w:rsid w:val="000F0B0D"/>
    <w:rsid w:val="000F0E5B"/>
    <w:rsid w:val="000F11C3"/>
    <w:rsid w:val="000F1229"/>
    <w:rsid w:val="000F1246"/>
    <w:rsid w:val="000F13E0"/>
    <w:rsid w:val="000F1CAB"/>
    <w:rsid w:val="000F1E34"/>
    <w:rsid w:val="000F1EA6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D07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2FF7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2D4"/>
    <w:rsid w:val="00105311"/>
    <w:rsid w:val="00105772"/>
    <w:rsid w:val="00105AD9"/>
    <w:rsid w:val="00105C5D"/>
    <w:rsid w:val="00105DC2"/>
    <w:rsid w:val="00105E0D"/>
    <w:rsid w:val="00105ED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66A"/>
    <w:rsid w:val="00107937"/>
    <w:rsid w:val="00107998"/>
    <w:rsid w:val="00107AA6"/>
    <w:rsid w:val="00107C4F"/>
    <w:rsid w:val="00107E72"/>
    <w:rsid w:val="00110043"/>
    <w:rsid w:val="001100D6"/>
    <w:rsid w:val="0011024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A05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0A"/>
    <w:rsid w:val="0012391C"/>
    <w:rsid w:val="00123B2B"/>
    <w:rsid w:val="00123E14"/>
    <w:rsid w:val="00124090"/>
    <w:rsid w:val="00124201"/>
    <w:rsid w:val="00124283"/>
    <w:rsid w:val="001242E4"/>
    <w:rsid w:val="001244B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2F9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A36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1E7D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2E8"/>
    <w:rsid w:val="001337FD"/>
    <w:rsid w:val="00133810"/>
    <w:rsid w:val="00133C17"/>
    <w:rsid w:val="00133C7E"/>
    <w:rsid w:val="00133F09"/>
    <w:rsid w:val="0013404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BC7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5CEE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ED9"/>
    <w:rsid w:val="00141647"/>
    <w:rsid w:val="001419E2"/>
    <w:rsid w:val="00141B22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3FB3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8BD"/>
    <w:rsid w:val="00145A0F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54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96B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3C53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7DE"/>
    <w:rsid w:val="00166B1A"/>
    <w:rsid w:val="00166B4D"/>
    <w:rsid w:val="00166C7E"/>
    <w:rsid w:val="00166CCB"/>
    <w:rsid w:val="00166D48"/>
    <w:rsid w:val="00166F34"/>
    <w:rsid w:val="001670C5"/>
    <w:rsid w:val="00167144"/>
    <w:rsid w:val="001673C3"/>
    <w:rsid w:val="00167592"/>
    <w:rsid w:val="0016767F"/>
    <w:rsid w:val="0016769A"/>
    <w:rsid w:val="001676DF"/>
    <w:rsid w:val="00167779"/>
    <w:rsid w:val="00167908"/>
    <w:rsid w:val="00167EB5"/>
    <w:rsid w:val="00167F43"/>
    <w:rsid w:val="00167FBC"/>
    <w:rsid w:val="00170221"/>
    <w:rsid w:val="00170273"/>
    <w:rsid w:val="0017034D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25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4F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6E9C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282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C5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6E9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57A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4D0"/>
    <w:rsid w:val="001A1742"/>
    <w:rsid w:val="001A19D4"/>
    <w:rsid w:val="001A1AFC"/>
    <w:rsid w:val="001A1B98"/>
    <w:rsid w:val="001A1CB7"/>
    <w:rsid w:val="001A1F5B"/>
    <w:rsid w:val="001A1F70"/>
    <w:rsid w:val="001A2108"/>
    <w:rsid w:val="001A2141"/>
    <w:rsid w:val="001A248B"/>
    <w:rsid w:val="001A24C7"/>
    <w:rsid w:val="001A2599"/>
    <w:rsid w:val="001A2757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935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DE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1C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2B0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3B8"/>
    <w:rsid w:val="001C15B2"/>
    <w:rsid w:val="001C1634"/>
    <w:rsid w:val="001C172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7CB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460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6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1F39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B55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15F"/>
    <w:rsid w:val="001D5587"/>
    <w:rsid w:val="001D55DD"/>
    <w:rsid w:val="001D569B"/>
    <w:rsid w:val="001D57F5"/>
    <w:rsid w:val="001D581B"/>
    <w:rsid w:val="001D58A4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70"/>
    <w:rsid w:val="001D6F9E"/>
    <w:rsid w:val="001D7285"/>
    <w:rsid w:val="001D73AF"/>
    <w:rsid w:val="001D7529"/>
    <w:rsid w:val="001D761C"/>
    <w:rsid w:val="001D762F"/>
    <w:rsid w:val="001D7E1E"/>
    <w:rsid w:val="001E01FF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C52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8C6"/>
    <w:rsid w:val="001F6BA9"/>
    <w:rsid w:val="001F6DAD"/>
    <w:rsid w:val="001F70C5"/>
    <w:rsid w:val="001F713E"/>
    <w:rsid w:val="001F7362"/>
    <w:rsid w:val="001F741E"/>
    <w:rsid w:val="001F7563"/>
    <w:rsid w:val="001F769D"/>
    <w:rsid w:val="001F7A22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60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3E5"/>
    <w:rsid w:val="0021054D"/>
    <w:rsid w:val="002106DB"/>
    <w:rsid w:val="002108CD"/>
    <w:rsid w:val="002109F3"/>
    <w:rsid w:val="00210BED"/>
    <w:rsid w:val="00210CBA"/>
    <w:rsid w:val="00210F9D"/>
    <w:rsid w:val="002112A5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5D4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6DE"/>
    <w:rsid w:val="00214A90"/>
    <w:rsid w:val="00214DC4"/>
    <w:rsid w:val="00214EC2"/>
    <w:rsid w:val="00214F96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688"/>
    <w:rsid w:val="002167D9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48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BAE"/>
    <w:rsid w:val="00232E37"/>
    <w:rsid w:val="00232F35"/>
    <w:rsid w:val="00233012"/>
    <w:rsid w:val="002330D7"/>
    <w:rsid w:val="002332A3"/>
    <w:rsid w:val="002335B5"/>
    <w:rsid w:val="002335F4"/>
    <w:rsid w:val="002338AC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296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48"/>
    <w:rsid w:val="002432B5"/>
    <w:rsid w:val="002433CD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09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E9B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96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6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2B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C52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798"/>
    <w:rsid w:val="00275B7D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179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882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16C"/>
    <w:rsid w:val="0028447D"/>
    <w:rsid w:val="002844F8"/>
    <w:rsid w:val="002846A7"/>
    <w:rsid w:val="0028476D"/>
    <w:rsid w:val="0028493A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6EFF"/>
    <w:rsid w:val="0028702E"/>
    <w:rsid w:val="00287177"/>
    <w:rsid w:val="002873C1"/>
    <w:rsid w:val="00287D35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BB2"/>
    <w:rsid w:val="00290CF9"/>
    <w:rsid w:val="00290D0A"/>
    <w:rsid w:val="00290E59"/>
    <w:rsid w:val="00290E6F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0E2"/>
    <w:rsid w:val="00292186"/>
    <w:rsid w:val="002921B9"/>
    <w:rsid w:val="0029233B"/>
    <w:rsid w:val="0029236A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B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C8E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1B8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363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B7CAE"/>
    <w:rsid w:val="002C0019"/>
    <w:rsid w:val="002C01BF"/>
    <w:rsid w:val="002C0288"/>
    <w:rsid w:val="002C038C"/>
    <w:rsid w:val="002C0507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D6D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2F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0D"/>
    <w:rsid w:val="002C5F51"/>
    <w:rsid w:val="002C5FAF"/>
    <w:rsid w:val="002C6465"/>
    <w:rsid w:val="002C64C7"/>
    <w:rsid w:val="002C6538"/>
    <w:rsid w:val="002C6687"/>
    <w:rsid w:val="002C68C7"/>
    <w:rsid w:val="002C6ACB"/>
    <w:rsid w:val="002C6C1C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AC5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1B"/>
    <w:rsid w:val="002D465B"/>
    <w:rsid w:val="002D48F4"/>
    <w:rsid w:val="002D4A05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306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930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23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79B"/>
    <w:rsid w:val="002E2CC0"/>
    <w:rsid w:val="002E2D2D"/>
    <w:rsid w:val="002E2D90"/>
    <w:rsid w:val="002E2F7E"/>
    <w:rsid w:val="002E2FFC"/>
    <w:rsid w:val="002E3039"/>
    <w:rsid w:val="002E30C7"/>
    <w:rsid w:val="002E327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BE"/>
    <w:rsid w:val="002E4FE9"/>
    <w:rsid w:val="002E5006"/>
    <w:rsid w:val="002E526D"/>
    <w:rsid w:val="002E526E"/>
    <w:rsid w:val="002E52F6"/>
    <w:rsid w:val="002E5683"/>
    <w:rsid w:val="002E5791"/>
    <w:rsid w:val="002E57C2"/>
    <w:rsid w:val="002E57ED"/>
    <w:rsid w:val="002E5A40"/>
    <w:rsid w:val="002E5BA9"/>
    <w:rsid w:val="002E5D25"/>
    <w:rsid w:val="002E5D69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BD2"/>
    <w:rsid w:val="002F3D9B"/>
    <w:rsid w:val="002F3EDE"/>
    <w:rsid w:val="002F3FCA"/>
    <w:rsid w:val="002F3FCF"/>
    <w:rsid w:val="002F3FDE"/>
    <w:rsid w:val="002F4239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AEF"/>
    <w:rsid w:val="00302C1E"/>
    <w:rsid w:val="00302C43"/>
    <w:rsid w:val="00302D43"/>
    <w:rsid w:val="00302E0C"/>
    <w:rsid w:val="00302E18"/>
    <w:rsid w:val="00302E71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DD9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D11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5C7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6F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2EFA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23"/>
    <w:rsid w:val="00324772"/>
    <w:rsid w:val="00324774"/>
    <w:rsid w:val="00324994"/>
    <w:rsid w:val="00324D59"/>
    <w:rsid w:val="0032505E"/>
    <w:rsid w:val="003251BA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476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72D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917"/>
    <w:rsid w:val="00330C36"/>
    <w:rsid w:val="00330DAB"/>
    <w:rsid w:val="00330F21"/>
    <w:rsid w:val="00331012"/>
    <w:rsid w:val="0033128D"/>
    <w:rsid w:val="00331362"/>
    <w:rsid w:val="00331554"/>
    <w:rsid w:val="00331811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A3C"/>
    <w:rsid w:val="00333B20"/>
    <w:rsid w:val="00333DA2"/>
    <w:rsid w:val="00333F48"/>
    <w:rsid w:val="00334390"/>
    <w:rsid w:val="00334625"/>
    <w:rsid w:val="00334707"/>
    <w:rsid w:val="0033474E"/>
    <w:rsid w:val="00334B27"/>
    <w:rsid w:val="00334F63"/>
    <w:rsid w:val="00334F9B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AB"/>
    <w:rsid w:val="003363D7"/>
    <w:rsid w:val="00336525"/>
    <w:rsid w:val="0033654A"/>
    <w:rsid w:val="0033661D"/>
    <w:rsid w:val="00336745"/>
    <w:rsid w:val="00336951"/>
    <w:rsid w:val="00336BDC"/>
    <w:rsid w:val="00336C30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8DA"/>
    <w:rsid w:val="00342D4B"/>
    <w:rsid w:val="00342E8A"/>
    <w:rsid w:val="003430AA"/>
    <w:rsid w:val="003431BF"/>
    <w:rsid w:val="00343331"/>
    <w:rsid w:val="00343497"/>
    <w:rsid w:val="00343525"/>
    <w:rsid w:val="003437FF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8B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043"/>
    <w:rsid w:val="00351173"/>
    <w:rsid w:val="00351302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4FCB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7E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0E1"/>
    <w:rsid w:val="003601ED"/>
    <w:rsid w:val="0036040D"/>
    <w:rsid w:val="0036045E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1C7E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C9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0F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3C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B31"/>
    <w:rsid w:val="00371CE1"/>
    <w:rsid w:val="00371F51"/>
    <w:rsid w:val="00372006"/>
    <w:rsid w:val="00372262"/>
    <w:rsid w:val="0037238A"/>
    <w:rsid w:val="0037248A"/>
    <w:rsid w:val="00372996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3DEC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47C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82A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6DD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87FB9"/>
    <w:rsid w:val="00390046"/>
    <w:rsid w:val="003902BD"/>
    <w:rsid w:val="0039035B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1EC2"/>
    <w:rsid w:val="00392038"/>
    <w:rsid w:val="0039293C"/>
    <w:rsid w:val="0039300D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76A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9AF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9E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DA9"/>
    <w:rsid w:val="003A6E20"/>
    <w:rsid w:val="003A6F31"/>
    <w:rsid w:val="003A6F75"/>
    <w:rsid w:val="003A71D2"/>
    <w:rsid w:val="003A71D9"/>
    <w:rsid w:val="003A72F5"/>
    <w:rsid w:val="003A769F"/>
    <w:rsid w:val="003A787C"/>
    <w:rsid w:val="003A7A5E"/>
    <w:rsid w:val="003A7B4E"/>
    <w:rsid w:val="003A7B8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CB9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3F92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4CF5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17F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5D0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3A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8B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40D"/>
    <w:rsid w:val="003D277F"/>
    <w:rsid w:val="003D28B2"/>
    <w:rsid w:val="003D2993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A4E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5C42"/>
    <w:rsid w:val="003D60D1"/>
    <w:rsid w:val="003D613D"/>
    <w:rsid w:val="003D6141"/>
    <w:rsid w:val="003D61A7"/>
    <w:rsid w:val="003D6907"/>
    <w:rsid w:val="003D6959"/>
    <w:rsid w:val="003D6BA4"/>
    <w:rsid w:val="003D6E8A"/>
    <w:rsid w:val="003D6FB6"/>
    <w:rsid w:val="003D73D4"/>
    <w:rsid w:val="003D740D"/>
    <w:rsid w:val="003D745A"/>
    <w:rsid w:val="003D756E"/>
    <w:rsid w:val="003D7789"/>
    <w:rsid w:val="003D780E"/>
    <w:rsid w:val="003D7835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762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707"/>
    <w:rsid w:val="003E593D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7C1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940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5FDD"/>
    <w:rsid w:val="003F6010"/>
    <w:rsid w:val="003F6141"/>
    <w:rsid w:val="003F655F"/>
    <w:rsid w:val="003F6AC6"/>
    <w:rsid w:val="003F6D5B"/>
    <w:rsid w:val="003F6E27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197"/>
    <w:rsid w:val="00401335"/>
    <w:rsid w:val="00401371"/>
    <w:rsid w:val="00401641"/>
    <w:rsid w:val="00401AA4"/>
    <w:rsid w:val="00401B1F"/>
    <w:rsid w:val="00401BA5"/>
    <w:rsid w:val="00401E72"/>
    <w:rsid w:val="00401EBF"/>
    <w:rsid w:val="00401F7D"/>
    <w:rsid w:val="00401FC6"/>
    <w:rsid w:val="00402127"/>
    <w:rsid w:val="00402170"/>
    <w:rsid w:val="004021F5"/>
    <w:rsid w:val="00402277"/>
    <w:rsid w:val="00402369"/>
    <w:rsid w:val="00402756"/>
    <w:rsid w:val="0040289A"/>
    <w:rsid w:val="0040297E"/>
    <w:rsid w:val="00402A2A"/>
    <w:rsid w:val="00402ACB"/>
    <w:rsid w:val="00402B14"/>
    <w:rsid w:val="00402CAC"/>
    <w:rsid w:val="00402D48"/>
    <w:rsid w:val="00402EA4"/>
    <w:rsid w:val="00402F83"/>
    <w:rsid w:val="0040317D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2DA"/>
    <w:rsid w:val="004065C3"/>
    <w:rsid w:val="0040661F"/>
    <w:rsid w:val="0040665F"/>
    <w:rsid w:val="00406793"/>
    <w:rsid w:val="0040690F"/>
    <w:rsid w:val="00406ACE"/>
    <w:rsid w:val="00406B17"/>
    <w:rsid w:val="00406BF9"/>
    <w:rsid w:val="00406D56"/>
    <w:rsid w:val="00406DF5"/>
    <w:rsid w:val="00406F9F"/>
    <w:rsid w:val="00407047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595"/>
    <w:rsid w:val="004105EA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2CE"/>
    <w:rsid w:val="004113AB"/>
    <w:rsid w:val="004113E3"/>
    <w:rsid w:val="00411563"/>
    <w:rsid w:val="0041175A"/>
    <w:rsid w:val="004118A1"/>
    <w:rsid w:val="00411955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899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49"/>
    <w:rsid w:val="00423FB1"/>
    <w:rsid w:val="0042434A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21A"/>
    <w:rsid w:val="00425306"/>
    <w:rsid w:val="00425473"/>
    <w:rsid w:val="0042552B"/>
    <w:rsid w:val="004257BC"/>
    <w:rsid w:val="0042596F"/>
    <w:rsid w:val="00425B57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2B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752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7E9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51"/>
    <w:rsid w:val="0043656B"/>
    <w:rsid w:val="00436635"/>
    <w:rsid w:val="00436723"/>
    <w:rsid w:val="0043687A"/>
    <w:rsid w:val="00436968"/>
    <w:rsid w:val="00436B36"/>
    <w:rsid w:val="00436B48"/>
    <w:rsid w:val="00436CB6"/>
    <w:rsid w:val="00436DB8"/>
    <w:rsid w:val="00436F74"/>
    <w:rsid w:val="0043728C"/>
    <w:rsid w:val="0043740F"/>
    <w:rsid w:val="004375B6"/>
    <w:rsid w:val="00437741"/>
    <w:rsid w:val="0043781E"/>
    <w:rsid w:val="00437834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5D6"/>
    <w:rsid w:val="0044460A"/>
    <w:rsid w:val="004449A2"/>
    <w:rsid w:val="00444B58"/>
    <w:rsid w:val="00444BAE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962"/>
    <w:rsid w:val="00445A4B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6C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ADB"/>
    <w:rsid w:val="00455B24"/>
    <w:rsid w:val="00455B54"/>
    <w:rsid w:val="00455B8A"/>
    <w:rsid w:val="00455C95"/>
    <w:rsid w:val="00455ED2"/>
    <w:rsid w:val="00455FD0"/>
    <w:rsid w:val="00456235"/>
    <w:rsid w:val="004563B2"/>
    <w:rsid w:val="004563EC"/>
    <w:rsid w:val="0045643C"/>
    <w:rsid w:val="0045643F"/>
    <w:rsid w:val="004564A3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6E89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8DC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47D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F9"/>
    <w:rsid w:val="00463634"/>
    <w:rsid w:val="004636C1"/>
    <w:rsid w:val="00463798"/>
    <w:rsid w:val="00463A00"/>
    <w:rsid w:val="00463B01"/>
    <w:rsid w:val="00463CF9"/>
    <w:rsid w:val="00463E6A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AE"/>
    <w:rsid w:val="00465BD1"/>
    <w:rsid w:val="00465CC4"/>
    <w:rsid w:val="004662EE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59"/>
    <w:rsid w:val="00467FD8"/>
    <w:rsid w:val="004701BD"/>
    <w:rsid w:val="00470444"/>
    <w:rsid w:val="004708FA"/>
    <w:rsid w:val="00470928"/>
    <w:rsid w:val="0047094B"/>
    <w:rsid w:val="00470955"/>
    <w:rsid w:val="00470AB4"/>
    <w:rsid w:val="00470AC8"/>
    <w:rsid w:val="00470B0D"/>
    <w:rsid w:val="00470CE2"/>
    <w:rsid w:val="00470E45"/>
    <w:rsid w:val="00470F6F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91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4CC"/>
    <w:rsid w:val="0047358D"/>
    <w:rsid w:val="004735E3"/>
    <w:rsid w:val="00473AE4"/>
    <w:rsid w:val="00473B39"/>
    <w:rsid w:val="00473D8B"/>
    <w:rsid w:val="00474044"/>
    <w:rsid w:val="00474282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5EEA"/>
    <w:rsid w:val="0047606C"/>
    <w:rsid w:val="00476246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0F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1D3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9A7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2BA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D66"/>
    <w:rsid w:val="00491EB5"/>
    <w:rsid w:val="00491F36"/>
    <w:rsid w:val="00492B11"/>
    <w:rsid w:val="00492BD0"/>
    <w:rsid w:val="00492C08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37A"/>
    <w:rsid w:val="004A2550"/>
    <w:rsid w:val="004A25F2"/>
    <w:rsid w:val="004A2683"/>
    <w:rsid w:val="004A2781"/>
    <w:rsid w:val="004A2A2F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43F"/>
    <w:rsid w:val="004A44F0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734"/>
    <w:rsid w:val="004A5891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C2D"/>
    <w:rsid w:val="004A7DBF"/>
    <w:rsid w:val="004A7E74"/>
    <w:rsid w:val="004B0183"/>
    <w:rsid w:val="004B0551"/>
    <w:rsid w:val="004B09C1"/>
    <w:rsid w:val="004B0AD5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33"/>
    <w:rsid w:val="004B4198"/>
    <w:rsid w:val="004B42C7"/>
    <w:rsid w:val="004B4356"/>
    <w:rsid w:val="004B44B8"/>
    <w:rsid w:val="004B476E"/>
    <w:rsid w:val="004B478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32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DE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28"/>
    <w:rsid w:val="004C7172"/>
    <w:rsid w:val="004C72A9"/>
    <w:rsid w:val="004C75CC"/>
    <w:rsid w:val="004C791D"/>
    <w:rsid w:val="004C7959"/>
    <w:rsid w:val="004C7F2F"/>
    <w:rsid w:val="004D01C2"/>
    <w:rsid w:val="004D01D7"/>
    <w:rsid w:val="004D02A4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EEA"/>
    <w:rsid w:val="004D0FB4"/>
    <w:rsid w:val="004D1029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58"/>
    <w:rsid w:val="004D2784"/>
    <w:rsid w:val="004D2887"/>
    <w:rsid w:val="004D28E5"/>
    <w:rsid w:val="004D2918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8E5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10F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04"/>
    <w:rsid w:val="004D779A"/>
    <w:rsid w:val="004D7855"/>
    <w:rsid w:val="004D79BE"/>
    <w:rsid w:val="004D7A58"/>
    <w:rsid w:val="004D7A69"/>
    <w:rsid w:val="004D7B75"/>
    <w:rsid w:val="004D7BE8"/>
    <w:rsid w:val="004D7D51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3FA4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4F06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5F13"/>
    <w:rsid w:val="004E60E0"/>
    <w:rsid w:val="004E61C7"/>
    <w:rsid w:val="004E637B"/>
    <w:rsid w:val="004E6392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165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0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99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A8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0EF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D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0F1D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47D"/>
    <w:rsid w:val="005225CF"/>
    <w:rsid w:val="00522C5D"/>
    <w:rsid w:val="00522C84"/>
    <w:rsid w:val="00522CD7"/>
    <w:rsid w:val="005236A6"/>
    <w:rsid w:val="00523820"/>
    <w:rsid w:val="0052395B"/>
    <w:rsid w:val="00523A6E"/>
    <w:rsid w:val="00523A81"/>
    <w:rsid w:val="00523CF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2C"/>
    <w:rsid w:val="005253BC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AC5"/>
    <w:rsid w:val="00526D35"/>
    <w:rsid w:val="00526EE5"/>
    <w:rsid w:val="00527208"/>
    <w:rsid w:val="0052744F"/>
    <w:rsid w:val="0052748A"/>
    <w:rsid w:val="0052764D"/>
    <w:rsid w:val="00527670"/>
    <w:rsid w:val="005277A5"/>
    <w:rsid w:val="00527976"/>
    <w:rsid w:val="00527A45"/>
    <w:rsid w:val="00527B51"/>
    <w:rsid w:val="00527B6B"/>
    <w:rsid w:val="00527B87"/>
    <w:rsid w:val="00527C07"/>
    <w:rsid w:val="00527C63"/>
    <w:rsid w:val="00527C86"/>
    <w:rsid w:val="00527CA2"/>
    <w:rsid w:val="00527DCE"/>
    <w:rsid w:val="00527F67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4F1F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5F46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5D9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5D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9D9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738"/>
    <w:rsid w:val="0054779F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7E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905"/>
    <w:rsid w:val="00553B61"/>
    <w:rsid w:val="00553B89"/>
    <w:rsid w:val="00553D1A"/>
    <w:rsid w:val="00553EAE"/>
    <w:rsid w:val="00553EEC"/>
    <w:rsid w:val="00554061"/>
    <w:rsid w:val="005543FE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3F3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0B5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608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8AC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7A9"/>
    <w:rsid w:val="00573A74"/>
    <w:rsid w:val="00573B5D"/>
    <w:rsid w:val="00573C3F"/>
    <w:rsid w:val="00573C9C"/>
    <w:rsid w:val="00573F1D"/>
    <w:rsid w:val="00573F73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B3D"/>
    <w:rsid w:val="00576C1F"/>
    <w:rsid w:val="00576C66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7F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56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78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839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08"/>
    <w:rsid w:val="005858D5"/>
    <w:rsid w:val="00585A8D"/>
    <w:rsid w:val="00585D69"/>
    <w:rsid w:val="00585E83"/>
    <w:rsid w:val="00585EC4"/>
    <w:rsid w:val="00585F11"/>
    <w:rsid w:val="00586016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22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514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CCB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5BD7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AF8"/>
    <w:rsid w:val="005A0C67"/>
    <w:rsid w:val="005A0D28"/>
    <w:rsid w:val="005A0E12"/>
    <w:rsid w:val="005A0F4F"/>
    <w:rsid w:val="005A0F65"/>
    <w:rsid w:val="005A0FA2"/>
    <w:rsid w:val="005A10A5"/>
    <w:rsid w:val="005A11D8"/>
    <w:rsid w:val="005A121B"/>
    <w:rsid w:val="005A13BD"/>
    <w:rsid w:val="005A1437"/>
    <w:rsid w:val="005A16AD"/>
    <w:rsid w:val="005A1797"/>
    <w:rsid w:val="005A1953"/>
    <w:rsid w:val="005A198D"/>
    <w:rsid w:val="005A1C20"/>
    <w:rsid w:val="005A1E33"/>
    <w:rsid w:val="005A1F8A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99D"/>
    <w:rsid w:val="005A2B31"/>
    <w:rsid w:val="005A2C97"/>
    <w:rsid w:val="005A2CCA"/>
    <w:rsid w:val="005A2D79"/>
    <w:rsid w:val="005A2E7C"/>
    <w:rsid w:val="005A3016"/>
    <w:rsid w:val="005A30FA"/>
    <w:rsid w:val="005A316B"/>
    <w:rsid w:val="005A3212"/>
    <w:rsid w:val="005A325F"/>
    <w:rsid w:val="005A3420"/>
    <w:rsid w:val="005A3464"/>
    <w:rsid w:val="005A356F"/>
    <w:rsid w:val="005A35A4"/>
    <w:rsid w:val="005A364F"/>
    <w:rsid w:val="005A3920"/>
    <w:rsid w:val="005A3A43"/>
    <w:rsid w:val="005A3B66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A3"/>
    <w:rsid w:val="005A68C5"/>
    <w:rsid w:val="005A69D3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C2E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0B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C9A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0D3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FA3"/>
    <w:rsid w:val="005E501F"/>
    <w:rsid w:val="005E513D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3E0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D84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A14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7A"/>
    <w:rsid w:val="006021B7"/>
    <w:rsid w:val="006021F6"/>
    <w:rsid w:val="006025C9"/>
    <w:rsid w:val="00602603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BB0"/>
    <w:rsid w:val="00603D49"/>
    <w:rsid w:val="00603F6A"/>
    <w:rsid w:val="006040AC"/>
    <w:rsid w:val="0060410E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38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2C5"/>
    <w:rsid w:val="006075D8"/>
    <w:rsid w:val="0060792E"/>
    <w:rsid w:val="00607E4B"/>
    <w:rsid w:val="00607EDD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2F92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4E"/>
    <w:rsid w:val="00615899"/>
    <w:rsid w:val="0061592F"/>
    <w:rsid w:val="00615A06"/>
    <w:rsid w:val="00615A7C"/>
    <w:rsid w:val="00615CAE"/>
    <w:rsid w:val="00615D8C"/>
    <w:rsid w:val="00615E91"/>
    <w:rsid w:val="0061611A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2B5"/>
    <w:rsid w:val="006212DB"/>
    <w:rsid w:val="00621562"/>
    <w:rsid w:val="00621567"/>
    <w:rsid w:val="006217AD"/>
    <w:rsid w:val="00621908"/>
    <w:rsid w:val="00621914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71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CA"/>
    <w:rsid w:val="006230FB"/>
    <w:rsid w:val="006233CD"/>
    <w:rsid w:val="00623608"/>
    <w:rsid w:val="0062382B"/>
    <w:rsid w:val="006238B6"/>
    <w:rsid w:val="006239FD"/>
    <w:rsid w:val="00623D39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1D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56"/>
    <w:rsid w:val="006313C2"/>
    <w:rsid w:val="006315F7"/>
    <w:rsid w:val="00631A26"/>
    <w:rsid w:val="00631BFD"/>
    <w:rsid w:val="00632378"/>
    <w:rsid w:val="0063246A"/>
    <w:rsid w:val="00632474"/>
    <w:rsid w:val="006327DF"/>
    <w:rsid w:val="00632A9F"/>
    <w:rsid w:val="00632C41"/>
    <w:rsid w:val="00632C81"/>
    <w:rsid w:val="00632C9F"/>
    <w:rsid w:val="006330F4"/>
    <w:rsid w:val="0063337E"/>
    <w:rsid w:val="006333FB"/>
    <w:rsid w:val="0063357F"/>
    <w:rsid w:val="006335A9"/>
    <w:rsid w:val="00633799"/>
    <w:rsid w:val="00633929"/>
    <w:rsid w:val="00633EBE"/>
    <w:rsid w:val="006343B8"/>
    <w:rsid w:val="00634469"/>
    <w:rsid w:val="006344E0"/>
    <w:rsid w:val="0063450A"/>
    <w:rsid w:val="006347A2"/>
    <w:rsid w:val="006349CD"/>
    <w:rsid w:val="00634A10"/>
    <w:rsid w:val="00634CD4"/>
    <w:rsid w:val="00634E3C"/>
    <w:rsid w:val="00634EB1"/>
    <w:rsid w:val="00634F15"/>
    <w:rsid w:val="0063553D"/>
    <w:rsid w:val="0063564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47"/>
    <w:rsid w:val="00641DD6"/>
    <w:rsid w:val="00641F0C"/>
    <w:rsid w:val="00641F3D"/>
    <w:rsid w:val="00642531"/>
    <w:rsid w:val="006426F2"/>
    <w:rsid w:val="00642795"/>
    <w:rsid w:val="0064283D"/>
    <w:rsid w:val="0064285C"/>
    <w:rsid w:val="00642BFC"/>
    <w:rsid w:val="00642D1E"/>
    <w:rsid w:val="00642DD8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3D"/>
    <w:rsid w:val="0065067C"/>
    <w:rsid w:val="00650726"/>
    <w:rsid w:val="0065081F"/>
    <w:rsid w:val="00650E05"/>
    <w:rsid w:val="00651928"/>
    <w:rsid w:val="00651BEC"/>
    <w:rsid w:val="00651C0F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4"/>
    <w:rsid w:val="0065391C"/>
    <w:rsid w:val="006539F9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3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7EC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1D"/>
    <w:rsid w:val="00667662"/>
    <w:rsid w:val="00667850"/>
    <w:rsid w:val="00667927"/>
    <w:rsid w:val="006679B5"/>
    <w:rsid w:val="00667CFB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0FE6"/>
    <w:rsid w:val="006710A0"/>
    <w:rsid w:val="006712DB"/>
    <w:rsid w:val="00671681"/>
    <w:rsid w:val="006716CA"/>
    <w:rsid w:val="0067183C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8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053"/>
    <w:rsid w:val="0068418E"/>
    <w:rsid w:val="006841C6"/>
    <w:rsid w:val="0068426B"/>
    <w:rsid w:val="006843FD"/>
    <w:rsid w:val="00684409"/>
    <w:rsid w:val="00684594"/>
    <w:rsid w:val="00684642"/>
    <w:rsid w:val="00684CDF"/>
    <w:rsid w:val="00684CF5"/>
    <w:rsid w:val="00684DAD"/>
    <w:rsid w:val="00684F63"/>
    <w:rsid w:val="00684FBE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26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E"/>
    <w:rsid w:val="0069129F"/>
    <w:rsid w:val="006919EF"/>
    <w:rsid w:val="00691BB6"/>
    <w:rsid w:val="00691BF4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ACB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D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C1"/>
    <w:rsid w:val="006B1BD4"/>
    <w:rsid w:val="006B1C7C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EB0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C5"/>
    <w:rsid w:val="006B5AE7"/>
    <w:rsid w:val="006B5C19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6EA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E5"/>
    <w:rsid w:val="006C3CBA"/>
    <w:rsid w:val="006C3D1E"/>
    <w:rsid w:val="006C41C1"/>
    <w:rsid w:val="006C422B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494"/>
    <w:rsid w:val="006C55E0"/>
    <w:rsid w:val="006C55ED"/>
    <w:rsid w:val="006C596A"/>
    <w:rsid w:val="006C5ACD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2A"/>
    <w:rsid w:val="006D4634"/>
    <w:rsid w:val="006D463D"/>
    <w:rsid w:val="006D46BD"/>
    <w:rsid w:val="006D4859"/>
    <w:rsid w:val="006D489A"/>
    <w:rsid w:val="006D4B93"/>
    <w:rsid w:val="006D4D59"/>
    <w:rsid w:val="006D4DF1"/>
    <w:rsid w:val="006D4E1D"/>
    <w:rsid w:val="006D4E26"/>
    <w:rsid w:val="006D4F8B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D48"/>
    <w:rsid w:val="006E7DFC"/>
    <w:rsid w:val="006E7E75"/>
    <w:rsid w:val="006E7E84"/>
    <w:rsid w:val="006E7EA8"/>
    <w:rsid w:val="006F0152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3E6"/>
    <w:rsid w:val="006F145F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AB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A6A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C3F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E8D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1E0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71DC"/>
    <w:rsid w:val="0070721A"/>
    <w:rsid w:val="00707605"/>
    <w:rsid w:val="007076E9"/>
    <w:rsid w:val="007077B5"/>
    <w:rsid w:val="00707938"/>
    <w:rsid w:val="00707954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E02"/>
    <w:rsid w:val="00711F1C"/>
    <w:rsid w:val="00711FEE"/>
    <w:rsid w:val="007120C3"/>
    <w:rsid w:val="00712106"/>
    <w:rsid w:val="0071210F"/>
    <w:rsid w:val="00712208"/>
    <w:rsid w:val="0071222C"/>
    <w:rsid w:val="007122BD"/>
    <w:rsid w:val="00712390"/>
    <w:rsid w:val="007126F4"/>
    <w:rsid w:val="0071292C"/>
    <w:rsid w:val="007129CD"/>
    <w:rsid w:val="00712ABD"/>
    <w:rsid w:val="00712CD3"/>
    <w:rsid w:val="00712F24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94E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7D"/>
    <w:rsid w:val="007202A6"/>
    <w:rsid w:val="007203C5"/>
    <w:rsid w:val="00720458"/>
    <w:rsid w:val="00720530"/>
    <w:rsid w:val="00720634"/>
    <w:rsid w:val="00720675"/>
    <w:rsid w:val="00720973"/>
    <w:rsid w:val="00721202"/>
    <w:rsid w:val="0072190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8E"/>
    <w:rsid w:val="007248A7"/>
    <w:rsid w:val="007248B0"/>
    <w:rsid w:val="00724A08"/>
    <w:rsid w:val="00724B5A"/>
    <w:rsid w:val="00724BC6"/>
    <w:rsid w:val="00724C6E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20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0BF"/>
    <w:rsid w:val="00730132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0F4C"/>
    <w:rsid w:val="0073101F"/>
    <w:rsid w:val="0073132B"/>
    <w:rsid w:val="0073135B"/>
    <w:rsid w:val="00731673"/>
    <w:rsid w:val="00731690"/>
    <w:rsid w:val="007318FB"/>
    <w:rsid w:val="007319C0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6BE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0CAA"/>
    <w:rsid w:val="0074104A"/>
    <w:rsid w:val="0074118A"/>
    <w:rsid w:val="007411FE"/>
    <w:rsid w:val="00741464"/>
    <w:rsid w:val="00741486"/>
    <w:rsid w:val="00741488"/>
    <w:rsid w:val="007414AF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3E"/>
    <w:rsid w:val="00742C83"/>
    <w:rsid w:val="00742C89"/>
    <w:rsid w:val="00742DD7"/>
    <w:rsid w:val="00742E5E"/>
    <w:rsid w:val="00742EAF"/>
    <w:rsid w:val="00742ED7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57E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996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32"/>
    <w:rsid w:val="00747EF9"/>
    <w:rsid w:val="0075002E"/>
    <w:rsid w:val="007501BE"/>
    <w:rsid w:val="00750288"/>
    <w:rsid w:val="007502EA"/>
    <w:rsid w:val="00750383"/>
    <w:rsid w:val="0075050A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D1B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D6A"/>
    <w:rsid w:val="00764F16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9F"/>
    <w:rsid w:val="007667DB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59F"/>
    <w:rsid w:val="00767748"/>
    <w:rsid w:val="007678A1"/>
    <w:rsid w:val="00767AED"/>
    <w:rsid w:val="00767C3B"/>
    <w:rsid w:val="00767D62"/>
    <w:rsid w:val="00767E25"/>
    <w:rsid w:val="0077016D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0EFE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573"/>
    <w:rsid w:val="00774667"/>
    <w:rsid w:val="00774704"/>
    <w:rsid w:val="00774B50"/>
    <w:rsid w:val="00774DAE"/>
    <w:rsid w:val="00774DE9"/>
    <w:rsid w:val="00774F18"/>
    <w:rsid w:val="00775044"/>
    <w:rsid w:val="007750F0"/>
    <w:rsid w:val="00775498"/>
    <w:rsid w:val="00775805"/>
    <w:rsid w:val="007758B7"/>
    <w:rsid w:val="00775F89"/>
    <w:rsid w:val="0077647D"/>
    <w:rsid w:val="00776563"/>
    <w:rsid w:val="007768EB"/>
    <w:rsid w:val="007769D8"/>
    <w:rsid w:val="00776AC6"/>
    <w:rsid w:val="00776B3B"/>
    <w:rsid w:val="00776B7A"/>
    <w:rsid w:val="00776C63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C1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5F2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77"/>
    <w:rsid w:val="00785B91"/>
    <w:rsid w:val="00785D6E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1FF"/>
    <w:rsid w:val="00787221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CAC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035"/>
    <w:rsid w:val="007953F0"/>
    <w:rsid w:val="00795707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37D"/>
    <w:rsid w:val="007974DB"/>
    <w:rsid w:val="007975BA"/>
    <w:rsid w:val="007976BF"/>
    <w:rsid w:val="0079789D"/>
    <w:rsid w:val="0079793D"/>
    <w:rsid w:val="00797ADD"/>
    <w:rsid w:val="00797C2F"/>
    <w:rsid w:val="007A00BC"/>
    <w:rsid w:val="007A00C1"/>
    <w:rsid w:val="007A0120"/>
    <w:rsid w:val="007A015F"/>
    <w:rsid w:val="007A03BA"/>
    <w:rsid w:val="007A041D"/>
    <w:rsid w:val="007A042F"/>
    <w:rsid w:val="007A045F"/>
    <w:rsid w:val="007A084F"/>
    <w:rsid w:val="007A08F2"/>
    <w:rsid w:val="007A0A98"/>
    <w:rsid w:val="007A0C8B"/>
    <w:rsid w:val="007A0D5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2E58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12"/>
    <w:rsid w:val="007A42DD"/>
    <w:rsid w:val="007A4614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BFE"/>
    <w:rsid w:val="007A5CDC"/>
    <w:rsid w:val="007A5CE7"/>
    <w:rsid w:val="007A5FC5"/>
    <w:rsid w:val="007A6044"/>
    <w:rsid w:val="007A6092"/>
    <w:rsid w:val="007A60A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4C2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2D2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946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606"/>
    <w:rsid w:val="007C0830"/>
    <w:rsid w:val="007C08D9"/>
    <w:rsid w:val="007C0957"/>
    <w:rsid w:val="007C096D"/>
    <w:rsid w:val="007C0B89"/>
    <w:rsid w:val="007C0C79"/>
    <w:rsid w:val="007C0D6F"/>
    <w:rsid w:val="007C1366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9FE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35"/>
    <w:rsid w:val="007D5548"/>
    <w:rsid w:val="007D57F0"/>
    <w:rsid w:val="007D5A28"/>
    <w:rsid w:val="007D5B63"/>
    <w:rsid w:val="007D5C6D"/>
    <w:rsid w:val="007D5CC9"/>
    <w:rsid w:val="007D60CD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445"/>
    <w:rsid w:val="007E08E8"/>
    <w:rsid w:val="007E0CB4"/>
    <w:rsid w:val="007E0D6D"/>
    <w:rsid w:val="007E0EA6"/>
    <w:rsid w:val="007E0EE8"/>
    <w:rsid w:val="007E0F48"/>
    <w:rsid w:val="007E1016"/>
    <w:rsid w:val="007E1177"/>
    <w:rsid w:val="007E1331"/>
    <w:rsid w:val="007E133E"/>
    <w:rsid w:val="007E1388"/>
    <w:rsid w:val="007E1746"/>
    <w:rsid w:val="007E1C3F"/>
    <w:rsid w:val="007E1E4A"/>
    <w:rsid w:val="007E1F1F"/>
    <w:rsid w:val="007E1F50"/>
    <w:rsid w:val="007E2179"/>
    <w:rsid w:val="007E2566"/>
    <w:rsid w:val="007E2894"/>
    <w:rsid w:val="007E2A91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5C"/>
    <w:rsid w:val="007E3977"/>
    <w:rsid w:val="007E3B14"/>
    <w:rsid w:val="007E3B62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35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15"/>
    <w:rsid w:val="007E70BE"/>
    <w:rsid w:val="007E7272"/>
    <w:rsid w:val="007E7299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BF0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4C1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4F33"/>
    <w:rsid w:val="007F5003"/>
    <w:rsid w:val="007F5006"/>
    <w:rsid w:val="007F548B"/>
    <w:rsid w:val="007F560E"/>
    <w:rsid w:val="007F585F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7"/>
    <w:rsid w:val="0080104C"/>
    <w:rsid w:val="0080119B"/>
    <w:rsid w:val="0080129D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9C6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899"/>
    <w:rsid w:val="008059D8"/>
    <w:rsid w:val="00805EDD"/>
    <w:rsid w:val="00805FFB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909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0F34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86E"/>
    <w:rsid w:val="00812B1B"/>
    <w:rsid w:val="00812C3D"/>
    <w:rsid w:val="00812E96"/>
    <w:rsid w:val="00812F66"/>
    <w:rsid w:val="0081309F"/>
    <w:rsid w:val="008132ED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13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23D"/>
    <w:rsid w:val="008173D6"/>
    <w:rsid w:val="008177BC"/>
    <w:rsid w:val="0081792E"/>
    <w:rsid w:val="00817AD0"/>
    <w:rsid w:val="00817B3C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0E76"/>
    <w:rsid w:val="0082143C"/>
    <w:rsid w:val="008216A7"/>
    <w:rsid w:val="008216EC"/>
    <w:rsid w:val="008218E0"/>
    <w:rsid w:val="00821C9F"/>
    <w:rsid w:val="00821D59"/>
    <w:rsid w:val="00821E98"/>
    <w:rsid w:val="00821F2F"/>
    <w:rsid w:val="008220D1"/>
    <w:rsid w:val="008221D4"/>
    <w:rsid w:val="008223BC"/>
    <w:rsid w:val="008223D5"/>
    <w:rsid w:val="0082248C"/>
    <w:rsid w:val="00822663"/>
    <w:rsid w:val="0082266A"/>
    <w:rsid w:val="008226CD"/>
    <w:rsid w:val="00822BC2"/>
    <w:rsid w:val="00822C72"/>
    <w:rsid w:val="00822CF4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1A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C9C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91F"/>
    <w:rsid w:val="00834AE7"/>
    <w:rsid w:val="00834B1D"/>
    <w:rsid w:val="00834BAE"/>
    <w:rsid w:val="00834CAE"/>
    <w:rsid w:val="00835144"/>
    <w:rsid w:val="0083518C"/>
    <w:rsid w:val="008351F1"/>
    <w:rsid w:val="0083534C"/>
    <w:rsid w:val="0083539E"/>
    <w:rsid w:val="0083549F"/>
    <w:rsid w:val="008354E5"/>
    <w:rsid w:val="008355C0"/>
    <w:rsid w:val="008356C0"/>
    <w:rsid w:val="008356DF"/>
    <w:rsid w:val="008356F0"/>
    <w:rsid w:val="00835A4E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1065"/>
    <w:rsid w:val="0084117A"/>
    <w:rsid w:val="00841316"/>
    <w:rsid w:val="008413B1"/>
    <w:rsid w:val="008413E1"/>
    <w:rsid w:val="0084158F"/>
    <w:rsid w:val="00841636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9E2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47F51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1AE"/>
    <w:rsid w:val="00855393"/>
    <w:rsid w:val="008556F5"/>
    <w:rsid w:val="008556FE"/>
    <w:rsid w:val="00855742"/>
    <w:rsid w:val="00855918"/>
    <w:rsid w:val="008559C4"/>
    <w:rsid w:val="00855BEC"/>
    <w:rsid w:val="00855D02"/>
    <w:rsid w:val="00855F1B"/>
    <w:rsid w:val="00856040"/>
    <w:rsid w:val="008560F8"/>
    <w:rsid w:val="0085624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76C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A7B"/>
    <w:rsid w:val="00866F94"/>
    <w:rsid w:val="00866FCD"/>
    <w:rsid w:val="0086701D"/>
    <w:rsid w:val="008671A1"/>
    <w:rsid w:val="0086753A"/>
    <w:rsid w:val="00867612"/>
    <w:rsid w:val="008677AD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5BC"/>
    <w:rsid w:val="00872779"/>
    <w:rsid w:val="008727F5"/>
    <w:rsid w:val="00872AB2"/>
    <w:rsid w:val="00872E0D"/>
    <w:rsid w:val="008731BF"/>
    <w:rsid w:val="008731DC"/>
    <w:rsid w:val="00873205"/>
    <w:rsid w:val="00873223"/>
    <w:rsid w:val="00873241"/>
    <w:rsid w:val="008733C9"/>
    <w:rsid w:val="00873609"/>
    <w:rsid w:val="00873A17"/>
    <w:rsid w:val="00873AE4"/>
    <w:rsid w:val="00873CE1"/>
    <w:rsid w:val="00873F96"/>
    <w:rsid w:val="0087423A"/>
    <w:rsid w:val="0087423C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843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302"/>
    <w:rsid w:val="008804C6"/>
    <w:rsid w:val="0088063F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21B"/>
    <w:rsid w:val="00881441"/>
    <w:rsid w:val="008816B8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BEE"/>
    <w:rsid w:val="00883CDC"/>
    <w:rsid w:val="00883E58"/>
    <w:rsid w:val="00883F85"/>
    <w:rsid w:val="00883FB1"/>
    <w:rsid w:val="00884283"/>
    <w:rsid w:val="0088444A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8C2"/>
    <w:rsid w:val="00885D59"/>
    <w:rsid w:val="00885D90"/>
    <w:rsid w:val="0088625C"/>
    <w:rsid w:val="008863C7"/>
    <w:rsid w:val="008864B8"/>
    <w:rsid w:val="00886589"/>
    <w:rsid w:val="00886636"/>
    <w:rsid w:val="008866A8"/>
    <w:rsid w:val="0088671A"/>
    <w:rsid w:val="00886AC2"/>
    <w:rsid w:val="00886CBA"/>
    <w:rsid w:val="00886CD4"/>
    <w:rsid w:val="00886DD8"/>
    <w:rsid w:val="00887048"/>
    <w:rsid w:val="008870E9"/>
    <w:rsid w:val="0088713B"/>
    <w:rsid w:val="0088715A"/>
    <w:rsid w:val="0088729B"/>
    <w:rsid w:val="00887419"/>
    <w:rsid w:val="00887476"/>
    <w:rsid w:val="008874FD"/>
    <w:rsid w:val="008876A2"/>
    <w:rsid w:val="0088772E"/>
    <w:rsid w:val="008877F2"/>
    <w:rsid w:val="00890058"/>
    <w:rsid w:val="008900B3"/>
    <w:rsid w:val="00890167"/>
    <w:rsid w:val="008902C8"/>
    <w:rsid w:val="008907B0"/>
    <w:rsid w:val="008907E2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9CA"/>
    <w:rsid w:val="00893C76"/>
    <w:rsid w:val="00893D2F"/>
    <w:rsid w:val="00893D9D"/>
    <w:rsid w:val="00893E9A"/>
    <w:rsid w:val="00893FCD"/>
    <w:rsid w:val="00894097"/>
    <w:rsid w:val="00894342"/>
    <w:rsid w:val="0089452E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886"/>
    <w:rsid w:val="00897B88"/>
    <w:rsid w:val="00897C33"/>
    <w:rsid w:val="00897D0C"/>
    <w:rsid w:val="00897E36"/>
    <w:rsid w:val="00897EF0"/>
    <w:rsid w:val="00897FCC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96C"/>
    <w:rsid w:val="008A4A2E"/>
    <w:rsid w:val="008A4ABA"/>
    <w:rsid w:val="008A4ACB"/>
    <w:rsid w:val="008A4D50"/>
    <w:rsid w:val="008A4DA2"/>
    <w:rsid w:val="008A4E59"/>
    <w:rsid w:val="008A542C"/>
    <w:rsid w:val="008A548A"/>
    <w:rsid w:val="008A54DB"/>
    <w:rsid w:val="008A5610"/>
    <w:rsid w:val="008A582F"/>
    <w:rsid w:val="008A5834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5E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3E4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20F"/>
    <w:rsid w:val="008B536A"/>
    <w:rsid w:val="008B5632"/>
    <w:rsid w:val="008B579A"/>
    <w:rsid w:val="008B59DC"/>
    <w:rsid w:val="008B5D39"/>
    <w:rsid w:val="008B5DFF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A7A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1E31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AA2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42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0AE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87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88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9B6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5B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C4E"/>
    <w:rsid w:val="008F5C71"/>
    <w:rsid w:val="008F5D87"/>
    <w:rsid w:val="008F5DBA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C52"/>
    <w:rsid w:val="00901CA1"/>
    <w:rsid w:val="00901F07"/>
    <w:rsid w:val="00901FCF"/>
    <w:rsid w:val="00902039"/>
    <w:rsid w:val="009020CC"/>
    <w:rsid w:val="009020ED"/>
    <w:rsid w:val="00902168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1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6C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2B"/>
    <w:rsid w:val="0091018E"/>
    <w:rsid w:val="009104F8"/>
    <w:rsid w:val="00910920"/>
    <w:rsid w:val="00910A1A"/>
    <w:rsid w:val="00910B30"/>
    <w:rsid w:val="00910CAA"/>
    <w:rsid w:val="00910D59"/>
    <w:rsid w:val="00910FDA"/>
    <w:rsid w:val="00911101"/>
    <w:rsid w:val="00911404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294"/>
    <w:rsid w:val="0091429A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CF1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DD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D5"/>
    <w:rsid w:val="009210EE"/>
    <w:rsid w:val="00921175"/>
    <w:rsid w:val="009211ED"/>
    <w:rsid w:val="0092121A"/>
    <w:rsid w:val="009214E9"/>
    <w:rsid w:val="009215A7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64F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DF5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28"/>
    <w:rsid w:val="009319AB"/>
    <w:rsid w:val="00931AF9"/>
    <w:rsid w:val="00931C01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7B8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3B5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CB0"/>
    <w:rsid w:val="00936DA4"/>
    <w:rsid w:val="00936F9E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1FFC"/>
    <w:rsid w:val="00942085"/>
    <w:rsid w:val="00942195"/>
    <w:rsid w:val="009422D3"/>
    <w:rsid w:val="00942347"/>
    <w:rsid w:val="009424DF"/>
    <w:rsid w:val="00942647"/>
    <w:rsid w:val="00942648"/>
    <w:rsid w:val="009426AF"/>
    <w:rsid w:val="00942785"/>
    <w:rsid w:val="009427DC"/>
    <w:rsid w:val="00942892"/>
    <w:rsid w:val="009428BE"/>
    <w:rsid w:val="00942AE3"/>
    <w:rsid w:val="00942AFD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D43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E1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A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6A8"/>
    <w:rsid w:val="009547CF"/>
    <w:rsid w:val="0095488F"/>
    <w:rsid w:val="00954970"/>
    <w:rsid w:val="00954A30"/>
    <w:rsid w:val="00954AFB"/>
    <w:rsid w:val="00954B49"/>
    <w:rsid w:val="00954BB2"/>
    <w:rsid w:val="0095504E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971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1EFC"/>
    <w:rsid w:val="00962027"/>
    <w:rsid w:val="009621D5"/>
    <w:rsid w:val="00962A67"/>
    <w:rsid w:val="00962B8D"/>
    <w:rsid w:val="00962D28"/>
    <w:rsid w:val="00962D99"/>
    <w:rsid w:val="0096338D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AD9"/>
    <w:rsid w:val="00965D24"/>
    <w:rsid w:val="00965E31"/>
    <w:rsid w:val="009660D3"/>
    <w:rsid w:val="009663F1"/>
    <w:rsid w:val="00966485"/>
    <w:rsid w:val="009664C6"/>
    <w:rsid w:val="0096661D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074"/>
    <w:rsid w:val="009734BD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B71"/>
    <w:rsid w:val="00974CF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3D4"/>
    <w:rsid w:val="00976746"/>
    <w:rsid w:val="009767F8"/>
    <w:rsid w:val="00976938"/>
    <w:rsid w:val="00976A9E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6D7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D4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C7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1DA"/>
    <w:rsid w:val="00993A58"/>
    <w:rsid w:val="00993C53"/>
    <w:rsid w:val="00993D2B"/>
    <w:rsid w:val="00994067"/>
    <w:rsid w:val="0099406A"/>
    <w:rsid w:val="009941CF"/>
    <w:rsid w:val="00994593"/>
    <w:rsid w:val="00994663"/>
    <w:rsid w:val="009947E5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4F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1F15"/>
    <w:rsid w:val="009A21DA"/>
    <w:rsid w:val="009A2259"/>
    <w:rsid w:val="009A2310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CC7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E6"/>
    <w:rsid w:val="009A50F4"/>
    <w:rsid w:val="009A5119"/>
    <w:rsid w:val="009A52C0"/>
    <w:rsid w:val="009A550B"/>
    <w:rsid w:val="009A5729"/>
    <w:rsid w:val="009A573A"/>
    <w:rsid w:val="009A57AE"/>
    <w:rsid w:val="009A5844"/>
    <w:rsid w:val="009A59EF"/>
    <w:rsid w:val="009A5B68"/>
    <w:rsid w:val="009A5B8A"/>
    <w:rsid w:val="009A5B9C"/>
    <w:rsid w:val="009A5F04"/>
    <w:rsid w:val="009A60ED"/>
    <w:rsid w:val="009A616F"/>
    <w:rsid w:val="009A6189"/>
    <w:rsid w:val="009A6217"/>
    <w:rsid w:val="009A628D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866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8A3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406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06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C6F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3FAA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0ED"/>
    <w:rsid w:val="009C5172"/>
    <w:rsid w:val="009C5416"/>
    <w:rsid w:val="009C5436"/>
    <w:rsid w:val="009C5719"/>
    <w:rsid w:val="009C57F3"/>
    <w:rsid w:val="009C5A0E"/>
    <w:rsid w:val="009C5AA6"/>
    <w:rsid w:val="009C5BF7"/>
    <w:rsid w:val="009C5DFF"/>
    <w:rsid w:val="009C5E21"/>
    <w:rsid w:val="009C5F37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1FD5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52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AAB"/>
    <w:rsid w:val="009E5BC7"/>
    <w:rsid w:val="009E5BEC"/>
    <w:rsid w:val="009E5BFB"/>
    <w:rsid w:val="009E5CDF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989"/>
    <w:rsid w:val="009E7A27"/>
    <w:rsid w:val="009E7A6A"/>
    <w:rsid w:val="009E7F57"/>
    <w:rsid w:val="009F0008"/>
    <w:rsid w:val="009F00D5"/>
    <w:rsid w:val="009F03FC"/>
    <w:rsid w:val="009F04EA"/>
    <w:rsid w:val="009F0516"/>
    <w:rsid w:val="009F09AA"/>
    <w:rsid w:val="009F0C6E"/>
    <w:rsid w:val="009F11B5"/>
    <w:rsid w:val="009F1319"/>
    <w:rsid w:val="009F145E"/>
    <w:rsid w:val="009F16D3"/>
    <w:rsid w:val="009F16D6"/>
    <w:rsid w:val="009F18AB"/>
    <w:rsid w:val="009F1971"/>
    <w:rsid w:val="009F1A2E"/>
    <w:rsid w:val="009F1C92"/>
    <w:rsid w:val="009F1D38"/>
    <w:rsid w:val="009F1DFB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287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679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2D0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1988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DD0"/>
    <w:rsid w:val="00A12EA6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3C9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3238"/>
    <w:rsid w:val="00A2349B"/>
    <w:rsid w:val="00A234A7"/>
    <w:rsid w:val="00A234F3"/>
    <w:rsid w:val="00A23580"/>
    <w:rsid w:val="00A23690"/>
    <w:rsid w:val="00A237DB"/>
    <w:rsid w:val="00A238D1"/>
    <w:rsid w:val="00A238E5"/>
    <w:rsid w:val="00A238F0"/>
    <w:rsid w:val="00A23938"/>
    <w:rsid w:val="00A23957"/>
    <w:rsid w:val="00A23B0D"/>
    <w:rsid w:val="00A23E9A"/>
    <w:rsid w:val="00A23EF8"/>
    <w:rsid w:val="00A23F46"/>
    <w:rsid w:val="00A24107"/>
    <w:rsid w:val="00A243D3"/>
    <w:rsid w:val="00A243DE"/>
    <w:rsid w:val="00A24850"/>
    <w:rsid w:val="00A248FB"/>
    <w:rsid w:val="00A249C2"/>
    <w:rsid w:val="00A24AC0"/>
    <w:rsid w:val="00A24B89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C2C"/>
    <w:rsid w:val="00A27D0A"/>
    <w:rsid w:val="00A27DDC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5AE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1F95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DB9"/>
    <w:rsid w:val="00A42E42"/>
    <w:rsid w:val="00A430A5"/>
    <w:rsid w:val="00A430C6"/>
    <w:rsid w:val="00A43106"/>
    <w:rsid w:val="00A4337D"/>
    <w:rsid w:val="00A43AD3"/>
    <w:rsid w:val="00A43ADA"/>
    <w:rsid w:val="00A43B13"/>
    <w:rsid w:val="00A43C7D"/>
    <w:rsid w:val="00A43C86"/>
    <w:rsid w:val="00A43ED9"/>
    <w:rsid w:val="00A44027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88"/>
    <w:rsid w:val="00A54BD9"/>
    <w:rsid w:val="00A55061"/>
    <w:rsid w:val="00A5519A"/>
    <w:rsid w:val="00A556AC"/>
    <w:rsid w:val="00A556CC"/>
    <w:rsid w:val="00A557D5"/>
    <w:rsid w:val="00A557D8"/>
    <w:rsid w:val="00A55800"/>
    <w:rsid w:val="00A55A95"/>
    <w:rsid w:val="00A55AC6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ED1"/>
    <w:rsid w:val="00A62F34"/>
    <w:rsid w:val="00A6300C"/>
    <w:rsid w:val="00A63041"/>
    <w:rsid w:val="00A6313F"/>
    <w:rsid w:val="00A6326C"/>
    <w:rsid w:val="00A6327A"/>
    <w:rsid w:val="00A632D4"/>
    <w:rsid w:val="00A63444"/>
    <w:rsid w:val="00A634FC"/>
    <w:rsid w:val="00A63697"/>
    <w:rsid w:val="00A638B9"/>
    <w:rsid w:val="00A639B3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222"/>
    <w:rsid w:val="00A6542A"/>
    <w:rsid w:val="00A65485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AD8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9CE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5A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C07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B4C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1C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6F8C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7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B0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1D7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B7"/>
    <w:rsid w:val="00AA7DD5"/>
    <w:rsid w:val="00AA7E6E"/>
    <w:rsid w:val="00AA7E86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0FEE"/>
    <w:rsid w:val="00AB11E3"/>
    <w:rsid w:val="00AB1278"/>
    <w:rsid w:val="00AB151F"/>
    <w:rsid w:val="00AB1673"/>
    <w:rsid w:val="00AB1844"/>
    <w:rsid w:val="00AB1B3F"/>
    <w:rsid w:val="00AB1C61"/>
    <w:rsid w:val="00AB1D0E"/>
    <w:rsid w:val="00AB1EDD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446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27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6F04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A"/>
    <w:rsid w:val="00AC21EF"/>
    <w:rsid w:val="00AC2252"/>
    <w:rsid w:val="00AC238E"/>
    <w:rsid w:val="00AC2483"/>
    <w:rsid w:val="00AC252E"/>
    <w:rsid w:val="00AC25C4"/>
    <w:rsid w:val="00AC2921"/>
    <w:rsid w:val="00AC2B24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24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0F4B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FA"/>
    <w:rsid w:val="00AD2837"/>
    <w:rsid w:val="00AD2924"/>
    <w:rsid w:val="00AD2ABF"/>
    <w:rsid w:val="00AD2CF6"/>
    <w:rsid w:val="00AD2D32"/>
    <w:rsid w:val="00AD2E22"/>
    <w:rsid w:val="00AD2E89"/>
    <w:rsid w:val="00AD2EB1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0E5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D29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7B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038"/>
    <w:rsid w:val="00AF117B"/>
    <w:rsid w:val="00AF1582"/>
    <w:rsid w:val="00AF1596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689"/>
    <w:rsid w:val="00AF2796"/>
    <w:rsid w:val="00AF27D6"/>
    <w:rsid w:val="00AF282C"/>
    <w:rsid w:val="00AF290E"/>
    <w:rsid w:val="00AF29F2"/>
    <w:rsid w:val="00AF2A12"/>
    <w:rsid w:val="00AF2A28"/>
    <w:rsid w:val="00AF2D68"/>
    <w:rsid w:val="00AF2DF0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9CE"/>
    <w:rsid w:val="00AF4AB8"/>
    <w:rsid w:val="00AF4AD7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547"/>
    <w:rsid w:val="00AF76E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473"/>
    <w:rsid w:val="00B0050A"/>
    <w:rsid w:val="00B0059F"/>
    <w:rsid w:val="00B00667"/>
    <w:rsid w:val="00B0090F"/>
    <w:rsid w:val="00B00979"/>
    <w:rsid w:val="00B009CA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29"/>
    <w:rsid w:val="00B01FD4"/>
    <w:rsid w:val="00B02178"/>
    <w:rsid w:val="00B021D2"/>
    <w:rsid w:val="00B02B1A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2FB"/>
    <w:rsid w:val="00B0733E"/>
    <w:rsid w:val="00B0737F"/>
    <w:rsid w:val="00B073AE"/>
    <w:rsid w:val="00B073C9"/>
    <w:rsid w:val="00B0741B"/>
    <w:rsid w:val="00B07484"/>
    <w:rsid w:val="00B077EF"/>
    <w:rsid w:val="00B0788D"/>
    <w:rsid w:val="00B07978"/>
    <w:rsid w:val="00B07D20"/>
    <w:rsid w:val="00B07F90"/>
    <w:rsid w:val="00B07FF5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D06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1C1"/>
    <w:rsid w:val="00B13381"/>
    <w:rsid w:val="00B1391E"/>
    <w:rsid w:val="00B139FB"/>
    <w:rsid w:val="00B13AF4"/>
    <w:rsid w:val="00B13D58"/>
    <w:rsid w:val="00B13EE0"/>
    <w:rsid w:val="00B13F82"/>
    <w:rsid w:val="00B141B0"/>
    <w:rsid w:val="00B14354"/>
    <w:rsid w:val="00B144F8"/>
    <w:rsid w:val="00B148B3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CDE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02E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1F5"/>
    <w:rsid w:val="00B2021E"/>
    <w:rsid w:val="00B20240"/>
    <w:rsid w:val="00B20665"/>
    <w:rsid w:val="00B206E3"/>
    <w:rsid w:val="00B20E10"/>
    <w:rsid w:val="00B21430"/>
    <w:rsid w:val="00B218B4"/>
    <w:rsid w:val="00B21B3A"/>
    <w:rsid w:val="00B21C36"/>
    <w:rsid w:val="00B21CEB"/>
    <w:rsid w:val="00B21F22"/>
    <w:rsid w:val="00B2237E"/>
    <w:rsid w:val="00B22398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69"/>
    <w:rsid w:val="00B25FDC"/>
    <w:rsid w:val="00B2601C"/>
    <w:rsid w:val="00B26174"/>
    <w:rsid w:val="00B26194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912"/>
    <w:rsid w:val="00B309DF"/>
    <w:rsid w:val="00B30BC7"/>
    <w:rsid w:val="00B30DE6"/>
    <w:rsid w:val="00B3109A"/>
    <w:rsid w:val="00B31120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2C2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1A6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0F6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AFB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6D3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169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AE"/>
    <w:rsid w:val="00B50ABE"/>
    <w:rsid w:val="00B50D2D"/>
    <w:rsid w:val="00B51010"/>
    <w:rsid w:val="00B513A8"/>
    <w:rsid w:val="00B515C9"/>
    <w:rsid w:val="00B51763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3F1E"/>
    <w:rsid w:val="00B541CD"/>
    <w:rsid w:val="00B54233"/>
    <w:rsid w:val="00B54561"/>
    <w:rsid w:val="00B5485C"/>
    <w:rsid w:val="00B54A5C"/>
    <w:rsid w:val="00B54B79"/>
    <w:rsid w:val="00B54C98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49"/>
    <w:rsid w:val="00B55E82"/>
    <w:rsid w:val="00B560A0"/>
    <w:rsid w:val="00B562A4"/>
    <w:rsid w:val="00B564E1"/>
    <w:rsid w:val="00B56900"/>
    <w:rsid w:val="00B56C1A"/>
    <w:rsid w:val="00B56F54"/>
    <w:rsid w:val="00B5705F"/>
    <w:rsid w:val="00B57085"/>
    <w:rsid w:val="00B57360"/>
    <w:rsid w:val="00B573AD"/>
    <w:rsid w:val="00B577EA"/>
    <w:rsid w:val="00B57895"/>
    <w:rsid w:val="00B57A3C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BCC"/>
    <w:rsid w:val="00B61E85"/>
    <w:rsid w:val="00B61E9C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347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4FF5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831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BE3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1B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514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DF6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999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3E5"/>
    <w:rsid w:val="00B916B8"/>
    <w:rsid w:val="00B91721"/>
    <w:rsid w:val="00B91730"/>
    <w:rsid w:val="00B91AEF"/>
    <w:rsid w:val="00B91C13"/>
    <w:rsid w:val="00B91E25"/>
    <w:rsid w:val="00B91E6B"/>
    <w:rsid w:val="00B91F98"/>
    <w:rsid w:val="00B920A2"/>
    <w:rsid w:val="00B92195"/>
    <w:rsid w:val="00B92496"/>
    <w:rsid w:val="00B92512"/>
    <w:rsid w:val="00B927BF"/>
    <w:rsid w:val="00B92B9E"/>
    <w:rsid w:val="00B92BE9"/>
    <w:rsid w:val="00B92C3D"/>
    <w:rsid w:val="00B92CD0"/>
    <w:rsid w:val="00B92D6B"/>
    <w:rsid w:val="00B92E79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D97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0A2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3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4D6A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2D8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34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947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0"/>
    <w:rsid w:val="00BD3376"/>
    <w:rsid w:val="00BD3377"/>
    <w:rsid w:val="00BD338A"/>
    <w:rsid w:val="00BD3390"/>
    <w:rsid w:val="00BD36B2"/>
    <w:rsid w:val="00BD36EF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735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7FA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8E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7E3"/>
    <w:rsid w:val="00BE1904"/>
    <w:rsid w:val="00BE1B55"/>
    <w:rsid w:val="00BE1E00"/>
    <w:rsid w:val="00BE1FBE"/>
    <w:rsid w:val="00BE1FC9"/>
    <w:rsid w:val="00BE22C5"/>
    <w:rsid w:val="00BE23EA"/>
    <w:rsid w:val="00BE25A0"/>
    <w:rsid w:val="00BE26BB"/>
    <w:rsid w:val="00BE27CF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26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7FD"/>
    <w:rsid w:val="00BF3980"/>
    <w:rsid w:val="00BF3C9D"/>
    <w:rsid w:val="00BF3DF2"/>
    <w:rsid w:val="00BF3E92"/>
    <w:rsid w:val="00BF4267"/>
    <w:rsid w:val="00BF433A"/>
    <w:rsid w:val="00BF44FE"/>
    <w:rsid w:val="00BF450F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0EF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1FCC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2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959"/>
    <w:rsid w:val="00C05BFE"/>
    <w:rsid w:val="00C05CA9"/>
    <w:rsid w:val="00C0603E"/>
    <w:rsid w:val="00C063AC"/>
    <w:rsid w:val="00C063BA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9D0"/>
    <w:rsid w:val="00C10AAF"/>
    <w:rsid w:val="00C10B7D"/>
    <w:rsid w:val="00C10EB2"/>
    <w:rsid w:val="00C10F8F"/>
    <w:rsid w:val="00C1106C"/>
    <w:rsid w:val="00C11131"/>
    <w:rsid w:val="00C111FB"/>
    <w:rsid w:val="00C112C7"/>
    <w:rsid w:val="00C11313"/>
    <w:rsid w:val="00C115F5"/>
    <w:rsid w:val="00C117F0"/>
    <w:rsid w:val="00C1184C"/>
    <w:rsid w:val="00C11FA7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1FC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495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559"/>
    <w:rsid w:val="00C237B9"/>
    <w:rsid w:val="00C23861"/>
    <w:rsid w:val="00C23881"/>
    <w:rsid w:val="00C23894"/>
    <w:rsid w:val="00C23C09"/>
    <w:rsid w:val="00C23E07"/>
    <w:rsid w:val="00C23F37"/>
    <w:rsid w:val="00C2400D"/>
    <w:rsid w:val="00C2402C"/>
    <w:rsid w:val="00C24084"/>
    <w:rsid w:val="00C240AD"/>
    <w:rsid w:val="00C24349"/>
    <w:rsid w:val="00C244B7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8C0"/>
    <w:rsid w:val="00C31BAD"/>
    <w:rsid w:val="00C31F07"/>
    <w:rsid w:val="00C31FB6"/>
    <w:rsid w:val="00C31FF2"/>
    <w:rsid w:val="00C320AA"/>
    <w:rsid w:val="00C320C4"/>
    <w:rsid w:val="00C3210E"/>
    <w:rsid w:val="00C3217C"/>
    <w:rsid w:val="00C322E4"/>
    <w:rsid w:val="00C3248E"/>
    <w:rsid w:val="00C3258F"/>
    <w:rsid w:val="00C325B5"/>
    <w:rsid w:val="00C32600"/>
    <w:rsid w:val="00C326E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35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933"/>
    <w:rsid w:val="00C34DD2"/>
    <w:rsid w:val="00C34DFC"/>
    <w:rsid w:val="00C35089"/>
    <w:rsid w:val="00C35166"/>
    <w:rsid w:val="00C356E7"/>
    <w:rsid w:val="00C3573F"/>
    <w:rsid w:val="00C35885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AEF"/>
    <w:rsid w:val="00C47C3A"/>
    <w:rsid w:val="00C47CD1"/>
    <w:rsid w:val="00C47F4D"/>
    <w:rsid w:val="00C47F55"/>
    <w:rsid w:val="00C5006E"/>
    <w:rsid w:val="00C5034A"/>
    <w:rsid w:val="00C50391"/>
    <w:rsid w:val="00C5058E"/>
    <w:rsid w:val="00C505CF"/>
    <w:rsid w:val="00C506A5"/>
    <w:rsid w:val="00C5073E"/>
    <w:rsid w:val="00C50752"/>
    <w:rsid w:val="00C507D0"/>
    <w:rsid w:val="00C50828"/>
    <w:rsid w:val="00C50897"/>
    <w:rsid w:val="00C508D2"/>
    <w:rsid w:val="00C50931"/>
    <w:rsid w:val="00C50AE8"/>
    <w:rsid w:val="00C50AF4"/>
    <w:rsid w:val="00C50BD2"/>
    <w:rsid w:val="00C50BFB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EF8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5BB"/>
    <w:rsid w:val="00C53615"/>
    <w:rsid w:val="00C536CA"/>
    <w:rsid w:val="00C5373D"/>
    <w:rsid w:val="00C53C21"/>
    <w:rsid w:val="00C53C4C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58B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CB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44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BD"/>
    <w:rsid w:val="00C657EF"/>
    <w:rsid w:val="00C6590D"/>
    <w:rsid w:val="00C65A25"/>
    <w:rsid w:val="00C65C68"/>
    <w:rsid w:val="00C65D4D"/>
    <w:rsid w:val="00C65DCF"/>
    <w:rsid w:val="00C65F31"/>
    <w:rsid w:val="00C6610E"/>
    <w:rsid w:val="00C6618C"/>
    <w:rsid w:val="00C663C4"/>
    <w:rsid w:val="00C66746"/>
    <w:rsid w:val="00C66781"/>
    <w:rsid w:val="00C66927"/>
    <w:rsid w:val="00C66952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20"/>
    <w:rsid w:val="00C67FE9"/>
    <w:rsid w:val="00C702AC"/>
    <w:rsid w:val="00C70639"/>
    <w:rsid w:val="00C70837"/>
    <w:rsid w:val="00C70874"/>
    <w:rsid w:val="00C708C8"/>
    <w:rsid w:val="00C708F5"/>
    <w:rsid w:val="00C709E6"/>
    <w:rsid w:val="00C70B4D"/>
    <w:rsid w:val="00C70E1B"/>
    <w:rsid w:val="00C70F6F"/>
    <w:rsid w:val="00C712CE"/>
    <w:rsid w:val="00C7140A"/>
    <w:rsid w:val="00C71541"/>
    <w:rsid w:val="00C71739"/>
    <w:rsid w:val="00C7183D"/>
    <w:rsid w:val="00C718F0"/>
    <w:rsid w:val="00C71929"/>
    <w:rsid w:val="00C71BBF"/>
    <w:rsid w:val="00C71DC4"/>
    <w:rsid w:val="00C72057"/>
    <w:rsid w:val="00C7219D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65D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305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210"/>
    <w:rsid w:val="00C84363"/>
    <w:rsid w:val="00C843A6"/>
    <w:rsid w:val="00C8440A"/>
    <w:rsid w:val="00C8448E"/>
    <w:rsid w:val="00C84803"/>
    <w:rsid w:val="00C848C5"/>
    <w:rsid w:val="00C85043"/>
    <w:rsid w:val="00C850A0"/>
    <w:rsid w:val="00C850F0"/>
    <w:rsid w:val="00C8521A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9E3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84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DC2"/>
    <w:rsid w:val="00C95E3F"/>
    <w:rsid w:val="00C961A8"/>
    <w:rsid w:val="00C961EF"/>
    <w:rsid w:val="00C962A6"/>
    <w:rsid w:val="00C963A8"/>
    <w:rsid w:val="00C96565"/>
    <w:rsid w:val="00C9663D"/>
    <w:rsid w:val="00C96686"/>
    <w:rsid w:val="00C966A7"/>
    <w:rsid w:val="00C96830"/>
    <w:rsid w:val="00C968CA"/>
    <w:rsid w:val="00C96A3A"/>
    <w:rsid w:val="00C96ABA"/>
    <w:rsid w:val="00C96B33"/>
    <w:rsid w:val="00C96CC6"/>
    <w:rsid w:val="00C96F92"/>
    <w:rsid w:val="00C971EB"/>
    <w:rsid w:val="00C97357"/>
    <w:rsid w:val="00C9738F"/>
    <w:rsid w:val="00C973ED"/>
    <w:rsid w:val="00C97564"/>
    <w:rsid w:val="00C9767A"/>
    <w:rsid w:val="00C97B85"/>
    <w:rsid w:val="00C97BB9"/>
    <w:rsid w:val="00C97C14"/>
    <w:rsid w:val="00C97C55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245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773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5B4"/>
    <w:rsid w:val="00CB48BA"/>
    <w:rsid w:val="00CB4C72"/>
    <w:rsid w:val="00CB51A7"/>
    <w:rsid w:val="00CB51BD"/>
    <w:rsid w:val="00CB528E"/>
    <w:rsid w:val="00CB52B6"/>
    <w:rsid w:val="00CB5314"/>
    <w:rsid w:val="00CB56D3"/>
    <w:rsid w:val="00CB5BA5"/>
    <w:rsid w:val="00CB5D28"/>
    <w:rsid w:val="00CB5DAB"/>
    <w:rsid w:val="00CB5E54"/>
    <w:rsid w:val="00CB6138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48C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2E2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816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4FC6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9BE"/>
    <w:rsid w:val="00CC5A99"/>
    <w:rsid w:val="00CC5BCB"/>
    <w:rsid w:val="00CC5DE7"/>
    <w:rsid w:val="00CC5E3D"/>
    <w:rsid w:val="00CC5E8A"/>
    <w:rsid w:val="00CC5F10"/>
    <w:rsid w:val="00CC6203"/>
    <w:rsid w:val="00CC644D"/>
    <w:rsid w:val="00CC64CA"/>
    <w:rsid w:val="00CC65A5"/>
    <w:rsid w:val="00CC6965"/>
    <w:rsid w:val="00CC69FC"/>
    <w:rsid w:val="00CC6A10"/>
    <w:rsid w:val="00CC6C75"/>
    <w:rsid w:val="00CC6D42"/>
    <w:rsid w:val="00CC7142"/>
    <w:rsid w:val="00CC72EE"/>
    <w:rsid w:val="00CC7437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1F"/>
    <w:rsid w:val="00CD0B30"/>
    <w:rsid w:val="00CD0F82"/>
    <w:rsid w:val="00CD0FCC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2C8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CB"/>
    <w:rsid w:val="00CD6CFF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557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2E0"/>
    <w:rsid w:val="00CE3424"/>
    <w:rsid w:val="00CE359F"/>
    <w:rsid w:val="00CE3772"/>
    <w:rsid w:val="00CE37FE"/>
    <w:rsid w:val="00CE3B24"/>
    <w:rsid w:val="00CE3B87"/>
    <w:rsid w:val="00CE3BF0"/>
    <w:rsid w:val="00CE3DFE"/>
    <w:rsid w:val="00CE4108"/>
    <w:rsid w:val="00CE4118"/>
    <w:rsid w:val="00CE46EF"/>
    <w:rsid w:val="00CE4956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BAC"/>
    <w:rsid w:val="00CE5CBE"/>
    <w:rsid w:val="00CE5D3F"/>
    <w:rsid w:val="00CE5E5C"/>
    <w:rsid w:val="00CE61AA"/>
    <w:rsid w:val="00CE6586"/>
    <w:rsid w:val="00CE682B"/>
    <w:rsid w:val="00CE6911"/>
    <w:rsid w:val="00CE6E6B"/>
    <w:rsid w:val="00CE72CF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4E42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5AA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920"/>
    <w:rsid w:val="00CF7DDB"/>
    <w:rsid w:val="00CF7FC7"/>
    <w:rsid w:val="00D000E7"/>
    <w:rsid w:val="00D001B4"/>
    <w:rsid w:val="00D001DA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0A"/>
    <w:rsid w:val="00D02A68"/>
    <w:rsid w:val="00D02B2F"/>
    <w:rsid w:val="00D02B45"/>
    <w:rsid w:val="00D02E28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53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AA9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0FC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5A4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9F2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017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7D5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DAF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608"/>
    <w:rsid w:val="00D32842"/>
    <w:rsid w:val="00D32AFD"/>
    <w:rsid w:val="00D32C0E"/>
    <w:rsid w:val="00D32C5D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A7A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7BF"/>
    <w:rsid w:val="00D408A0"/>
    <w:rsid w:val="00D40B74"/>
    <w:rsid w:val="00D40DBE"/>
    <w:rsid w:val="00D40E4A"/>
    <w:rsid w:val="00D40EB9"/>
    <w:rsid w:val="00D40FCB"/>
    <w:rsid w:val="00D4189F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058"/>
    <w:rsid w:val="00D50247"/>
    <w:rsid w:val="00D5024E"/>
    <w:rsid w:val="00D502DB"/>
    <w:rsid w:val="00D505AD"/>
    <w:rsid w:val="00D50656"/>
    <w:rsid w:val="00D50740"/>
    <w:rsid w:val="00D50BA6"/>
    <w:rsid w:val="00D50BAC"/>
    <w:rsid w:val="00D50C86"/>
    <w:rsid w:val="00D50CAE"/>
    <w:rsid w:val="00D50EDE"/>
    <w:rsid w:val="00D50F50"/>
    <w:rsid w:val="00D51005"/>
    <w:rsid w:val="00D51074"/>
    <w:rsid w:val="00D51079"/>
    <w:rsid w:val="00D510F6"/>
    <w:rsid w:val="00D51310"/>
    <w:rsid w:val="00D514F2"/>
    <w:rsid w:val="00D51595"/>
    <w:rsid w:val="00D51710"/>
    <w:rsid w:val="00D51B9E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871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0D7"/>
    <w:rsid w:val="00D631BC"/>
    <w:rsid w:val="00D634C0"/>
    <w:rsid w:val="00D638C8"/>
    <w:rsid w:val="00D63959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4E62"/>
    <w:rsid w:val="00D650A6"/>
    <w:rsid w:val="00D651FB"/>
    <w:rsid w:val="00D65774"/>
    <w:rsid w:val="00D657D2"/>
    <w:rsid w:val="00D65A94"/>
    <w:rsid w:val="00D65FE2"/>
    <w:rsid w:val="00D666BD"/>
    <w:rsid w:val="00D6680A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2F2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9F1"/>
    <w:rsid w:val="00D74AB1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636"/>
    <w:rsid w:val="00D77ADB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1F9F"/>
    <w:rsid w:val="00D820F2"/>
    <w:rsid w:val="00D82173"/>
    <w:rsid w:val="00D82546"/>
    <w:rsid w:val="00D8298B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0E8"/>
    <w:rsid w:val="00D8511D"/>
    <w:rsid w:val="00D851E8"/>
    <w:rsid w:val="00D8526B"/>
    <w:rsid w:val="00D85405"/>
    <w:rsid w:val="00D85464"/>
    <w:rsid w:val="00D8547F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6F2D"/>
    <w:rsid w:val="00D871C9"/>
    <w:rsid w:val="00D871D6"/>
    <w:rsid w:val="00D8727B"/>
    <w:rsid w:val="00D874AA"/>
    <w:rsid w:val="00D87598"/>
    <w:rsid w:val="00D87771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AB1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1FD9"/>
    <w:rsid w:val="00D9202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F71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00B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0F89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825"/>
    <w:rsid w:val="00DA2BA7"/>
    <w:rsid w:val="00DA2D51"/>
    <w:rsid w:val="00DA2D64"/>
    <w:rsid w:val="00DA305D"/>
    <w:rsid w:val="00DA3235"/>
    <w:rsid w:val="00DA3331"/>
    <w:rsid w:val="00DA349A"/>
    <w:rsid w:val="00DA3911"/>
    <w:rsid w:val="00DA3A49"/>
    <w:rsid w:val="00DA3AE7"/>
    <w:rsid w:val="00DA3CCB"/>
    <w:rsid w:val="00DA3F2D"/>
    <w:rsid w:val="00DA4430"/>
    <w:rsid w:val="00DA448F"/>
    <w:rsid w:val="00DA4651"/>
    <w:rsid w:val="00DA497E"/>
    <w:rsid w:val="00DA49C8"/>
    <w:rsid w:val="00DA4AA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B41"/>
    <w:rsid w:val="00DA5CBB"/>
    <w:rsid w:val="00DA5CF5"/>
    <w:rsid w:val="00DA5D59"/>
    <w:rsid w:val="00DA5DEC"/>
    <w:rsid w:val="00DA65A5"/>
    <w:rsid w:val="00DA663D"/>
    <w:rsid w:val="00DA6662"/>
    <w:rsid w:val="00DA6760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0F6"/>
    <w:rsid w:val="00DB1280"/>
    <w:rsid w:val="00DB1330"/>
    <w:rsid w:val="00DB14F3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EF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2F9E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5A7"/>
    <w:rsid w:val="00DC0706"/>
    <w:rsid w:val="00DC0A65"/>
    <w:rsid w:val="00DC0C5C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9E0"/>
    <w:rsid w:val="00DC3CE9"/>
    <w:rsid w:val="00DC3E23"/>
    <w:rsid w:val="00DC3F11"/>
    <w:rsid w:val="00DC4077"/>
    <w:rsid w:val="00DC4089"/>
    <w:rsid w:val="00DC4108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5D"/>
    <w:rsid w:val="00DD2F9F"/>
    <w:rsid w:val="00DD312B"/>
    <w:rsid w:val="00DD3321"/>
    <w:rsid w:val="00DD3337"/>
    <w:rsid w:val="00DD3396"/>
    <w:rsid w:val="00DD3481"/>
    <w:rsid w:val="00DD3831"/>
    <w:rsid w:val="00DD38FF"/>
    <w:rsid w:val="00DD391D"/>
    <w:rsid w:val="00DD3941"/>
    <w:rsid w:val="00DD3C28"/>
    <w:rsid w:val="00DD3C3D"/>
    <w:rsid w:val="00DD3C52"/>
    <w:rsid w:val="00DD3CCA"/>
    <w:rsid w:val="00DD449A"/>
    <w:rsid w:val="00DD4878"/>
    <w:rsid w:val="00DD4F72"/>
    <w:rsid w:val="00DD50E2"/>
    <w:rsid w:val="00DD519E"/>
    <w:rsid w:val="00DD535B"/>
    <w:rsid w:val="00DD53A4"/>
    <w:rsid w:val="00DD5426"/>
    <w:rsid w:val="00DD554F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2FF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FC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862"/>
    <w:rsid w:val="00DE2B64"/>
    <w:rsid w:val="00DE2BC2"/>
    <w:rsid w:val="00DE2C44"/>
    <w:rsid w:val="00DE2D57"/>
    <w:rsid w:val="00DE2DA0"/>
    <w:rsid w:val="00DE2F65"/>
    <w:rsid w:val="00DE302D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D9F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398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4D7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3BD"/>
    <w:rsid w:val="00DF5433"/>
    <w:rsid w:val="00DF579F"/>
    <w:rsid w:val="00DF596B"/>
    <w:rsid w:val="00DF59A3"/>
    <w:rsid w:val="00DF5A3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55F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916"/>
    <w:rsid w:val="00E00AEE"/>
    <w:rsid w:val="00E00BC1"/>
    <w:rsid w:val="00E00BEC"/>
    <w:rsid w:val="00E00C1E"/>
    <w:rsid w:val="00E00D45"/>
    <w:rsid w:val="00E00FD8"/>
    <w:rsid w:val="00E01012"/>
    <w:rsid w:val="00E01117"/>
    <w:rsid w:val="00E0122B"/>
    <w:rsid w:val="00E01335"/>
    <w:rsid w:val="00E013AF"/>
    <w:rsid w:val="00E013D1"/>
    <w:rsid w:val="00E017EB"/>
    <w:rsid w:val="00E01936"/>
    <w:rsid w:val="00E01B09"/>
    <w:rsid w:val="00E01BE6"/>
    <w:rsid w:val="00E01DAE"/>
    <w:rsid w:val="00E01F11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624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8D2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661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00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D72"/>
    <w:rsid w:val="00E23E2B"/>
    <w:rsid w:val="00E24228"/>
    <w:rsid w:val="00E242D9"/>
    <w:rsid w:val="00E243D1"/>
    <w:rsid w:val="00E245BC"/>
    <w:rsid w:val="00E247F7"/>
    <w:rsid w:val="00E2484D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925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7EE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1E5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AB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3CD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771"/>
    <w:rsid w:val="00E50C15"/>
    <w:rsid w:val="00E50C8C"/>
    <w:rsid w:val="00E50DE7"/>
    <w:rsid w:val="00E51169"/>
    <w:rsid w:val="00E51891"/>
    <w:rsid w:val="00E5194D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3E4"/>
    <w:rsid w:val="00E54628"/>
    <w:rsid w:val="00E54661"/>
    <w:rsid w:val="00E546BE"/>
    <w:rsid w:val="00E547F5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6FCA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07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83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C5D"/>
    <w:rsid w:val="00E65E56"/>
    <w:rsid w:val="00E65F27"/>
    <w:rsid w:val="00E6600F"/>
    <w:rsid w:val="00E66067"/>
    <w:rsid w:val="00E6606B"/>
    <w:rsid w:val="00E6615E"/>
    <w:rsid w:val="00E66665"/>
    <w:rsid w:val="00E66909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1CD"/>
    <w:rsid w:val="00E772D3"/>
    <w:rsid w:val="00E7746E"/>
    <w:rsid w:val="00E77676"/>
    <w:rsid w:val="00E77684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3A2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3D8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B7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97E60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10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5FCB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D46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95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48A"/>
    <w:rsid w:val="00EC3604"/>
    <w:rsid w:val="00EC363E"/>
    <w:rsid w:val="00EC36C2"/>
    <w:rsid w:val="00EC3DD6"/>
    <w:rsid w:val="00EC412E"/>
    <w:rsid w:val="00EC41BB"/>
    <w:rsid w:val="00EC4655"/>
    <w:rsid w:val="00EC46AC"/>
    <w:rsid w:val="00EC46CF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4C"/>
    <w:rsid w:val="00EC627A"/>
    <w:rsid w:val="00EC6312"/>
    <w:rsid w:val="00EC648D"/>
    <w:rsid w:val="00EC66CF"/>
    <w:rsid w:val="00EC6888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6FE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2E2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189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7E"/>
    <w:rsid w:val="00EE5DB6"/>
    <w:rsid w:val="00EE5E28"/>
    <w:rsid w:val="00EE62F9"/>
    <w:rsid w:val="00EE6486"/>
    <w:rsid w:val="00EE64A8"/>
    <w:rsid w:val="00EE66C0"/>
    <w:rsid w:val="00EE6809"/>
    <w:rsid w:val="00EE6E1D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9EC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34B"/>
    <w:rsid w:val="00EF1405"/>
    <w:rsid w:val="00EF1B83"/>
    <w:rsid w:val="00EF1F3C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DA"/>
    <w:rsid w:val="00EF5704"/>
    <w:rsid w:val="00EF58AA"/>
    <w:rsid w:val="00EF58D5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0B"/>
    <w:rsid w:val="00F00539"/>
    <w:rsid w:val="00F005F5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8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814"/>
    <w:rsid w:val="00F0598C"/>
    <w:rsid w:val="00F05A0E"/>
    <w:rsid w:val="00F05B55"/>
    <w:rsid w:val="00F05CBD"/>
    <w:rsid w:val="00F05F3E"/>
    <w:rsid w:val="00F060DC"/>
    <w:rsid w:val="00F06112"/>
    <w:rsid w:val="00F06267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6D"/>
    <w:rsid w:val="00F07AD4"/>
    <w:rsid w:val="00F07B76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C0"/>
    <w:rsid w:val="00F122DB"/>
    <w:rsid w:val="00F122F5"/>
    <w:rsid w:val="00F12588"/>
    <w:rsid w:val="00F127A9"/>
    <w:rsid w:val="00F12A3B"/>
    <w:rsid w:val="00F12AF6"/>
    <w:rsid w:val="00F12E1F"/>
    <w:rsid w:val="00F130C8"/>
    <w:rsid w:val="00F1312C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515"/>
    <w:rsid w:val="00F1553A"/>
    <w:rsid w:val="00F15666"/>
    <w:rsid w:val="00F15CAB"/>
    <w:rsid w:val="00F15CC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49"/>
    <w:rsid w:val="00F2148D"/>
    <w:rsid w:val="00F2171F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C23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BFC"/>
    <w:rsid w:val="00F23CE0"/>
    <w:rsid w:val="00F23E55"/>
    <w:rsid w:val="00F2407D"/>
    <w:rsid w:val="00F24098"/>
    <w:rsid w:val="00F240C5"/>
    <w:rsid w:val="00F2417A"/>
    <w:rsid w:val="00F2428A"/>
    <w:rsid w:val="00F2434D"/>
    <w:rsid w:val="00F2469E"/>
    <w:rsid w:val="00F24789"/>
    <w:rsid w:val="00F24867"/>
    <w:rsid w:val="00F24CDA"/>
    <w:rsid w:val="00F24CE0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BB"/>
    <w:rsid w:val="00F268C5"/>
    <w:rsid w:val="00F2698D"/>
    <w:rsid w:val="00F26B3B"/>
    <w:rsid w:val="00F26D00"/>
    <w:rsid w:val="00F26D72"/>
    <w:rsid w:val="00F27130"/>
    <w:rsid w:val="00F27179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2F5"/>
    <w:rsid w:val="00F36451"/>
    <w:rsid w:val="00F364C9"/>
    <w:rsid w:val="00F36632"/>
    <w:rsid w:val="00F366F4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AB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21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4FD1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7F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0C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E64"/>
    <w:rsid w:val="00F60F18"/>
    <w:rsid w:val="00F60F9A"/>
    <w:rsid w:val="00F610E8"/>
    <w:rsid w:val="00F6124E"/>
    <w:rsid w:val="00F6173E"/>
    <w:rsid w:val="00F61CCD"/>
    <w:rsid w:val="00F61EEA"/>
    <w:rsid w:val="00F61EEE"/>
    <w:rsid w:val="00F6209A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B75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62B"/>
    <w:rsid w:val="00F6483A"/>
    <w:rsid w:val="00F64923"/>
    <w:rsid w:val="00F64C17"/>
    <w:rsid w:val="00F64C3E"/>
    <w:rsid w:val="00F64CE4"/>
    <w:rsid w:val="00F64D70"/>
    <w:rsid w:val="00F65108"/>
    <w:rsid w:val="00F65110"/>
    <w:rsid w:val="00F65160"/>
    <w:rsid w:val="00F6525F"/>
    <w:rsid w:val="00F652E9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3C0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312"/>
    <w:rsid w:val="00F7049A"/>
    <w:rsid w:val="00F70558"/>
    <w:rsid w:val="00F7065E"/>
    <w:rsid w:val="00F706B2"/>
    <w:rsid w:val="00F7070A"/>
    <w:rsid w:val="00F7085B"/>
    <w:rsid w:val="00F708EB"/>
    <w:rsid w:val="00F70A0B"/>
    <w:rsid w:val="00F70CDE"/>
    <w:rsid w:val="00F70D21"/>
    <w:rsid w:val="00F70DB1"/>
    <w:rsid w:val="00F70F67"/>
    <w:rsid w:val="00F71189"/>
    <w:rsid w:val="00F71196"/>
    <w:rsid w:val="00F713C7"/>
    <w:rsid w:val="00F713C9"/>
    <w:rsid w:val="00F7140A"/>
    <w:rsid w:val="00F71508"/>
    <w:rsid w:val="00F7211D"/>
    <w:rsid w:val="00F7211E"/>
    <w:rsid w:val="00F72341"/>
    <w:rsid w:val="00F7239C"/>
    <w:rsid w:val="00F7267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2E1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3FB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ED1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74"/>
    <w:rsid w:val="00F860F0"/>
    <w:rsid w:val="00F86187"/>
    <w:rsid w:val="00F86316"/>
    <w:rsid w:val="00F86391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1F61"/>
    <w:rsid w:val="00F92092"/>
    <w:rsid w:val="00F922B9"/>
    <w:rsid w:val="00F922E0"/>
    <w:rsid w:val="00F923DA"/>
    <w:rsid w:val="00F9242F"/>
    <w:rsid w:val="00F92450"/>
    <w:rsid w:val="00F92565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626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6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920"/>
    <w:rsid w:val="00F97A5E"/>
    <w:rsid w:val="00F97BED"/>
    <w:rsid w:val="00F97DC2"/>
    <w:rsid w:val="00F97DD8"/>
    <w:rsid w:val="00FA01FC"/>
    <w:rsid w:val="00FA0201"/>
    <w:rsid w:val="00FA031B"/>
    <w:rsid w:val="00FA0568"/>
    <w:rsid w:val="00FA0A54"/>
    <w:rsid w:val="00FA0EE6"/>
    <w:rsid w:val="00FA0FB2"/>
    <w:rsid w:val="00FA1094"/>
    <w:rsid w:val="00FA1119"/>
    <w:rsid w:val="00FA1190"/>
    <w:rsid w:val="00FA1384"/>
    <w:rsid w:val="00FA15FD"/>
    <w:rsid w:val="00FA16DB"/>
    <w:rsid w:val="00FA16EC"/>
    <w:rsid w:val="00FA18E1"/>
    <w:rsid w:val="00FA1AF0"/>
    <w:rsid w:val="00FA1BDB"/>
    <w:rsid w:val="00FA1BED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3D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4F0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6F30"/>
    <w:rsid w:val="00FA7070"/>
    <w:rsid w:val="00FA70D5"/>
    <w:rsid w:val="00FA7274"/>
    <w:rsid w:val="00FA729A"/>
    <w:rsid w:val="00FA74B2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DE3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0F0C"/>
    <w:rsid w:val="00FB108F"/>
    <w:rsid w:val="00FB1136"/>
    <w:rsid w:val="00FB115C"/>
    <w:rsid w:val="00FB11DA"/>
    <w:rsid w:val="00FB1703"/>
    <w:rsid w:val="00FB1851"/>
    <w:rsid w:val="00FB1C26"/>
    <w:rsid w:val="00FB1D27"/>
    <w:rsid w:val="00FB1EA2"/>
    <w:rsid w:val="00FB21B6"/>
    <w:rsid w:val="00FB21F2"/>
    <w:rsid w:val="00FB2390"/>
    <w:rsid w:val="00FB23E9"/>
    <w:rsid w:val="00FB246A"/>
    <w:rsid w:val="00FB2497"/>
    <w:rsid w:val="00FB2684"/>
    <w:rsid w:val="00FB2742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1EB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6FEE"/>
    <w:rsid w:val="00FB7299"/>
    <w:rsid w:val="00FB74F7"/>
    <w:rsid w:val="00FB75AD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95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3D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AEE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85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A22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63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150"/>
    <w:rsid w:val="00FF127E"/>
    <w:rsid w:val="00FF13BF"/>
    <w:rsid w:val="00FF14CB"/>
    <w:rsid w:val="00FF15EA"/>
    <w:rsid w:val="00FF160E"/>
    <w:rsid w:val="00FF172A"/>
    <w:rsid w:val="00FF17C4"/>
    <w:rsid w:val="00FF1866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477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57DCFE7F-E160-4571-AFAB-573992AD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rmaltextrun">
    <w:name w:val="normaltextrun"/>
    <w:basedOn w:val="DefaultParagraphFont"/>
    <w:rsid w:val="003A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4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1620</TotalTime>
  <Pages>27</Pages>
  <Words>6178</Words>
  <Characters>23923</Characters>
  <Application>Microsoft Office Word</Application>
  <DocSecurity>0</DocSecurity>
  <Lines>199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Chonnipa Sirijitjinda (CSJ)</cp:lastModifiedBy>
  <cp:revision>145</cp:revision>
  <cp:lastPrinted>2025-08-05T08:11:00Z</cp:lastPrinted>
  <dcterms:created xsi:type="dcterms:W3CDTF">2025-05-06T10:37:00Z</dcterms:created>
  <dcterms:modified xsi:type="dcterms:W3CDTF">2025-08-07T01:51:00Z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