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7021F2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0D0818" w:rsidRDefault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7021F2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1AC43EEB" w:rsidR="002400F8" w:rsidRPr="000D0818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D0818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</w:t>
            </w:r>
            <w:r w:rsidR="00555E2C" w:rsidRPr="000D0818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มีสาระสำคัญ</w:t>
            </w:r>
          </w:p>
        </w:tc>
      </w:tr>
      <w:tr w:rsidR="002400F8" w:rsidRPr="003E62AB" w14:paraId="33588778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D0818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2400F8" w:rsidRPr="003E62AB" w14:paraId="2140077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BDE4A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F8E7F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CE751F6" w14:textId="4615971F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2400F8" w:rsidRPr="003E62AB" w14:paraId="3C202346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D8457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38DF262C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 สุทธิ</w:t>
            </w:r>
          </w:p>
        </w:tc>
      </w:tr>
      <w:tr w:rsidR="002400F8" w:rsidRPr="003E62AB" w14:paraId="6F4EDFAA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4ED45FA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2400F8" w:rsidRPr="003E62AB" w14:paraId="2A39A7BE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6F9E0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3325E6" w:rsidRPr="003E62AB" w14:paraId="2A14D9D2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747C1F25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A7349E5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3325E6" w:rsidRPr="003E62AB" w14:paraId="77AB6E1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66ED4EF3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0C05321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3325E6" w:rsidRPr="003E62AB" w14:paraId="59A17FB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0560EFC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DD5B703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25E6" w:rsidRPr="003E62AB" w14:paraId="78538ACD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9EE40E2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7BAA118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19502B4F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  <w:r w:rsidR="008733C1"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173D3F" w:rsidRPr="003E62AB" w14:paraId="144FDB8C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84496B1" w14:textId="73A09A20" w:rsidR="00173D3F" w:rsidRPr="000D0818" w:rsidRDefault="00173D3F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A55BB98" w14:textId="77777777" w:rsidR="00173D3F" w:rsidRPr="000D0818" w:rsidRDefault="00173D3F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60AB85E" w14:textId="0704B7C0" w:rsidR="00173D3F" w:rsidRPr="000D0818" w:rsidRDefault="00173D3F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42366" w:rsidRPr="00413571" w14:paraId="4ECCB4AB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2A1BCD74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73D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420BA1" w14:textId="77777777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500F935C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42366" w:rsidRPr="003E62AB" w14:paraId="268A590F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78D82CFA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73D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A295340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11506AEC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E42366" w:rsidRPr="003E62AB" w14:paraId="15DDF97B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2DDC742B" w:rsidR="00E42366" w:rsidRPr="000D0818" w:rsidRDefault="00173D3F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8519910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7A72BA75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  <w:tr w:rsidR="00E42366" w:rsidRPr="003E62AB" w14:paraId="0AD9A630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1A26BFC5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73D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26B38F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2F30ABDF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42366" w:rsidRPr="003E62AB" w14:paraId="073B76D2" w14:textId="77777777" w:rsidTr="0070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793E456D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544A9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64FA685F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E214B1" w:rsidSect="006116F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10523" w14:textId="5FC7228E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7E0C78">
        <w:rPr>
          <w:rFonts w:asciiTheme="majorBidi" w:hAnsiTheme="majorBidi" w:cstheme="majorBidi"/>
          <w:sz w:val="30"/>
          <w:szCs w:val="30"/>
        </w:rPr>
        <w:t>72/1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E0C78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7E0C78">
        <w:rPr>
          <w:rFonts w:asciiTheme="majorBidi" w:hAnsiTheme="majorBidi" w:cstheme="majorBidi"/>
          <w:sz w:val="30"/>
          <w:szCs w:val="30"/>
        </w:rPr>
        <w:t>17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แห่งในจังหวัดกรุงเทพมหานครและสมุทรสาคร</w:t>
      </w:r>
    </w:p>
    <w:p w14:paraId="178EC52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BD1C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BCBC82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9878D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ส่วนประกอบอาหาร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และผลิตภัณฑ์อาหารเสริม</w:t>
      </w:r>
    </w:p>
    <w:p w14:paraId="0F60404D" w14:textId="77777777" w:rsidR="001347F6" w:rsidRPr="00B00358" w:rsidRDefault="001347F6" w:rsidP="001347F6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A8F70EF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68642034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7DF2">
        <w:rPr>
          <w:rFonts w:asciiTheme="majorBidi" w:hAnsiTheme="majorBidi" w:cs="Angsana New" w:hint="cs"/>
          <w:sz w:val="30"/>
          <w:szCs w:val="30"/>
          <w:cs/>
        </w:rPr>
        <w:t>งบการเงินรวมและงบการเงินเฉพาะกิจการระหว่างกาล</w:t>
      </w:r>
      <w:r w:rsidR="008F2F17" w:rsidRPr="00507DF2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507DF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507DF2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272822">
        <w:rPr>
          <w:rFonts w:asciiTheme="majorBidi" w:hAnsiTheme="majorBidi" w:cs="Angsana New"/>
          <w:sz w:val="30"/>
          <w:szCs w:val="30"/>
        </w:rPr>
        <w:t xml:space="preserve"> 4</w:t>
      </w:r>
      <w:r w:rsidR="007D62A9" w:rsidRPr="00507DF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07DF2" w:rsidRPr="00507DF2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8F2F17" w:rsidRPr="00507DF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 w:rsidRPr="00507DF2">
        <w:rPr>
          <w:rFonts w:asciiTheme="majorBidi" w:hAnsiTheme="majorBidi" w:cs="Angsana New"/>
          <w:sz w:val="30"/>
          <w:szCs w:val="30"/>
        </w:rPr>
        <w:t>256</w:t>
      </w:r>
      <w:r w:rsidR="00B633C6" w:rsidRPr="00507DF2">
        <w:rPr>
          <w:rFonts w:asciiTheme="majorBidi" w:hAnsiTheme="majorBidi" w:cs="Angsana New"/>
          <w:sz w:val="30"/>
          <w:szCs w:val="30"/>
        </w:rPr>
        <w:t>8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F895B1A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624E9217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</w:t>
      </w:r>
      <w:r w:rsidR="00B633C6">
        <w:rPr>
          <w:rFonts w:ascii="Angsana New" w:hAnsi="Angsana New" w:cs="Angsana New"/>
          <w:sz w:val="30"/>
          <w:szCs w:val="30"/>
        </w:rPr>
        <w:t>7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71347514" w:rsidR="00AC37C3" w:rsidRPr="00091CA0" w:rsidRDefault="00AC37C3" w:rsidP="00BE5356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2550C013" w14:textId="77777777" w:rsidR="00B61D2F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</w:t>
      </w:r>
      <w:r w:rsidR="00B633C6">
        <w:rPr>
          <w:rFonts w:asciiTheme="majorBidi" w:hAnsiTheme="majorBidi" w:cs="Angsana New"/>
          <w:sz w:val="30"/>
          <w:szCs w:val="30"/>
        </w:rPr>
        <w:t>7</w:t>
      </w:r>
    </w:p>
    <w:p w14:paraId="49199320" w14:textId="77777777" w:rsidR="00B61D2F" w:rsidRDefault="00B61D2F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784F815" w14:textId="44A8A341" w:rsidR="00AC37C3" w:rsidRPr="00AC37C3" w:rsidRDefault="007E0C78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="00E823D7">
        <w:rPr>
          <w:rFonts w:asciiTheme="majorBidi" w:hAnsiTheme="majorBidi" w:cs="Angsana New"/>
          <w:sz w:val="30"/>
          <w:szCs w:val="30"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กลุ่มบริษัทได้ถือปฏิบัติเรื่อง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ตามการปรับปรุงมาตรฐานการบัญชี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และมาตรฐานการรายงานทางการเงิน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รวมถึงความเสี่ยงด้านสภาพคล่องของกลุ่มบริษัท</w:t>
      </w:r>
      <w:r w:rsidR="00A515F0">
        <w:rPr>
          <w:rFonts w:asciiTheme="majorBidi" w:hAnsiTheme="majorBidi" w:cs="Angsana New"/>
          <w:sz w:val="30"/>
          <w:szCs w:val="30"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2B0EED8C" w14:textId="726EC89E" w:rsidR="00AC37C3" w:rsidRPr="00AC37C3" w:rsidRDefault="004D4258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6CD6DAD5" w:rsidR="00AC37C3" w:rsidRDefault="00AC37C3" w:rsidP="007E05F0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</w:t>
      </w:r>
      <w:r w:rsidR="00B633C6">
        <w:rPr>
          <w:rFonts w:ascii="Angsana New" w:hAnsi="Angsana New" w:cs="Angsana New"/>
          <w:bCs/>
          <w:sz w:val="30"/>
          <w:szCs w:val="30"/>
          <w:lang w:val="en-US" w:bidi="th-TH"/>
        </w:rPr>
        <w:t>7</w:t>
      </w:r>
    </w:p>
    <w:p w14:paraId="4C10CE73" w14:textId="5376218D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63896947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ผลิตภัณฑ์อาหารทะเลแปรรูป</w:t>
      </w:r>
    </w:p>
    <w:p w14:paraId="3DA4E63A" w14:textId="59552AB4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ผลิตภัณฑ์อาหารทะเลแช่แข็ง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แช่เย็น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และธุรกิจที่เกี่ยวข้อง</w:t>
      </w:r>
    </w:p>
    <w:p w14:paraId="7A2109D8" w14:textId="5F452D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ผลิตภัณฑ์อาหารสัตว์เลี้ยง</w:t>
      </w:r>
    </w:p>
    <w:p w14:paraId="6083AE4F" w14:textId="2A8DCA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ผลิตภัณฑ์เพิ่มมูลค่า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B0462" w:rsidSect="007E0C7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38C0F1" w14:textId="4CE7BCEB" w:rsidR="005F38B1" w:rsidRPr="00196AB4" w:rsidRDefault="00730041" w:rsidP="006C7140">
      <w:pPr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48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96"/>
        <w:gridCol w:w="1080"/>
        <w:gridCol w:w="270"/>
        <w:gridCol w:w="171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085"/>
      </w:tblGrid>
      <w:tr w:rsidR="007424D0" w:rsidRPr="001F2AB0" w14:paraId="6B2594EE" w14:textId="77777777" w:rsidTr="0060731A">
        <w:trPr>
          <w:cantSplit/>
          <w:trHeight w:hRule="exact" w:val="346"/>
        </w:trPr>
        <w:tc>
          <w:tcPr>
            <w:tcW w:w="4896" w:type="dxa"/>
          </w:tcPr>
          <w:p w14:paraId="25CF8A20" w14:textId="7428C6B0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5" w:type="dxa"/>
            <w:gridSpan w:val="13"/>
            <w:vAlign w:val="center"/>
          </w:tcPr>
          <w:p w14:paraId="4684FE2B" w14:textId="77777777" w:rsidR="00CA37E0" w:rsidRPr="001F2AB0" w:rsidRDefault="00CA37E0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20CB" w:rsidRPr="001F2AB0" w14:paraId="7B29CD47" w14:textId="77777777" w:rsidTr="0060731A">
        <w:trPr>
          <w:cantSplit/>
          <w:trHeight w:hRule="exact" w:val="346"/>
        </w:trPr>
        <w:tc>
          <w:tcPr>
            <w:tcW w:w="4896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470E23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09A3B027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67A97CEA" w14:textId="07353749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  <w:vAlign w:val="center"/>
          </w:tcPr>
          <w:p w14:paraId="6C2A186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25F77A91" w14:textId="77777777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2225E16C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245B06C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668DDDF3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B888E63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0CB675E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64987A5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DE5A095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D4E2D3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720CB" w:rsidRPr="001F2AB0" w14:paraId="2D75DBBB" w14:textId="77777777" w:rsidTr="0060731A">
        <w:trPr>
          <w:cantSplit/>
          <w:trHeight w:hRule="exact" w:val="346"/>
        </w:trPr>
        <w:tc>
          <w:tcPr>
            <w:tcW w:w="4896" w:type="dxa"/>
            <w:vAlign w:val="center"/>
          </w:tcPr>
          <w:p w14:paraId="0DB51A60" w14:textId="74C56DAD" w:rsidR="00730041" w:rsidRPr="001F2AB0" w:rsidRDefault="00730041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73D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80" w:type="dxa"/>
            <w:vAlign w:val="center"/>
          </w:tcPr>
          <w:p w14:paraId="77C198D5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  <w:vAlign w:val="center"/>
          </w:tcPr>
          <w:p w14:paraId="591119E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001C0DA3" w14:textId="67FC2A44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  <w:vAlign w:val="center"/>
          </w:tcPr>
          <w:p w14:paraId="4F43E1B5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A36BF22" w14:textId="77777777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  <w:vAlign w:val="center"/>
          </w:tcPr>
          <w:p w14:paraId="214F7689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08330ED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70" w:type="dxa"/>
            <w:vAlign w:val="center"/>
          </w:tcPr>
          <w:p w14:paraId="43F8AEB1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65297C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vAlign w:val="center"/>
          </w:tcPr>
          <w:p w14:paraId="1995FD5F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2A25E8F3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  <w:vAlign w:val="center"/>
          </w:tcPr>
          <w:p w14:paraId="0B66780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517CF3A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720CB" w:rsidRPr="001F2AB0" w14:paraId="3B88CC38" w14:textId="77777777" w:rsidTr="0060731A">
        <w:trPr>
          <w:cantSplit/>
          <w:trHeight w:hRule="exact" w:val="346"/>
        </w:trPr>
        <w:tc>
          <w:tcPr>
            <w:tcW w:w="4896" w:type="dxa"/>
            <w:vAlign w:val="center"/>
          </w:tcPr>
          <w:p w14:paraId="1D7B71EC" w14:textId="42B8B8DF" w:rsidR="00730041" w:rsidRPr="001F2AB0" w:rsidRDefault="00730041" w:rsidP="004C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173D3F" w:rsidRPr="00173D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73D3F" w:rsidRPr="00173D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173D3F" w:rsidRPr="00173D3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E0B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14:paraId="23CE2E2C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  <w:vAlign w:val="center"/>
          </w:tcPr>
          <w:p w14:paraId="37CE13BE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77D83DFB" w14:textId="13DFCA88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  <w:vAlign w:val="center"/>
          </w:tcPr>
          <w:p w14:paraId="3DCEBDD8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F55E475" w14:textId="77777777" w:rsidR="00730041" w:rsidRPr="001F2AB0" w:rsidRDefault="00730041" w:rsidP="00562D5B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  <w:vAlign w:val="center"/>
          </w:tcPr>
          <w:p w14:paraId="5D2A1FF0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418264F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70" w:type="dxa"/>
            <w:vAlign w:val="center"/>
          </w:tcPr>
          <w:p w14:paraId="1D8282A9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2DB5EB1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vAlign w:val="center"/>
          </w:tcPr>
          <w:p w14:paraId="24CC8937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5B8BF72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  <w:vAlign w:val="center"/>
          </w:tcPr>
          <w:p w14:paraId="2B9568A9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DDCD29E" w14:textId="77777777" w:rsidR="00730041" w:rsidRPr="001F2AB0" w:rsidRDefault="00730041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424D0" w:rsidRPr="001F2AB0" w14:paraId="093E4EC8" w14:textId="77777777" w:rsidTr="0060731A">
        <w:trPr>
          <w:cantSplit/>
          <w:trHeight w:hRule="exact" w:val="346"/>
        </w:trPr>
        <w:tc>
          <w:tcPr>
            <w:tcW w:w="4896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5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424D0" w:rsidRPr="001F2AB0" w14:paraId="594A4671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77B3012E" w14:textId="7542FD6C" w:rsidR="00D62ED1" w:rsidRPr="001F2AB0" w:rsidRDefault="00D62ED1" w:rsidP="00D6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9412930" w14:textId="29522823" w:rsidR="00D62ED1" w:rsidRPr="001329C7" w:rsidRDefault="00DE0622" w:rsidP="00795154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38</w:t>
            </w:r>
            <w:r w:rsidRPr="00132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  <w:r w:rsidRPr="00132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</w:p>
        </w:tc>
        <w:tc>
          <w:tcPr>
            <w:tcW w:w="270" w:type="dxa"/>
          </w:tcPr>
          <w:p w14:paraId="43D5EA6F" w14:textId="77777777" w:rsidR="00D62ED1" w:rsidRPr="001329C7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</w:tcPr>
          <w:p w14:paraId="008F6F8E" w14:textId="748925C4" w:rsidR="00D62ED1" w:rsidRPr="001329C7" w:rsidRDefault="00DE0622" w:rsidP="00795154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20,234,607</w:t>
            </w:r>
          </w:p>
        </w:tc>
        <w:tc>
          <w:tcPr>
            <w:tcW w:w="270" w:type="dxa"/>
          </w:tcPr>
          <w:p w14:paraId="19B75C27" w14:textId="77777777" w:rsidR="00D62ED1" w:rsidRPr="001329C7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56F52D" w14:textId="4C7AB727" w:rsidR="00D62ED1" w:rsidRPr="001329C7" w:rsidRDefault="00DE0622" w:rsidP="00795154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10,992,627</w:t>
            </w:r>
          </w:p>
        </w:tc>
        <w:tc>
          <w:tcPr>
            <w:tcW w:w="270" w:type="dxa"/>
          </w:tcPr>
          <w:p w14:paraId="65087661" w14:textId="77777777" w:rsidR="00D62ED1" w:rsidRPr="001329C7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0B2642F" w14:textId="0D74459F" w:rsidR="00D62ED1" w:rsidRPr="001329C7" w:rsidRDefault="00DE0622" w:rsidP="00550E7E">
            <w:pPr>
              <w:pStyle w:val="acctfourfigures"/>
              <w:tabs>
                <w:tab w:val="clear" w:pos="765"/>
                <w:tab w:val="left" w:pos="763"/>
                <w:tab w:val="decimal" w:pos="86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D46B0" w:rsidRPr="001329C7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132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70" w:type="dxa"/>
          </w:tcPr>
          <w:p w14:paraId="26BA2150" w14:textId="77777777" w:rsidR="00D62ED1" w:rsidRPr="001329C7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D9CC36B" w14:textId="690B511E" w:rsidR="00D62ED1" w:rsidRPr="001329C7" w:rsidRDefault="00DE0622" w:rsidP="00550E7E">
            <w:pPr>
              <w:pStyle w:val="acctfourfigures"/>
              <w:tabs>
                <w:tab w:val="clear" w:pos="765"/>
                <w:tab w:val="left" w:pos="763"/>
                <w:tab w:val="decimal" w:pos="86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78,681,468</w:t>
            </w:r>
          </w:p>
        </w:tc>
        <w:tc>
          <w:tcPr>
            <w:tcW w:w="270" w:type="dxa"/>
          </w:tcPr>
          <w:p w14:paraId="1201B30B" w14:textId="77777777" w:rsidR="00D62ED1" w:rsidRPr="001329C7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63E784C" w14:textId="7233CD14" w:rsidR="00D62ED1" w:rsidRPr="001329C7" w:rsidRDefault="00DE0622" w:rsidP="00AF7C26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left="-54"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(15,503,443)</w:t>
            </w:r>
          </w:p>
        </w:tc>
        <w:tc>
          <w:tcPr>
            <w:tcW w:w="270" w:type="dxa"/>
          </w:tcPr>
          <w:p w14:paraId="0599EA82" w14:textId="77777777" w:rsidR="00D62ED1" w:rsidRPr="001329C7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CC62A1B" w14:textId="4664C2CE" w:rsidR="00D62ED1" w:rsidRPr="001329C7" w:rsidRDefault="00565D72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63,178,025</w:t>
            </w:r>
          </w:p>
        </w:tc>
      </w:tr>
      <w:tr w:rsidR="007424D0" w:rsidRPr="001F2AB0" w14:paraId="0B074061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117D47FA" w14:textId="77777777" w:rsidR="003B3B75" w:rsidRPr="001F2AB0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FD04" w14:textId="484F68A8" w:rsidR="003B3B75" w:rsidRPr="001329C7" w:rsidRDefault="00DE0622" w:rsidP="00AF7C26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(7,312,677)</w:t>
            </w:r>
          </w:p>
        </w:tc>
        <w:tc>
          <w:tcPr>
            <w:tcW w:w="270" w:type="dxa"/>
          </w:tcPr>
          <w:p w14:paraId="217D48F6" w14:textId="77777777" w:rsidR="003B3B75" w:rsidRPr="001329C7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64DC48" w14:textId="296EE08E" w:rsidR="003B3B75" w:rsidRPr="001329C7" w:rsidRDefault="00DE0622" w:rsidP="00795154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(1,759,386)</w:t>
            </w:r>
          </w:p>
        </w:tc>
        <w:tc>
          <w:tcPr>
            <w:tcW w:w="270" w:type="dxa"/>
          </w:tcPr>
          <w:p w14:paraId="5E63AAF8" w14:textId="77777777" w:rsidR="003B3B75" w:rsidRPr="001329C7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2CCC1" w14:textId="1DA9742A" w:rsidR="003B3B75" w:rsidRPr="001329C7" w:rsidRDefault="00DE0622" w:rsidP="00AF7C26">
            <w:pPr>
              <w:pStyle w:val="acctfourfigures"/>
              <w:tabs>
                <w:tab w:val="clear" w:pos="765"/>
                <w:tab w:val="decimal" w:pos="68"/>
              </w:tabs>
              <w:spacing w:line="320" w:lineRule="atLeas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(2,431,493)</w:t>
            </w:r>
          </w:p>
        </w:tc>
        <w:tc>
          <w:tcPr>
            <w:tcW w:w="270" w:type="dxa"/>
          </w:tcPr>
          <w:p w14:paraId="7095C7BA" w14:textId="77777777" w:rsidR="003B3B75" w:rsidRPr="001329C7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C0C94" w14:textId="08DA3B2A" w:rsidR="003B3B75" w:rsidRPr="001329C7" w:rsidRDefault="00DE0622" w:rsidP="00795154">
            <w:pPr>
              <w:pStyle w:val="acctfourfigures"/>
              <w:tabs>
                <w:tab w:val="clear" w:pos="765"/>
                <w:tab w:val="decimal" w:pos="954"/>
              </w:tabs>
              <w:spacing w:line="300" w:lineRule="exact"/>
              <w:ind w:left="-119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(3,999,887)</w:t>
            </w:r>
          </w:p>
        </w:tc>
        <w:tc>
          <w:tcPr>
            <w:tcW w:w="270" w:type="dxa"/>
          </w:tcPr>
          <w:p w14:paraId="781B53B7" w14:textId="77777777" w:rsidR="003B3B75" w:rsidRPr="001329C7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79E66" w14:textId="371C6DCF" w:rsidR="003B3B75" w:rsidRPr="001329C7" w:rsidRDefault="00DE0622" w:rsidP="00550E7E">
            <w:pPr>
              <w:pStyle w:val="acctfourfigures"/>
              <w:tabs>
                <w:tab w:val="clear" w:pos="765"/>
                <w:tab w:val="decimal" w:pos="954"/>
              </w:tabs>
              <w:spacing w:line="300" w:lineRule="exact"/>
              <w:ind w:left="-119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(15,503,443)</w:t>
            </w:r>
          </w:p>
        </w:tc>
        <w:tc>
          <w:tcPr>
            <w:tcW w:w="270" w:type="dxa"/>
          </w:tcPr>
          <w:p w14:paraId="61347FE7" w14:textId="77777777" w:rsidR="003B3B75" w:rsidRPr="001329C7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B9A62" w14:textId="58AD76D7" w:rsidR="003B3B75" w:rsidRPr="001329C7" w:rsidRDefault="00DE0622" w:rsidP="007D624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lef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15,503,443</w:t>
            </w:r>
          </w:p>
        </w:tc>
        <w:tc>
          <w:tcPr>
            <w:tcW w:w="270" w:type="dxa"/>
          </w:tcPr>
          <w:p w14:paraId="5BFE76CB" w14:textId="77777777" w:rsidR="003B3B75" w:rsidRPr="001329C7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2037BE" w14:textId="5353D460" w:rsidR="003B3B75" w:rsidRPr="001329C7" w:rsidRDefault="00565D72" w:rsidP="003B3B75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24D0" w:rsidRPr="001F2AB0" w14:paraId="3AAB400B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303D803D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6D6413" w14:textId="44ABD8D3" w:rsidR="005303A4" w:rsidRPr="001329C7" w:rsidRDefault="00DE0622" w:rsidP="00DE0622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891</w:t>
            </w:r>
          </w:p>
        </w:tc>
        <w:tc>
          <w:tcPr>
            <w:tcW w:w="270" w:type="dxa"/>
          </w:tcPr>
          <w:p w14:paraId="79A5046A" w14:textId="77777777" w:rsidR="005303A4" w:rsidRPr="001329C7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64B69079" w:rsidR="005303A4" w:rsidRPr="001329C7" w:rsidRDefault="00DE0622" w:rsidP="00DE0622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18,475,221</w:t>
            </w:r>
          </w:p>
        </w:tc>
        <w:tc>
          <w:tcPr>
            <w:tcW w:w="270" w:type="dxa"/>
          </w:tcPr>
          <w:p w14:paraId="119C4B85" w14:textId="77777777" w:rsidR="005303A4" w:rsidRPr="001329C7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4AD1608D" w:rsidR="005303A4" w:rsidRPr="001329C7" w:rsidRDefault="00DE0622" w:rsidP="00DE0622">
            <w:pPr>
              <w:pStyle w:val="acctfourfigures"/>
              <w:tabs>
                <w:tab w:val="clear" w:pos="765"/>
                <w:tab w:val="decimal" w:pos="1135"/>
                <w:tab w:val="decimal" w:pos="1244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8,561,134</w:t>
            </w:r>
          </w:p>
        </w:tc>
        <w:tc>
          <w:tcPr>
            <w:tcW w:w="270" w:type="dxa"/>
          </w:tcPr>
          <w:p w14:paraId="7D519743" w14:textId="77777777" w:rsidR="005303A4" w:rsidRPr="001329C7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062B3B8F" w:rsidR="005303A4" w:rsidRPr="001329C7" w:rsidRDefault="00DE0622" w:rsidP="00795154">
            <w:pPr>
              <w:pStyle w:val="acctfourfigures"/>
              <w:tabs>
                <w:tab w:val="clear" w:pos="765"/>
                <w:tab w:val="decimal" w:pos="952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70" w:type="dxa"/>
          </w:tcPr>
          <w:p w14:paraId="2A3EA362" w14:textId="77777777" w:rsidR="005303A4" w:rsidRPr="001329C7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74833FC2" w:rsidR="005303A4" w:rsidRPr="001329C7" w:rsidRDefault="00DE0622" w:rsidP="007C415A">
            <w:pPr>
              <w:pStyle w:val="acctfourfigures"/>
              <w:tabs>
                <w:tab w:val="clear" w:pos="765"/>
                <w:tab w:val="decimal" w:pos="97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  <w:tc>
          <w:tcPr>
            <w:tcW w:w="270" w:type="dxa"/>
          </w:tcPr>
          <w:p w14:paraId="0E673E57" w14:textId="77777777" w:rsidR="005303A4" w:rsidRPr="001329C7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10479DE2" w:rsidR="005303A4" w:rsidRPr="001329C7" w:rsidRDefault="00DE0622" w:rsidP="00DE0622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E8760" w14:textId="77777777" w:rsidR="005303A4" w:rsidRPr="001329C7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C3A74" w14:textId="13763817" w:rsidR="005303A4" w:rsidRPr="001329C7" w:rsidRDefault="005B3E44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</w:tr>
      <w:tr w:rsidR="005303A4" w:rsidRPr="001F2AB0" w14:paraId="513D1801" w14:textId="77777777" w:rsidTr="0060731A">
        <w:trPr>
          <w:cantSplit/>
          <w:trHeight w:hRule="exact" w:val="113"/>
        </w:trPr>
        <w:tc>
          <w:tcPr>
            <w:tcW w:w="4896" w:type="dxa"/>
          </w:tcPr>
          <w:p w14:paraId="56C4BFE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032649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927AFB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3FD8E6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A2F116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7B72D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0B1F8E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634C5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E34D86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1CCFE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C218C6" w14:textId="77777777" w:rsidR="005303A4" w:rsidRPr="001329C7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424D0" w:rsidRPr="001F2AB0" w14:paraId="5CB55E52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2AF6EEAD" w14:textId="3361564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80" w:type="dxa"/>
          </w:tcPr>
          <w:p w14:paraId="5E2F2036" w14:textId="5448AD8A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83F49C" w14:textId="15C8D2B9" w:rsidR="005303A4" w:rsidRPr="001329C7" w:rsidRDefault="005303A4" w:rsidP="005303A4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FFA2B" w14:textId="235F3033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49A9C" w14:textId="0F9D5F56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C32F5" w14:textId="77777777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BA424" w14:textId="2D4D7565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4C953" w14:textId="77777777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C6399" w14:textId="1DC1C273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5B462" w14:textId="77777777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35D83C" w14:textId="2E917853" w:rsidR="005303A4" w:rsidRPr="001329C7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24D0" w:rsidRPr="007C415A" w14:paraId="68966759" w14:textId="77777777" w:rsidTr="0060731A">
        <w:trPr>
          <w:cantSplit/>
          <w:trHeight w:val="353"/>
        </w:trPr>
        <w:tc>
          <w:tcPr>
            <w:tcW w:w="4896" w:type="dxa"/>
            <w:vAlign w:val="center"/>
          </w:tcPr>
          <w:p w14:paraId="78463EAD" w14:textId="22FF0683" w:rsidR="00DE32DF" w:rsidRPr="001F2AB0" w:rsidRDefault="00DE32DF" w:rsidP="004B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  <w:vAlign w:val="center"/>
          </w:tcPr>
          <w:p w14:paraId="39DF5A06" w14:textId="516A7A6E" w:rsidR="00DE32DF" w:rsidRPr="001329C7" w:rsidRDefault="00006F6E" w:rsidP="00390934">
            <w:pPr>
              <w:pStyle w:val="acctfourfigures"/>
              <w:tabs>
                <w:tab w:val="clear" w:pos="765"/>
                <w:tab w:val="decimal" w:pos="862"/>
              </w:tabs>
              <w:spacing w:line="300" w:lineRule="exact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  <w:vAlign w:val="center"/>
          </w:tcPr>
          <w:p w14:paraId="488D76AA" w14:textId="77777777" w:rsidR="00DE32DF" w:rsidRPr="001329C7" w:rsidRDefault="00DE32DF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760E3378" w14:textId="28780172" w:rsidR="00DE32DF" w:rsidRPr="001329C7" w:rsidRDefault="00CE4E99" w:rsidP="004B763A">
            <w:pPr>
              <w:pStyle w:val="acctfourfigures"/>
              <w:tabs>
                <w:tab w:val="clear" w:pos="765"/>
                <w:tab w:val="decimal" w:pos="1409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2,234,969</w:t>
            </w:r>
          </w:p>
        </w:tc>
        <w:tc>
          <w:tcPr>
            <w:tcW w:w="270" w:type="dxa"/>
            <w:vAlign w:val="center"/>
          </w:tcPr>
          <w:p w14:paraId="19D96906" w14:textId="77777777" w:rsidR="00DE32DF" w:rsidRPr="001329C7" w:rsidRDefault="00DE32DF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49ECA58" w14:textId="680C3B84" w:rsidR="00DE32DF" w:rsidRPr="001329C7" w:rsidRDefault="002D754A" w:rsidP="00390934">
            <w:pPr>
              <w:pStyle w:val="acctfourfigures"/>
              <w:tabs>
                <w:tab w:val="clear" w:pos="765"/>
                <w:tab w:val="decimal" w:pos="862"/>
              </w:tabs>
              <w:spacing w:line="300" w:lineRule="exact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2,186,971</w:t>
            </w:r>
          </w:p>
        </w:tc>
        <w:tc>
          <w:tcPr>
            <w:tcW w:w="270" w:type="dxa"/>
            <w:vAlign w:val="center"/>
          </w:tcPr>
          <w:p w14:paraId="1AC57088" w14:textId="77777777" w:rsidR="00DE32DF" w:rsidRPr="001329C7" w:rsidRDefault="00DE32DF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37ACDBA" w14:textId="5E4E12F2" w:rsidR="00DE32DF" w:rsidRPr="001329C7" w:rsidRDefault="00565EB7" w:rsidP="004B763A">
            <w:pPr>
              <w:pStyle w:val="acctfourfigures"/>
              <w:tabs>
                <w:tab w:val="clear" w:pos="765"/>
                <w:tab w:val="decimal" w:pos="954"/>
              </w:tabs>
              <w:spacing w:line="300" w:lineRule="exact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center"/>
          </w:tcPr>
          <w:p w14:paraId="39331484" w14:textId="77777777" w:rsidR="00DE32DF" w:rsidRPr="001329C7" w:rsidRDefault="00DE32DF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77A6CB6A" w14:textId="115C67AE" w:rsidR="00DE32DF" w:rsidRPr="001329C7" w:rsidRDefault="0037254A" w:rsidP="004B763A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12,366,285</w:t>
            </w:r>
          </w:p>
        </w:tc>
        <w:tc>
          <w:tcPr>
            <w:tcW w:w="270" w:type="dxa"/>
            <w:vAlign w:val="center"/>
          </w:tcPr>
          <w:p w14:paraId="54D69BF1" w14:textId="77777777" w:rsidR="00DE32DF" w:rsidRPr="001329C7" w:rsidRDefault="00DE32DF" w:rsidP="004B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8293EE6" w14:textId="78D6465D" w:rsidR="00DE32DF" w:rsidRPr="001329C7" w:rsidRDefault="00431D7B" w:rsidP="00390934">
            <w:pPr>
              <w:pStyle w:val="acctfourfigures"/>
              <w:tabs>
                <w:tab w:val="clear" w:pos="765"/>
                <w:tab w:val="decimal" w:pos="873"/>
              </w:tabs>
              <w:spacing w:line="300" w:lineRule="exact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(187,926)</w:t>
            </w:r>
          </w:p>
        </w:tc>
        <w:tc>
          <w:tcPr>
            <w:tcW w:w="270" w:type="dxa"/>
            <w:vAlign w:val="center"/>
          </w:tcPr>
          <w:p w14:paraId="715EC8EE" w14:textId="77777777" w:rsidR="00DE32DF" w:rsidRPr="001329C7" w:rsidRDefault="00DE32DF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1044"/>
              </w:tabs>
              <w:spacing w:line="300" w:lineRule="exact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C4F4852" w14:textId="4B4C387F" w:rsidR="00DE32DF" w:rsidRPr="001329C7" w:rsidRDefault="006F7084" w:rsidP="00390934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12,178,359</w:t>
            </w:r>
          </w:p>
        </w:tc>
      </w:tr>
      <w:tr w:rsidR="007424D0" w:rsidRPr="001F2AB0" w14:paraId="6B2E182C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4DF06BE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</w:tcPr>
          <w:p w14:paraId="1B68F502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757E47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BFC67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C6768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7C6EB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6D972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0CD78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75ED8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E4DAC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96AB14" w14:textId="4DA5996D" w:rsidR="009E07D3" w:rsidRPr="001329C7" w:rsidRDefault="00E90196" w:rsidP="00550E7E">
            <w:pPr>
              <w:pStyle w:val="acctfourfigures"/>
              <w:tabs>
                <w:tab w:val="clear" w:pos="765"/>
                <w:tab w:val="decimal" w:pos="862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(9,339,843)</w:t>
            </w:r>
          </w:p>
        </w:tc>
      </w:tr>
      <w:tr w:rsidR="009E07D3" w:rsidRPr="001F2AB0" w14:paraId="02FD1DCF" w14:textId="77777777" w:rsidTr="0060731A">
        <w:trPr>
          <w:cantSplit/>
          <w:trHeight w:hRule="exact" w:val="111"/>
        </w:trPr>
        <w:tc>
          <w:tcPr>
            <w:tcW w:w="4896" w:type="dxa"/>
          </w:tcPr>
          <w:p w14:paraId="0DD5A1F9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B3862D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872FE0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B9EA6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45A66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CCAB4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93873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7848B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4B092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6B658" w14:textId="77777777" w:rsidR="009E07D3" w:rsidRPr="001329C7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9E17A0" w14:textId="77777777" w:rsidR="009E07D3" w:rsidRPr="001329C7" w:rsidRDefault="009E07D3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4D0" w:rsidRPr="001F2AB0" w14:paraId="432A52C1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62623E34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6DF93238" w14:textId="69DFCD15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88CAD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F0985EA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2630C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290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2DFC2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F0053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4ABD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C25A7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4E37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E3F97" w14:textId="0215DDDB" w:rsidR="006B2AAA" w:rsidRPr="001329C7" w:rsidRDefault="00A21CF4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2,838,516</w:t>
            </w:r>
          </w:p>
        </w:tc>
      </w:tr>
      <w:tr w:rsidR="007424D0" w:rsidRPr="001F2AB0" w14:paraId="2BB73B1B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49B59A3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6EA2398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229724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E1805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78CFC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84EC1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20638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96D2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7AF2A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78C8F" w14:textId="77777777" w:rsidR="006B2AAA" w:rsidRPr="001329C7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853E5" w14:textId="129026F0" w:rsidR="006B2AAA" w:rsidRPr="001329C7" w:rsidRDefault="00A279D7" w:rsidP="00550E7E">
            <w:pPr>
              <w:pStyle w:val="acctfourfigures"/>
              <w:tabs>
                <w:tab w:val="clear" w:pos="765"/>
                <w:tab w:val="decimal" w:pos="871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(1,171,651)</w:t>
            </w:r>
          </w:p>
        </w:tc>
      </w:tr>
      <w:tr w:rsidR="007424D0" w:rsidRPr="001F2AB0" w14:paraId="5552989F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2F633627" w14:textId="3EA688A8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080" w:type="dxa"/>
          </w:tcPr>
          <w:p w14:paraId="0C214A9E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BE1051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DBBA2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5BD85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49079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76739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FB373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41008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7C0CD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C2D4C" w14:textId="6CD218E5" w:rsidR="00D96932" w:rsidRPr="001329C7" w:rsidRDefault="00B9236B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448,775</w:t>
            </w:r>
          </w:p>
        </w:tc>
      </w:tr>
      <w:tr w:rsidR="007424D0" w:rsidRPr="001F2AB0" w14:paraId="7A9F88D4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4CECDAD3" w14:textId="5339C147" w:rsidR="00D96932" w:rsidRPr="001F2AB0" w:rsidRDefault="00D96932" w:rsidP="00D9693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593B488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81DD27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ECCE2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3F373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F66CF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7D97B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F2C10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A1644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4E7DF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00468E" w14:textId="0182B109" w:rsidR="00D96932" w:rsidRPr="001329C7" w:rsidRDefault="008B4895" w:rsidP="00550E7E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418,985</w:t>
            </w:r>
          </w:p>
        </w:tc>
      </w:tr>
      <w:tr w:rsidR="007424D0" w:rsidRPr="001F2AB0" w14:paraId="391CBD0E" w14:textId="77777777" w:rsidTr="0060731A">
        <w:trPr>
          <w:cantSplit/>
          <w:trHeight w:hRule="exact" w:val="115"/>
        </w:trPr>
        <w:tc>
          <w:tcPr>
            <w:tcW w:w="4896" w:type="dxa"/>
          </w:tcPr>
          <w:p w14:paraId="7748C375" w14:textId="77777777" w:rsidR="00D96932" w:rsidRPr="001F2AB0" w:rsidRDefault="00D96932" w:rsidP="00D9693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7F4748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E25A81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D5260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9018D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4D58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D21FA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D5B25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E86DC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89FD5" w14:textId="77777777" w:rsidR="00D96932" w:rsidRPr="001329C7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38763C" w14:textId="77777777" w:rsidR="00D96932" w:rsidRPr="001329C7" w:rsidRDefault="00D96932" w:rsidP="003730B7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4D0" w:rsidRPr="001F2AB0" w14:paraId="3E884197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3AD8E297" w14:textId="5E08A2BD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D797D0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F5012F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0796B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FFCD3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2DA4E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DD041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B395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45FE8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006D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28153" w14:textId="204CE193" w:rsidR="00271AEC" w:rsidRPr="001329C7" w:rsidRDefault="00734100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2,534,625</w:t>
            </w:r>
          </w:p>
        </w:tc>
      </w:tr>
      <w:tr w:rsidR="007424D0" w:rsidRPr="001F2AB0" w14:paraId="18B3ED79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0C49220A" w14:textId="7A553A9E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CAB877D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F6FE2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D017C6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31BC4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CFE61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97905A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A09E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91A9" w14:textId="17EABC7D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7C613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6C442" w14:textId="54F12AB2" w:rsidR="00271AEC" w:rsidRPr="001329C7" w:rsidRDefault="00F61E94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212,740</w:t>
            </w:r>
          </w:p>
        </w:tc>
      </w:tr>
      <w:tr w:rsidR="007424D0" w:rsidRPr="001F2AB0" w14:paraId="728B5BE0" w14:textId="77777777" w:rsidTr="0060731A">
        <w:trPr>
          <w:cantSplit/>
          <w:trHeight w:hRule="exact" w:val="115"/>
        </w:trPr>
        <w:tc>
          <w:tcPr>
            <w:tcW w:w="4896" w:type="dxa"/>
          </w:tcPr>
          <w:p w14:paraId="16F89AC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56D32E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6B0AA28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B7B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186ED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E1D4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1508A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BA5C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2E55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4D04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1660C6" w14:textId="77777777" w:rsidR="00271AEC" w:rsidRPr="001329C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4D0" w:rsidRPr="001F2AB0" w14:paraId="4ED9940E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21ED01CA" w14:textId="522BC6FE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1C6A728F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D31CEBB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221B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8EFA6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E8C18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157E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6E57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D8290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6859B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F08D75" w14:textId="3515CFF4" w:rsidR="00271AEC" w:rsidRPr="001329C7" w:rsidRDefault="006A78F6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2,747,365</w:t>
            </w:r>
          </w:p>
        </w:tc>
      </w:tr>
      <w:tr w:rsidR="007424D0" w:rsidRPr="001F2AB0" w14:paraId="39F5B5DE" w14:textId="77777777" w:rsidTr="0060731A">
        <w:trPr>
          <w:cantSplit/>
          <w:trHeight w:hRule="exact" w:val="115"/>
        </w:trPr>
        <w:tc>
          <w:tcPr>
            <w:tcW w:w="4896" w:type="dxa"/>
          </w:tcPr>
          <w:p w14:paraId="25C9AF3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54A501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B7D6AE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64F38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9A7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86CDF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75A172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F64C3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95839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2BD9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40CC97" w14:textId="77777777" w:rsidR="00271AEC" w:rsidRPr="001329C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1AEC" w:rsidRPr="001F2AB0" w14:paraId="7CE25A23" w14:textId="77777777" w:rsidTr="0060731A">
        <w:trPr>
          <w:cantSplit/>
          <w:trHeight w:hRule="exact" w:val="335"/>
        </w:trPr>
        <w:tc>
          <w:tcPr>
            <w:tcW w:w="4896" w:type="dxa"/>
          </w:tcPr>
          <w:p w14:paraId="3C0AAF28" w14:textId="2215608B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080" w:type="dxa"/>
          </w:tcPr>
          <w:p w14:paraId="00EE6CC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66D963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4F87B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9E67C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DA31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E7E04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52ECE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F15605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DFF11" w14:textId="77777777" w:rsidR="00271AEC" w:rsidRPr="001329C7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F15C0" w14:textId="77777777" w:rsidR="00271AEC" w:rsidRPr="001329C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4D0" w:rsidRPr="00196AB4" w14:paraId="2C3FFB4B" w14:textId="77777777" w:rsidTr="0060731A">
        <w:trPr>
          <w:cantSplit/>
          <w:trHeight w:hRule="exact" w:val="662"/>
        </w:trPr>
        <w:tc>
          <w:tcPr>
            <w:tcW w:w="4896" w:type="dxa"/>
            <w:vAlign w:val="center"/>
          </w:tcPr>
          <w:p w14:paraId="50DD0E44" w14:textId="73EAC50A" w:rsidR="00C1088A" w:rsidRPr="001F2AB0" w:rsidRDefault="00C1088A" w:rsidP="00DF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เสร็จสิ้น </w:t>
            </w:r>
          </w:p>
          <w:p w14:paraId="31C8BB42" w14:textId="7B8B6E83" w:rsidR="00C1088A" w:rsidRPr="00FB4C4B" w:rsidRDefault="00C1088A" w:rsidP="00DF6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E335D5" w14:textId="77777777" w:rsidR="006512BA" w:rsidRPr="001329C7" w:rsidRDefault="006512BA" w:rsidP="006512BA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CC4997B" w14:textId="63D6DDEB" w:rsidR="00C1088A" w:rsidRPr="001329C7" w:rsidRDefault="006512BA" w:rsidP="00550E7E">
            <w:pPr>
              <w:pStyle w:val="acctfourfigures"/>
              <w:tabs>
                <w:tab w:val="clear" w:pos="765"/>
                <w:tab w:val="decimal" w:pos="857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891</w:t>
            </w:r>
          </w:p>
        </w:tc>
        <w:tc>
          <w:tcPr>
            <w:tcW w:w="270" w:type="dxa"/>
          </w:tcPr>
          <w:p w14:paraId="1D4100F7" w14:textId="77777777" w:rsidR="00C1088A" w:rsidRPr="001329C7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0921335" w14:textId="77777777" w:rsidR="006512BA" w:rsidRPr="001329C7" w:rsidRDefault="006512BA" w:rsidP="006512BA">
            <w:pPr>
              <w:pStyle w:val="acctfourfigures"/>
              <w:tabs>
                <w:tab w:val="clear" w:pos="765"/>
                <w:tab w:val="decimal" w:pos="133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61CED22E" w14:textId="5B950FF5" w:rsidR="00C1088A" w:rsidRPr="001329C7" w:rsidRDefault="006512BA" w:rsidP="00550E7E">
            <w:pPr>
              <w:pStyle w:val="acctfourfigures"/>
              <w:tabs>
                <w:tab w:val="clear" w:pos="765"/>
                <w:tab w:val="decimal" w:pos="140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18,475,221</w:t>
            </w:r>
          </w:p>
        </w:tc>
        <w:tc>
          <w:tcPr>
            <w:tcW w:w="270" w:type="dxa"/>
          </w:tcPr>
          <w:p w14:paraId="56620F5E" w14:textId="77777777" w:rsidR="00C1088A" w:rsidRPr="001329C7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DAD50D" w14:textId="77777777" w:rsidR="006512BA" w:rsidRPr="001329C7" w:rsidRDefault="006512BA" w:rsidP="006512BA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AF46F21" w14:textId="7EF78CA0" w:rsidR="00C1088A" w:rsidRPr="001329C7" w:rsidRDefault="006512BA" w:rsidP="00550E7E">
            <w:pPr>
              <w:pStyle w:val="acctfourfigures"/>
              <w:tabs>
                <w:tab w:val="clear" w:pos="765"/>
                <w:tab w:val="decimal" w:pos="87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8,561,134</w:t>
            </w:r>
          </w:p>
        </w:tc>
        <w:tc>
          <w:tcPr>
            <w:tcW w:w="270" w:type="dxa"/>
          </w:tcPr>
          <w:p w14:paraId="5E5800A1" w14:textId="77777777" w:rsidR="00C1088A" w:rsidRPr="001329C7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80"/>
                <w:tab w:val="decimal" w:pos="106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9C7CD8" w14:textId="77777777" w:rsidR="006512BA" w:rsidRPr="001329C7" w:rsidRDefault="006512BA" w:rsidP="006512BA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11D10CE" w14:textId="0B7F5B26" w:rsidR="007C415A" w:rsidRPr="001329C7" w:rsidRDefault="006512BA" w:rsidP="00550E7E">
            <w:pPr>
              <w:pStyle w:val="acctfourfigures"/>
              <w:tabs>
                <w:tab w:val="clear" w:pos="765"/>
                <w:tab w:val="decimal" w:pos="946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,782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46B0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70" w:type="dxa"/>
          </w:tcPr>
          <w:p w14:paraId="031A9365" w14:textId="77777777" w:rsidR="00C1088A" w:rsidRPr="001329C7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39711E" w14:textId="77777777" w:rsidR="006512BA" w:rsidRPr="001329C7" w:rsidRDefault="006512BA" w:rsidP="006512BA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D95342D" w14:textId="646E4AD3" w:rsidR="00C1088A" w:rsidRPr="001329C7" w:rsidRDefault="006512BA" w:rsidP="00550E7E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  <w:tc>
          <w:tcPr>
            <w:tcW w:w="270" w:type="dxa"/>
          </w:tcPr>
          <w:p w14:paraId="4FFF7BD0" w14:textId="77777777" w:rsidR="00C1088A" w:rsidRPr="001329C7" w:rsidRDefault="00C1088A" w:rsidP="0080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BE8AC9" w14:textId="77777777" w:rsidR="006512BA" w:rsidRPr="001329C7" w:rsidRDefault="006512BA" w:rsidP="006512BA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73DC6C3" w14:textId="7FC7EC83" w:rsidR="00C1088A" w:rsidRPr="001329C7" w:rsidRDefault="006512BA" w:rsidP="008D4A59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FEE568" w14:textId="77777777" w:rsidR="00C1088A" w:rsidRPr="001329C7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B6365F" w14:textId="77777777" w:rsidR="009679F1" w:rsidRPr="001329C7" w:rsidRDefault="009679F1" w:rsidP="00A01D6B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B393F5" w14:textId="1876AC21" w:rsidR="00C1088A" w:rsidRPr="001329C7" w:rsidRDefault="009679F1" w:rsidP="00550E7E">
            <w:pPr>
              <w:pStyle w:val="acctfourfigures"/>
              <w:tabs>
                <w:tab w:val="clear" w:pos="765"/>
                <w:tab w:val="decimal" w:pos="862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63,178,025</w:t>
            </w:r>
          </w:p>
        </w:tc>
      </w:tr>
    </w:tbl>
    <w:p w14:paraId="5935B19F" w14:textId="77777777" w:rsidR="00593412" w:rsidRDefault="00593412">
      <w:r>
        <w:br w:type="page"/>
      </w:r>
    </w:p>
    <w:tbl>
      <w:tblPr>
        <w:tblW w:w="1479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96"/>
        <w:gridCol w:w="1080"/>
        <w:gridCol w:w="269"/>
        <w:gridCol w:w="1711"/>
        <w:gridCol w:w="269"/>
        <w:gridCol w:w="1081"/>
        <w:gridCol w:w="270"/>
        <w:gridCol w:w="1158"/>
        <w:gridCol w:w="269"/>
        <w:gridCol w:w="1093"/>
        <w:gridCol w:w="269"/>
        <w:gridCol w:w="1081"/>
        <w:gridCol w:w="269"/>
        <w:gridCol w:w="1081"/>
      </w:tblGrid>
      <w:tr w:rsidR="00CF231B" w:rsidRPr="00196AB4" w14:paraId="4273C1B5" w14:textId="77777777" w:rsidTr="0060731A">
        <w:trPr>
          <w:cantSplit/>
          <w:trHeight w:hRule="exact" w:val="346"/>
        </w:trPr>
        <w:tc>
          <w:tcPr>
            <w:tcW w:w="4896" w:type="dxa"/>
          </w:tcPr>
          <w:p w14:paraId="0485E674" w14:textId="4CD66D8E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E6AAD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F33A9A7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005F6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97" w:type="dxa"/>
            <w:gridSpan w:val="13"/>
            <w:vAlign w:val="center"/>
          </w:tcPr>
          <w:p w14:paraId="2559F13B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68817FD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E0CF730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196AB4" w14:paraId="077EDE61" w14:textId="77777777" w:rsidTr="0060731A">
        <w:trPr>
          <w:cantSplit/>
          <w:trHeight w:hRule="exact" w:val="346"/>
        </w:trPr>
        <w:tc>
          <w:tcPr>
            <w:tcW w:w="4896" w:type="dxa"/>
          </w:tcPr>
          <w:p w14:paraId="6DDB0B5A" w14:textId="77777777" w:rsidR="00CF231B" w:rsidRPr="008E6772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74F6A4B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  <w:vAlign w:val="center"/>
          </w:tcPr>
          <w:p w14:paraId="0CAD769F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center"/>
          </w:tcPr>
          <w:p w14:paraId="75AC6E27" w14:textId="77777777" w:rsidR="00CF231B" w:rsidRPr="00196AB4" w:rsidRDefault="00CF231B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69" w:type="dxa"/>
          </w:tcPr>
          <w:p w14:paraId="730AB77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7D2C4BD4" w14:textId="77777777" w:rsidR="00CF231B" w:rsidRPr="00196AB4" w:rsidRDefault="00CF231B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  <w:vAlign w:val="center"/>
          </w:tcPr>
          <w:p w14:paraId="276605DE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0FFBE740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  <w:vAlign w:val="center"/>
          </w:tcPr>
          <w:p w14:paraId="4DE32E4F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center"/>
          </w:tcPr>
          <w:p w14:paraId="1F745F0C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center"/>
          </w:tcPr>
          <w:p w14:paraId="4E6F1ABD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7619429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center"/>
          </w:tcPr>
          <w:p w14:paraId="157DB806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3096A77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0B2D" w:rsidRPr="00196AB4" w14:paraId="4E296DD2" w14:textId="77777777" w:rsidTr="0060731A">
        <w:trPr>
          <w:cantSplit/>
          <w:trHeight w:hRule="exact" w:val="346"/>
        </w:trPr>
        <w:tc>
          <w:tcPr>
            <w:tcW w:w="4896" w:type="dxa"/>
            <w:vAlign w:val="bottom"/>
          </w:tcPr>
          <w:p w14:paraId="7B181C46" w14:textId="49E796CD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73D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80" w:type="dxa"/>
            <w:vAlign w:val="center"/>
          </w:tcPr>
          <w:p w14:paraId="6701A07D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  <w:vAlign w:val="center"/>
          </w:tcPr>
          <w:p w14:paraId="4476CD60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center"/>
          </w:tcPr>
          <w:p w14:paraId="1CB1C048" w14:textId="77777777" w:rsidR="004E0B2D" w:rsidRPr="00196AB4" w:rsidRDefault="004E0B2D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69" w:type="dxa"/>
          </w:tcPr>
          <w:p w14:paraId="6A2A4CE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73D5A723" w14:textId="77777777" w:rsidR="004E0B2D" w:rsidRPr="00196AB4" w:rsidRDefault="004E0B2D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  <w:vAlign w:val="center"/>
          </w:tcPr>
          <w:p w14:paraId="6679ECC3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6E7CE933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  <w:vAlign w:val="center"/>
          </w:tcPr>
          <w:p w14:paraId="490B4D1A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center"/>
          </w:tcPr>
          <w:p w14:paraId="5199B6C9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  <w:vAlign w:val="center"/>
          </w:tcPr>
          <w:p w14:paraId="11061CC8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328ADD61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  <w:vAlign w:val="center"/>
          </w:tcPr>
          <w:p w14:paraId="145B98F9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9084DEB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0B2D" w:rsidRPr="00196AB4" w14:paraId="58DA9BB3" w14:textId="77777777" w:rsidTr="0060731A">
        <w:trPr>
          <w:cantSplit/>
          <w:trHeight w:hRule="exact" w:val="346"/>
        </w:trPr>
        <w:tc>
          <w:tcPr>
            <w:tcW w:w="4896" w:type="dxa"/>
          </w:tcPr>
          <w:p w14:paraId="55DF5449" w14:textId="3B52BCBE" w:rsidR="004E0B2D" w:rsidRPr="00196AB4" w:rsidRDefault="004E0B2D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173D3F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73D3F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14:paraId="73B15001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  <w:vAlign w:val="center"/>
          </w:tcPr>
          <w:p w14:paraId="74572E3F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center"/>
          </w:tcPr>
          <w:p w14:paraId="4F9618B4" w14:textId="77777777" w:rsidR="004E0B2D" w:rsidRPr="00196AB4" w:rsidRDefault="004E0B2D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69" w:type="dxa"/>
          </w:tcPr>
          <w:p w14:paraId="4C3E87E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5F1ADCC" w14:textId="77777777" w:rsidR="004E0B2D" w:rsidRPr="00196AB4" w:rsidRDefault="004E0B2D" w:rsidP="00562D5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  <w:vAlign w:val="center"/>
          </w:tcPr>
          <w:p w14:paraId="73A53A02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center"/>
          </w:tcPr>
          <w:p w14:paraId="24AF42D5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  <w:vAlign w:val="center"/>
          </w:tcPr>
          <w:p w14:paraId="72A3B2A1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center"/>
          </w:tcPr>
          <w:p w14:paraId="0D08AEBF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  <w:vAlign w:val="center"/>
          </w:tcPr>
          <w:p w14:paraId="21248A5D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11DCD560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  <w:vAlign w:val="center"/>
          </w:tcPr>
          <w:p w14:paraId="5FF27134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center"/>
          </w:tcPr>
          <w:p w14:paraId="72EDD3F8" w14:textId="77777777" w:rsidR="004E0B2D" w:rsidRPr="00196AB4" w:rsidRDefault="004E0B2D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231B" w:rsidRPr="00196AB4" w14:paraId="5BE293A5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2BE42FC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97" w:type="dxa"/>
            <w:gridSpan w:val="13"/>
            <w:vAlign w:val="center"/>
          </w:tcPr>
          <w:p w14:paraId="6C0AD8C9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772B86E2" w14:textId="77777777" w:rsidR="00CF231B" w:rsidRPr="00196AB4" w:rsidRDefault="00CF231B" w:rsidP="00562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3D3F" w:rsidRPr="00196AB4" w14:paraId="403C2C47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1E471169" w14:textId="7C8DC291" w:rsidR="00173D3F" w:rsidRPr="00196AB4" w:rsidRDefault="00173D3F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CFE06E3" w14:textId="17381322" w:rsidR="00173D3F" w:rsidRPr="0046507D" w:rsidRDefault="00173D3F" w:rsidP="0060731A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507D">
              <w:rPr>
                <w:rFonts w:asciiTheme="majorBidi" w:hAnsiTheme="majorBidi" w:cstheme="majorBidi"/>
                <w:sz w:val="28"/>
                <w:szCs w:val="28"/>
              </w:rPr>
              <w:t>41,358,680</w:t>
            </w:r>
          </w:p>
        </w:tc>
        <w:tc>
          <w:tcPr>
            <w:tcW w:w="269" w:type="dxa"/>
          </w:tcPr>
          <w:p w14:paraId="585AFEB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5EB956B" w14:textId="15A5AE35" w:rsidR="00173D3F" w:rsidRPr="001329C7" w:rsidRDefault="00173D3F" w:rsidP="002A28B7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21,979,216</w:t>
            </w:r>
          </w:p>
        </w:tc>
        <w:tc>
          <w:tcPr>
            <w:tcW w:w="269" w:type="dxa"/>
          </w:tcPr>
          <w:p w14:paraId="29CFEDE8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E6B46D" w14:textId="27EA62CF" w:rsidR="00173D3F" w:rsidRPr="001329C7" w:rsidRDefault="00173D3F" w:rsidP="00D40963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10,570,807</w:t>
            </w:r>
          </w:p>
        </w:tc>
        <w:tc>
          <w:tcPr>
            <w:tcW w:w="270" w:type="dxa"/>
          </w:tcPr>
          <w:p w14:paraId="35A47697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1665327" w14:textId="7B1A9614" w:rsidR="00173D3F" w:rsidRPr="001329C7" w:rsidRDefault="00173D3F" w:rsidP="00D40963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8,833,833</w:t>
            </w:r>
          </w:p>
        </w:tc>
        <w:tc>
          <w:tcPr>
            <w:tcW w:w="269" w:type="dxa"/>
          </w:tcPr>
          <w:p w14:paraId="4D90BFE8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51EFEB9" w14:textId="02F03023" w:rsidR="00173D3F" w:rsidRPr="001329C7" w:rsidRDefault="00173D3F" w:rsidP="00D40963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82,742,536</w:t>
            </w:r>
          </w:p>
        </w:tc>
        <w:tc>
          <w:tcPr>
            <w:tcW w:w="269" w:type="dxa"/>
          </w:tcPr>
          <w:p w14:paraId="511EE389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0BE0ED" w14:textId="0C9EE293" w:rsidR="00173D3F" w:rsidRPr="001329C7" w:rsidRDefault="00173D3F" w:rsidP="00173D3F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(14,239,843)</w:t>
            </w:r>
          </w:p>
        </w:tc>
        <w:tc>
          <w:tcPr>
            <w:tcW w:w="269" w:type="dxa"/>
          </w:tcPr>
          <w:p w14:paraId="47C0BBF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8B539" w14:textId="71101845" w:rsidR="00173D3F" w:rsidRPr="001329C7" w:rsidRDefault="00173D3F" w:rsidP="00562D5B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68,502,693</w:t>
            </w:r>
          </w:p>
        </w:tc>
      </w:tr>
      <w:tr w:rsidR="00173D3F" w:rsidRPr="00196AB4" w14:paraId="4608E119" w14:textId="77777777" w:rsidTr="0060731A">
        <w:trPr>
          <w:cantSplit/>
          <w:trHeight w:hRule="exact" w:val="331"/>
        </w:trPr>
        <w:tc>
          <w:tcPr>
            <w:tcW w:w="4896" w:type="dxa"/>
            <w:vAlign w:val="center"/>
          </w:tcPr>
          <w:p w14:paraId="48644C04" w14:textId="77777777" w:rsidR="00173D3F" w:rsidRPr="00196AB4" w:rsidRDefault="00173D3F" w:rsidP="003A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5100B" w14:textId="78E7DB09" w:rsidR="00173D3F" w:rsidRPr="001329C7" w:rsidRDefault="00173D3F" w:rsidP="0060731A">
            <w:pPr>
              <w:pStyle w:val="acctfourfigures"/>
              <w:tabs>
                <w:tab w:val="clear" w:pos="765"/>
                <w:tab w:val="decimal" w:pos="859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(6,826,380)</w:t>
            </w:r>
          </w:p>
        </w:tc>
        <w:tc>
          <w:tcPr>
            <w:tcW w:w="269" w:type="dxa"/>
          </w:tcPr>
          <w:p w14:paraId="050540A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58D10AB" w14:textId="0D8ABB0F" w:rsidR="00173D3F" w:rsidRPr="001329C7" w:rsidRDefault="00173D3F" w:rsidP="00173D3F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(1,519,330)</w:t>
            </w:r>
          </w:p>
        </w:tc>
        <w:tc>
          <w:tcPr>
            <w:tcW w:w="269" w:type="dxa"/>
          </w:tcPr>
          <w:p w14:paraId="7FC54217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85619E" w14:textId="3B100C90" w:rsidR="00173D3F" w:rsidRPr="001329C7" w:rsidRDefault="00173D3F" w:rsidP="00173D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(2,159,887)</w:t>
            </w:r>
          </w:p>
        </w:tc>
        <w:tc>
          <w:tcPr>
            <w:tcW w:w="270" w:type="dxa"/>
          </w:tcPr>
          <w:p w14:paraId="10FECE95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A47D7FD" w14:textId="3E66D6F6" w:rsidR="00173D3F" w:rsidRPr="001329C7" w:rsidRDefault="00173D3F" w:rsidP="00173D3F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(3,734,246)</w:t>
            </w:r>
          </w:p>
        </w:tc>
        <w:tc>
          <w:tcPr>
            <w:tcW w:w="269" w:type="dxa"/>
          </w:tcPr>
          <w:p w14:paraId="5135BEA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5E0F4C7" w14:textId="7357B4EC" w:rsidR="00173D3F" w:rsidRPr="001329C7" w:rsidRDefault="00173D3F" w:rsidP="00173D3F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(14,239,843)</w:t>
            </w:r>
          </w:p>
        </w:tc>
        <w:tc>
          <w:tcPr>
            <w:tcW w:w="269" w:type="dxa"/>
          </w:tcPr>
          <w:p w14:paraId="721B286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6EA7E92" w14:textId="4299453B" w:rsidR="00173D3F" w:rsidRPr="001329C7" w:rsidRDefault="00173D3F" w:rsidP="00D40963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14,239,843</w:t>
            </w:r>
          </w:p>
        </w:tc>
        <w:tc>
          <w:tcPr>
            <w:tcW w:w="269" w:type="dxa"/>
          </w:tcPr>
          <w:p w14:paraId="3D065785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5850CD" w14:textId="187B1E1D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73D3F" w:rsidRPr="00196AB4" w14:paraId="15FB57C2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44E39811" w14:textId="77777777" w:rsidR="00173D3F" w:rsidRPr="00196AB4" w:rsidRDefault="00173D3F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DA9B4" w14:textId="77055833" w:rsidR="00173D3F" w:rsidRPr="001329C7" w:rsidRDefault="00173D3F" w:rsidP="0060731A">
            <w:pPr>
              <w:pStyle w:val="acctfourfigures"/>
              <w:tabs>
                <w:tab w:val="clear" w:pos="765"/>
                <w:tab w:val="decimal" w:pos="859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34,532,300</w:t>
            </w:r>
          </w:p>
        </w:tc>
        <w:tc>
          <w:tcPr>
            <w:tcW w:w="269" w:type="dxa"/>
          </w:tcPr>
          <w:p w14:paraId="40743CF3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65318F5" w14:textId="0E306EDC" w:rsidR="00173D3F" w:rsidRPr="001329C7" w:rsidRDefault="00173D3F" w:rsidP="00173D3F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20,459,886</w:t>
            </w:r>
          </w:p>
        </w:tc>
        <w:tc>
          <w:tcPr>
            <w:tcW w:w="269" w:type="dxa"/>
          </w:tcPr>
          <w:p w14:paraId="7CF1514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C92987" w14:textId="3B3D219D" w:rsidR="00173D3F" w:rsidRPr="001329C7" w:rsidRDefault="00173D3F" w:rsidP="00173D3F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8,410,920</w:t>
            </w:r>
          </w:p>
        </w:tc>
        <w:tc>
          <w:tcPr>
            <w:tcW w:w="270" w:type="dxa"/>
          </w:tcPr>
          <w:p w14:paraId="504AF430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686AE9A" w14:textId="1ED38523" w:rsidR="00173D3F" w:rsidRPr="001329C7" w:rsidRDefault="00173D3F" w:rsidP="00173D3F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5,099,587</w:t>
            </w:r>
          </w:p>
        </w:tc>
        <w:tc>
          <w:tcPr>
            <w:tcW w:w="269" w:type="dxa"/>
          </w:tcPr>
          <w:p w14:paraId="57E529A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D7ADD9B" w14:textId="378C49A4" w:rsidR="00173D3F" w:rsidRPr="001329C7" w:rsidRDefault="00173D3F" w:rsidP="00173D3F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68,502,693</w:t>
            </w:r>
          </w:p>
        </w:tc>
        <w:tc>
          <w:tcPr>
            <w:tcW w:w="269" w:type="dxa"/>
          </w:tcPr>
          <w:p w14:paraId="3D944E2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D876657" w14:textId="28B7A988" w:rsidR="00173D3F" w:rsidRPr="001329C7" w:rsidRDefault="00173D3F" w:rsidP="00173D3F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E6E039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8C14DD" w14:textId="0A39F5B4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68,502,693</w:t>
            </w:r>
          </w:p>
        </w:tc>
      </w:tr>
      <w:tr w:rsidR="004E0B2D" w:rsidRPr="00196AB4" w14:paraId="31C6AC3C" w14:textId="77777777" w:rsidTr="0060731A">
        <w:trPr>
          <w:cantSplit/>
          <w:trHeight w:hRule="exact" w:val="113"/>
        </w:trPr>
        <w:tc>
          <w:tcPr>
            <w:tcW w:w="4896" w:type="dxa"/>
          </w:tcPr>
          <w:p w14:paraId="28543DC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D3324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B3C4A4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2FA24A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5D614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6AB51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31A3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7000788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D1DC69C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A59459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CF491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4339050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33ECD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81181D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0B2D" w:rsidRPr="00196AB4" w14:paraId="7A849CA2" w14:textId="77777777" w:rsidTr="0060731A">
        <w:trPr>
          <w:cantSplit/>
          <w:trHeight w:hRule="exact" w:val="331"/>
        </w:trPr>
        <w:tc>
          <w:tcPr>
            <w:tcW w:w="4896" w:type="dxa"/>
            <w:vAlign w:val="center"/>
          </w:tcPr>
          <w:p w14:paraId="6AF4A8F7" w14:textId="77777777" w:rsidR="004E0B2D" w:rsidRPr="00196AB4" w:rsidRDefault="004E0B2D" w:rsidP="003A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80" w:type="dxa"/>
          </w:tcPr>
          <w:p w14:paraId="4703035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9A32772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32D2544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FB8E4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8DF4D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694A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CB29003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94B6A6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3EBF4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B3DAF70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80139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7C284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22DE6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D3F" w:rsidRPr="00196AB4" w14:paraId="7F09D1F3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584C38C2" w14:textId="77777777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</w:tcPr>
          <w:p w14:paraId="7F2A425D" w14:textId="3DF2A22A" w:rsidR="00173D3F" w:rsidRPr="001329C7" w:rsidRDefault="00173D3F" w:rsidP="0060731A">
            <w:pPr>
              <w:pStyle w:val="acctfourfigures"/>
              <w:tabs>
                <w:tab w:val="clear" w:pos="765"/>
                <w:tab w:val="decimal" w:pos="869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5,667,265</w:t>
            </w:r>
          </w:p>
        </w:tc>
        <w:tc>
          <w:tcPr>
            <w:tcW w:w="269" w:type="dxa"/>
          </w:tcPr>
          <w:p w14:paraId="1340EC77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CBC3C51" w14:textId="69314FB0" w:rsidR="00173D3F" w:rsidRPr="001329C7" w:rsidRDefault="00173D3F" w:rsidP="00173D3F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2,273,222</w:t>
            </w:r>
          </w:p>
        </w:tc>
        <w:tc>
          <w:tcPr>
            <w:tcW w:w="269" w:type="dxa"/>
          </w:tcPr>
          <w:p w14:paraId="1C62B3E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9CCC3C" w14:textId="3C04134B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2,560,662</w:t>
            </w:r>
          </w:p>
        </w:tc>
        <w:tc>
          <w:tcPr>
            <w:tcW w:w="270" w:type="dxa"/>
          </w:tcPr>
          <w:p w14:paraId="4753E46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6F0023" w14:textId="515B075B" w:rsidR="00173D3F" w:rsidRPr="001329C7" w:rsidRDefault="00173D3F" w:rsidP="00173D3F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1,643,768</w:t>
            </w:r>
          </w:p>
        </w:tc>
        <w:tc>
          <w:tcPr>
            <w:tcW w:w="269" w:type="dxa"/>
          </w:tcPr>
          <w:p w14:paraId="5565370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FDBCC6" w14:textId="3382EA11" w:rsidR="00173D3F" w:rsidRPr="001329C7" w:rsidRDefault="00173D3F" w:rsidP="00173D3F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12,144,917</w:t>
            </w:r>
          </w:p>
        </w:tc>
        <w:tc>
          <w:tcPr>
            <w:tcW w:w="269" w:type="dxa"/>
          </w:tcPr>
          <w:p w14:paraId="6F3FC39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3FFCAD" w14:textId="67273531" w:rsidR="00173D3F" w:rsidRPr="001329C7" w:rsidRDefault="00173D3F" w:rsidP="00173D3F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131,945</w:t>
            </w:r>
          </w:p>
        </w:tc>
        <w:tc>
          <w:tcPr>
            <w:tcW w:w="269" w:type="dxa"/>
          </w:tcPr>
          <w:p w14:paraId="3DCD844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58E613" w14:textId="6FBB606E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12,276,862</w:t>
            </w:r>
          </w:p>
        </w:tc>
      </w:tr>
      <w:tr w:rsidR="00173D3F" w:rsidRPr="00196AB4" w14:paraId="3110DA2F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50772929" w14:textId="77777777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</w:tcPr>
          <w:p w14:paraId="0672DED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DC9D5F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D8E4497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EA3117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6A303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7DD2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67B3B9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A8F7D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D3844C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B43C9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848D8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370BE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D060CE" w14:textId="05C50249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(8,779,003)</w:t>
            </w:r>
          </w:p>
        </w:tc>
      </w:tr>
      <w:tr w:rsidR="004E0B2D" w:rsidRPr="00196AB4" w14:paraId="569D3587" w14:textId="77777777" w:rsidTr="0060731A">
        <w:trPr>
          <w:cantSplit/>
          <w:trHeight w:hRule="exact" w:val="115"/>
        </w:trPr>
        <w:tc>
          <w:tcPr>
            <w:tcW w:w="4896" w:type="dxa"/>
          </w:tcPr>
          <w:p w14:paraId="76B963E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3BAB1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1FF83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A81FB72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798175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C5012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B3D1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FF487F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109698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6E483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7D46D1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6B18A0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9C8E37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089087" w14:textId="3C08B044" w:rsidR="004E0B2D" w:rsidRPr="001329C7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D3F" w:rsidRPr="00196AB4" w14:paraId="00F0CCDE" w14:textId="77777777" w:rsidTr="0060731A">
        <w:trPr>
          <w:cantSplit/>
          <w:trHeight w:hRule="exact" w:val="331"/>
        </w:trPr>
        <w:tc>
          <w:tcPr>
            <w:tcW w:w="4896" w:type="dxa"/>
            <w:vAlign w:val="center"/>
          </w:tcPr>
          <w:p w14:paraId="785B92F8" w14:textId="77777777" w:rsidR="00173D3F" w:rsidRPr="00196AB4" w:rsidRDefault="00173D3F" w:rsidP="003A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6C2225C2" w14:textId="1CC81DC9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0F727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CA659B3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CC239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7DF93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DECD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C041A1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690B3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CDF2AC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8799F57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E28E2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74DEF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9B61CE" w14:textId="116938FE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3,497,859</w:t>
            </w:r>
          </w:p>
        </w:tc>
      </w:tr>
      <w:tr w:rsidR="00173D3F" w:rsidRPr="00196AB4" w14:paraId="2818FCCB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7A085C28" w14:textId="77777777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DC4609F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BB716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EFB4F3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A1BE5E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4F837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6C8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BB49A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05126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A02D5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F7813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24564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B0E7F9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428F1D" w14:textId="25E0992D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(1,267,172)</w:t>
            </w:r>
          </w:p>
        </w:tc>
      </w:tr>
      <w:tr w:rsidR="00173D3F" w:rsidRPr="00196AB4" w14:paraId="6B82C79E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0CCC835A" w14:textId="77777777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080" w:type="dxa"/>
          </w:tcPr>
          <w:p w14:paraId="1CD7CD6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EF49E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F3BF58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00804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46715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639D9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E95F24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7B78D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D77FB0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64A4388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0D5B8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DEAF8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2ABEF29" w14:textId="0C8E58F4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338,249</w:t>
            </w:r>
          </w:p>
        </w:tc>
      </w:tr>
      <w:tr w:rsidR="00173D3F" w:rsidRPr="00196AB4" w14:paraId="09406D28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13F9E9C5" w14:textId="32D5FBC5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589EAA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6FB07F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76C804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8828BA0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332C7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D21E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D49700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55ACA3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70BFFB0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CD1C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E802F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8C7023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5ABF5AF" w14:textId="6676C052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512,048</w:t>
            </w:r>
          </w:p>
        </w:tc>
      </w:tr>
      <w:tr w:rsidR="00173D3F" w:rsidRPr="00196AB4" w14:paraId="1D1434F2" w14:textId="77777777" w:rsidTr="0060731A">
        <w:trPr>
          <w:cantSplit/>
          <w:trHeight w:hRule="exact" w:val="111"/>
        </w:trPr>
        <w:tc>
          <w:tcPr>
            <w:tcW w:w="4896" w:type="dxa"/>
          </w:tcPr>
          <w:p w14:paraId="78353428" w14:textId="77777777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C1EC94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41D33E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F5D6089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C4D616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9D988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09E00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EA399F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1578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A7712C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17721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81DA58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3A215B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290792" w14:textId="77777777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73D3F" w:rsidRPr="00196AB4" w14:paraId="0A64ADA4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130011FE" w14:textId="77777777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BEF0F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2F6709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190914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22DFF6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F6A18E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09F7A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B12CB75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433E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18DE9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1F47D9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14549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7FE930D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5C4446" w14:textId="0E0DC24F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3,080,984</w:t>
            </w:r>
          </w:p>
        </w:tc>
      </w:tr>
      <w:tr w:rsidR="00173D3F" w:rsidRPr="00196AB4" w14:paraId="3D3DC6CC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1410968F" w14:textId="24F46216" w:rsidR="00173D3F" w:rsidRPr="00196AB4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5B6C9AA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074F28B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189B97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9C73D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1459F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B48CC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8B47035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180A3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4F0CFD2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6186A1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769214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CEB699" w14:textId="77777777" w:rsidR="00173D3F" w:rsidRPr="001329C7" w:rsidRDefault="00173D3F" w:rsidP="00173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3FE14D" w14:textId="0835F05E" w:rsidR="00173D3F" w:rsidRPr="001329C7" w:rsidRDefault="00173D3F" w:rsidP="00173D3F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sz w:val="28"/>
                <w:szCs w:val="28"/>
              </w:rPr>
              <w:t>(172,510)</w:t>
            </w:r>
          </w:p>
        </w:tc>
      </w:tr>
      <w:tr w:rsidR="004E0B2D" w:rsidRPr="00196AB4" w14:paraId="7272A7EA" w14:textId="77777777" w:rsidTr="0060731A">
        <w:trPr>
          <w:cantSplit/>
          <w:trHeight w:hRule="exact" w:val="115"/>
        </w:trPr>
        <w:tc>
          <w:tcPr>
            <w:tcW w:w="4896" w:type="dxa"/>
          </w:tcPr>
          <w:p w14:paraId="5648B61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</w:tcPr>
          <w:p w14:paraId="3E7D7362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DC03BD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02C4544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E262B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2CDE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2985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22C52D8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731C9C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1D54F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51DF87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F8F64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D0E44B7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76ED873" w14:textId="77777777" w:rsidR="004E0B2D" w:rsidRPr="001329C7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7F4A699F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6D709D31" w14:textId="2D6AD9FF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144B42A9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490990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00ADA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13DA48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9CF7A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95490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7DD899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EB5FF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ECC6BD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52791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FC3A9A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060F84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322209F" w14:textId="03BB0E22" w:rsidR="004E0B2D" w:rsidRPr="001329C7" w:rsidRDefault="00173D3F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2,908,474</w:t>
            </w:r>
          </w:p>
        </w:tc>
      </w:tr>
      <w:tr w:rsidR="004E0B2D" w:rsidRPr="00196AB4" w14:paraId="633827DA" w14:textId="77777777" w:rsidTr="0060731A">
        <w:trPr>
          <w:cantSplit/>
          <w:trHeight w:hRule="exact" w:val="115"/>
        </w:trPr>
        <w:tc>
          <w:tcPr>
            <w:tcW w:w="4896" w:type="dxa"/>
          </w:tcPr>
          <w:p w14:paraId="4EA02353" w14:textId="77777777" w:rsidR="004E0B2D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7813D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9F415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D9B16E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1CA636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5424F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BA4BA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8B2A7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EA031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3851845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00C82A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0BB678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63F0C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61A1F85" w14:textId="77777777" w:rsidR="004E0B2D" w:rsidRPr="001329C7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401F1FA4" w14:textId="77777777" w:rsidTr="0060731A">
        <w:trPr>
          <w:cantSplit/>
          <w:trHeight w:hRule="exact" w:val="331"/>
        </w:trPr>
        <w:tc>
          <w:tcPr>
            <w:tcW w:w="4896" w:type="dxa"/>
          </w:tcPr>
          <w:p w14:paraId="3F152F3C" w14:textId="77777777" w:rsidR="004E0B2D" w:rsidRPr="00196AB4" w:rsidRDefault="004E0B2D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080" w:type="dxa"/>
          </w:tcPr>
          <w:p w14:paraId="2AC1ED2F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4FC7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6472E22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3C1CFC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4BED43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A0E7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6AA181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2D8BD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017C56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30BD97E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37FFA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71856B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182D6A" w14:textId="77777777" w:rsidR="004E0B2D" w:rsidRPr="001329C7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0B55DDFA" w14:textId="77777777" w:rsidTr="0060731A">
        <w:trPr>
          <w:cantSplit/>
          <w:trHeight w:hRule="exact" w:val="662"/>
        </w:trPr>
        <w:tc>
          <w:tcPr>
            <w:tcW w:w="4896" w:type="dxa"/>
            <w:vAlign w:val="center"/>
          </w:tcPr>
          <w:p w14:paraId="4DE4C62E" w14:textId="77777777" w:rsidR="004E0B2D" w:rsidRDefault="004E0B2D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17B1C61C" w14:textId="5E8A6B01" w:rsidR="004E0B2D" w:rsidRPr="00196AB4" w:rsidRDefault="004E0B2D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C32D31" w14:textId="77777777" w:rsidR="004E0B2D" w:rsidRPr="001329C7" w:rsidRDefault="004E0B2D" w:rsidP="008D4A59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09DCDE" w14:textId="0DA326C7" w:rsidR="004E0B2D" w:rsidRPr="001329C7" w:rsidRDefault="00173D3F" w:rsidP="008D4A59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69" w:type="dxa"/>
          </w:tcPr>
          <w:p w14:paraId="076AE913" w14:textId="77777777" w:rsidR="004E0B2D" w:rsidRPr="001329C7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7383837A" w14:textId="77777777" w:rsidR="004E0B2D" w:rsidRPr="001329C7" w:rsidRDefault="004E0B2D" w:rsidP="008D4A59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7C28C3" w14:textId="31503FB1" w:rsidR="004E0B2D" w:rsidRPr="001329C7" w:rsidRDefault="00173D3F" w:rsidP="008D4A59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69" w:type="dxa"/>
            <w:vAlign w:val="bottom"/>
          </w:tcPr>
          <w:p w14:paraId="553496C8" w14:textId="77777777" w:rsidR="004E0B2D" w:rsidRPr="001329C7" w:rsidRDefault="004E0B2D" w:rsidP="008C1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CE70614" w14:textId="77777777" w:rsidR="004E0B2D" w:rsidRPr="001329C7" w:rsidRDefault="004E0B2D" w:rsidP="008D4A59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895D9B" w14:textId="7CCBB4C7" w:rsidR="004E0B2D" w:rsidRPr="001329C7" w:rsidRDefault="00173D3F" w:rsidP="008D4A59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  <w:vAlign w:val="bottom"/>
          </w:tcPr>
          <w:p w14:paraId="79D8F32C" w14:textId="77777777" w:rsidR="004E0B2D" w:rsidRPr="001329C7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2F5E675" w14:textId="34814F37" w:rsidR="004E0B2D" w:rsidRPr="001329C7" w:rsidRDefault="00173D3F" w:rsidP="008D4A59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269" w:type="dxa"/>
            <w:vAlign w:val="bottom"/>
          </w:tcPr>
          <w:p w14:paraId="7E96D990" w14:textId="77777777" w:rsidR="004E0B2D" w:rsidRPr="001329C7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04A8E2A1" w14:textId="77777777" w:rsidR="004E0B2D" w:rsidRPr="001329C7" w:rsidRDefault="004E0B2D" w:rsidP="008D4A5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2558F4" w14:textId="056A8A18" w:rsidR="004E0B2D" w:rsidRPr="001329C7" w:rsidRDefault="00173D3F" w:rsidP="00D40963">
            <w:pPr>
              <w:pStyle w:val="acctfourfigures"/>
              <w:tabs>
                <w:tab w:val="clear" w:pos="765"/>
                <w:tab w:val="decimal" w:pos="809"/>
              </w:tabs>
              <w:spacing w:line="300" w:lineRule="exact"/>
              <w:ind w:left="-119" w:right="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69" w:type="dxa"/>
            <w:vAlign w:val="bottom"/>
          </w:tcPr>
          <w:p w14:paraId="3FD27B5B" w14:textId="77777777" w:rsidR="004E0B2D" w:rsidRPr="001329C7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BE6205D" w14:textId="77777777" w:rsidR="004E0B2D" w:rsidRPr="001329C7" w:rsidRDefault="004E0B2D" w:rsidP="008D4A59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D32F7F" w14:textId="0C9BB11B" w:rsidR="004E0B2D" w:rsidRPr="001329C7" w:rsidRDefault="004E0B2D" w:rsidP="008D4A59">
            <w:pPr>
              <w:pStyle w:val="acctfourfigures"/>
              <w:tabs>
                <w:tab w:val="clear" w:pos="765"/>
                <w:tab w:val="decimal" w:pos="850"/>
              </w:tabs>
              <w:spacing w:line="300" w:lineRule="exact"/>
              <w:ind w:left="-119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28D1E205" w14:textId="77777777" w:rsidR="004E0B2D" w:rsidRPr="001329C7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1180622" w14:textId="77777777" w:rsidR="004E0B2D" w:rsidRPr="001329C7" w:rsidRDefault="004E0B2D" w:rsidP="008D4A59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6D8AD37" w14:textId="4181E793" w:rsidR="004E0B2D" w:rsidRPr="001329C7" w:rsidRDefault="00173D3F" w:rsidP="008D4A59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="004E0B2D"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32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</w:tr>
    </w:tbl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8758CA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346CB7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771107" w:rsidRDefault="00112C65" w:rsidP="00BE535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771107" w:rsidRDefault="00112C65" w:rsidP="00BE535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771107" w:rsidRDefault="00112C65" w:rsidP="00BE5356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1E64" w:rsidRPr="00CA4865" w14:paraId="7A7F10E9" w14:textId="77777777" w:rsidTr="00346CB7">
        <w:trPr>
          <w:cantSplit/>
          <w:trHeight w:val="317"/>
          <w:tblHeader/>
        </w:trPr>
        <w:tc>
          <w:tcPr>
            <w:tcW w:w="6210" w:type="dxa"/>
            <w:vAlign w:val="center"/>
          </w:tcPr>
          <w:p w14:paraId="3D9E9F80" w14:textId="4D67EAE4" w:rsidR="006A1E64" w:rsidRPr="00771107" w:rsidRDefault="006A1E64" w:rsidP="00BE5356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73D3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3D3F" w:rsidRPr="00173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173D3F" w:rsidRPr="00173D3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0959CF3D" w14:textId="77777777" w:rsidR="006A1E64" w:rsidRPr="00771107" w:rsidRDefault="006A1E64" w:rsidP="00BE535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3A059B7C" w:rsidR="006A1E64" w:rsidRPr="00771107" w:rsidRDefault="006A1E64" w:rsidP="00BE5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7AAF17F" w14:textId="77777777" w:rsidR="006A1E64" w:rsidRPr="00771107" w:rsidRDefault="006A1E64" w:rsidP="00BE5356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7827EF19" w:rsidR="006A1E64" w:rsidRPr="00771107" w:rsidRDefault="006A1E64" w:rsidP="00BE535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1227FA" w:rsidRPr="00CA4865" w14:paraId="1CC26F48" w14:textId="77777777" w:rsidTr="00346CB7">
        <w:trPr>
          <w:cantSplit/>
          <w:trHeight w:val="317"/>
        </w:trPr>
        <w:tc>
          <w:tcPr>
            <w:tcW w:w="6210" w:type="dxa"/>
          </w:tcPr>
          <w:p w14:paraId="77B8AFAE" w14:textId="77777777" w:rsidR="00112C65" w:rsidRPr="00771107" w:rsidRDefault="00112C65" w:rsidP="00BE53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771107" w:rsidRDefault="00112C65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771107" w:rsidRDefault="00112C65" w:rsidP="00BE53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1107" w:rsidRPr="00CA4865" w14:paraId="3CD31A98" w14:textId="77777777" w:rsidTr="00346CB7">
        <w:trPr>
          <w:cantSplit/>
          <w:trHeight w:val="313"/>
        </w:trPr>
        <w:tc>
          <w:tcPr>
            <w:tcW w:w="6210" w:type="dxa"/>
          </w:tcPr>
          <w:p w14:paraId="17DC044A" w14:textId="7F37DF0D" w:rsidR="00771107" w:rsidRPr="00771107" w:rsidRDefault="00771107" w:rsidP="00BE53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1D74DFD3" w:rsidR="00771107" w:rsidRPr="00771107" w:rsidRDefault="00771107" w:rsidP="00BE53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41E736D2" w:rsidR="00771107" w:rsidRPr="00771107" w:rsidRDefault="00771107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3D3F" w:rsidRPr="00CA4865" w14:paraId="496DDB56" w14:textId="77777777">
        <w:trPr>
          <w:cantSplit/>
          <w:trHeight w:val="317"/>
        </w:trPr>
        <w:tc>
          <w:tcPr>
            <w:tcW w:w="6210" w:type="dxa"/>
          </w:tcPr>
          <w:p w14:paraId="09B00919" w14:textId="77777777" w:rsidR="00173D3F" w:rsidRPr="00771107" w:rsidRDefault="00173D3F" w:rsidP="00BE53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19332" w14:textId="48A1216A" w:rsidR="00173D3F" w:rsidRPr="00690F4F" w:rsidRDefault="00690F4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69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5,553,461</w:t>
            </w:r>
          </w:p>
        </w:tc>
        <w:tc>
          <w:tcPr>
            <w:tcW w:w="180" w:type="dxa"/>
          </w:tcPr>
          <w:p w14:paraId="4838A7ED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F02DE" w14:textId="4910F721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6,172,725</w:t>
            </w:r>
          </w:p>
        </w:tc>
      </w:tr>
      <w:tr w:rsidR="00173D3F" w:rsidRPr="00CA4865" w14:paraId="71784252" w14:textId="77777777">
        <w:trPr>
          <w:cantSplit/>
          <w:trHeight w:val="313"/>
        </w:trPr>
        <w:tc>
          <w:tcPr>
            <w:tcW w:w="6210" w:type="dxa"/>
          </w:tcPr>
          <w:p w14:paraId="1684402C" w14:textId="16E022A4" w:rsidR="00173D3F" w:rsidRPr="00771107" w:rsidRDefault="00173D3F" w:rsidP="00BE53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</w:t>
            </w:r>
            <w:r w:rsidRPr="002008E9">
              <w:rPr>
                <w:rFonts w:ascii="Angsana New" w:hAnsi="Angsana New" w:cs="Angsana New"/>
                <w:sz w:val="30"/>
                <w:szCs w:val="30"/>
                <w:cs/>
              </w:rPr>
              <w:t>ที่เกี่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</w:tc>
        <w:tc>
          <w:tcPr>
            <w:tcW w:w="360" w:type="dxa"/>
          </w:tcPr>
          <w:p w14:paraId="6A9E87DC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F05BF" w14:textId="688BBF90" w:rsidR="00173D3F" w:rsidRPr="00690F4F" w:rsidRDefault="00690F4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69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2,921,228</w:t>
            </w:r>
          </w:p>
        </w:tc>
        <w:tc>
          <w:tcPr>
            <w:tcW w:w="180" w:type="dxa"/>
          </w:tcPr>
          <w:p w14:paraId="471C4FC5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D1B2D" w14:textId="4052FD21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2,744,801</w:t>
            </w:r>
          </w:p>
        </w:tc>
      </w:tr>
      <w:tr w:rsidR="00173D3F" w:rsidRPr="00CA4865" w14:paraId="71BC7EAD" w14:textId="77777777">
        <w:trPr>
          <w:cantSplit/>
          <w:trHeight w:val="317"/>
        </w:trPr>
        <w:tc>
          <w:tcPr>
            <w:tcW w:w="6210" w:type="dxa"/>
          </w:tcPr>
          <w:p w14:paraId="2D952DBD" w14:textId="069E0F3C" w:rsidR="00173D3F" w:rsidRPr="00771107" w:rsidRDefault="00173D3F" w:rsidP="00BE53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05B85" w14:textId="5440F245" w:rsidR="00173D3F" w:rsidRPr="00690F4F" w:rsidRDefault="00690F4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690F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748,335</w:t>
            </w:r>
          </w:p>
        </w:tc>
        <w:tc>
          <w:tcPr>
            <w:tcW w:w="180" w:type="dxa"/>
          </w:tcPr>
          <w:p w14:paraId="5293C71F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C6E2" w14:textId="1F63476C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843,170</w:t>
            </w:r>
          </w:p>
        </w:tc>
      </w:tr>
      <w:tr w:rsidR="00173D3F" w:rsidRPr="00CA4865" w14:paraId="6F106A95" w14:textId="77777777" w:rsidTr="00346CB7">
        <w:trPr>
          <w:cantSplit/>
          <w:trHeight w:val="313"/>
        </w:trPr>
        <w:tc>
          <w:tcPr>
            <w:tcW w:w="6210" w:type="dxa"/>
          </w:tcPr>
          <w:p w14:paraId="6754A3FD" w14:textId="77777777" w:rsidR="00173D3F" w:rsidRPr="00771107" w:rsidRDefault="00173D3F" w:rsidP="00BE53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33DFCCA2" w:rsidR="00173D3F" w:rsidRPr="00485617" w:rsidRDefault="006D693C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D693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9,223,024</w:t>
            </w:r>
          </w:p>
        </w:tc>
        <w:tc>
          <w:tcPr>
            <w:tcW w:w="180" w:type="dxa"/>
          </w:tcPr>
          <w:p w14:paraId="7C0FBDE0" w14:textId="77777777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277611F4" w:rsidR="00173D3F" w:rsidRPr="00771107" w:rsidRDefault="00173D3F" w:rsidP="00BE53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9,760,696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333"/>
      </w:tblGrid>
      <w:tr w:rsidR="008C109A" w:rsidRPr="00CA4865" w14:paraId="7074B83E" w14:textId="77777777" w:rsidTr="008D4A59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6D7C9403" w:rsidR="008C109A" w:rsidRPr="00771107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57" w:type="dxa"/>
            <w:gridSpan w:val="3"/>
          </w:tcPr>
          <w:p w14:paraId="4B9D6691" w14:textId="06BF641E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009F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1E64" w:rsidRPr="00CA4865" w14:paraId="53E4A7B6" w14:textId="77777777" w:rsidTr="00346CB7">
        <w:trPr>
          <w:trHeight w:val="317"/>
          <w:tblHeader/>
        </w:trPr>
        <w:tc>
          <w:tcPr>
            <w:tcW w:w="6304" w:type="dxa"/>
          </w:tcPr>
          <w:p w14:paraId="48CD0E1F" w14:textId="07AE7388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73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73D3F" w:rsidRPr="00173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73D3F" w:rsidRPr="00173D3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90" w:type="dxa"/>
            <w:vAlign w:val="bottom"/>
          </w:tcPr>
          <w:p w14:paraId="7DA38ECE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05127B2A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1A4119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E44E3D2" w14:textId="28541420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8C109A" w:rsidRPr="00CA4865" w14:paraId="6B719311" w14:textId="77777777" w:rsidTr="00346CB7">
        <w:trPr>
          <w:trHeight w:val="317"/>
        </w:trPr>
        <w:tc>
          <w:tcPr>
            <w:tcW w:w="6304" w:type="dxa"/>
          </w:tcPr>
          <w:p w14:paraId="0602C258" w14:textId="77777777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57" w:type="dxa"/>
            <w:gridSpan w:val="3"/>
          </w:tcPr>
          <w:p w14:paraId="4A0636D0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8D4A59">
        <w:trPr>
          <w:trHeight w:val="313"/>
        </w:trPr>
        <w:tc>
          <w:tcPr>
            <w:tcW w:w="6304" w:type="dxa"/>
          </w:tcPr>
          <w:p w14:paraId="7F23D448" w14:textId="3407A2BC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7C34FA6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3D3F" w:rsidRPr="00CA4865" w14:paraId="43A65D2E" w14:textId="77777777" w:rsidTr="008E57F1">
        <w:trPr>
          <w:trHeight w:val="317"/>
        </w:trPr>
        <w:tc>
          <w:tcPr>
            <w:tcW w:w="6304" w:type="dxa"/>
          </w:tcPr>
          <w:p w14:paraId="0976F3FE" w14:textId="0468F7BD" w:rsidR="00173D3F" w:rsidRPr="00771107" w:rsidRDefault="00173D3F" w:rsidP="00173D3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E67D" w14:textId="2FD8690B" w:rsidR="00173D3F" w:rsidRPr="002068E8" w:rsidRDefault="002C7186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7,459,4</w:t>
            </w:r>
            <w:r w:rsidR="00D876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179" w:type="dxa"/>
          </w:tcPr>
          <w:p w14:paraId="5BD7F6AA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71ECCE0" w14:textId="24D0F37C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7,225,177</w:t>
            </w:r>
          </w:p>
        </w:tc>
      </w:tr>
      <w:tr w:rsidR="00173D3F" w:rsidRPr="00CA4865" w14:paraId="24B2F41E" w14:textId="77777777" w:rsidTr="008E57F1">
        <w:trPr>
          <w:trHeight w:val="317"/>
        </w:trPr>
        <w:tc>
          <w:tcPr>
            <w:tcW w:w="6304" w:type="dxa"/>
          </w:tcPr>
          <w:p w14:paraId="084D52A1" w14:textId="2E52B13E" w:rsidR="00173D3F" w:rsidRPr="00771107" w:rsidRDefault="00173D3F" w:rsidP="00173D3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BE9" w14:textId="0BCE632C" w:rsidR="00173D3F" w:rsidRPr="002068E8" w:rsidRDefault="002C7186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24,279,037</w:t>
            </w:r>
          </w:p>
        </w:tc>
        <w:tc>
          <w:tcPr>
            <w:tcW w:w="179" w:type="dxa"/>
          </w:tcPr>
          <w:p w14:paraId="0F6D152D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6D2166B" w14:textId="1569D969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25,840,363</w:t>
            </w:r>
          </w:p>
        </w:tc>
      </w:tr>
      <w:tr w:rsidR="00173D3F" w:rsidRPr="00CA4865" w14:paraId="3B85FC1E" w14:textId="77777777" w:rsidTr="008E57F1">
        <w:trPr>
          <w:trHeight w:val="317"/>
        </w:trPr>
        <w:tc>
          <w:tcPr>
            <w:tcW w:w="6304" w:type="dxa"/>
          </w:tcPr>
          <w:p w14:paraId="1C714836" w14:textId="296E4699" w:rsidR="00173D3F" w:rsidRPr="00771107" w:rsidRDefault="00173D3F" w:rsidP="00173D3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5D7A" w14:textId="07BF42FD" w:rsidR="00173D3F" w:rsidRPr="002068E8" w:rsidRDefault="002C7186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3,283,814</w:t>
            </w:r>
          </w:p>
        </w:tc>
        <w:tc>
          <w:tcPr>
            <w:tcW w:w="179" w:type="dxa"/>
          </w:tcPr>
          <w:p w14:paraId="2ED2D5E2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963FA4B" w14:textId="0BE3FB2D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3,925,517</w:t>
            </w:r>
          </w:p>
        </w:tc>
      </w:tr>
      <w:tr w:rsidR="00173D3F" w:rsidRPr="00CA4865" w14:paraId="700CD60A" w14:textId="77777777" w:rsidTr="008E57F1">
        <w:trPr>
          <w:trHeight w:val="313"/>
        </w:trPr>
        <w:tc>
          <w:tcPr>
            <w:tcW w:w="6304" w:type="dxa"/>
          </w:tcPr>
          <w:p w14:paraId="60518334" w14:textId="3596EEAB" w:rsidR="00173D3F" w:rsidRPr="00771107" w:rsidRDefault="00173D3F" w:rsidP="00173D3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5ED" w14:textId="1C42933B" w:rsidR="00173D3F" w:rsidRPr="002068E8" w:rsidRDefault="002C7186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19,047,5</w:t>
            </w:r>
            <w:r w:rsidR="00D876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</w:p>
        </w:tc>
        <w:tc>
          <w:tcPr>
            <w:tcW w:w="179" w:type="dxa"/>
          </w:tcPr>
          <w:p w14:paraId="7F97DD97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01CE86A" w14:textId="3E771A2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21,243,153</w:t>
            </w:r>
          </w:p>
        </w:tc>
      </w:tr>
      <w:tr w:rsidR="00173D3F" w:rsidRPr="00CA4865" w14:paraId="376A4C34" w14:textId="77777777" w:rsidTr="008E57F1">
        <w:trPr>
          <w:trHeight w:val="317"/>
        </w:trPr>
        <w:tc>
          <w:tcPr>
            <w:tcW w:w="6304" w:type="dxa"/>
          </w:tcPr>
          <w:p w14:paraId="377C2BEE" w14:textId="5EE8E2E2" w:rsidR="00173D3F" w:rsidRPr="00771107" w:rsidRDefault="00173D3F" w:rsidP="00173D3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</w:t>
            </w:r>
            <w:r w:rsidRPr="007711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2332" w14:textId="4116F5CE" w:rsidR="00173D3F" w:rsidRPr="002068E8" w:rsidRDefault="002C7186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2C71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9,108,17</w:t>
            </w:r>
            <w:r w:rsidR="00D876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79" w:type="dxa"/>
          </w:tcPr>
          <w:p w14:paraId="1BDC2B54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876FA39" w14:textId="17D96850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10,268,483</w:t>
            </w:r>
          </w:p>
        </w:tc>
      </w:tr>
      <w:tr w:rsidR="00173D3F" w:rsidRPr="00CA4865" w14:paraId="3AAD088E" w14:textId="77777777" w:rsidTr="008D4A59">
        <w:trPr>
          <w:trHeight w:val="313"/>
        </w:trPr>
        <w:tc>
          <w:tcPr>
            <w:tcW w:w="6304" w:type="dxa"/>
          </w:tcPr>
          <w:p w14:paraId="03FA2529" w14:textId="06BBA9F2" w:rsidR="00173D3F" w:rsidRPr="00771107" w:rsidRDefault="00173D3F" w:rsidP="00173D3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33D6F43B" w:rsidR="00173D3F" w:rsidRPr="002068E8" w:rsidRDefault="00BD6872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D687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63,178,025</w:t>
            </w:r>
          </w:p>
        </w:tc>
        <w:tc>
          <w:tcPr>
            <w:tcW w:w="179" w:type="dxa"/>
          </w:tcPr>
          <w:p w14:paraId="4D104CA2" w14:textId="77777777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7434EF74" w:rsidR="00173D3F" w:rsidRPr="00771107" w:rsidRDefault="00173D3F" w:rsidP="00173D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6A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68,502,693</w:t>
            </w:r>
          </w:p>
        </w:tc>
      </w:tr>
    </w:tbl>
    <w:p w14:paraId="307EA192" w14:textId="4AE2E4BE" w:rsidR="008C109A" w:rsidRDefault="008C109A"/>
    <w:p w14:paraId="04EFC84F" w14:textId="77777777" w:rsidR="008C109A" w:rsidRDefault="008C109A"/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8758CA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4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1"/>
        <w:gridCol w:w="14"/>
        <w:gridCol w:w="1120"/>
        <w:gridCol w:w="14"/>
        <w:gridCol w:w="257"/>
        <w:gridCol w:w="14"/>
        <w:gridCol w:w="1053"/>
        <w:gridCol w:w="14"/>
        <w:gridCol w:w="13"/>
        <w:gridCol w:w="246"/>
        <w:gridCol w:w="14"/>
        <w:gridCol w:w="13"/>
        <w:gridCol w:w="1073"/>
        <w:gridCol w:w="13"/>
        <w:gridCol w:w="250"/>
        <w:gridCol w:w="13"/>
        <w:gridCol w:w="1100"/>
        <w:gridCol w:w="13"/>
        <w:gridCol w:w="223"/>
        <w:gridCol w:w="13"/>
        <w:gridCol w:w="1105"/>
        <w:gridCol w:w="13"/>
        <w:gridCol w:w="226"/>
        <w:gridCol w:w="13"/>
        <w:gridCol w:w="1098"/>
        <w:gridCol w:w="6"/>
        <w:gridCol w:w="7"/>
        <w:gridCol w:w="6"/>
        <w:gridCol w:w="246"/>
        <w:gridCol w:w="6"/>
        <w:gridCol w:w="7"/>
        <w:gridCol w:w="6"/>
        <w:gridCol w:w="1100"/>
        <w:gridCol w:w="13"/>
        <w:gridCol w:w="257"/>
        <w:gridCol w:w="13"/>
        <w:gridCol w:w="1074"/>
        <w:gridCol w:w="14"/>
      </w:tblGrid>
      <w:tr w:rsidR="0096793C" w:rsidRPr="004C7879" w14:paraId="468450B2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1BAA1F8C" w14:textId="77777777" w:rsidR="00B404C2" w:rsidRPr="008D4A59" w:rsidRDefault="00B404C2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6" w:type="dxa"/>
            <w:gridSpan w:val="36"/>
          </w:tcPr>
          <w:p w14:paraId="691ADC5A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793C" w:rsidRPr="004C7879" w14:paraId="354B5631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  <w:hideMark/>
          </w:tcPr>
          <w:p w14:paraId="5D189AFF" w14:textId="77777777" w:rsidR="00B404C2" w:rsidRPr="008D4A59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3CFFC69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B72C04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76" w:type="dxa"/>
            <w:gridSpan w:val="7"/>
            <w:vAlign w:val="bottom"/>
          </w:tcPr>
          <w:p w14:paraId="3C478F28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204BB4D2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74" w:type="dxa"/>
            <w:gridSpan w:val="7"/>
            <w:vAlign w:val="bottom"/>
          </w:tcPr>
          <w:p w14:paraId="1364941D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4"/>
          </w:tcPr>
          <w:p w14:paraId="1492DC61" w14:textId="77777777" w:rsidR="00B404C2" w:rsidRPr="008D4A59" w:rsidRDefault="00B404C2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0" w:type="dxa"/>
            <w:gridSpan w:val="7"/>
            <w:vAlign w:val="bottom"/>
          </w:tcPr>
          <w:p w14:paraId="611D1F6C" w14:textId="77777777" w:rsidR="00B404C2" w:rsidRPr="008D4A59" w:rsidRDefault="00B404C2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A1E64" w:rsidRPr="004C7879" w14:paraId="38E6E2D9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2636551E" w14:textId="77140148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1AA206" w14:textId="7EEF60E6" w:rsidR="006A1E64" w:rsidRPr="008D4A59" w:rsidRDefault="00173D3F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73D3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173D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1" w:type="dxa"/>
            <w:gridSpan w:val="2"/>
            <w:vAlign w:val="center"/>
          </w:tcPr>
          <w:p w14:paraId="35C69EF7" w14:textId="77777777" w:rsidR="006A1E64" w:rsidRPr="008D4A59" w:rsidRDefault="006A1E64" w:rsidP="00346CB7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1F5B7896" w14:textId="6F624DDC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  <w:vAlign w:val="center"/>
          </w:tcPr>
          <w:p w14:paraId="132DD315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1E177776" w14:textId="542F8E8E" w:rsidR="006A1E64" w:rsidRPr="008D4A59" w:rsidRDefault="00173D3F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3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173D3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  <w:gridSpan w:val="2"/>
            <w:vAlign w:val="center"/>
          </w:tcPr>
          <w:p w14:paraId="054EACEF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4096183A" w14:textId="526939AA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center"/>
          </w:tcPr>
          <w:p w14:paraId="592C387E" w14:textId="77777777" w:rsidR="006A1E64" w:rsidRPr="008D4A59" w:rsidRDefault="006A1E64" w:rsidP="0084109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1F969C04" w14:textId="6F5F8DF3" w:rsidR="006A1E64" w:rsidRPr="008D4A59" w:rsidRDefault="00173D3F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3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173D3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9" w:type="dxa"/>
            <w:gridSpan w:val="2"/>
            <w:vAlign w:val="center"/>
          </w:tcPr>
          <w:p w14:paraId="6FEC05F7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4050AEB7" w14:textId="6E31134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  <w:vAlign w:val="center"/>
          </w:tcPr>
          <w:p w14:paraId="724B8B87" w14:textId="7777777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  <w:vAlign w:val="center"/>
          </w:tcPr>
          <w:p w14:paraId="1AE5AB24" w14:textId="012AC3EF" w:rsidR="006A1E64" w:rsidRPr="00173D3F" w:rsidRDefault="00173D3F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73D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173D3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gridSpan w:val="2"/>
            <w:vAlign w:val="center"/>
          </w:tcPr>
          <w:p w14:paraId="77E3323B" w14:textId="77777777" w:rsidR="006A1E64" w:rsidRPr="008D4A59" w:rsidRDefault="006A1E64" w:rsidP="00841095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AA9A334" w14:textId="66EE7487" w:rsidR="006A1E64" w:rsidRPr="008D4A59" w:rsidRDefault="006A1E64" w:rsidP="0084109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A1E64" w:rsidRPr="004C7879" w14:paraId="5A52C74B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  <w:vAlign w:val="bottom"/>
          </w:tcPr>
          <w:p w14:paraId="68DC1EE1" w14:textId="77777777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</w:tcPr>
          <w:p w14:paraId="201C9CF4" w14:textId="49B40725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gridSpan w:val="2"/>
          </w:tcPr>
          <w:p w14:paraId="04BE0327" w14:textId="77777777" w:rsidR="006A1E64" w:rsidRPr="008D4A59" w:rsidRDefault="006A1E64" w:rsidP="006A1E6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8B9FBA" w14:textId="2AE17BFF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3"/>
          </w:tcPr>
          <w:p w14:paraId="6F7B4AA8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</w:tcPr>
          <w:p w14:paraId="67EBEFB0" w14:textId="142050A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</w:tcPr>
          <w:p w14:paraId="61571910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5696AC1" w14:textId="675F1B4E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18315631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</w:tcPr>
          <w:p w14:paraId="37C454BE" w14:textId="42E670B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01F3C6AF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019C9E5" w14:textId="23562EB0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4"/>
          </w:tcPr>
          <w:p w14:paraId="78631102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</w:tcPr>
          <w:p w14:paraId="0B90811F" w14:textId="326089F3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41B62D7F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4FC3390" w14:textId="5198C844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6A1E64" w:rsidRPr="004C7879" w14:paraId="49C5DB7F" w14:textId="77777777" w:rsidTr="00EA1FA8">
        <w:trPr>
          <w:gridAfter w:val="1"/>
          <w:wAfter w:w="14" w:type="dxa"/>
          <w:trHeight w:hRule="exact" w:val="331"/>
        </w:trPr>
        <w:tc>
          <w:tcPr>
            <w:tcW w:w="3801" w:type="dxa"/>
          </w:tcPr>
          <w:p w14:paraId="0C997A53" w14:textId="77777777" w:rsidR="006A1E64" w:rsidRPr="008D4A59" w:rsidRDefault="006A1E64" w:rsidP="006A1E6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66" w:type="dxa"/>
            <w:gridSpan w:val="36"/>
          </w:tcPr>
          <w:p w14:paraId="66CC6183" w14:textId="77777777" w:rsidR="006A1E64" w:rsidRPr="008D4A59" w:rsidRDefault="006A1E64" w:rsidP="006A1E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A1E64" w:rsidRPr="004C7879" w14:paraId="43BA28DC" w14:textId="77777777" w:rsidTr="00EA1FA8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78730667" w14:textId="77777777" w:rsidR="006A1E64" w:rsidRPr="008D4A59" w:rsidRDefault="006A1E64" w:rsidP="006A1E64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gridSpan w:val="2"/>
          </w:tcPr>
          <w:p w14:paraId="22B6C54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8BAC4E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1020ADC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50B79FA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F74CD3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EF29BD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2C524D0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C627E1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198BB25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F465F3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69C0B5F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</w:tcPr>
          <w:p w14:paraId="2111F33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8AD469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793FF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5897699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65562C1F" w14:textId="77777777" w:rsidTr="00EA1FA8">
        <w:trPr>
          <w:gridAfter w:val="1"/>
          <w:wAfter w:w="14" w:type="dxa"/>
          <w:trHeight w:hRule="exact" w:val="360"/>
        </w:trPr>
        <w:tc>
          <w:tcPr>
            <w:tcW w:w="3801" w:type="dxa"/>
            <w:vAlign w:val="bottom"/>
            <w:hideMark/>
          </w:tcPr>
          <w:p w14:paraId="57BE4E72" w14:textId="77777777" w:rsidR="006A1E64" w:rsidRPr="008D4A59" w:rsidRDefault="006A1E64" w:rsidP="006A1E64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gridSpan w:val="2"/>
            <w:vAlign w:val="bottom"/>
          </w:tcPr>
          <w:p w14:paraId="7E82887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BB05C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  <w:hideMark/>
          </w:tcPr>
          <w:p w14:paraId="51DA034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vAlign w:val="bottom"/>
          </w:tcPr>
          <w:p w14:paraId="33BBAB9B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1B32EB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214721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  <w:hideMark/>
          </w:tcPr>
          <w:p w14:paraId="356A5C2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5E6F6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  <w:hideMark/>
          </w:tcPr>
          <w:p w14:paraId="5DE3B7F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14CBB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CD79D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66CF3F0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7B3094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76BE2E" w14:textId="77777777" w:rsidR="006A1E64" w:rsidRPr="008D4A59" w:rsidRDefault="006A1E64" w:rsidP="006A1E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6AD40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0A5CDDF5" w14:textId="77777777" w:rsidTr="00EA1FA8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35E797F3" w14:textId="77777777" w:rsidR="006A1E64" w:rsidRPr="008D4A59" w:rsidRDefault="006A1E64" w:rsidP="006A1E64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40C1A63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011912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CFB29F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86A30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A2A294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4E7D5BE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A3CB7F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69636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41751D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AC774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C67EEF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A48AC8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1110065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D134FE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AEABCE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4369" w:rsidRPr="004C7879" w14:paraId="21885C4C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27BBA7CB" w14:textId="54A36DB1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134" w:type="dxa"/>
            <w:gridSpan w:val="2"/>
            <w:vAlign w:val="bottom"/>
          </w:tcPr>
          <w:p w14:paraId="3892C081" w14:textId="0D30C0B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0EFF55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40A5158E" w14:textId="28265B1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838AC8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1404708" w14:textId="2FD5CB0B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29F1E562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3FF9B486" w14:textId="0A33BA2F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8F3CF0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721AF3C" w14:textId="2086E4E0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83,294</w:t>
            </w:r>
          </w:p>
        </w:tc>
        <w:tc>
          <w:tcPr>
            <w:tcW w:w="239" w:type="dxa"/>
            <w:gridSpan w:val="2"/>
            <w:vAlign w:val="bottom"/>
          </w:tcPr>
          <w:p w14:paraId="224C67CA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83685CD" w14:textId="2B56764C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84,893</w:t>
            </w:r>
          </w:p>
        </w:tc>
        <w:tc>
          <w:tcPr>
            <w:tcW w:w="265" w:type="dxa"/>
            <w:gridSpan w:val="4"/>
            <w:vAlign w:val="bottom"/>
          </w:tcPr>
          <w:p w14:paraId="0EB7E603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FFFC114" w14:textId="27609283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83,294</w:t>
            </w:r>
          </w:p>
        </w:tc>
        <w:tc>
          <w:tcPr>
            <w:tcW w:w="270" w:type="dxa"/>
            <w:gridSpan w:val="2"/>
            <w:vAlign w:val="bottom"/>
          </w:tcPr>
          <w:p w14:paraId="519EFAC0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5B067376" w14:textId="6CA0A943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84,893</w:t>
            </w:r>
          </w:p>
        </w:tc>
      </w:tr>
      <w:tr w:rsidR="005C4369" w:rsidRPr="004C7879" w14:paraId="0CBE15B3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  <w:hideMark/>
          </w:tcPr>
          <w:p w14:paraId="07498EB4" w14:textId="74354EDF" w:rsidR="005C4369" w:rsidRPr="008D4A59" w:rsidRDefault="005C4369" w:rsidP="005C4369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  <w:vAlign w:val="bottom"/>
          </w:tcPr>
          <w:p w14:paraId="545FD433" w14:textId="225DDFA9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B5C8A7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283893DB" w14:textId="62813B6C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D8CFB06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486CD14" w14:textId="21D4A8ED" w:rsidR="005C4369" w:rsidRPr="008D4A59" w:rsidRDefault="005C4369" w:rsidP="009F5A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0AF6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63" w:type="dxa"/>
            <w:gridSpan w:val="2"/>
          </w:tcPr>
          <w:p w14:paraId="02763F1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D5E8855" w14:textId="7D7A4828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gridSpan w:val="2"/>
            <w:vAlign w:val="bottom"/>
          </w:tcPr>
          <w:p w14:paraId="7EA0E2D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D2B71A0" w14:textId="1531964B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6B2FC6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B894626" w14:textId="2F0508B8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7C54CDA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5C62AC87" w14:textId="3EE1735F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70" w:type="dxa"/>
            <w:gridSpan w:val="2"/>
            <w:vAlign w:val="bottom"/>
          </w:tcPr>
          <w:p w14:paraId="508192AE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15E4FCAC" w14:textId="6A8A638D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5C4369" w:rsidRPr="004C7879" w14:paraId="6891A397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  <w:vAlign w:val="bottom"/>
          </w:tcPr>
          <w:p w14:paraId="735324E1" w14:textId="18EAE1EE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</w:tcPr>
          <w:p w14:paraId="30E75410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590B1E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B056DF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596DE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3DA45CF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7B4D89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FE5C9C9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7AEEF3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02DAC55" w14:textId="77777777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338FA5D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BE9B88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0059B75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DB4E6A" w14:textId="77777777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45BE8C3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4FD682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4369" w:rsidRPr="004C7879" w14:paraId="7E516FDC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07CA201" w14:textId="77777777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</w:tcPr>
          <w:p w14:paraId="4CB0B7B0" w14:textId="33E99AE4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A0661">
              <w:rPr>
                <w:rFonts w:ascii="Angsana New" w:hAnsi="Angsana New" w:cs="Angsana New"/>
                <w:sz w:val="28"/>
                <w:szCs w:val="28"/>
              </w:rPr>
              <w:t xml:space="preserve">  211,442</w:t>
            </w:r>
          </w:p>
        </w:tc>
        <w:tc>
          <w:tcPr>
            <w:tcW w:w="271" w:type="dxa"/>
            <w:gridSpan w:val="2"/>
          </w:tcPr>
          <w:p w14:paraId="3283BA79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2957E24" w14:textId="12D195AC" w:rsidR="005C4369" w:rsidRPr="008D4A59" w:rsidRDefault="005C4369" w:rsidP="009F5A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186,841</w:t>
            </w:r>
          </w:p>
        </w:tc>
        <w:tc>
          <w:tcPr>
            <w:tcW w:w="273" w:type="dxa"/>
            <w:gridSpan w:val="3"/>
          </w:tcPr>
          <w:p w14:paraId="3C14D7D0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6A80AE7" w14:textId="7176845E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77B6FD3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21CCA6C" w14:textId="572F1161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8E67ED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335CF02" w14:textId="2B247580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168,675</w:t>
            </w:r>
          </w:p>
        </w:tc>
        <w:tc>
          <w:tcPr>
            <w:tcW w:w="239" w:type="dxa"/>
            <w:gridSpan w:val="2"/>
            <w:vAlign w:val="bottom"/>
          </w:tcPr>
          <w:p w14:paraId="62534662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FC00275" w14:textId="6F2C3CC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169,878</w:t>
            </w:r>
          </w:p>
        </w:tc>
        <w:tc>
          <w:tcPr>
            <w:tcW w:w="265" w:type="dxa"/>
            <w:gridSpan w:val="4"/>
            <w:vAlign w:val="bottom"/>
          </w:tcPr>
          <w:p w14:paraId="742B08B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1FA0F86" w14:textId="6A13DDCC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380,117</w:t>
            </w:r>
          </w:p>
        </w:tc>
        <w:tc>
          <w:tcPr>
            <w:tcW w:w="270" w:type="dxa"/>
            <w:gridSpan w:val="2"/>
            <w:vAlign w:val="bottom"/>
          </w:tcPr>
          <w:p w14:paraId="6132669D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65977431" w14:textId="5A1A0DEF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356,719</w:t>
            </w:r>
          </w:p>
        </w:tc>
      </w:tr>
      <w:tr w:rsidR="005C4369" w:rsidRPr="004C7879" w14:paraId="5E5AE708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4FE8C08E" w14:textId="7971BA8C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5D54C85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8965CD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5B747686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1DF3EB6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19A26B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1CBBD42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02835B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A26650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E3BBC95" w14:textId="77777777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BE928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E08C66D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51B0F49A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A489D8" w14:textId="77777777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F48EB67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4B7B904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4369" w:rsidRPr="004C7879" w14:paraId="77433976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70A97029" w14:textId="3CEA3F42" w:rsidR="005C4369" w:rsidRPr="008D4A59" w:rsidRDefault="005C4369" w:rsidP="005C4369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  <w:vAlign w:val="bottom"/>
          </w:tcPr>
          <w:p w14:paraId="2F40D64C" w14:textId="69A72473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6569EFC2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C1FD0A0" w14:textId="0D67AF7E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5B935A39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EF91D37" w14:textId="647CF1A0" w:rsidR="005C4369" w:rsidRPr="00AA71B8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1B8">
              <w:rPr>
                <w:rFonts w:asciiTheme="majorBidi" w:hAnsiTheme="majorBidi" w:cstheme="majorBidi"/>
                <w:sz w:val="28"/>
                <w:szCs w:val="28"/>
              </w:rPr>
              <w:t>1,433,074</w:t>
            </w:r>
          </w:p>
        </w:tc>
        <w:tc>
          <w:tcPr>
            <w:tcW w:w="263" w:type="dxa"/>
            <w:gridSpan w:val="2"/>
          </w:tcPr>
          <w:p w14:paraId="75E29F0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1FB6D11" w14:textId="2E4D1CC6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  <w:tc>
          <w:tcPr>
            <w:tcW w:w="236" w:type="dxa"/>
            <w:gridSpan w:val="2"/>
            <w:vAlign w:val="bottom"/>
          </w:tcPr>
          <w:p w14:paraId="7593EE87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732AA94" w14:textId="49417F0E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C6BB37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C0929D0" w14:textId="0F249881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695DBB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E1ADC71" w14:textId="1730D698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1,433,074</w:t>
            </w:r>
          </w:p>
        </w:tc>
        <w:tc>
          <w:tcPr>
            <w:tcW w:w="270" w:type="dxa"/>
            <w:gridSpan w:val="2"/>
            <w:vAlign w:val="bottom"/>
          </w:tcPr>
          <w:p w14:paraId="3787902D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66B2DFDE" w14:textId="34957160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</w:tr>
      <w:tr w:rsidR="005C4369" w:rsidRPr="004C7879" w14:paraId="1ECCB4C0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4C599217" w14:textId="132FCAA0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5C727D37" w14:textId="4C2E2F4F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2F3A90B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74CE2E8A" w14:textId="5DC43D9A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24DC6C9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73E3AC4" w14:textId="284E67EF" w:rsidR="005C4369" w:rsidRPr="00AA71B8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1B8">
              <w:rPr>
                <w:rFonts w:asciiTheme="majorBidi" w:hAnsiTheme="majorBidi" w:cstheme="majorBidi"/>
                <w:sz w:val="28"/>
                <w:szCs w:val="28"/>
              </w:rPr>
              <w:t>272,090</w:t>
            </w:r>
          </w:p>
        </w:tc>
        <w:tc>
          <w:tcPr>
            <w:tcW w:w="263" w:type="dxa"/>
            <w:gridSpan w:val="2"/>
          </w:tcPr>
          <w:p w14:paraId="6961323D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50D14179" w14:textId="79452A65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36" w:type="dxa"/>
            <w:gridSpan w:val="2"/>
            <w:vAlign w:val="bottom"/>
          </w:tcPr>
          <w:p w14:paraId="06C9ADB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97B4" w14:textId="4AEA520A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ADD888B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CC0029" w14:textId="09FB4A3C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02EF033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3C19D0F" w14:textId="47A545E2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272,090</w:t>
            </w:r>
          </w:p>
        </w:tc>
        <w:tc>
          <w:tcPr>
            <w:tcW w:w="270" w:type="dxa"/>
            <w:gridSpan w:val="2"/>
            <w:vAlign w:val="bottom"/>
          </w:tcPr>
          <w:p w14:paraId="75B31BB1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733A4DEF" w14:textId="642B4AC3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5C4369" w:rsidRPr="004C7879" w14:paraId="3B21B7ED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3587EE9" w14:textId="0ED14293" w:rsidR="005C4369" w:rsidRPr="008D4A59" w:rsidRDefault="005C4369" w:rsidP="005C4369">
            <w:pPr>
              <w:tabs>
                <w:tab w:val="clear" w:pos="227"/>
                <w:tab w:val="left" w:pos="150"/>
                <w:tab w:val="left" w:pos="250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A3DB248" w14:textId="22D9DA3E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6BED44C7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747138" w14:textId="4C7C2C10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76282C9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E445082" w14:textId="62F60960" w:rsidR="005C4369" w:rsidRPr="00AA71B8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1B8">
              <w:rPr>
                <w:rFonts w:asciiTheme="majorBidi" w:hAnsiTheme="majorBidi" w:cstheme="majorBidi"/>
                <w:sz w:val="28"/>
                <w:szCs w:val="28"/>
              </w:rPr>
              <w:t>36,665</w:t>
            </w:r>
          </w:p>
        </w:tc>
        <w:tc>
          <w:tcPr>
            <w:tcW w:w="263" w:type="dxa"/>
            <w:gridSpan w:val="2"/>
          </w:tcPr>
          <w:p w14:paraId="1DD1848A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09D6589C" w14:textId="6D785C0D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36" w:type="dxa"/>
            <w:gridSpan w:val="2"/>
            <w:vAlign w:val="bottom"/>
          </w:tcPr>
          <w:p w14:paraId="7F120E2B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B67BFB" w14:textId="11D88A8F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DBF4FD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667DC4" w14:textId="085B8A36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69F38471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E2CE4C1" w14:textId="2A76BF94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36,665</w:t>
            </w:r>
          </w:p>
        </w:tc>
        <w:tc>
          <w:tcPr>
            <w:tcW w:w="270" w:type="dxa"/>
            <w:gridSpan w:val="2"/>
            <w:vAlign w:val="bottom"/>
          </w:tcPr>
          <w:p w14:paraId="5B5083B2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3AD93DB9" w14:textId="6BE0015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5C4369" w:rsidRPr="004C7879" w14:paraId="4D224A6C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3BBF4DC0" w14:textId="1A67D767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40C5D50F" w14:textId="1A964F9F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008B8049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bottom"/>
          </w:tcPr>
          <w:p w14:paraId="02C53036" w14:textId="52B349F6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61D74A3A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1B478AC5" w14:textId="13D281A4" w:rsidR="005C4369" w:rsidRPr="00AA71B8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1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</w:tcPr>
          <w:p w14:paraId="22A35DD1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052E1E1" w14:textId="72BD44D3" w:rsidR="005C4369" w:rsidRPr="008D4A59" w:rsidRDefault="005C4369" w:rsidP="005C4369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236" w:type="dxa"/>
            <w:gridSpan w:val="2"/>
            <w:vAlign w:val="bottom"/>
          </w:tcPr>
          <w:p w14:paraId="36B07577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73278" w14:textId="604F273F" w:rsidR="005C4369" w:rsidRPr="00027C8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09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77F01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6541D182" w14:textId="3AD1E5C0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90F4271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  <w:vAlign w:val="bottom"/>
          </w:tcPr>
          <w:p w14:paraId="4974B733" w14:textId="28A04764" w:rsidR="005C4369" w:rsidRPr="005C436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3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DA50AAD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5F975EF2" w14:textId="0BA05308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</w:tr>
      <w:tr w:rsidR="005C4369" w:rsidRPr="004C7879" w14:paraId="2B01FA2F" w14:textId="77777777">
        <w:trPr>
          <w:gridAfter w:val="1"/>
          <w:wAfter w:w="14" w:type="dxa"/>
          <w:trHeight w:hRule="exact" w:val="360"/>
        </w:trPr>
        <w:tc>
          <w:tcPr>
            <w:tcW w:w="3801" w:type="dxa"/>
          </w:tcPr>
          <w:p w14:paraId="24FCE04B" w14:textId="78BB240B" w:rsidR="005C4369" w:rsidRPr="008D4A59" w:rsidRDefault="005C4369" w:rsidP="005C4369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8079B7" w14:textId="5EF30900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A1FA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211,442</w:t>
            </w:r>
          </w:p>
        </w:tc>
        <w:tc>
          <w:tcPr>
            <w:tcW w:w="271" w:type="dxa"/>
            <w:gridSpan w:val="2"/>
          </w:tcPr>
          <w:p w14:paraId="47CA3C2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72290A" w14:textId="43294EA4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186,841</w:t>
            </w:r>
          </w:p>
        </w:tc>
        <w:tc>
          <w:tcPr>
            <w:tcW w:w="273" w:type="dxa"/>
            <w:gridSpan w:val="3"/>
          </w:tcPr>
          <w:p w14:paraId="1A9D370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5E66F" w14:textId="5C9C57B8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10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1,742,001</w:t>
            </w:r>
          </w:p>
        </w:tc>
        <w:tc>
          <w:tcPr>
            <w:tcW w:w="263" w:type="dxa"/>
            <w:gridSpan w:val="2"/>
          </w:tcPr>
          <w:p w14:paraId="2675FBB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45F7E4" w14:textId="56356DE8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3,364,288</w:t>
            </w:r>
          </w:p>
        </w:tc>
        <w:tc>
          <w:tcPr>
            <w:tcW w:w="236" w:type="dxa"/>
            <w:gridSpan w:val="2"/>
            <w:vAlign w:val="bottom"/>
          </w:tcPr>
          <w:p w14:paraId="7243B4F3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484D82CD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56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251,969</w:t>
            </w:r>
          </w:p>
        </w:tc>
        <w:tc>
          <w:tcPr>
            <w:tcW w:w="239" w:type="dxa"/>
            <w:gridSpan w:val="2"/>
            <w:vAlign w:val="bottom"/>
          </w:tcPr>
          <w:p w14:paraId="4FC722D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2167D011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254,771</w:t>
            </w:r>
          </w:p>
        </w:tc>
        <w:tc>
          <w:tcPr>
            <w:tcW w:w="265" w:type="dxa"/>
            <w:gridSpan w:val="4"/>
            <w:vAlign w:val="bottom"/>
          </w:tcPr>
          <w:p w14:paraId="390FB26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CEAE6" w14:textId="27DF8AC4" w:rsidR="005C4369" w:rsidRPr="0019229D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22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2,205,412</w:t>
            </w:r>
          </w:p>
        </w:tc>
        <w:tc>
          <w:tcPr>
            <w:tcW w:w="270" w:type="dxa"/>
            <w:gridSpan w:val="2"/>
            <w:vAlign w:val="bottom"/>
          </w:tcPr>
          <w:p w14:paraId="7E0C3139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95656" w14:textId="209E071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3,805,900</w:t>
            </w:r>
          </w:p>
        </w:tc>
      </w:tr>
      <w:tr w:rsidR="005C4369" w:rsidRPr="004C7879" w14:paraId="29068819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0F80A7C4" w14:textId="01899907" w:rsidR="005C4369" w:rsidRPr="008D4A59" w:rsidRDefault="005C4369" w:rsidP="005C4369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6" w:type="dxa"/>
            <w:gridSpan w:val="36"/>
          </w:tcPr>
          <w:p w14:paraId="170B569D" w14:textId="2EB6CEA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C4369" w:rsidRPr="004C7879" w14:paraId="2752E637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6472E287" w14:textId="77777777" w:rsidR="005C4369" w:rsidRPr="008D4A59" w:rsidRDefault="005C4369" w:rsidP="005C4369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17F572C5" w14:textId="100F9E9D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E40A91D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7"/>
            <w:vAlign w:val="bottom"/>
          </w:tcPr>
          <w:p w14:paraId="7E07633C" w14:textId="38001C90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7C76FC90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tcBorders>
              <w:top w:val="nil"/>
              <w:left w:val="nil"/>
            </w:tcBorders>
            <w:vAlign w:val="bottom"/>
          </w:tcPr>
          <w:p w14:paraId="70068906" w14:textId="14AC839F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ข้อมูลระดับ 3</w:t>
            </w:r>
          </w:p>
        </w:tc>
        <w:tc>
          <w:tcPr>
            <w:tcW w:w="265" w:type="dxa"/>
            <w:gridSpan w:val="4"/>
            <w:vAlign w:val="bottom"/>
          </w:tcPr>
          <w:p w14:paraId="45C395BA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1" w:type="dxa"/>
            <w:gridSpan w:val="6"/>
          </w:tcPr>
          <w:p w14:paraId="0E106DD9" w14:textId="76888BA6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4369" w:rsidRPr="004C7879" w14:paraId="4D5AFA90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1773F65D" w14:textId="77777777" w:rsidR="005C4369" w:rsidRPr="008D4A59" w:rsidRDefault="005C4369" w:rsidP="005C4369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56BF0D40" w14:textId="02DCE04C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75A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1" w:type="dxa"/>
            <w:gridSpan w:val="2"/>
          </w:tcPr>
          <w:p w14:paraId="7A6C2451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1BA2FFD" w14:textId="71C8D583" w:rsidR="005C4369" w:rsidRPr="008D4A59" w:rsidRDefault="005C4369" w:rsidP="005C4369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</w:tcPr>
          <w:p w14:paraId="7ECFBA6C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22FC650" w14:textId="0AD9FFE1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75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  <w:gridSpan w:val="2"/>
          </w:tcPr>
          <w:p w14:paraId="7DD78EF3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9400B5" w14:textId="17A0519B" w:rsidR="005C4369" w:rsidRPr="008D4A59" w:rsidRDefault="005C4369" w:rsidP="005C4369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35EBF70C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3871524A" w14:textId="686859DB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75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39" w:type="dxa"/>
            <w:gridSpan w:val="2"/>
          </w:tcPr>
          <w:p w14:paraId="6E6EACEF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26ED34AD" w14:textId="7BF373FE" w:rsidR="005C4369" w:rsidRPr="008D4A59" w:rsidRDefault="005C4369" w:rsidP="005C4369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</w:tcPr>
          <w:p w14:paraId="750AA165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33DE83A6" w14:textId="3514238B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C75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7A6D36C4" w14:textId="77777777" w:rsidR="005C4369" w:rsidRPr="008D4A59" w:rsidRDefault="005C4369" w:rsidP="005C4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ADAF7A3" w14:textId="02E62B07" w:rsidR="005C4369" w:rsidRPr="008D4A59" w:rsidRDefault="005C4369" w:rsidP="005C4369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C4369" w:rsidRPr="004C7879" w14:paraId="64BA70FB" w14:textId="77777777" w:rsidTr="00EA1FA8">
        <w:trPr>
          <w:trHeight w:hRule="exact" w:val="331"/>
        </w:trPr>
        <w:tc>
          <w:tcPr>
            <w:tcW w:w="3815" w:type="dxa"/>
            <w:gridSpan w:val="2"/>
            <w:vAlign w:val="bottom"/>
          </w:tcPr>
          <w:p w14:paraId="432C3881" w14:textId="77777777" w:rsidR="005C4369" w:rsidRPr="008D4A59" w:rsidRDefault="005C4369" w:rsidP="005C4369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2809458" w14:textId="430E93F9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gridSpan w:val="2"/>
          </w:tcPr>
          <w:p w14:paraId="69C7A186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8C7C4E" w14:textId="056EB7CF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3"/>
          </w:tcPr>
          <w:p w14:paraId="6A898204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84DD0CF" w14:textId="0307D283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</w:tcPr>
          <w:p w14:paraId="1C506A9F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70BEF" w14:textId="18BC73CA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1331B62E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7526BAD4" w14:textId="38B5BBB6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69DA5917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7898ADC8" w14:textId="2091478C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4"/>
          </w:tcPr>
          <w:p w14:paraId="144FB71D" w14:textId="77777777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13084EA" w14:textId="4243EE50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4D67D362" w14:textId="77777777" w:rsidR="005C4369" w:rsidRPr="008D4A59" w:rsidRDefault="005C4369" w:rsidP="005C4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325304B" w14:textId="60F42ED9" w:rsidR="005C4369" w:rsidRPr="008D4A59" w:rsidRDefault="005C4369" w:rsidP="005C4369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5C4369" w:rsidRPr="004C7879" w14:paraId="0F5917A4" w14:textId="77777777" w:rsidTr="00EA1FA8">
        <w:trPr>
          <w:trHeight w:hRule="exact" w:val="331"/>
        </w:trPr>
        <w:tc>
          <w:tcPr>
            <w:tcW w:w="3815" w:type="dxa"/>
            <w:gridSpan w:val="2"/>
          </w:tcPr>
          <w:p w14:paraId="2F6D2FB6" w14:textId="77777777" w:rsidR="005C4369" w:rsidRPr="008D4A59" w:rsidRDefault="005C4369" w:rsidP="005C4369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66" w:type="dxa"/>
            <w:gridSpan w:val="36"/>
          </w:tcPr>
          <w:p w14:paraId="3FA09AA2" w14:textId="5C676F8F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C4369" w:rsidRPr="004C7879" w14:paraId="1F1B904C" w14:textId="77777777" w:rsidTr="00EA1FA8">
        <w:trPr>
          <w:trHeight w:hRule="exact" w:val="360"/>
        </w:trPr>
        <w:tc>
          <w:tcPr>
            <w:tcW w:w="3815" w:type="dxa"/>
            <w:gridSpan w:val="2"/>
            <w:vAlign w:val="center"/>
          </w:tcPr>
          <w:p w14:paraId="5DA4395B" w14:textId="5730A83F" w:rsidR="005C4369" w:rsidRPr="008D4A59" w:rsidRDefault="005C4369" w:rsidP="005C4369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gridSpan w:val="2"/>
            <w:vAlign w:val="bottom"/>
          </w:tcPr>
          <w:p w14:paraId="00393845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E306B3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gridSpan w:val="3"/>
          </w:tcPr>
          <w:p w14:paraId="072F94B8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768FF01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20BB0F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DD3096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E99440C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8D452EF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47E54BF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D85E686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972EE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7AEADC8A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4369" w:rsidRPr="004C7879" w14:paraId="04E8F2BE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39A7658B" w14:textId="5F472ED3" w:rsidR="005C4369" w:rsidRPr="008D4A59" w:rsidRDefault="005C4369" w:rsidP="005C4369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29322E8C" w14:textId="3D7C9039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5308289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45E98456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A86A2FF" w14:textId="4C662A53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A27DC9E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6B32E3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C462F09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B874643" w14:textId="30863E7D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F9F3196" w14:textId="77777777" w:rsidR="005C4369" w:rsidRPr="008D4A59" w:rsidRDefault="005C4369" w:rsidP="005C43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093E18A5" w14:textId="2918169B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441A8E" w14:textId="77777777" w:rsidR="005C4369" w:rsidRPr="008D4A59" w:rsidRDefault="005C4369" w:rsidP="005C436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5BB7E4D" w14:textId="1C27FFF1" w:rsidR="005C4369" w:rsidRPr="008D4A59" w:rsidRDefault="005C4369" w:rsidP="005C43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2DBB" w:rsidRPr="004C7879" w14:paraId="3C5D8D88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64F8F7EC" w14:textId="6206551A" w:rsidR="009B2DBB" w:rsidRPr="008D4A59" w:rsidRDefault="009B2DBB" w:rsidP="009B2DBB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</w:tcPr>
          <w:p w14:paraId="0765AC60" w14:textId="406B82E8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92810A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296D563E" w14:textId="00A0C049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2925AC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3B20885" w14:textId="05DD97C0" w:rsidR="009B2DBB" w:rsidRPr="009B2DBB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849,483</w:t>
            </w:r>
          </w:p>
        </w:tc>
        <w:tc>
          <w:tcPr>
            <w:tcW w:w="263" w:type="dxa"/>
            <w:gridSpan w:val="2"/>
          </w:tcPr>
          <w:p w14:paraId="7FFDA9EF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416D2AF0" w14:textId="3FF2944C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  <w:tc>
          <w:tcPr>
            <w:tcW w:w="236" w:type="dxa"/>
            <w:gridSpan w:val="2"/>
            <w:vAlign w:val="bottom"/>
          </w:tcPr>
          <w:p w14:paraId="14150F6F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</w:tcPr>
          <w:p w14:paraId="06FDCB6D" w14:textId="24EFEC64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171CD9E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</w:tcPr>
          <w:p w14:paraId="15EA0902" w14:textId="3B228E6B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4E6846B3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16D2AFB" w14:textId="5702CBDF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849,483</w:t>
            </w:r>
          </w:p>
        </w:tc>
        <w:tc>
          <w:tcPr>
            <w:tcW w:w="270" w:type="dxa"/>
            <w:gridSpan w:val="2"/>
            <w:vAlign w:val="bottom"/>
          </w:tcPr>
          <w:p w14:paraId="24168C84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101979AD" w14:textId="2FF40CD4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</w:tr>
      <w:tr w:rsidR="009B2DBB" w:rsidRPr="004C7879" w14:paraId="3223ACAB" w14:textId="77777777" w:rsidTr="00EA1FA8">
        <w:trPr>
          <w:trHeight w:hRule="exact" w:val="360"/>
        </w:trPr>
        <w:tc>
          <w:tcPr>
            <w:tcW w:w="3815" w:type="dxa"/>
            <w:gridSpan w:val="2"/>
            <w:vAlign w:val="bottom"/>
          </w:tcPr>
          <w:p w14:paraId="13E90AB9" w14:textId="27FBA96D" w:rsidR="009B2DBB" w:rsidRPr="008D4A59" w:rsidRDefault="009B2DBB" w:rsidP="009B2DBB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1E6413CC" w14:textId="7789C95C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0584C0F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66A91D9" w14:textId="31FD5B61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516A06BA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B90EE13" w14:textId="211344DE" w:rsidR="009B2DBB" w:rsidRPr="009B2DBB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2,425,995</w:t>
            </w:r>
          </w:p>
        </w:tc>
        <w:tc>
          <w:tcPr>
            <w:tcW w:w="263" w:type="dxa"/>
            <w:gridSpan w:val="2"/>
          </w:tcPr>
          <w:p w14:paraId="320A4D4F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504493A9" w14:textId="582FEB32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36" w:type="dxa"/>
            <w:gridSpan w:val="2"/>
            <w:vAlign w:val="bottom"/>
          </w:tcPr>
          <w:p w14:paraId="71E18A91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748DC426" w14:textId="234C6D8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AAE029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F667690" w14:textId="37BE79E9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8DF3AE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66E42395" w14:textId="21542113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2,425,995</w:t>
            </w:r>
          </w:p>
        </w:tc>
        <w:tc>
          <w:tcPr>
            <w:tcW w:w="270" w:type="dxa"/>
            <w:gridSpan w:val="2"/>
            <w:vAlign w:val="bottom"/>
          </w:tcPr>
          <w:p w14:paraId="5935FFA4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079D21BB" w14:textId="409CDE02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9B2DBB" w:rsidRPr="004C7879" w14:paraId="397FADE2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608A5C65" w14:textId="7C9F9269" w:rsidR="009B2DBB" w:rsidRPr="008D4A59" w:rsidRDefault="009B2DBB" w:rsidP="009B2DBB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40266E8" w14:textId="7BFEB60B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5B328E99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3D9565E3" w14:textId="5FA76E2E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27729B4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2BC6050" w14:textId="7B45C140" w:rsidR="009B2DBB" w:rsidRPr="009B2DBB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175,853</w:t>
            </w:r>
          </w:p>
        </w:tc>
        <w:tc>
          <w:tcPr>
            <w:tcW w:w="263" w:type="dxa"/>
            <w:gridSpan w:val="2"/>
          </w:tcPr>
          <w:p w14:paraId="3FC7D59F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705B18A3" w14:textId="415EB0DC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36" w:type="dxa"/>
            <w:gridSpan w:val="2"/>
            <w:vAlign w:val="bottom"/>
          </w:tcPr>
          <w:p w14:paraId="71CD2A49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66DC2322" w14:textId="4612AC89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63CCFD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05FECBBF" w14:textId="2157ADB9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DB00EE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EBF7A2F" w14:textId="3385A16E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175,853</w:t>
            </w:r>
          </w:p>
        </w:tc>
        <w:tc>
          <w:tcPr>
            <w:tcW w:w="270" w:type="dxa"/>
            <w:gridSpan w:val="2"/>
            <w:vAlign w:val="bottom"/>
          </w:tcPr>
          <w:p w14:paraId="72BF411A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14:paraId="2E316F18" w14:textId="5CFDC705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9B2DBB" w:rsidRPr="004C7879" w14:paraId="4F34353A" w14:textId="77777777">
        <w:trPr>
          <w:trHeight w:hRule="exact" w:val="360"/>
        </w:trPr>
        <w:tc>
          <w:tcPr>
            <w:tcW w:w="3815" w:type="dxa"/>
            <w:gridSpan w:val="2"/>
          </w:tcPr>
          <w:p w14:paraId="12A42963" w14:textId="10C0C1DB" w:rsidR="009B2DBB" w:rsidRPr="008D4A59" w:rsidRDefault="009B2DBB" w:rsidP="009B2DBB">
            <w:pPr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vAlign w:val="bottom"/>
          </w:tcPr>
          <w:p w14:paraId="3ED48345" w14:textId="759ACC4A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9BCD2C4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BEEAE33" w14:textId="353ACD2A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E9DC440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57EB067" w14:textId="3E13B4D4" w:rsidR="009B2DBB" w:rsidRPr="009B2DBB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84,361</w:t>
            </w:r>
          </w:p>
        </w:tc>
        <w:tc>
          <w:tcPr>
            <w:tcW w:w="263" w:type="dxa"/>
            <w:gridSpan w:val="2"/>
          </w:tcPr>
          <w:p w14:paraId="584241A6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D5C2B" w14:textId="695B3B31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7258F73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009B" w14:textId="5571CB1A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30CE060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  <w:vAlign w:val="bottom"/>
          </w:tcPr>
          <w:p w14:paraId="100880D8" w14:textId="3BB05006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1439A43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bottom w:val="single" w:sz="4" w:space="0" w:color="auto"/>
            </w:tcBorders>
          </w:tcPr>
          <w:p w14:paraId="0981D43C" w14:textId="288ED666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sz w:val="28"/>
                <w:szCs w:val="28"/>
              </w:rPr>
              <w:t>84,361</w:t>
            </w:r>
          </w:p>
        </w:tc>
        <w:tc>
          <w:tcPr>
            <w:tcW w:w="270" w:type="dxa"/>
            <w:gridSpan w:val="2"/>
            <w:vAlign w:val="bottom"/>
          </w:tcPr>
          <w:p w14:paraId="54B7B7BF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710EBD6" w14:textId="6BFAA98E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B2DBB" w:rsidRPr="004C7879" w14:paraId="2D1E78BE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50A67F1E" w14:textId="6A8D3892" w:rsidR="009B2DBB" w:rsidRPr="008D4A59" w:rsidRDefault="009B2DBB" w:rsidP="009B2DBB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4E9C1C4E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B4B7C1C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4085CE1F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7763967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0DB94" w14:textId="150CF72B" w:rsidR="009B2DBB" w:rsidRPr="009B2DBB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3,535,692</w:t>
            </w:r>
          </w:p>
        </w:tc>
        <w:tc>
          <w:tcPr>
            <w:tcW w:w="263" w:type="dxa"/>
            <w:gridSpan w:val="2"/>
          </w:tcPr>
          <w:p w14:paraId="4A449003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74E1290F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  <w:tc>
          <w:tcPr>
            <w:tcW w:w="236" w:type="dxa"/>
            <w:gridSpan w:val="2"/>
            <w:vAlign w:val="bottom"/>
          </w:tcPr>
          <w:p w14:paraId="454FD532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09897B4A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C8197C5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3D3DCF9B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489FC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26EBE3" w14:textId="0AC3CDF1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3,535,692</w:t>
            </w:r>
          </w:p>
        </w:tc>
        <w:tc>
          <w:tcPr>
            <w:tcW w:w="270" w:type="dxa"/>
            <w:gridSpan w:val="2"/>
            <w:vAlign w:val="bottom"/>
          </w:tcPr>
          <w:p w14:paraId="433445B2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629C99" w14:textId="5772006B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</w:tr>
      <w:tr w:rsidR="009B2DBB" w:rsidRPr="004C7879" w14:paraId="53D5E3E0" w14:textId="77777777" w:rsidTr="00EA1FA8">
        <w:trPr>
          <w:trHeight w:hRule="exact" w:val="360"/>
        </w:trPr>
        <w:tc>
          <w:tcPr>
            <w:tcW w:w="3815" w:type="dxa"/>
            <w:gridSpan w:val="2"/>
          </w:tcPr>
          <w:p w14:paraId="545CBB76" w14:textId="27283FFB" w:rsidR="009B2DBB" w:rsidRPr="008D4A59" w:rsidRDefault="009B2DBB" w:rsidP="009B2DBB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835AAEE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7DEB4CAA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46E91EA7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gridSpan w:val="3"/>
          </w:tcPr>
          <w:p w14:paraId="7849C11C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40824436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07F9AF7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FDEE0B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546AE90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vAlign w:val="bottom"/>
          </w:tcPr>
          <w:p w14:paraId="03A37780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12C0AEB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</w:tcBorders>
            <w:vAlign w:val="bottom"/>
          </w:tcPr>
          <w:p w14:paraId="01ABB3AA" w14:textId="77777777" w:rsidR="009B2DBB" w:rsidRPr="008D4A59" w:rsidRDefault="009B2DBB" w:rsidP="009B2DB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182F84" w14:textId="77777777" w:rsidR="009B2DBB" w:rsidRPr="008D4A59" w:rsidRDefault="009B2DBB" w:rsidP="009B2D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41E39B9E" w14:textId="77777777" w:rsidR="009B2DBB" w:rsidRPr="008D4A59" w:rsidRDefault="009B2DBB" w:rsidP="009B2DB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4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59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F06A32" w:rsidRPr="00C01183" w14:paraId="1F189E47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5BBF649C" w14:textId="03B120BA" w:rsidR="00F06A32" w:rsidRPr="008D4A59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C01183" w14:paraId="5599F839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  <w:hideMark/>
          </w:tcPr>
          <w:p w14:paraId="0E7CBE2C" w14:textId="77777777" w:rsidR="00F06A32" w:rsidRPr="008D4A59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8D4A59" w:rsidRDefault="00F06A32" w:rsidP="00812D46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8D4A59" w:rsidRDefault="00F06A32" w:rsidP="00812D46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70181" w:rsidRPr="00C01183" w14:paraId="40EF7A3C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0ED47A87" w14:textId="6D284B84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7FF894DB" w14:textId="28004505" w:rsidR="00C70181" w:rsidRPr="008D4A59" w:rsidRDefault="000C75A5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75A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E739A07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50ADD3" w14:textId="00E8EC2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B293BD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FF4047A" w14:textId="3532D92D" w:rsidR="00C70181" w:rsidRPr="008D4A59" w:rsidRDefault="000C75A5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75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F5C985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F3B6E6" w14:textId="70EEAD8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0" w:type="dxa"/>
            <w:vAlign w:val="bottom"/>
          </w:tcPr>
          <w:p w14:paraId="07BC486F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597D08" w14:textId="4844D13C" w:rsidR="00C70181" w:rsidRPr="008D4A59" w:rsidRDefault="000C75A5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75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D1E6723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8B5A29" w14:textId="6075847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10EA8CA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1F44413" w14:textId="1A8D5DF1" w:rsidR="00C70181" w:rsidRPr="008D4A59" w:rsidRDefault="000C75A5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75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52E459C7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2FEEF8" w14:textId="628457A6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C70181" w:rsidRPr="00C01183" w14:paraId="1D6907F3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30850122" w14:textId="77777777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center"/>
          </w:tcPr>
          <w:p w14:paraId="2006C6A3" w14:textId="6FCCDC88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3EFF0EFE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9EEED74" w14:textId="133A3F14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E186A69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B70DDE" w14:textId="3C970EAD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0E9BE1AE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D2D967F" w14:textId="418E94C2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360" w:type="dxa"/>
            <w:vAlign w:val="center"/>
          </w:tcPr>
          <w:p w14:paraId="28F34826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823B49F" w14:textId="36E3FE7E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2CD4F0EF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02BCB02" w14:textId="2588DF29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B17B87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0C4B34" w14:textId="59CA8FF4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1AADE4EE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C344C8A" w14:textId="0F29C0D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C70181" w:rsidRPr="00C01183" w14:paraId="35C9614C" w14:textId="77777777" w:rsidTr="008D4A59">
        <w:trPr>
          <w:trHeight w:hRule="exact" w:val="331"/>
          <w:tblHeader/>
        </w:trPr>
        <w:tc>
          <w:tcPr>
            <w:tcW w:w="3859" w:type="dxa"/>
          </w:tcPr>
          <w:p w14:paraId="3E3116FB" w14:textId="77777777" w:rsidR="00C70181" w:rsidRPr="008D4A59" w:rsidRDefault="00C70181" w:rsidP="00C70181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70181" w:rsidRPr="00C01183" w14:paraId="60966558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5D361F5D" w14:textId="3B4287D6" w:rsidR="00C70181" w:rsidRPr="008D4A59" w:rsidRDefault="00C70181" w:rsidP="00C70181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C18D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0D3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4A3A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832B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F3F0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29D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316F7E6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D925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728D4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602F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C8F2D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9C3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E04E8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EEA7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4B40169E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5F9AF8B" w14:textId="77777777" w:rsidR="00C70181" w:rsidRPr="008D4A59" w:rsidRDefault="00C70181" w:rsidP="00C70181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6BF1CBC2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74B07E7E" w14:textId="2BC8D339" w:rsidR="00C70181" w:rsidRPr="008D4A59" w:rsidRDefault="00C70181" w:rsidP="00C70181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A4B8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294E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70D4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235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540" w:rsidRPr="00C01183" w14:paraId="1F442DC4" w14:textId="77777777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7D90868" w14:textId="525C0135" w:rsidR="00CF5540" w:rsidRPr="008D4A59" w:rsidRDefault="00CF5540" w:rsidP="00CF5540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3992BCD0" w14:textId="699C9039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060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119,715</w:t>
            </w:r>
          </w:p>
        </w:tc>
        <w:tc>
          <w:tcPr>
            <w:tcW w:w="270" w:type="dxa"/>
          </w:tcPr>
          <w:p w14:paraId="4D6250A7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BCEF62" w14:textId="6C63040C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103,649</w:t>
            </w:r>
          </w:p>
        </w:tc>
        <w:tc>
          <w:tcPr>
            <w:tcW w:w="270" w:type="dxa"/>
          </w:tcPr>
          <w:p w14:paraId="1E385ED7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B2895" w14:textId="43ED31B2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0CB1A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2C585F" w14:textId="5CC84995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94C84" w14:textId="33E748F0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6309346D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2D1695" w14:textId="70C5235A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23C83BE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DF38" w14:textId="22776751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540">
              <w:rPr>
                <w:rFonts w:asciiTheme="majorBidi" w:hAnsiTheme="majorBidi" w:cstheme="majorBidi"/>
                <w:sz w:val="28"/>
                <w:szCs w:val="28"/>
              </w:rPr>
              <w:t>136,215</w:t>
            </w:r>
          </w:p>
        </w:tc>
        <w:tc>
          <w:tcPr>
            <w:tcW w:w="270" w:type="dxa"/>
            <w:vAlign w:val="bottom"/>
          </w:tcPr>
          <w:p w14:paraId="1D13454E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5692A3" w14:textId="73C4AE9F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</w:tr>
      <w:tr w:rsidR="00CF5540" w:rsidRPr="00C01183" w14:paraId="56B6EE7A" w14:textId="77777777">
        <w:trPr>
          <w:trHeight w:hRule="exact" w:val="360"/>
        </w:trPr>
        <w:tc>
          <w:tcPr>
            <w:tcW w:w="3859" w:type="dxa"/>
            <w:vAlign w:val="center"/>
          </w:tcPr>
          <w:p w14:paraId="159C74AC" w14:textId="77777777" w:rsidR="00CF5540" w:rsidRPr="008D4A59" w:rsidRDefault="00CF5540" w:rsidP="00CF5540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36F8315F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ADE54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02E0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2C9D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E8331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BD86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540" w:rsidRPr="00C01183" w14:paraId="27B05FB8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4C2490E8" w14:textId="7287EAE1" w:rsidR="00CF5540" w:rsidRPr="008D4A59" w:rsidRDefault="00CF5540" w:rsidP="00CF5540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78B33103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49AAC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A60C0" w14:textId="2D9F3E64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CE7D44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87989" w14:textId="7D9862A3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68">
              <w:rPr>
                <w:rFonts w:asciiTheme="majorBidi" w:hAnsiTheme="majorBidi" w:cstheme="majorBidi"/>
                <w:sz w:val="28"/>
                <w:szCs w:val="28"/>
              </w:rPr>
              <w:t>1,113,496</w:t>
            </w:r>
          </w:p>
        </w:tc>
        <w:tc>
          <w:tcPr>
            <w:tcW w:w="270" w:type="dxa"/>
          </w:tcPr>
          <w:p w14:paraId="3A4B62D3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AFB43" w14:textId="0ABBCF38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  <w:tc>
          <w:tcPr>
            <w:tcW w:w="360" w:type="dxa"/>
            <w:vAlign w:val="bottom"/>
          </w:tcPr>
          <w:p w14:paraId="1B26258A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ADDB3" w14:textId="4AE5F175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A4D2D" w14:textId="55EA26DC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D39221" w14:textId="59C346C5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540">
              <w:rPr>
                <w:rFonts w:asciiTheme="majorBidi" w:hAnsiTheme="majorBidi" w:cstheme="majorBidi"/>
                <w:sz w:val="28"/>
                <w:szCs w:val="28"/>
              </w:rPr>
              <w:t>1,113,496</w:t>
            </w:r>
          </w:p>
        </w:tc>
        <w:tc>
          <w:tcPr>
            <w:tcW w:w="270" w:type="dxa"/>
            <w:vAlign w:val="bottom"/>
          </w:tcPr>
          <w:p w14:paraId="2D99F9CB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10B9B1" w14:textId="5B6C005F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</w:tr>
      <w:tr w:rsidR="00CF5540" w:rsidRPr="00C01183" w14:paraId="24332456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7CBDE385" w14:textId="45D05E73" w:rsidR="00CF5540" w:rsidRPr="008D4A59" w:rsidRDefault="00CF5540" w:rsidP="00CF5540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0D6C380E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20FA6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512949E2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179E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D9138" w14:textId="5A0CF369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68">
              <w:rPr>
                <w:rFonts w:asciiTheme="majorBidi" w:hAnsiTheme="majorBidi" w:cstheme="majorBidi"/>
                <w:sz w:val="28"/>
                <w:szCs w:val="28"/>
              </w:rPr>
              <w:t>272,090</w:t>
            </w:r>
          </w:p>
        </w:tc>
        <w:tc>
          <w:tcPr>
            <w:tcW w:w="270" w:type="dxa"/>
          </w:tcPr>
          <w:p w14:paraId="5D78DB26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7C176D" w14:textId="62095502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360" w:type="dxa"/>
            <w:vAlign w:val="bottom"/>
          </w:tcPr>
          <w:p w14:paraId="339B632D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726D0046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381CC" w14:textId="12E1A6CF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8301A0" w14:textId="337EE42F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540">
              <w:rPr>
                <w:rFonts w:asciiTheme="majorBidi" w:hAnsiTheme="majorBidi" w:cstheme="majorBidi"/>
                <w:sz w:val="28"/>
                <w:szCs w:val="28"/>
              </w:rPr>
              <w:t>272,090</w:t>
            </w:r>
          </w:p>
        </w:tc>
        <w:tc>
          <w:tcPr>
            <w:tcW w:w="270" w:type="dxa"/>
            <w:vAlign w:val="bottom"/>
          </w:tcPr>
          <w:p w14:paraId="00E22188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E2D200A" w14:textId="59572B08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CF5540" w:rsidRPr="00C01183" w14:paraId="25037C90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662A8B13" w14:textId="5CE0CC95" w:rsidR="00CF5540" w:rsidRPr="008D4A59" w:rsidRDefault="00CF5540" w:rsidP="00CF5540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0BAF1D39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DA3F2F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38044ED9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54426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31717" w14:textId="3DE2E813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68">
              <w:rPr>
                <w:rFonts w:asciiTheme="majorBidi" w:hAnsiTheme="majorBidi" w:cstheme="majorBidi"/>
                <w:sz w:val="28"/>
                <w:szCs w:val="28"/>
              </w:rPr>
              <w:t>36,665</w:t>
            </w:r>
          </w:p>
        </w:tc>
        <w:tc>
          <w:tcPr>
            <w:tcW w:w="270" w:type="dxa"/>
          </w:tcPr>
          <w:p w14:paraId="0719D2B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B60FB4" w14:textId="1B0F1A60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360" w:type="dxa"/>
            <w:vAlign w:val="bottom"/>
          </w:tcPr>
          <w:p w14:paraId="57850F9B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5AB07769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64EEF" w14:textId="75C9015A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9A6C7" w14:textId="2604B924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540">
              <w:rPr>
                <w:rFonts w:asciiTheme="majorBidi" w:hAnsiTheme="majorBidi" w:cstheme="majorBidi"/>
                <w:sz w:val="28"/>
                <w:szCs w:val="28"/>
              </w:rPr>
              <w:t>36,665</w:t>
            </w:r>
          </w:p>
        </w:tc>
        <w:tc>
          <w:tcPr>
            <w:tcW w:w="270" w:type="dxa"/>
            <w:vAlign w:val="bottom"/>
          </w:tcPr>
          <w:p w14:paraId="71BFED2B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AFA7265" w14:textId="001AA8AD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CF5540" w:rsidRPr="00C01183" w14:paraId="2076DF70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11CE5B22" w14:textId="37154BB1" w:rsidR="00CF5540" w:rsidRPr="008D4A59" w:rsidRDefault="00CF5540" w:rsidP="00CF5540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B01C2" w14:textId="5800C6A8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F626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6EC7" w14:textId="1851BC51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597BD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0E61C" w14:textId="44EDEE14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6C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8957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DEA7" w14:textId="2D7396E3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6EF74FA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7592A" w14:textId="3EE1EC42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36D4588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1CB2" w14:textId="3B45D5B4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5B3A907C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5CB3F" w14:textId="1E3F5A4B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540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6F1326CC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44423" w14:textId="19C5B55D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CF5540" w:rsidRPr="00C01183" w14:paraId="17183851" w14:textId="77777777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0B6694AC" w14:textId="77777777" w:rsidR="00CF5540" w:rsidRPr="008D4A59" w:rsidRDefault="00CF5540" w:rsidP="00CF5540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71D78" w14:textId="66A12436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60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119,715</w:t>
            </w:r>
          </w:p>
        </w:tc>
        <w:tc>
          <w:tcPr>
            <w:tcW w:w="270" w:type="dxa"/>
          </w:tcPr>
          <w:p w14:paraId="1CB2719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D78E5" w14:textId="12B22EF8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103,649</w:t>
            </w:r>
          </w:p>
        </w:tc>
        <w:tc>
          <w:tcPr>
            <w:tcW w:w="270" w:type="dxa"/>
          </w:tcPr>
          <w:p w14:paraId="73D3890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76D3528C" w:rsidR="00CF5540" w:rsidRPr="00486C68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6C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1,422,251</w:t>
            </w:r>
          </w:p>
        </w:tc>
        <w:tc>
          <w:tcPr>
            <w:tcW w:w="270" w:type="dxa"/>
          </w:tcPr>
          <w:p w14:paraId="60296EC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BCDD1" w14:textId="46705D4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3,219,785</w:t>
            </w:r>
          </w:p>
        </w:tc>
        <w:tc>
          <w:tcPr>
            <w:tcW w:w="360" w:type="dxa"/>
            <w:vAlign w:val="bottom"/>
          </w:tcPr>
          <w:p w14:paraId="7E63989F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7C317624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1C629C7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0124258C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0FB064F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7F77BC45" w:rsidR="00CF5540" w:rsidRPr="00CF5540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5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1,558,801</w:t>
            </w:r>
          </w:p>
        </w:tc>
        <w:tc>
          <w:tcPr>
            <w:tcW w:w="270" w:type="dxa"/>
            <w:vAlign w:val="bottom"/>
          </w:tcPr>
          <w:p w14:paraId="601FC65D" w14:textId="77777777" w:rsidR="00CF5540" w:rsidRPr="00CF5540" w:rsidRDefault="00CF5540" w:rsidP="00CF5540">
            <w:pPr>
              <w:tabs>
                <w:tab w:val="clear" w:pos="680"/>
                <w:tab w:val="decimal" w:pos="595"/>
                <w:tab w:val="decimal" w:pos="701"/>
                <w:tab w:val="decimal" w:pos="86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50CB7352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3,340,269</w:t>
            </w:r>
          </w:p>
        </w:tc>
      </w:tr>
      <w:tr w:rsidR="00CF5540" w:rsidRPr="00C01183" w14:paraId="4D9F9C26" w14:textId="77777777" w:rsidTr="008D4A59">
        <w:trPr>
          <w:trHeight w:hRule="exact" w:val="302"/>
        </w:trPr>
        <w:tc>
          <w:tcPr>
            <w:tcW w:w="3859" w:type="dxa"/>
            <w:vAlign w:val="center"/>
          </w:tcPr>
          <w:p w14:paraId="17352D42" w14:textId="77777777" w:rsidR="00CF5540" w:rsidRPr="008D4A59" w:rsidRDefault="00CF5540" w:rsidP="00CF5540">
            <w:pPr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B9B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2EE80A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8AED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E4A6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CF5540" w:rsidRPr="008D4A59" w:rsidRDefault="00CF5540" w:rsidP="00CF554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540" w:rsidRPr="00C01183" w14:paraId="052B1736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4128B774" w14:textId="1F22303B" w:rsidR="00CF5540" w:rsidRPr="008D4A59" w:rsidRDefault="00CF5540" w:rsidP="00CF5540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A6DC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3724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9253C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661B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05BB6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B3CF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0EC67E" w14:textId="77777777" w:rsidR="00CF5540" w:rsidRPr="008D4A59" w:rsidRDefault="00CF5540" w:rsidP="00CF55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1A5C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244D" w14:textId="77777777" w:rsidR="00CF5540" w:rsidRPr="008D4A59" w:rsidRDefault="00CF5540" w:rsidP="00CF55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789B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B3953" w14:textId="77777777" w:rsidR="00CF5540" w:rsidRPr="008D4A59" w:rsidRDefault="00CF5540" w:rsidP="00CF55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30B0F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BF31F" w14:textId="77777777" w:rsidR="00CF5540" w:rsidRPr="008D4A59" w:rsidRDefault="00CF5540" w:rsidP="00CF554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AE0B3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540" w:rsidRPr="00C01183" w14:paraId="2B8450D1" w14:textId="77777777" w:rsidTr="008D4A59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61262079" w14:textId="25647BB2" w:rsidR="00CF5540" w:rsidRPr="008D4A59" w:rsidRDefault="00CF5540" w:rsidP="00CF5540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ADF79D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4DA6AF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BF763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CF5540" w:rsidRPr="008D4A59" w:rsidRDefault="00CF5540" w:rsidP="00CF5540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CF5540" w:rsidRPr="008D4A59" w:rsidRDefault="00CF5540" w:rsidP="00CF554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140C" w:rsidRPr="00C01183" w14:paraId="54B99597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62907E57" w14:textId="2C666E23" w:rsidR="00A8140C" w:rsidRPr="008D4A59" w:rsidRDefault="00A8140C" w:rsidP="00A8140C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5EEF5DBB" w14:textId="64E54C3D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EBAB3F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56156" w14:textId="03DD9C8E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43E4BA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A8E28" w14:textId="3A37479B" w:rsidR="00A8140C" w:rsidRPr="00A8140C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sz w:val="28"/>
                <w:szCs w:val="28"/>
              </w:rPr>
              <w:t>649,456</w:t>
            </w:r>
          </w:p>
        </w:tc>
        <w:tc>
          <w:tcPr>
            <w:tcW w:w="270" w:type="dxa"/>
          </w:tcPr>
          <w:p w14:paraId="671C8585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B3C39" w14:textId="5FB74C53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  <w:tc>
          <w:tcPr>
            <w:tcW w:w="360" w:type="dxa"/>
            <w:vAlign w:val="bottom"/>
          </w:tcPr>
          <w:p w14:paraId="178228AE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F6A1B" w14:textId="52DACDA5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69847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CA90B" w14:textId="62C12674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04571" w14:textId="14AE40D4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sz w:val="28"/>
                <w:szCs w:val="28"/>
              </w:rPr>
              <w:t>649,456</w:t>
            </w:r>
          </w:p>
        </w:tc>
        <w:tc>
          <w:tcPr>
            <w:tcW w:w="270" w:type="dxa"/>
            <w:vAlign w:val="bottom"/>
          </w:tcPr>
          <w:p w14:paraId="0C34B5C7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2E4FD5" w14:textId="28140463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</w:tr>
      <w:tr w:rsidR="00A8140C" w:rsidRPr="00C01183" w14:paraId="4D6C3F67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37A1D534" w14:textId="2D3EB01A" w:rsidR="00A8140C" w:rsidRPr="008D4A59" w:rsidRDefault="00A8140C" w:rsidP="00A8140C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11A892C5" w14:textId="4BAABF9D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34358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0B4E26" w14:textId="67CBA21D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C1F713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063B3" w14:textId="75C2E849" w:rsidR="00A8140C" w:rsidRPr="00A8140C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sz w:val="28"/>
                <w:szCs w:val="28"/>
              </w:rPr>
              <w:t>2,425,995</w:t>
            </w:r>
          </w:p>
        </w:tc>
        <w:tc>
          <w:tcPr>
            <w:tcW w:w="270" w:type="dxa"/>
          </w:tcPr>
          <w:p w14:paraId="746DB506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C68FB5" w14:textId="15F7FCB3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360" w:type="dxa"/>
            <w:vAlign w:val="bottom"/>
          </w:tcPr>
          <w:p w14:paraId="6F83D536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977D3E" w14:textId="2F10250F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AC7A7B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E39B0C" w14:textId="26ED0BA2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4B352" w14:textId="7BF9CA8C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sz w:val="28"/>
                <w:szCs w:val="28"/>
              </w:rPr>
              <w:t>2,425,995</w:t>
            </w:r>
          </w:p>
        </w:tc>
        <w:tc>
          <w:tcPr>
            <w:tcW w:w="270" w:type="dxa"/>
            <w:vAlign w:val="bottom"/>
          </w:tcPr>
          <w:p w14:paraId="56E021A3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7743AD" w14:textId="22F90FBA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A8140C" w:rsidRPr="00C01183" w14:paraId="699EB2AE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71ECD671" w14:textId="16D9FFDC" w:rsidR="00A8140C" w:rsidRPr="008D4A59" w:rsidRDefault="00A8140C" w:rsidP="00A8140C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C06E1" w14:textId="7085C2BF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60D394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DFE8" w14:textId="0A172B06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17ACF6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515636B3" w:rsidR="00A8140C" w:rsidRPr="00A8140C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sz w:val="28"/>
                <w:szCs w:val="28"/>
              </w:rPr>
              <w:t>175,853</w:t>
            </w:r>
          </w:p>
        </w:tc>
        <w:tc>
          <w:tcPr>
            <w:tcW w:w="270" w:type="dxa"/>
          </w:tcPr>
          <w:p w14:paraId="6AEF2BCF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08321" w14:textId="65A60BC2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360" w:type="dxa"/>
            <w:vAlign w:val="bottom"/>
          </w:tcPr>
          <w:p w14:paraId="1B638E97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1E53C" w14:textId="196A7C6E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A41959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D2A0C" w14:textId="6EE3FC79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38DC4C4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sz w:val="28"/>
                <w:szCs w:val="28"/>
              </w:rPr>
              <w:t>175,853</w:t>
            </w:r>
          </w:p>
        </w:tc>
        <w:tc>
          <w:tcPr>
            <w:tcW w:w="270" w:type="dxa"/>
            <w:vAlign w:val="bottom"/>
          </w:tcPr>
          <w:p w14:paraId="70B48C0E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DF00B" w14:textId="47DD0A2B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A8140C" w:rsidRPr="00C01183" w14:paraId="47F04D9D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68BCECED" w14:textId="41CE6C16" w:rsidR="00A8140C" w:rsidRPr="008D4A59" w:rsidRDefault="00A8140C" w:rsidP="00A8140C">
            <w:pPr>
              <w:spacing w:line="240" w:lineRule="auto"/>
              <w:ind w:left="7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647AB" w14:textId="568D1BFC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886A80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823F" w14:textId="35DA3BA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38B3E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737D465E" w:rsidR="00A8140C" w:rsidRPr="00A8140C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3,251,304</w:t>
            </w:r>
          </w:p>
        </w:tc>
        <w:tc>
          <w:tcPr>
            <w:tcW w:w="270" w:type="dxa"/>
          </w:tcPr>
          <w:p w14:paraId="04D9117B" w14:textId="77777777" w:rsidR="00A8140C" w:rsidRPr="00A8140C" w:rsidRDefault="00A8140C" w:rsidP="00A814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044BF" w14:textId="2E1DFC2D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  <w:tc>
          <w:tcPr>
            <w:tcW w:w="360" w:type="dxa"/>
            <w:vAlign w:val="bottom"/>
          </w:tcPr>
          <w:p w14:paraId="51DA1B8B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F7A44" w14:textId="2534427B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24337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7DE1" w14:textId="3B5997C2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A8140C" w:rsidRPr="008D4A59" w:rsidRDefault="00A8140C" w:rsidP="00A814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76671D86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14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3,251,304</w:t>
            </w:r>
          </w:p>
        </w:tc>
        <w:tc>
          <w:tcPr>
            <w:tcW w:w="270" w:type="dxa"/>
            <w:vAlign w:val="bottom"/>
          </w:tcPr>
          <w:p w14:paraId="2EE16E76" w14:textId="77777777" w:rsidR="00A8140C" w:rsidRPr="008D4A59" w:rsidRDefault="00A8140C" w:rsidP="00A8140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5F50" w14:textId="05DBE4EC" w:rsidR="00A8140C" w:rsidRPr="008D4A59" w:rsidRDefault="00A8140C" w:rsidP="00A814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</w:tr>
    </w:tbl>
    <w:p w14:paraId="15D8B41E" w14:textId="77777777" w:rsidR="00812D46" w:rsidRPr="004E54DC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16"/>
          <w:szCs w:val="16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D4A59">
          <w:footerReference w:type="default" r:id="rId15"/>
          <w:pgSz w:w="16834" w:h="11909" w:orient="landscape" w:code="9"/>
          <w:pgMar w:top="691" w:right="1152" w:bottom="576" w:left="1152" w:header="720" w:footer="590" w:gutter="0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185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4DD99DD6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กิจการที่เกี่ยวข้องกันและกิจการอื่น</w:t>
      </w:r>
    </w:p>
    <w:p w14:paraId="4994976A" w14:textId="221466AE" w:rsidR="00CA37E0" w:rsidRPr="0018516E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289380AD" w14:textId="64060939" w:rsidR="0018516E" w:rsidRPr="00B300FF" w:rsidRDefault="0018516E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หุ้นกู้</w:t>
      </w:r>
    </w:p>
    <w:p w14:paraId="64818B0F" w14:textId="68FF6D29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346CB7">
        <w:trPr>
          <w:cantSplit/>
          <w:trHeight w:val="317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6E273B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6E27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6E273B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5BF6" w:rsidRPr="00CA4865" w14:paraId="62EDDE4B" w14:textId="77777777" w:rsidTr="00346CB7">
        <w:trPr>
          <w:cantSplit/>
          <w:trHeight w:val="317"/>
          <w:tblHeader/>
        </w:trPr>
        <w:tc>
          <w:tcPr>
            <w:tcW w:w="6030" w:type="dxa"/>
            <w:vAlign w:val="bottom"/>
          </w:tcPr>
          <w:p w14:paraId="761EB94F" w14:textId="6810A752" w:rsidR="00B95BF6" w:rsidRDefault="00B95BF6" w:rsidP="006E273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B95BF6" w:rsidRPr="00CA4865" w:rsidRDefault="00B95BF6" w:rsidP="006E27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3D765E66" w:rsidR="00B95BF6" w:rsidRDefault="000C75A5" w:rsidP="006E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5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E634B70" w14:textId="77777777" w:rsidR="00B95BF6" w:rsidRPr="00CA4865" w:rsidRDefault="00B95BF6" w:rsidP="006E273B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B95BF6" w:rsidRDefault="00B95BF6" w:rsidP="006E27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346CB7">
        <w:trPr>
          <w:cantSplit/>
          <w:trHeight w:val="31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6E273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6E27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5E03B788" w:rsidR="0024539C" w:rsidRDefault="0024539C" w:rsidP="006E2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6E273B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068575F8" w:rsidR="0024539C" w:rsidRDefault="0024539C" w:rsidP="006E27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B95BF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24539C" w:rsidRPr="00CA4865" w14:paraId="71DE8385" w14:textId="77777777" w:rsidTr="00346CB7">
        <w:trPr>
          <w:cantSplit/>
          <w:trHeight w:val="317"/>
        </w:trPr>
        <w:tc>
          <w:tcPr>
            <w:tcW w:w="6030" w:type="dxa"/>
          </w:tcPr>
          <w:p w14:paraId="10BBC2C1" w14:textId="77777777" w:rsidR="0024539C" w:rsidRPr="00CA4865" w:rsidRDefault="0024539C" w:rsidP="006E2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346CB7">
        <w:trPr>
          <w:cantSplit/>
          <w:trHeight w:val="317"/>
        </w:trPr>
        <w:tc>
          <w:tcPr>
            <w:tcW w:w="6030" w:type="dxa"/>
          </w:tcPr>
          <w:p w14:paraId="0068848D" w14:textId="77777777" w:rsidR="0024539C" w:rsidRPr="00536FBF" w:rsidRDefault="0024539C" w:rsidP="006E27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6E273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1011" w:rsidRPr="00CA4865" w14:paraId="3F97C5B9" w14:textId="77777777" w:rsidTr="00346CB7">
        <w:trPr>
          <w:cantSplit/>
          <w:trHeight w:val="317"/>
        </w:trPr>
        <w:tc>
          <w:tcPr>
            <w:tcW w:w="6030" w:type="dxa"/>
            <w:vAlign w:val="center"/>
          </w:tcPr>
          <w:p w14:paraId="34E156BB" w14:textId="73F49055" w:rsidR="00291011" w:rsidRPr="00CA4865" w:rsidRDefault="00291011" w:rsidP="002910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291011" w:rsidRPr="00CA4865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3632E07B" w:rsidR="00291011" w:rsidRPr="00BF1EBD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10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83,294</w:t>
            </w:r>
          </w:p>
        </w:tc>
        <w:tc>
          <w:tcPr>
            <w:tcW w:w="180" w:type="dxa"/>
          </w:tcPr>
          <w:p w14:paraId="6B0D1FF6" w14:textId="77777777" w:rsidR="00291011" w:rsidRPr="00CA4865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0158D" w14:textId="75F1FD9A" w:rsidR="00291011" w:rsidRPr="00250210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84,893</w:t>
            </w:r>
          </w:p>
        </w:tc>
      </w:tr>
      <w:tr w:rsidR="00291011" w:rsidRPr="00CA4865" w14:paraId="0DD42987" w14:textId="77777777" w:rsidTr="00346CB7">
        <w:trPr>
          <w:cantSplit/>
          <w:trHeight w:val="317"/>
        </w:trPr>
        <w:tc>
          <w:tcPr>
            <w:tcW w:w="6030" w:type="dxa"/>
            <w:vAlign w:val="center"/>
          </w:tcPr>
          <w:p w14:paraId="768D6FDC" w14:textId="77777777" w:rsidR="00291011" w:rsidRDefault="00291011" w:rsidP="002910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291011" w:rsidRPr="00CA4865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58DAA560" w:rsidR="00291011" w:rsidRPr="00BF1EBD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10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</w:p>
        </w:tc>
        <w:tc>
          <w:tcPr>
            <w:tcW w:w="180" w:type="dxa"/>
          </w:tcPr>
          <w:p w14:paraId="41076847" w14:textId="77777777" w:rsidR="00291011" w:rsidRPr="00CA4865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845A2" w14:textId="5F9B05EA" w:rsidR="00291011" w:rsidRPr="00250210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291011" w:rsidRPr="00CA4865" w14:paraId="51514B96" w14:textId="77777777" w:rsidTr="00346CB7">
        <w:trPr>
          <w:cantSplit/>
          <w:trHeight w:val="317"/>
        </w:trPr>
        <w:tc>
          <w:tcPr>
            <w:tcW w:w="6030" w:type="dxa"/>
          </w:tcPr>
          <w:p w14:paraId="1F49D312" w14:textId="77777777" w:rsidR="00291011" w:rsidRPr="00AF351C" w:rsidRDefault="00291011" w:rsidP="002910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291011" w:rsidRPr="00CA4865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570733C8" w:rsidR="00291011" w:rsidRPr="00291011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10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83,466</w:t>
            </w:r>
          </w:p>
        </w:tc>
        <w:tc>
          <w:tcPr>
            <w:tcW w:w="180" w:type="dxa"/>
          </w:tcPr>
          <w:p w14:paraId="1EB3640F" w14:textId="77777777" w:rsidR="00291011" w:rsidRPr="00396A44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1254EF" w14:textId="593EBD58" w:rsidR="00291011" w:rsidRPr="00250210" w:rsidRDefault="00291011" w:rsidP="0029101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85,111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Pr="00346CB7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46CB7">
        <w:trPr>
          <w:cantSplit/>
          <w:trHeight w:val="31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46CB7">
        <w:trPr>
          <w:cantSplit/>
          <w:trHeight w:val="31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346CB7">
        <w:trPr>
          <w:cantSplit/>
          <w:trHeight w:val="317"/>
        </w:trPr>
        <w:tc>
          <w:tcPr>
            <w:tcW w:w="7290" w:type="dxa"/>
          </w:tcPr>
          <w:p w14:paraId="0B5FF9BF" w14:textId="713B4610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0BEFF4F5" w:rsidR="00396A44" w:rsidRPr="00396A44" w:rsidRDefault="00F96788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6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84,893</w:t>
            </w:r>
          </w:p>
        </w:tc>
      </w:tr>
      <w:tr w:rsidR="00554BEF" w:rsidRPr="00CA4865" w14:paraId="2C0A94F9" w14:textId="77777777" w:rsidTr="00346CB7">
        <w:trPr>
          <w:cantSplit/>
          <w:trHeight w:val="317"/>
        </w:trPr>
        <w:tc>
          <w:tcPr>
            <w:tcW w:w="7290" w:type="dxa"/>
          </w:tcPr>
          <w:p w14:paraId="7D1B20C3" w14:textId="26BDC4A5" w:rsidR="00554BEF" w:rsidRPr="00CA4865" w:rsidRDefault="00554BEF" w:rsidP="00554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554BEF" w:rsidRPr="00CA4865" w:rsidRDefault="00554BEF" w:rsidP="00554BE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0C0BB3ED" w:rsidR="00554BEF" w:rsidRPr="00554BEF" w:rsidRDefault="00554BEF" w:rsidP="00554BE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4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2,037</w:t>
            </w:r>
          </w:p>
        </w:tc>
      </w:tr>
      <w:tr w:rsidR="00554BEF" w:rsidRPr="00CA4865" w14:paraId="2EF16DB1" w14:textId="77777777" w:rsidTr="00346CB7">
        <w:trPr>
          <w:cantSplit/>
          <w:trHeight w:val="317"/>
        </w:trPr>
        <w:tc>
          <w:tcPr>
            <w:tcW w:w="7290" w:type="dxa"/>
          </w:tcPr>
          <w:p w14:paraId="67A5DDB2" w14:textId="48DC38AE" w:rsidR="00554BEF" w:rsidRDefault="00554BEF" w:rsidP="00554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6136E72E" w14:textId="77777777" w:rsidR="00554BEF" w:rsidRPr="00CA4865" w:rsidRDefault="00554BEF" w:rsidP="00554BE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38024997" w:rsidR="00554BEF" w:rsidRPr="00554BEF" w:rsidRDefault="00554BEF" w:rsidP="00DF10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4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(3,636)</w:t>
            </w:r>
          </w:p>
        </w:tc>
      </w:tr>
      <w:tr w:rsidR="00554BEF" w:rsidRPr="00CA4865" w14:paraId="45C2B810" w14:textId="77777777" w:rsidTr="00346CB7">
        <w:trPr>
          <w:cantSplit/>
          <w:trHeight w:val="317"/>
        </w:trPr>
        <w:tc>
          <w:tcPr>
            <w:tcW w:w="7290" w:type="dxa"/>
          </w:tcPr>
          <w:p w14:paraId="466561DE" w14:textId="69EF895B" w:rsidR="00554BEF" w:rsidRPr="00AF351C" w:rsidRDefault="00554BEF" w:rsidP="00554B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0C75A5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C75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A684CA8" w14:textId="77777777" w:rsidR="00554BEF" w:rsidRPr="00CA4865" w:rsidRDefault="00554BEF" w:rsidP="00554BE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4ACDEC10" w:rsidR="00554BEF" w:rsidRPr="00554BEF" w:rsidRDefault="00554BEF" w:rsidP="00554BE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4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83,294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27948F8B" w14:textId="7ABEE8F0" w:rsidR="00872143" w:rsidRPr="006A6040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6282B079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A25705D" w14:textId="24D9EBCA" w:rsidR="00CA37E0" w:rsidRPr="00091CA0" w:rsidRDefault="00B95BF6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เงินลงทุนระยะสั้นและเงินลงทุนในตราสาร</w:t>
      </w:r>
      <w:r w:rsidR="00CA37E0" w:rsidRPr="00091CA0">
        <w:rPr>
          <w:rFonts w:ascii="Angsana New" w:hAnsi="Angsana New" w:cs="Angsana New"/>
          <w:szCs w:val="30"/>
          <w:cs/>
        </w:rPr>
        <w:t>หนี้ที่วัดมูลค่าด้วยวิธีราคาทุนตัดจำหน่าย</w:t>
      </w:r>
      <w:r w:rsidR="00CA37E0"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346CB7">
        <w:trPr>
          <w:trHeight w:val="346"/>
          <w:tblHeader/>
        </w:trPr>
        <w:tc>
          <w:tcPr>
            <w:tcW w:w="3040" w:type="pct"/>
          </w:tcPr>
          <w:p w14:paraId="15CB4354" w14:textId="77777777" w:rsidR="00CA37E0" w:rsidRPr="005E76BF" w:rsidRDefault="00CA37E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</w:tcPr>
          <w:p w14:paraId="31E2BAB1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95BF6" w:rsidRPr="005E76BF" w14:paraId="22869608" w14:textId="77777777" w:rsidTr="00346CB7">
        <w:trPr>
          <w:trHeight w:val="346"/>
          <w:tblHeader/>
        </w:trPr>
        <w:tc>
          <w:tcPr>
            <w:tcW w:w="3040" w:type="pct"/>
          </w:tcPr>
          <w:p w14:paraId="257A5ACE" w14:textId="7B79CA28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1FA461C" w14:textId="66BC7D86" w:rsidR="00B95BF6" w:rsidRPr="005E76BF" w:rsidRDefault="000C75A5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75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59607FA1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60D2D0F" w14:textId="1891F9CD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346CB7">
        <w:trPr>
          <w:trHeight w:val="346"/>
          <w:tblHeader/>
        </w:trPr>
        <w:tc>
          <w:tcPr>
            <w:tcW w:w="3040" w:type="pct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4A3527C" w14:textId="112D6A00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78A02ACC" w14:textId="77777777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396C673" w14:textId="6E65D664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A37E0" w:rsidRPr="005E76BF" w14:paraId="5C46B7C3" w14:textId="77777777" w:rsidTr="00346CB7">
        <w:trPr>
          <w:trHeight w:val="346"/>
          <w:tblHeader/>
        </w:trPr>
        <w:tc>
          <w:tcPr>
            <w:tcW w:w="3040" w:type="pct"/>
          </w:tcPr>
          <w:p w14:paraId="203674DE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346CB7">
        <w:trPr>
          <w:trHeight w:hRule="exact" w:val="374"/>
        </w:trPr>
        <w:tc>
          <w:tcPr>
            <w:tcW w:w="3040" w:type="pct"/>
          </w:tcPr>
          <w:p w14:paraId="2004AE20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34FC0" w:rsidRPr="005E76BF" w14:paraId="00C56FB6" w14:textId="77777777" w:rsidTr="00346CB7">
        <w:trPr>
          <w:trHeight w:hRule="exact" w:val="374"/>
        </w:trPr>
        <w:tc>
          <w:tcPr>
            <w:tcW w:w="3040" w:type="pct"/>
          </w:tcPr>
          <w:p w14:paraId="2569C53C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65C04B69" w14:textId="446B7DF8" w:rsidR="00634FC0" w:rsidRPr="00634FC0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34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7,326,559</w:t>
            </w:r>
          </w:p>
        </w:tc>
        <w:tc>
          <w:tcPr>
            <w:tcW w:w="149" w:type="pct"/>
          </w:tcPr>
          <w:p w14:paraId="1D19F954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087EBA80" w14:textId="2959EAEB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6,281,358</w:t>
            </w:r>
          </w:p>
        </w:tc>
      </w:tr>
      <w:tr w:rsidR="00634FC0" w:rsidRPr="005E76BF" w14:paraId="63B383FF" w14:textId="77777777" w:rsidTr="00346CB7">
        <w:trPr>
          <w:trHeight w:hRule="exact" w:val="374"/>
        </w:trPr>
        <w:tc>
          <w:tcPr>
            <w:tcW w:w="3040" w:type="pct"/>
          </w:tcPr>
          <w:p w14:paraId="315B36DD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6ACC6104" w:rsidR="00634FC0" w:rsidRPr="00634FC0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34F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522,618</w:t>
            </w:r>
          </w:p>
        </w:tc>
        <w:tc>
          <w:tcPr>
            <w:tcW w:w="149" w:type="pct"/>
          </w:tcPr>
          <w:p w14:paraId="2FB3FF6E" w14:textId="7777777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275ADBEB" w14:textId="0991DCA7" w:rsidR="00634FC0" w:rsidRPr="005E76BF" w:rsidRDefault="00634FC0" w:rsidP="00634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872,631</w:t>
            </w:r>
          </w:p>
        </w:tc>
      </w:tr>
      <w:tr w:rsidR="00B95BF6" w:rsidRPr="005E76BF" w14:paraId="72F7609E" w14:textId="77777777" w:rsidTr="00346CB7">
        <w:trPr>
          <w:trHeight w:hRule="exact" w:val="374"/>
        </w:trPr>
        <w:tc>
          <w:tcPr>
            <w:tcW w:w="3040" w:type="pct"/>
          </w:tcPr>
          <w:p w14:paraId="78DBC9FA" w14:textId="796D00C7" w:rsidR="00B95BF6" w:rsidRPr="00556C30" w:rsidRDefault="007B2E3D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2E07967" w14:textId="62E6D4B5" w:rsidR="00B95BF6" w:rsidRPr="00BD7508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9E2861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067FE16A" w14:textId="65B40C90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5BF6" w:rsidRPr="005E76BF" w14:paraId="20CB9DDC" w14:textId="77777777" w:rsidTr="00346CB7">
        <w:trPr>
          <w:trHeight w:hRule="exact" w:val="374"/>
        </w:trPr>
        <w:tc>
          <w:tcPr>
            <w:tcW w:w="3040" w:type="pct"/>
          </w:tcPr>
          <w:p w14:paraId="3A0F6F5D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5E959A8E" w:rsidR="00B95BF6" w:rsidRPr="00902236" w:rsidRDefault="007E3D8F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3D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</w:t>
            </w:r>
            <w:r w:rsidRPr="007E3D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3D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849</w:t>
            </w:r>
            <w:r w:rsidRPr="007E3D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3D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177</w:t>
            </w:r>
          </w:p>
        </w:tc>
        <w:tc>
          <w:tcPr>
            <w:tcW w:w="149" w:type="pct"/>
          </w:tcPr>
          <w:p w14:paraId="374E9440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  <w:vAlign w:val="bottom"/>
          </w:tcPr>
          <w:p w14:paraId="5C9A26B4" w14:textId="1A92FD1F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7,153,989</w:t>
            </w:r>
          </w:p>
        </w:tc>
      </w:tr>
    </w:tbl>
    <w:p w14:paraId="032ACDC2" w14:textId="77777777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5E9C3E0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243776" w14:textId="51960421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96788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C75A5" w:rsidRPr="000C75A5">
        <w:rPr>
          <w:rFonts w:asciiTheme="majorBidi" w:hAnsiTheme="majorBidi" w:cs="Angsana New"/>
          <w:sz w:val="30"/>
          <w:szCs w:val="30"/>
        </w:rPr>
        <w:t xml:space="preserve">30 </w:t>
      </w:r>
      <w:r w:rsidR="000C75A5" w:rsidRPr="000C75A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C75A5" w:rsidRPr="000C75A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28A3" w:rsidRPr="00AA28A3">
        <w:rPr>
          <w:rFonts w:asciiTheme="majorBidi" w:hAnsiTheme="majorBidi" w:cs="Angsana New"/>
          <w:sz w:val="30"/>
          <w:szCs w:val="30"/>
        </w:rPr>
        <w:t xml:space="preserve">7,326.6 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256</w:t>
      </w:r>
      <w:r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/>
          <w:i/>
          <w:iCs/>
          <w:sz w:val="30"/>
          <w:szCs w:val="30"/>
        </w:rPr>
        <w:t>6,281.4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มีอัตราดอกเบี้ยคงที่ระหว่างร้อยละ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129F4">
        <w:rPr>
          <w:rFonts w:asciiTheme="majorBidi" w:hAnsiTheme="majorBidi" w:cs="Angsana New"/>
          <w:sz w:val="30"/>
          <w:szCs w:val="30"/>
          <w:lang w:val="en-GB"/>
        </w:rPr>
        <w:t>1.6</w:t>
      </w:r>
      <w:r w:rsidR="00DF1040">
        <w:rPr>
          <w:rFonts w:asciiTheme="majorBidi" w:hAnsiTheme="majorBidi" w:cs="Angsana New"/>
          <w:sz w:val="30"/>
          <w:szCs w:val="30"/>
          <w:lang w:val="en-GB"/>
        </w:rPr>
        <w:t>0</w:t>
      </w:r>
      <w:r w:rsidRPr="00E25530">
        <w:rPr>
          <w:rFonts w:asciiTheme="majorBidi" w:hAnsiTheme="majorBidi" w:cstheme="majorBidi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129F4">
        <w:rPr>
          <w:rFonts w:asciiTheme="majorBidi" w:hAnsiTheme="majorBidi" w:cs="Angsana New"/>
          <w:sz w:val="30"/>
          <w:szCs w:val="30"/>
        </w:rPr>
        <w:t>2.9</w:t>
      </w:r>
      <w:r w:rsidR="00DF1040">
        <w:rPr>
          <w:rFonts w:asciiTheme="majorBidi" w:hAnsiTheme="majorBidi" w:cs="Angsana New"/>
          <w:sz w:val="30"/>
          <w:szCs w:val="30"/>
        </w:rPr>
        <w:t>0</w:t>
      </w:r>
      <w:r w:rsidRPr="00E25530">
        <w:rPr>
          <w:rFonts w:asciiTheme="majorBidi" w:hAnsiTheme="majorBidi" w:cstheme="majorBidi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i/>
          <w:iCs/>
          <w:sz w:val="30"/>
          <w:szCs w:val="30"/>
        </w:rPr>
        <w:t xml:space="preserve"> 2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56</w:t>
      </w:r>
      <w:r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="00D33156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อัตราดอกเบี้ยระหว่าง</w:t>
      </w:r>
      <w:r w:rsidRPr="00F96788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i/>
          <w:iCs/>
          <w:sz w:val="30"/>
          <w:szCs w:val="30"/>
        </w:rPr>
        <w:t>2.10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i/>
          <w:iCs/>
          <w:sz w:val="30"/>
          <w:szCs w:val="30"/>
        </w:rPr>
        <w:t>3.42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DF104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771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/>
          <w:sz w:val="30"/>
          <w:szCs w:val="30"/>
        </w:rPr>
        <w:t>256</w:t>
      </w:r>
      <w:r w:rsidRPr="00977182">
        <w:rPr>
          <w:rFonts w:asciiTheme="majorBidi" w:hAnsiTheme="majorBidi" w:cs="Angsana New" w:hint="cs"/>
          <w:sz w:val="30"/>
          <w:szCs w:val="30"/>
        </w:rPr>
        <w:t>8</w:t>
      </w:r>
      <w:r w:rsidRPr="009771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 xml:space="preserve"> 25</w:t>
      </w:r>
      <w:r w:rsidR="00D33156">
        <w:rPr>
          <w:rFonts w:asciiTheme="majorBidi" w:hAnsiTheme="majorBidi" w:cs="Angsana New"/>
          <w:i/>
          <w:iCs/>
          <w:sz w:val="30"/>
          <w:szCs w:val="30"/>
        </w:rPr>
        <w:t>67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ครบกําหนดภายในเดือนมิถุนายน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64611F" w14:textId="032947B3" w:rsidR="004100EC" w:rsidRDefault="00B95BF6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C75A5" w:rsidRPr="000C75A5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0C75A5" w:rsidRPr="000C75A5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0C75A5" w:rsidRPr="000C75A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008E9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2008E9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ระหว่างร้อยละ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92671">
        <w:rPr>
          <w:rFonts w:asciiTheme="majorBidi" w:hAnsiTheme="majorBidi" w:cs="Angsana New"/>
          <w:sz w:val="30"/>
          <w:szCs w:val="30"/>
        </w:rPr>
        <w:t>1.62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92671">
        <w:rPr>
          <w:rFonts w:asciiTheme="majorBidi" w:hAnsiTheme="majorBidi" w:cs="Angsana New"/>
          <w:sz w:val="30"/>
          <w:szCs w:val="30"/>
        </w:rPr>
        <w:t>3.34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4B6033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4B6033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C872CF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34A65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อัตราดอกเบี้ยระหว่างร้อยละ </w:t>
      </w:r>
      <w:r w:rsidR="00E816DE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1.79</w:t>
      </w:r>
      <w:r w:rsidR="00434A65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ถึงร้อยละ </w:t>
      </w:r>
      <w:r w:rsidR="00E816DE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ต่อปี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556C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="004100EC" w:rsidRPr="001A5C9F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07F2B">
        <w:rPr>
          <w:rFonts w:asciiTheme="majorBidi" w:hAnsiTheme="majorBidi" w:cs="Angsana New"/>
          <w:spacing w:val="-2"/>
          <w:sz w:val="30"/>
          <w:szCs w:val="30"/>
        </w:rPr>
        <w:t>2</w:t>
      </w:r>
      <w:r w:rsidR="004100EC"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56372">
        <w:rPr>
          <w:rFonts w:asciiTheme="majorBidi" w:hAnsiTheme="majorBidi" w:cs="Angsana New"/>
          <w:spacing w:val="-2"/>
          <w:sz w:val="30"/>
          <w:szCs w:val="30"/>
        </w:rPr>
        <w:t>1</w:t>
      </w:r>
      <w:r w:rsidR="00F96F23">
        <w:rPr>
          <w:rFonts w:asciiTheme="majorBidi" w:hAnsiTheme="majorBidi" w:cs="Angsana New"/>
          <w:spacing w:val="-2"/>
          <w:sz w:val="30"/>
          <w:szCs w:val="30"/>
        </w:rPr>
        <w:t>0</w:t>
      </w:r>
      <w:r w:rsidR="004100EC"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156372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100EC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 </w:t>
      </w:r>
      <w:r w:rsidR="00434A65" w:rsidRPr="00434A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12 </w:t>
      </w:r>
      <w:r w:rsidR="00434A65" w:rsidRPr="00434A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เดือน</w:t>
      </w:r>
      <w:r w:rsidR="004100EC" w:rsidRPr="004327A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640C27EA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42172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31"/>
        <w:gridCol w:w="1193"/>
        <w:gridCol w:w="178"/>
        <w:gridCol w:w="1192"/>
        <w:gridCol w:w="183"/>
        <w:gridCol w:w="1192"/>
        <w:gridCol w:w="180"/>
        <w:gridCol w:w="1191"/>
        <w:gridCol w:w="6"/>
      </w:tblGrid>
      <w:tr w:rsidR="00C811F0" w:rsidRPr="00A85D0A" w14:paraId="752EC529" w14:textId="77777777" w:rsidTr="00346CB7">
        <w:trPr>
          <w:gridAfter w:val="1"/>
          <w:wAfter w:w="6" w:type="dxa"/>
          <w:cantSplit/>
          <w:trHeight w:val="344"/>
          <w:tblHeader/>
        </w:trPr>
        <w:tc>
          <w:tcPr>
            <w:tcW w:w="3931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  <w:hideMark/>
          </w:tcPr>
          <w:p w14:paraId="68BDC661" w14:textId="77777777" w:rsidR="00CA37E0" w:rsidRPr="00A85D0A" w:rsidRDefault="00CA37E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53706070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  <w:hideMark/>
          </w:tcPr>
          <w:p w14:paraId="1930836E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11F0" w:rsidRPr="00A85D0A" w14:paraId="600ED234" w14:textId="77777777" w:rsidTr="00346CB7">
        <w:trPr>
          <w:cantSplit/>
          <w:trHeight w:val="344"/>
          <w:tblHeader/>
        </w:trPr>
        <w:tc>
          <w:tcPr>
            <w:tcW w:w="3931" w:type="dxa"/>
            <w:vAlign w:val="bottom"/>
          </w:tcPr>
          <w:p w14:paraId="1E4EAA8F" w14:textId="0722CCDD" w:rsidR="00637234" w:rsidRPr="00950787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4AF202BF" w14:textId="3786174D" w:rsidR="00637234" w:rsidRPr="00F92A58" w:rsidRDefault="000C75A5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 w:rsidRPr="000C75A5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 w:val="0"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41602836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20F37CC1" w14:textId="4E2A053C" w:rsidR="00637234" w:rsidRPr="00F92A5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805C97C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510F7DED" w14:textId="3E96F74D" w:rsidR="00637234" w:rsidRPr="00A85D0A" w:rsidRDefault="000C75A5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0C75A5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 w:val="0"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5ECBCE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1BD8E75" w14:textId="6E75FBE8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811F0" w:rsidRPr="00A85D0A" w14:paraId="161AFC15" w14:textId="77777777" w:rsidTr="00346CB7">
        <w:trPr>
          <w:cantSplit/>
          <w:trHeight w:val="344"/>
          <w:tblHeader/>
        </w:trPr>
        <w:tc>
          <w:tcPr>
            <w:tcW w:w="3931" w:type="dxa"/>
            <w:vAlign w:val="bottom"/>
          </w:tcPr>
          <w:p w14:paraId="1EB55ABF" w14:textId="77777777" w:rsidR="00637234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2E6711FA" w14:textId="34D1EE9D" w:rsidR="00637234" w:rsidRPr="009B083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43296D53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2753EA43" w14:textId="649C87A4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594ECF66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3F776BB3" w14:textId="50265381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36B7E3A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DD66CDC" w14:textId="643B5E5A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C811F0" w:rsidRPr="00A85D0A" w14:paraId="2DBBD669" w14:textId="77777777" w:rsidTr="00346CB7">
        <w:trPr>
          <w:cantSplit/>
          <w:trHeight w:val="346"/>
          <w:tblHeader/>
        </w:trPr>
        <w:tc>
          <w:tcPr>
            <w:tcW w:w="3931" w:type="dxa"/>
            <w:vAlign w:val="bottom"/>
          </w:tcPr>
          <w:p w14:paraId="33A2FB79" w14:textId="77777777" w:rsidR="00637234" w:rsidRPr="00A85D0A" w:rsidRDefault="00637234" w:rsidP="00637234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5" w:type="dxa"/>
            <w:gridSpan w:val="8"/>
            <w:vAlign w:val="bottom"/>
            <w:hideMark/>
          </w:tcPr>
          <w:p w14:paraId="0E960EA0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919BC" w:rsidRPr="00A85D0A" w14:paraId="54F6051B" w14:textId="77777777">
        <w:trPr>
          <w:cantSplit/>
          <w:trHeight w:hRule="exact" w:val="374"/>
        </w:trPr>
        <w:tc>
          <w:tcPr>
            <w:tcW w:w="3931" w:type="dxa"/>
            <w:hideMark/>
          </w:tcPr>
          <w:p w14:paraId="1A1D3C29" w14:textId="77777777" w:rsidR="0087595C" w:rsidRPr="001D5B6F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93" w:type="dxa"/>
          </w:tcPr>
          <w:p w14:paraId="6E99A558" w14:textId="050F7BD3" w:rsidR="0087595C" w:rsidRPr="00603092" w:rsidRDefault="000F57D7" w:rsidP="00F76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3B5A">
              <w:rPr>
                <w:rFonts w:ascii="Angsana New" w:hAnsi="Angsana New" w:cs="Angsana New"/>
                <w:sz w:val="30"/>
                <w:szCs w:val="30"/>
              </w:rPr>
              <w:t>14,715,629</w:t>
            </w:r>
          </w:p>
        </w:tc>
        <w:tc>
          <w:tcPr>
            <w:tcW w:w="178" w:type="dxa"/>
          </w:tcPr>
          <w:p w14:paraId="17690081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2451F1E" w14:textId="2ECC1B1E" w:rsidR="0087595C" w:rsidRPr="00637234" w:rsidRDefault="0087595C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14,324,775</w:t>
            </w:r>
          </w:p>
        </w:tc>
        <w:tc>
          <w:tcPr>
            <w:tcW w:w="183" w:type="dxa"/>
          </w:tcPr>
          <w:p w14:paraId="20C79BF7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12F2" w14:textId="2CC2A58E" w:rsidR="0087595C" w:rsidRPr="00C7419B" w:rsidRDefault="000F57D7" w:rsidP="0009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7D7">
              <w:rPr>
                <w:rFonts w:ascii="Angsana New" w:hAnsi="Angsana New" w:cs="Angsana New"/>
                <w:sz w:val="30"/>
                <w:szCs w:val="30"/>
              </w:rPr>
              <w:t xml:space="preserve">1,111,670 </w:t>
            </w:r>
          </w:p>
        </w:tc>
        <w:tc>
          <w:tcPr>
            <w:tcW w:w="180" w:type="dxa"/>
          </w:tcPr>
          <w:p w14:paraId="1E5E9AF1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E6ADEE7" w14:textId="63869F02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1,475,765</w:t>
            </w:r>
          </w:p>
        </w:tc>
      </w:tr>
      <w:tr w:rsidR="00D919BC" w:rsidRPr="00A85D0A" w14:paraId="015243FF" w14:textId="77777777">
        <w:trPr>
          <w:cantSplit/>
          <w:trHeight w:hRule="exact" w:val="374"/>
        </w:trPr>
        <w:tc>
          <w:tcPr>
            <w:tcW w:w="3931" w:type="dxa"/>
          </w:tcPr>
          <w:p w14:paraId="7D2EB7B1" w14:textId="77777777" w:rsidR="0087595C" w:rsidRPr="001D5B6F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044A0E2C" w14:textId="3E0DFF1B" w:rsidR="0087595C" w:rsidRPr="00603092" w:rsidRDefault="000F57D7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3B5A">
              <w:rPr>
                <w:rFonts w:ascii="Angsana New" w:hAnsi="Angsana New" w:cs="Angsana New"/>
                <w:sz w:val="30"/>
                <w:szCs w:val="30"/>
              </w:rPr>
              <w:t>35,130</w:t>
            </w:r>
          </w:p>
        </w:tc>
        <w:tc>
          <w:tcPr>
            <w:tcW w:w="178" w:type="dxa"/>
          </w:tcPr>
          <w:p w14:paraId="280E4DAE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7C6DFAE" w14:textId="67392304" w:rsidR="0087595C" w:rsidRPr="00637234" w:rsidRDefault="0087595C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31,150</w:t>
            </w:r>
          </w:p>
        </w:tc>
        <w:tc>
          <w:tcPr>
            <w:tcW w:w="183" w:type="dxa"/>
          </w:tcPr>
          <w:p w14:paraId="337FFD63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89D60" w14:textId="4256058A" w:rsidR="0087595C" w:rsidRPr="00C7419B" w:rsidRDefault="000F57D7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7D7">
              <w:rPr>
                <w:rFonts w:ascii="Angsana New" w:hAnsi="Angsana New" w:cs="Angsana New"/>
                <w:sz w:val="30"/>
                <w:szCs w:val="30"/>
              </w:rPr>
              <w:t xml:space="preserve">1,028,167 </w:t>
            </w:r>
          </w:p>
        </w:tc>
        <w:tc>
          <w:tcPr>
            <w:tcW w:w="180" w:type="dxa"/>
          </w:tcPr>
          <w:p w14:paraId="412A409F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CFDD7F3" w14:textId="3E8EEC1D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1,237,373</w:t>
            </w:r>
          </w:p>
        </w:tc>
      </w:tr>
      <w:tr w:rsidR="00D919BC" w:rsidRPr="00A85D0A" w14:paraId="313529BB" w14:textId="77777777">
        <w:trPr>
          <w:cantSplit/>
          <w:trHeight w:hRule="exact" w:val="374"/>
        </w:trPr>
        <w:tc>
          <w:tcPr>
            <w:tcW w:w="3931" w:type="dxa"/>
          </w:tcPr>
          <w:p w14:paraId="4C074263" w14:textId="77777777" w:rsidR="0087595C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3A008427" w:rsidR="0087595C" w:rsidRPr="00603092" w:rsidRDefault="000F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3B5A">
              <w:rPr>
                <w:rFonts w:ascii="Angsana New" w:hAnsi="Angsana New" w:cs="Angsana New"/>
                <w:sz w:val="30"/>
                <w:szCs w:val="30"/>
              </w:rPr>
              <w:t>14,750,759</w:t>
            </w:r>
          </w:p>
        </w:tc>
        <w:tc>
          <w:tcPr>
            <w:tcW w:w="178" w:type="dxa"/>
          </w:tcPr>
          <w:p w14:paraId="5AE9293F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048D4" w14:textId="18F2EE31" w:rsidR="0087595C" w:rsidRPr="00DB434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14,355,925</w:t>
            </w:r>
          </w:p>
        </w:tc>
        <w:tc>
          <w:tcPr>
            <w:tcW w:w="183" w:type="dxa"/>
          </w:tcPr>
          <w:p w14:paraId="6056B8EB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0E948" w14:textId="791F4783" w:rsidR="0087595C" w:rsidRPr="00C7419B" w:rsidRDefault="000F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7D7">
              <w:rPr>
                <w:rFonts w:ascii="Angsana New" w:hAnsi="Angsana New" w:cs="Angsana New"/>
                <w:sz w:val="30"/>
                <w:szCs w:val="30"/>
              </w:rPr>
              <w:t xml:space="preserve">2,139,837 </w:t>
            </w:r>
          </w:p>
        </w:tc>
        <w:tc>
          <w:tcPr>
            <w:tcW w:w="180" w:type="dxa"/>
          </w:tcPr>
          <w:p w14:paraId="10026E2A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F03D" w14:textId="0C04ECF4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2,713,138</w:t>
            </w:r>
          </w:p>
        </w:tc>
      </w:tr>
      <w:tr w:rsidR="00D919BC" w:rsidRPr="00A85D0A" w14:paraId="157426E4" w14:textId="77777777" w:rsidTr="00390934">
        <w:trPr>
          <w:cantSplit/>
          <w:trHeight w:hRule="exact" w:val="374"/>
        </w:trPr>
        <w:tc>
          <w:tcPr>
            <w:tcW w:w="3931" w:type="dxa"/>
          </w:tcPr>
          <w:p w14:paraId="5F8EAF0B" w14:textId="77777777" w:rsidR="0087595C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FDE171A" w14:textId="40DAA1BD" w:rsidR="0087595C" w:rsidRPr="00603092" w:rsidRDefault="000F57D7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/>
              <w:ind w:left="-108" w:right="-66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3B5A">
              <w:rPr>
                <w:rFonts w:ascii="Angsana New" w:hAnsi="Angsana New" w:cs="Angsana New"/>
                <w:sz w:val="30"/>
                <w:szCs w:val="30"/>
              </w:rPr>
              <w:t>(292,899)</w:t>
            </w:r>
          </w:p>
        </w:tc>
        <w:tc>
          <w:tcPr>
            <w:tcW w:w="178" w:type="dxa"/>
          </w:tcPr>
          <w:p w14:paraId="0629460C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870E8BD" w14:textId="38BD4AF3" w:rsidR="0087595C" w:rsidRPr="00DB434B" w:rsidRDefault="0087595C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(285,747)</w:t>
            </w:r>
          </w:p>
        </w:tc>
        <w:tc>
          <w:tcPr>
            <w:tcW w:w="183" w:type="dxa"/>
          </w:tcPr>
          <w:p w14:paraId="1E9D8536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277C" w14:textId="40075843" w:rsidR="0087595C" w:rsidRPr="00C7419B" w:rsidRDefault="000F57D7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7D7">
              <w:rPr>
                <w:rFonts w:ascii="Angsana New" w:hAnsi="Angsana New" w:cs="Angsana New"/>
                <w:sz w:val="30"/>
                <w:szCs w:val="30"/>
              </w:rPr>
              <w:t>(4,240)</w:t>
            </w:r>
          </w:p>
        </w:tc>
        <w:tc>
          <w:tcPr>
            <w:tcW w:w="180" w:type="dxa"/>
          </w:tcPr>
          <w:p w14:paraId="195382BC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33CB3319" w14:textId="34030D01" w:rsidR="0087595C" w:rsidRPr="00C7419B" w:rsidRDefault="0087595C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(4,950)</w:t>
            </w:r>
          </w:p>
        </w:tc>
      </w:tr>
      <w:tr w:rsidR="00D919BC" w:rsidRPr="00A85D0A" w14:paraId="5A5306D9" w14:textId="77777777" w:rsidTr="00D919BC">
        <w:trPr>
          <w:cantSplit/>
          <w:trHeight w:hRule="exact" w:val="374"/>
        </w:trPr>
        <w:tc>
          <w:tcPr>
            <w:tcW w:w="3931" w:type="dxa"/>
          </w:tcPr>
          <w:p w14:paraId="2404C662" w14:textId="7157A1F3" w:rsidR="0087595C" w:rsidRDefault="0087595C" w:rsidP="0087595C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</w:p>
        </w:tc>
        <w:tc>
          <w:tcPr>
            <w:tcW w:w="1193" w:type="dxa"/>
          </w:tcPr>
          <w:p w14:paraId="663B5100" w14:textId="01554C34" w:rsidR="0087595C" w:rsidRPr="00603092" w:rsidRDefault="0087595C" w:rsidP="00954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9F5E12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8E88FAF" w14:textId="193B9DC6" w:rsidR="0087595C" w:rsidRPr="00DB434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CDD20C9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A3FB4A7" w14:textId="77777777" w:rsidR="0087595C" w:rsidRPr="00C7419B" w:rsidRDefault="0087595C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271C3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6DD332DC" w14:textId="77777777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19BC" w:rsidRPr="00A85D0A" w14:paraId="26DEB3B8" w14:textId="77777777" w:rsidTr="004354EB">
        <w:trPr>
          <w:cantSplit/>
          <w:trHeight w:hRule="exact" w:val="374"/>
        </w:trPr>
        <w:tc>
          <w:tcPr>
            <w:tcW w:w="3931" w:type="dxa"/>
          </w:tcPr>
          <w:p w14:paraId="3E3AA672" w14:textId="59C44A4D" w:rsidR="0064552E" w:rsidRPr="009B0838" w:rsidRDefault="0064552E" w:rsidP="0064552E">
            <w:pPr>
              <w:tabs>
                <w:tab w:val="left" w:pos="574"/>
              </w:tabs>
              <w:spacing w:line="240" w:lineRule="auto"/>
              <w:ind w:left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B1047AA" w14:textId="4DBEC1D0" w:rsidR="0064552E" w:rsidRPr="00603092" w:rsidRDefault="000F57D7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/>
              <w:ind w:left="-108" w:right="-66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459E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78" w:type="dxa"/>
          </w:tcPr>
          <w:p w14:paraId="6A9A464E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B8820C9" w14:textId="66469F07" w:rsidR="0064552E" w:rsidRPr="00DB434B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3" w:type="dxa"/>
          </w:tcPr>
          <w:p w14:paraId="705EA1EC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6D1F1" w14:textId="14B8310B" w:rsidR="0064552E" w:rsidRPr="00C7419B" w:rsidRDefault="004354EB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4EB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5E610A74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4BDAE061" w14:textId="73F3B1D9" w:rsidR="0064552E" w:rsidRPr="00C7419B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D919BC" w:rsidRPr="00A85D0A" w14:paraId="298F9B5F" w14:textId="77777777" w:rsidTr="004354EB">
        <w:trPr>
          <w:cantSplit/>
          <w:trHeight w:hRule="exact" w:val="374"/>
        </w:trPr>
        <w:tc>
          <w:tcPr>
            <w:tcW w:w="3931" w:type="dxa"/>
            <w:hideMark/>
          </w:tcPr>
          <w:p w14:paraId="48A16273" w14:textId="07DE227B" w:rsidR="0064552E" w:rsidRPr="00A85D0A" w:rsidRDefault="0064552E" w:rsidP="006455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2A1E2147" w:rsidR="0064552E" w:rsidRPr="00603092" w:rsidRDefault="000F57D7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/>
              <w:ind w:left="-108" w:right="-246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459E">
              <w:rPr>
                <w:rFonts w:ascii="Angsana New" w:hAnsi="Angsana New" w:cs="Angsana New"/>
                <w:sz w:val="30"/>
                <w:szCs w:val="30"/>
              </w:rPr>
              <w:t>(292,900)</w:t>
            </w:r>
          </w:p>
        </w:tc>
        <w:tc>
          <w:tcPr>
            <w:tcW w:w="178" w:type="dxa"/>
          </w:tcPr>
          <w:p w14:paraId="364E716D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2774" w14:textId="51DBA1D2" w:rsidR="0064552E" w:rsidRPr="00603092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(285,748)</w:t>
            </w:r>
          </w:p>
        </w:tc>
        <w:tc>
          <w:tcPr>
            <w:tcW w:w="183" w:type="dxa"/>
          </w:tcPr>
          <w:p w14:paraId="22908A93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DF94" w14:textId="793E3275" w:rsidR="0064552E" w:rsidRPr="00C7419B" w:rsidRDefault="004354EB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4EB">
              <w:rPr>
                <w:rFonts w:ascii="Angsana New" w:hAnsi="Angsana New" w:cs="Angsana New"/>
                <w:sz w:val="30"/>
                <w:szCs w:val="30"/>
              </w:rPr>
              <w:t>(4,241)</w:t>
            </w:r>
          </w:p>
        </w:tc>
        <w:tc>
          <w:tcPr>
            <w:tcW w:w="180" w:type="dxa"/>
          </w:tcPr>
          <w:p w14:paraId="6E2DF0C0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FA98" w14:textId="66FAB629" w:rsidR="0064552E" w:rsidRPr="00C7419B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(4,951)</w:t>
            </w:r>
          </w:p>
        </w:tc>
      </w:tr>
      <w:tr w:rsidR="00D919BC" w:rsidRPr="00A85D0A" w14:paraId="2DAAE871" w14:textId="77777777" w:rsidTr="004354EB">
        <w:trPr>
          <w:cantSplit/>
          <w:trHeight w:hRule="exact" w:val="374"/>
        </w:trPr>
        <w:tc>
          <w:tcPr>
            <w:tcW w:w="3931" w:type="dxa"/>
            <w:hideMark/>
          </w:tcPr>
          <w:p w14:paraId="0548529F" w14:textId="77777777" w:rsidR="00932E04" w:rsidRPr="00907A48" w:rsidRDefault="00932E04" w:rsidP="00932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2965FB3" w14:textId="60EF7D07" w:rsidR="00932E04" w:rsidRPr="0070709B" w:rsidRDefault="000F57D7" w:rsidP="004F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459E">
              <w:rPr>
                <w:rFonts w:ascii="Angsana New" w:hAnsi="Angsana New" w:cs="Angsana New"/>
                <w:sz w:val="30"/>
                <w:szCs w:val="30"/>
              </w:rPr>
              <w:t>14,457,859</w:t>
            </w:r>
          </w:p>
        </w:tc>
        <w:tc>
          <w:tcPr>
            <w:tcW w:w="178" w:type="dxa"/>
          </w:tcPr>
          <w:p w14:paraId="1DE229E0" w14:textId="77777777" w:rsidR="00932E04" w:rsidRPr="0039572C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D33AC" w14:textId="71DBDC03" w:rsidR="00932E04" w:rsidRPr="00907A48" w:rsidRDefault="00932E04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14,070,177</w:t>
            </w:r>
          </w:p>
        </w:tc>
        <w:tc>
          <w:tcPr>
            <w:tcW w:w="183" w:type="dxa"/>
          </w:tcPr>
          <w:p w14:paraId="6063F0EC" w14:textId="77777777" w:rsidR="00932E04" w:rsidRPr="00603092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E8AB6" w14:textId="6222ACEF" w:rsidR="00932E04" w:rsidRPr="00C7419B" w:rsidRDefault="004354EB" w:rsidP="004F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4EB">
              <w:rPr>
                <w:rFonts w:ascii="Angsana New" w:hAnsi="Angsana New" w:cs="Angsana New"/>
                <w:sz w:val="30"/>
                <w:szCs w:val="30"/>
              </w:rPr>
              <w:t xml:space="preserve">2,135,596 </w:t>
            </w:r>
          </w:p>
        </w:tc>
        <w:tc>
          <w:tcPr>
            <w:tcW w:w="180" w:type="dxa"/>
          </w:tcPr>
          <w:p w14:paraId="2FBC676C" w14:textId="77777777" w:rsidR="00932E04" w:rsidRPr="004A26FE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86516" w14:textId="3B2B2520" w:rsidR="00932E04" w:rsidRPr="00C7419B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2,708,187</w:t>
            </w:r>
          </w:p>
        </w:tc>
      </w:tr>
      <w:tr w:rsidR="00D919BC" w:rsidRPr="00A85D0A" w14:paraId="09603EC6" w14:textId="77777777" w:rsidTr="004354EB">
        <w:trPr>
          <w:cantSplit/>
          <w:trHeight w:hRule="exact" w:val="374"/>
        </w:trPr>
        <w:tc>
          <w:tcPr>
            <w:tcW w:w="3931" w:type="dxa"/>
          </w:tcPr>
          <w:p w14:paraId="36DDAFA6" w14:textId="1C6FFF69" w:rsidR="00932E04" w:rsidRPr="00907A48" w:rsidRDefault="00D33156" w:rsidP="00932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3" w:type="dxa"/>
          </w:tcPr>
          <w:p w14:paraId="71A83923" w14:textId="5E9C6662" w:rsidR="00932E04" w:rsidRPr="0070709B" w:rsidRDefault="000F57D7" w:rsidP="004F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459E">
              <w:rPr>
                <w:rFonts w:ascii="Angsana New" w:hAnsi="Angsana New" w:cs="Angsana New"/>
                <w:sz w:val="30"/>
                <w:szCs w:val="30"/>
              </w:rPr>
              <w:t>3,216,553</w:t>
            </w:r>
          </w:p>
        </w:tc>
        <w:tc>
          <w:tcPr>
            <w:tcW w:w="178" w:type="dxa"/>
          </w:tcPr>
          <w:p w14:paraId="5DA4D8A4" w14:textId="77777777" w:rsidR="00932E04" w:rsidRPr="0039572C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817FF32" w14:textId="1A94606B" w:rsidR="00932E04" w:rsidRPr="00907A48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2,806,014</w:t>
            </w:r>
          </w:p>
        </w:tc>
        <w:tc>
          <w:tcPr>
            <w:tcW w:w="183" w:type="dxa"/>
          </w:tcPr>
          <w:p w14:paraId="6BA5DF0D" w14:textId="77777777" w:rsidR="00932E04" w:rsidRPr="00603092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56AF746" w14:textId="67514588" w:rsidR="00932E04" w:rsidRPr="00C7419B" w:rsidRDefault="004354EB" w:rsidP="004F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354EB">
              <w:rPr>
                <w:rFonts w:ascii="Angsana New" w:hAnsi="Angsana New" w:cs="Angsana New"/>
                <w:sz w:val="30"/>
                <w:szCs w:val="30"/>
              </w:rPr>
              <w:t>896,454</w:t>
            </w:r>
          </w:p>
        </w:tc>
        <w:tc>
          <w:tcPr>
            <w:tcW w:w="180" w:type="dxa"/>
          </w:tcPr>
          <w:p w14:paraId="039D1485" w14:textId="77777777" w:rsidR="00932E04" w:rsidRPr="004A26FE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28EEDC" w14:textId="013C1B7D" w:rsidR="00932E04" w:rsidRPr="00C7419B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834,338</w:t>
            </w:r>
          </w:p>
        </w:tc>
      </w:tr>
      <w:tr w:rsidR="00D919BC" w:rsidRPr="00A85D0A" w14:paraId="4B97936C" w14:textId="77777777" w:rsidTr="004354EB">
        <w:trPr>
          <w:cantSplit/>
          <w:trHeight w:hRule="exact" w:val="374"/>
        </w:trPr>
        <w:tc>
          <w:tcPr>
            <w:tcW w:w="3931" w:type="dxa"/>
          </w:tcPr>
          <w:p w14:paraId="1792BA8A" w14:textId="77777777" w:rsidR="00932E04" w:rsidRPr="00907A48" w:rsidRDefault="00932E04" w:rsidP="00932E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F781" w14:textId="3110AC92" w:rsidR="00932E04" w:rsidRPr="00393A86" w:rsidRDefault="000F57D7" w:rsidP="004F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3A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17,674,412</w:t>
            </w:r>
          </w:p>
        </w:tc>
        <w:tc>
          <w:tcPr>
            <w:tcW w:w="178" w:type="dxa"/>
          </w:tcPr>
          <w:p w14:paraId="06C5F29F" w14:textId="77777777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80D2" w14:textId="4943B021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16,876,191</w:t>
            </w:r>
          </w:p>
        </w:tc>
        <w:tc>
          <w:tcPr>
            <w:tcW w:w="183" w:type="dxa"/>
          </w:tcPr>
          <w:p w14:paraId="68CFE7EE" w14:textId="77777777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1882E" w14:textId="33E56426" w:rsidR="00932E04" w:rsidRPr="00393A86" w:rsidRDefault="004354EB" w:rsidP="004F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3A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3,032,050</w:t>
            </w:r>
          </w:p>
        </w:tc>
        <w:tc>
          <w:tcPr>
            <w:tcW w:w="180" w:type="dxa"/>
          </w:tcPr>
          <w:p w14:paraId="54D203B5" w14:textId="77777777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51D09" w14:textId="79F73C3C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3,542,525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0D33415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68C13E6" w14:textId="7FD88780" w:rsidR="00B2494D" w:rsidRDefault="00B2494D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2494D">
        <w:rPr>
          <w:rFonts w:asciiTheme="majorBidi" w:hAnsiTheme="majorBidi" w:cs="Angsana New" w:hint="cs"/>
          <w:sz w:val="30"/>
          <w:szCs w:val="30"/>
          <w:cs/>
        </w:rPr>
        <w:lastRenderedPageBreak/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42172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2"/>
        <w:gridCol w:w="1198"/>
        <w:gridCol w:w="241"/>
        <w:gridCol w:w="1178"/>
        <w:gridCol w:w="20"/>
        <w:gridCol w:w="241"/>
        <w:gridCol w:w="13"/>
        <w:gridCol w:w="1183"/>
        <w:gridCol w:w="13"/>
        <w:gridCol w:w="228"/>
        <w:gridCol w:w="11"/>
        <w:gridCol w:w="1191"/>
      </w:tblGrid>
      <w:tr w:rsidR="003A444F" w:rsidRPr="006F6412" w14:paraId="56821E15" w14:textId="77777777" w:rsidTr="00346CB7">
        <w:trPr>
          <w:trHeight w:val="346"/>
          <w:tblHeader/>
        </w:trPr>
        <w:tc>
          <w:tcPr>
            <w:tcW w:w="2021" w:type="pct"/>
          </w:tcPr>
          <w:p w14:paraId="643EEDCC" w14:textId="77777777" w:rsidR="001A1855" w:rsidRPr="006F6412" w:rsidRDefault="001A185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5D35A8DF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3"/>
          </w:tcPr>
          <w:p w14:paraId="6E9C6AF8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5"/>
          </w:tcPr>
          <w:p w14:paraId="01C0A4E2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444F" w:rsidRPr="006F6412" w14:paraId="74470DCA" w14:textId="77777777" w:rsidTr="00346CB7">
        <w:trPr>
          <w:trHeight w:val="346"/>
          <w:tblHeader/>
        </w:trPr>
        <w:tc>
          <w:tcPr>
            <w:tcW w:w="2021" w:type="pct"/>
          </w:tcPr>
          <w:p w14:paraId="58C8FD5F" w14:textId="602505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  <w:vAlign w:val="bottom"/>
          </w:tcPr>
          <w:p w14:paraId="31AD0C04" w14:textId="5A059063" w:rsidR="00FC2E2E" w:rsidRPr="006F6412" w:rsidRDefault="000C75A5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75A5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vAlign w:val="bottom"/>
          </w:tcPr>
          <w:p w14:paraId="56B2BB83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1D06410" w14:textId="756959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3"/>
          </w:tcPr>
          <w:p w14:paraId="529B7AA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31BC2A89" w14:textId="09B29859" w:rsidR="00FC2E2E" w:rsidRPr="006F6412" w:rsidRDefault="000C75A5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5A5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gridSpan w:val="2"/>
            <w:vAlign w:val="bottom"/>
          </w:tcPr>
          <w:p w14:paraId="1AB89E84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7A5F224" w14:textId="68590154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3A444F" w:rsidRPr="006F6412" w14:paraId="45B2B353" w14:textId="77777777" w:rsidTr="00346CB7">
        <w:trPr>
          <w:trHeight w:val="346"/>
          <w:tblHeader/>
        </w:trPr>
        <w:tc>
          <w:tcPr>
            <w:tcW w:w="2021" w:type="pct"/>
          </w:tcPr>
          <w:p w14:paraId="64E8FFDB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59AC6FF7" w14:textId="21B892A1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475036CA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B52B7F9" w14:textId="1FC0830B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3"/>
          </w:tcPr>
          <w:p w14:paraId="5F68CE6E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bottom"/>
          </w:tcPr>
          <w:p w14:paraId="52C43F48" w14:textId="6054567E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29" w:type="pct"/>
            <w:gridSpan w:val="2"/>
            <w:vAlign w:val="bottom"/>
          </w:tcPr>
          <w:p w14:paraId="4DBC8785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4A7D567" w14:textId="3DFFCCBB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7</w:t>
            </w:r>
          </w:p>
        </w:tc>
      </w:tr>
      <w:tr w:rsidR="003A444F" w:rsidRPr="006F6412" w14:paraId="43260793" w14:textId="77777777" w:rsidTr="00346CB7">
        <w:trPr>
          <w:trHeight w:val="346"/>
          <w:tblHeader/>
        </w:trPr>
        <w:tc>
          <w:tcPr>
            <w:tcW w:w="2021" w:type="pct"/>
          </w:tcPr>
          <w:p w14:paraId="739647FF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11"/>
          </w:tcPr>
          <w:p w14:paraId="67550176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44F" w:rsidRPr="006F6412" w14:paraId="4A3083A8" w14:textId="77777777" w:rsidTr="00E22062">
        <w:trPr>
          <w:trHeight w:hRule="exact" w:val="374"/>
        </w:trPr>
        <w:tc>
          <w:tcPr>
            <w:tcW w:w="2668" w:type="pct"/>
            <w:gridSpan w:val="2"/>
          </w:tcPr>
          <w:p w14:paraId="24FD67F9" w14:textId="6985C49E" w:rsidR="00FC2E2E" w:rsidRPr="004B17A1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0" w:type="pct"/>
          </w:tcPr>
          <w:p w14:paraId="288A7F92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644CBBC9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CCED4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46B6AB48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8D5CCE2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D21F13C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44F" w:rsidRPr="006F6412" w14:paraId="3B615567" w14:textId="77777777" w:rsidTr="00E22062">
        <w:trPr>
          <w:trHeight w:hRule="exact" w:val="374"/>
        </w:trPr>
        <w:tc>
          <w:tcPr>
            <w:tcW w:w="2021" w:type="pct"/>
          </w:tcPr>
          <w:p w14:paraId="42379D6C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7" w:type="pct"/>
          </w:tcPr>
          <w:p w14:paraId="6A9F0675" w14:textId="42B36A0C" w:rsidR="006432E1" w:rsidRPr="00843767" w:rsidRDefault="00E22062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6A13">
              <w:rPr>
                <w:rFonts w:ascii="Angsana New" w:hAnsi="Angsana New" w:cs="Angsana New"/>
                <w:sz w:val="30"/>
                <w:szCs w:val="30"/>
              </w:rPr>
              <w:t>12,043,756</w:t>
            </w:r>
          </w:p>
        </w:tc>
        <w:tc>
          <w:tcPr>
            <w:tcW w:w="130" w:type="pct"/>
          </w:tcPr>
          <w:p w14:paraId="71C7A89E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139CA7BE" w14:textId="0789C6CD" w:rsidR="006432E1" w:rsidRPr="00843767" w:rsidRDefault="006432E1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11,337,910</w:t>
            </w:r>
          </w:p>
        </w:tc>
        <w:tc>
          <w:tcPr>
            <w:tcW w:w="130" w:type="pct"/>
          </w:tcPr>
          <w:p w14:paraId="7BDBDEB0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3CFB0EC2" w14:textId="0202149F" w:rsidR="006432E1" w:rsidRPr="00EC721A" w:rsidRDefault="0085635A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35A">
              <w:rPr>
                <w:rFonts w:ascii="Angsana New" w:hAnsi="Angsana New" w:cs="Angsana New"/>
                <w:sz w:val="30"/>
                <w:szCs w:val="30"/>
              </w:rPr>
              <w:t>1,898,776</w:t>
            </w:r>
          </w:p>
        </w:tc>
        <w:tc>
          <w:tcPr>
            <w:tcW w:w="130" w:type="pct"/>
            <w:gridSpan w:val="2"/>
          </w:tcPr>
          <w:p w14:paraId="0671F608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CF8444E" w14:textId="7A8FF06A" w:rsidR="006432E1" w:rsidRPr="00EC721A" w:rsidRDefault="006432E1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2,250,188</w:t>
            </w:r>
          </w:p>
        </w:tc>
      </w:tr>
      <w:tr w:rsidR="003A444F" w:rsidRPr="006F6412" w14:paraId="53823433" w14:textId="77777777" w:rsidTr="00E22062">
        <w:trPr>
          <w:trHeight w:hRule="exact" w:val="374"/>
        </w:trPr>
        <w:tc>
          <w:tcPr>
            <w:tcW w:w="2021" w:type="pct"/>
          </w:tcPr>
          <w:p w14:paraId="13732A12" w14:textId="1692956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</w:tcPr>
          <w:p w14:paraId="4421B919" w14:textId="77F8214E" w:rsidR="006432E1" w:rsidRPr="00843767" w:rsidRDefault="00E22062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6A13">
              <w:rPr>
                <w:rFonts w:ascii="Angsana New" w:hAnsi="Angsana New" w:cs="Angsana New"/>
                <w:sz w:val="30"/>
                <w:szCs w:val="30"/>
              </w:rPr>
              <w:t>2,283,028</w:t>
            </w:r>
          </w:p>
        </w:tc>
        <w:tc>
          <w:tcPr>
            <w:tcW w:w="130" w:type="pct"/>
          </w:tcPr>
          <w:p w14:paraId="5CC6D5A3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52FEBB16" w14:textId="4B9C65B6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2,587,468</w:t>
            </w:r>
          </w:p>
        </w:tc>
        <w:tc>
          <w:tcPr>
            <w:tcW w:w="130" w:type="pct"/>
          </w:tcPr>
          <w:p w14:paraId="115C11EA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1427E619" w14:textId="24DDCCD0" w:rsidR="006432E1" w:rsidRPr="00EC721A" w:rsidRDefault="0085635A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35A">
              <w:rPr>
                <w:rFonts w:ascii="Angsana New" w:hAnsi="Angsana New" w:cs="Angsana New"/>
                <w:sz w:val="30"/>
                <w:szCs w:val="30"/>
              </w:rPr>
              <w:t>235,839</w:t>
            </w:r>
          </w:p>
        </w:tc>
        <w:tc>
          <w:tcPr>
            <w:tcW w:w="130" w:type="pct"/>
            <w:gridSpan w:val="2"/>
          </w:tcPr>
          <w:p w14:paraId="59B30760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442ED3DA" w14:textId="7F071BA0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417,156</w:t>
            </w:r>
          </w:p>
        </w:tc>
      </w:tr>
      <w:tr w:rsidR="003A444F" w:rsidRPr="006F6412" w14:paraId="37F83F8A" w14:textId="77777777" w:rsidTr="00E22062">
        <w:trPr>
          <w:trHeight w:hRule="exact" w:val="374"/>
        </w:trPr>
        <w:tc>
          <w:tcPr>
            <w:tcW w:w="2021" w:type="pct"/>
          </w:tcPr>
          <w:p w14:paraId="451978D8" w14:textId="04BA2DC1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</w:tcPr>
          <w:p w14:paraId="7D3DDB05" w14:textId="0522987D" w:rsidR="006432E1" w:rsidRPr="00843767" w:rsidRDefault="00E22062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6A13">
              <w:rPr>
                <w:rFonts w:ascii="Angsana New" w:hAnsi="Angsana New" w:cs="Angsana New"/>
                <w:sz w:val="30"/>
                <w:szCs w:val="30"/>
              </w:rPr>
              <w:t>125,703</w:t>
            </w:r>
          </w:p>
        </w:tc>
        <w:tc>
          <w:tcPr>
            <w:tcW w:w="130" w:type="pct"/>
          </w:tcPr>
          <w:p w14:paraId="490845E1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5D6D9457" w14:textId="49F6DCA5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97,715</w:t>
            </w:r>
          </w:p>
        </w:tc>
        <w:tc>
          <w:tcPr>
            <w:tcW w:w="130" w:type="pct"/>
          </w:tcPr>
          <w:p w14:paraId="4FE0B202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7A19DFD9" w14:textId="6C07121E" w:rsidR="006432E1" w:rsidRPr="00EC721A" w:rsidRDefault="0085635A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35A">
              <w:rPr>
                <w:rFonts w:ascii="Angsana New" w:hAnsi="Angsana New" w:cs="Angsana New"/>
                <w:sz w:val="30"/>
                <w:szCs w:val="30"/>
              </w:rPr>
              <w:t>1,007</w:t>
            </w:r>
          </w:p>
        </w:tc>
        <w:tc>
          <w:tcPr>
            <w:tcW w:w="130" w:type="pct"/>
            <w:gridSpan w:val="2"/>
          </w:tcPr>
          <w:p w14:paraId="4DAD81F7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45FBD92" w14:textId="4EBBB28C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628</w:t>
            </w:r>
          </w:p>
        </w:tc>
      </w:tr>
      <w:tr w:rsidR="003A444F" w:rsidRPr="006F6412" w14:paraId="5AB82ED6" w14:textId="77777777" w:rsidTr="00E22062">
        <w:trPr>
          <w:trHeight w:hRule="exact" w:val="374"/>
        </w:trPr>
        <w:tc>
          <w:tcPr>
            <w:tcW w:w="2021" w:type="pct"/>
          </w:tcPr>
          <w:p w14:paraId="49AA5F22" w14:textId="614406C6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</w:tcPr>
          <w:p w14:paraId="28107890" w14:textId="1B409D4C" w:rsidR="006432E1" w:rsidRPr="00843767" w:rsidRDefault="00E22062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6A13">
              <w:rPr>
                <w:rFonts w:ascii="Angsana New" w:hAnsi="Angsana New" w:cs="Angsana New"/>
                <w:sz w:val="30"/>
                <w:szCs w:val="30"/>
              </w:rPr>
              <w:t>58,816</w:t>
            </w:r>
          </w:p>
        </w:tc>
        <w:tc>
          <w:tcPr>
            <w:tcW w:w="130" w:type="pct"/>
          </w:tcPr>
          <w:p w14:paraId="1AEE04A8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38355A6D" w14:textId="1E7B8481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  <w:tc>
          <w:tcPr>
            <w:tcW w:w="130" w:type="pct"/>
          </w:tcPr>
          <w:p w14:paraId="71DAE6AE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75D08E4E" w14:textId="664EEF79" w:rsidR="006432E1" w:rsidRPr="00EC721A" w:rsidRDefault="0085635A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35A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30" w:type="pct"/>
            <w:gridSpan w:val="2"/>
          </w:tcPr>
          <w:p w14:paraId="5CF03228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05C1110F" w14:textId="11BD9495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</w:tr>
      <w:tr w:rsidR="003A444F" w:rsidRPr="006F6412" w14:paraId="500744BE" w14:textId="77777777" w:rsidTr="00E22062">
        <w:trPr>
          <w:trHeight w:hRule="exact" w:val="374"/>
        </w:trPr>
        <w:tc>
          <w:tcPr>
            <w:tcW w:w="2021" w:type="pct"/>
          </w:tcPr>
          <w:p w14:paraId="66E99F08" w14:textId="2E518FAD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B86E733" w14:textId="18DF34B1" w:rsidR="006432E1" w:rsidRPr="00EC721A" w:rsidRDefault="00E22062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6A13">
              <w:rPr>
                <w:rFonts w:ascii="Angsana New" w:hAnsi="Angsana New" w:cs="Angsana New"/>
                <w:sz w:val="30"/>
                <w:szCs w:val="30"/>
              </w:rPr>
              <w:t>239,456</w:t>
            </w:r>
          </w:p>
        </w:tc>
        <w:tc>
          <w:tcPr>
            <w:tcW w:w="130" w:type="pct"/>
          </w:tcPr>
          <w:p w14:paraId="71605B94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18A6249E" w14:textId="0397052F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285,110</w:t>
            </w:r>
          </w:p>
        </w:tc>
        <w:tc>
          <w:tcPr>
            <w:tcW w:w="130" w:type="pct"/>
          </w:tcPr>
          <w:p w14:paraId="38D791F2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14:paraId="4106D4DE" w14:textId="7D45E86B" w:rsidR="006432E1" w:rsidRPr="00EC721A" w:rsidRDefault="0085635A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5635A">
              <w:rPr>
                <w:rFonts w:ascii="Angsana New" w:hAnsi="Angsana New" w:cs="Angsana New"/>
                <w:sz w:val="30"/>
                <w:szCs w:val="30"/>
              </w:rPr>
              <w:t>4,096</w:t>
            </w:r>
          </w:p>
        </w:tc>
        <w:tc>
          <w:tcPr>
            <w:tcW w:w="130" w:type="pct"/>
            <w:gridSpan w:val="2"/>
          </w:tcPr>
          <w:p w14:paraId="3E212E54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19FB12A7" w14:textId="30F9C4F0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44,640</w:t>
            </w:r>
          </w:p>
        </w:tc>
      </w:tr>
      <w:tr w:rsidR="003A444F" w:rsidRPr="006F6412" w14:paraId="7755F68B" w14:textId="77777777" w:rsidTr="00E22062">
        <w:trPr>
          <w:trHeight w:hRule="exact" w:val="374"/>
        </w:trPr>
        <w:tc>
          <w:tcPr>
            <w:tcW w:w="2021" w:type="pct"/>
          </w:tcPr>
          <w:p w14:paraId="41E51014" w14:textId="6CF1B991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0BA6AE0E" w14:textId="45F53A19" w:rsidR="006432E1" w:rsidRPr="00EC721A" w:rsidRDefault="00E22062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3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14,750,759</w:t>
            </w:r>
          </w:p>
        </w:tc>
        <w:tc>
          <w:tcPr>
            <w:tcW w:w="130" w:type="pct"/>
          </w:tcPr>
          <w:p w14:paraId="146FF9F3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</w:tcPr>
          <w:p w14:paraId="26D48EDC" w14:textId="4F389FF3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355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925</w:t>
            </w:r>
          </w:p>
        </w:tc>
        <w:tc>
          <w:tcPr>
            <w:tcW w:w="130" w:type="pct"/>
          </w:tcPr>
          <w:p w14:paraId="43794E83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</w:tcBorders>
          </w:tcPr>
          <w:p w14:paraId="1FC5C119" w14:textId="7DF24D8C" w:rsidR="006432E1" w:rsidRPr="00EC721A" w:rsidRDefault="0085635A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63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2,139,837</w:t>
            </w:r>
          </w:p>
        </w:tc>
        <w:tc>
          <w:tcPr>
            <w:tcW w:w="130" w:type="pct"/>
            <w:gridSpan w:val="2"/>
          </w:tcPr>
          <w:p w14:paraId="008D96D4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</w:tcPr>
          <w:p w14:paraId="52E00613" w14:textId="4D595CD7" w:rsidR="006432E1" w:rsidRPr="00EC721A" w:rsidRDefault="007751D5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713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138</w:t>
            </w:r>
          </w:p>
        </w:tc>
      </w:tr>
      <w:tr w:rsidR="003A444F" w:rsidRPr="006F6412" w14:paraId="5DABC073" w14:textId="77777777" w:rsidTr="00E22062">
        <w:trPr>
          <w:trHeight w:hRule="exact" w:val="374"/>
        </w:trPr>
        <w:tc>
          <w:tcPr>
            <w:tcW w:w="2021" w:type="pct"/>
          </w:tcPr>
          <w:p w14:paraId="37E03087" w14:textId="6586622C" w:rsidR="006432E1" w:rsidRPr="00000E28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EB2729A" w14:textId="64FFD955" w:rsidR="006432E1" w:rsidRPr="00EC721A" w:rsidRDefault="00087970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7970">
              <w:rPr>
                <w:rFonts w:ascii="Angsana New" w:hAnsi="Angsana New" w:cs="Angsana New"/>
                <w:sz w:val="30"/>
                <w:szCs w:val="30"/>
              </w:rPr>
              <w:t>(292,900)</w:t>
            </w:r>
          </w:p>
        </w:tc>
        <w:tc>
          <w:tcPr>
            <w:tcW w:w="130" w:type="pct"/>
          </w:tcPr>
          <w:p w14:paraId="0EE34355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3F9ACEFF" w14:textId="2239E852" w:rsidR="006432E1" w:rsidRPr="00EC721A" w:rsidRDefault="006432E1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581">
              <w:rPr>
                <w:rFonts w:ascii="Angsana New" w:hAnsi="Angsana New" w:cs="Angsana New"/>
                <w:sz w:val="30"/>
                <w:szCs w:val="30"/>
                <w:cs/>
              </w:rPr>
              <w:t>(285</w:t>
            </w:r>
            <w:r w:rsidRPr="003B65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581">
              <w:rPr>
                <w:rFonts w:ascii="Angsana New" w:hAnsi="Angsana New" w:cs="Angsana New"/>
                <w:sz w:val="30"/>
                <w:szCs w:val="30"/>
                <w:cs/>
              </w:rPr>
              <w:t>748)</w:t>
            </w:r>
          </w:p>
        </w:tc>
        <w:tc>
          <w:tcPr>
            <w:tcW w:w="130" w:type="pct"/>
          </w:tcPr>
          <w:p w14:paraId="3103F28A" w14:textId="77777777" w:rsidR="006432E1" w:rsidRPr="00000E28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14:paraId="7F7C732B" w14:textId="2D2524A1" w:rsidR="006432E1" w:rsidRPr="00EC721A" w:rsidRDefault="00C37376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376">
              <w:rPr>
                <w:rFonts w:ascii="Angsana New" w:hAnsi="Angsana New" w:cs="Angsana New"/>
                <w:sz w:val="30"/>
                <w:szCs w:val="30"/>
              </w:rPr>
              <w:t>(4,241)</w:t>
            </w:r>
          </w:p>
        </w:tc>
        <w:tc>
          <w:tcPr>
            <w:tcW w:w="130" w:type="pct"/>
            <w:gridSpan w:val="2"/>
          </w:tcPr>
          <w:p w14:paraId="645B2D0F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18DC7CC8" w14:textId="617979B1" w:rsidR="006432E1" w:rsidRPr="00EC721A" w:rsidRDefault="00F945A1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5A1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F945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5A1">
              <w:rPr>
                <w:rFonts w:ascii="Angsana New" w:hAnsi="Angsana New" w:cs="Angsana New"/>
                <w:sz w:val="30"/>
                <w:szCs w:val="30"/>
                <w:cs/>
              </w:rPr>
              <w:t>951)</w:t>
            </w:r>
          </w:p>
        </w:tc>
      </w:tr>
      <w:tr w:rsidR="003A444F" w:rsidRPr="006F6412" w14:paraId="0191F5EC" w14:textId="77777777" w:rsidTr="00E22062">
        <w:trPr>
          <w:trHeight w:hRule="exact" w:val="403"/>
        </w:trPr>
        <w:tc>
          <w:tcPr>
            <w:tcW w:w="2021" w:type="pct"/>
            <w:vAlign w:val="center"/>
          </w:tcPr>
          <w:p w14:paraId="2102D3AC" w14:textId="5A00AA75" w:rsidR="006432E1" w:rsidRPr="006F6412" w:rsidRDefault="006432E1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47F2370" w14:textId="7055BB1B" w:rsidR="006432E1" w:rsidRPr="00EC721A" w:rsidRDefault="00B76A13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6A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14,457,859</w:t>
            </w:r>
          </w:p>
        </w:tc>
        <w:tc>
          <w:tcPr>
            <w:tcW w:w="130" w:type="pct"/>
          </w:tcPr>
          <w:p w14:paraId="1C7F2AC6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98B26A" w14:textId="14D97377" w:rsidR="006432E1" w:rsidRPr="00EC721A" w:rsidRDefault="006432E1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070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177</w:t>
            </w:r>
          </w:p>
        </w:tc>
        <w:tc>
          <w:tcPr>
            <w:tcW w:w="130" w:type="pct"/>
          </w:tcPr>
          <w:p w14:paraId="5E016718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DCF4B5" w14:textId="4249492C" w:rsidR="006432E1" w:rsidRPr="00EC721A" w:rsidRDefault="00D03956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39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2,135,596</w:t>
            </w:r>
          </w:p>
        </w:tc>
        <w:tc>
          <w:tcPr>
            <w:tcW w:w="130" w:type="pct"/>
            <w:gridSpan w:val="2"/>
          </w:tcPr>
          <w:p w14:paraId="15A4C0AA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FE570" w14:textId="5EF125FF" w:rsidR="006432E1" w:rsidRPr="00EC721A" w:rsidRDefault="009D2255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708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187</w:t>
            </w:r>
          </w:p>
        </w:tc>
      </w:tr>
    </w:tbl>
    <w:p w14:paraId="3A8EE627" w14:textId="77777777" w:rsidR="008423BD" w:rsidRPr="00042172" w:rsidRDefault="008423BD">
      <w:pPr>
        <w:rPr>
          <w:rFonts w:asciiTheme="majorBidi" w:hAnsiTheme="majorBidi" w:cstheme="majorBidi"/>
          <w:sz w:val="30"/>
          <w:szCs w:val="30"/>
        </w:rPr>
      </w:pPr>
    </w:p>
    <w:p w14:paraId="2574EB69" w14:textId="3CBD41F5" w:rsidR="00BB09BE" w:rsidRPr="000F5DEB" w:rsidRDefault="0024539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  <w:cs/>
        </w:rPr>
      </w:pPr>
      <w:r w:rsidRPr="000F5DEB">
        <w:rPr>
          <w:rFonts w:ascii="Angsana New" w:hAnsi="Angsana New" w:cs="Angsana New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73EB22F1" w14:textId="77777777" w:rsidR="00BB09BE" w:rsidRPr="000F5DEB" w:rsidRDefault="00BB09BE" w:rsidP="00153671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689336" w14:textId="40A381BB" w:rsidR="00250210" w:rsidRPr="000F5DEB" w:rsidRDefault="00250210" w:rsidP="0025021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ในระหว่าง</w:t>
      </w:r>
      <w:r w:rsidR="00961885" w:rsidRPr="000F5DE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งวด</w:t>
      </w:r>
      <w:r w:rsidR="000C75A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="00961885" w:rsidRPr="000F5DE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Pr="000F5DEB">
        <w:rPr>
          <w:rFonts w:asciiTheme="majorBidi" w:eastAsia="Arial Unicode MS" w:hAnsiTheme="majorBidi" w:cstheme="majorBidi"/>
          <w:sz w:val="30"/>
          <w:szCs w:val="30"/>
        </w:rPr>
        <w:t>3</w:t>
      </w:r>
      <w:r w:rsidR="000C75A5">
        <w:rPr>
          <w:rFonts w:asciiTheme="majorBidi" w:eastAsia="Arial Unicode MS" w:hAnsiTheme="majorBidi" w:cstheme="majorBidi"/>
          <w:sz w:val="30"/>
          <w:szCs w:val="30"/>
        </w:rPr>
        <w:t>0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8B1107" w:rsidRPr="000F5DEB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ม</w:t>
      </w:r>
      <w:r w:rsidR="000C75A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ิถุนายน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D33156">
        <w:rPr>
          <w:rFonts w:asciiTheme="majorBidi" w:eastAsia="Arial Unicode MS" w:hAnsiTheme="majorBidi" w:cstheme="majorBidi"/>
          <w:sz w:val="30"/>
          <w:szCs w:val="30"/>
        </w:rPr>
        <w:t>2568</w:t>
      </w:r>
      <w:r w:rsidR="00D33156" w:rsidRPr="000F5DEB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50376E" w:rsidRPr="000F5DEB">
        <w:rPr>
          <w:rFonts w:asciiTheme="majorBidi" w:eastAsia="Arial Unicode MS" w:hAnsiTheme="majorBidi" w:cstheme="majorBidi" w:hint="cs"/>
          <w:sz w:val="30"/>
          <w:szCs w:val="30"/>
          <w:cs/>
        </w:rPr>
        <w:t>ไม่มี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รายการที่เกี่ยวข้องกับสินทรัพย์ที่มีไว้เพื่อขาย จึงไม่มีการเปิดเผยข้อมูลกระแสเงินสดที่เกี่ยวข้อง</w:t>
      </w:r>
    </w:p>
    <w:p w14:paraId="749473EF" w14:textId="361B8E34" w:rsidR="0080459A" w:rsidRPr="000F5DEB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6653766" w14:textId="77777777" w:rsidR="0080459A" w:rsidRPr="000F5DEB" w:rsidRDefault="0080459A" w:rsidP="00FB23B4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คดีฟ้องร้อง</w:t>
      </w:r>
    </w:p>
    <w:p w14:paraId="53FC9224" w14:textId="77777777" w:rsidR="0080459A" w:rsidRPr="000F5DEB" w:rsidRDefault="0080459A" w:rsidP="00F13E0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C86E739" w14:textId="5670EA82" w:rsidR="00FB23B4" w:rsidRPr="008D4A59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pacing w:val="-7"/>
          <w:sz w:val="30"/>
          <w:szCs w:val="30"/>
        </w:rPr>
      </w:pP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ข้อเรียกร้องเกี่ยวกับการละเมิดการค้ำประกันแบบจำกัดของ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 xml:space="preserve">Thai Union North America, Inc. (“TUNA”) </w:t>
      </w: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ที่เกี่ยวข้องกับ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>RL</w:t>
      </w:r>
    </w:p>
    <w:p w14:paraId="6E61650C" w14:textId="77777777" w:rsidR="00FB23B4" w:rsidRPr="000F5DEB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202E5DD4" w14:textId="7A47B9F7" w:rsidR="00B14572" w:rsidRPr="008A2D3B" w:rsidRDefault="008B1107" w:rsidP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cs/>
          <w:lang w:val="en-GB"/>
        </w:rPr>
      </w:pP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269BC">
        <w:rPr>
          <w:rFonts w:asciiTheme="majorBidi" w:hAnsiTheme="majorBidi" w:cs="Angsana New"/>
          <w:spacing w:val="-2"/>
          <w:sz w:val="30"/>
          <w:szCs w:val="30"/>
        </w:rPr>
        <w:t>3</w:t>
      </w:r>
      <w:r w:rsidR="000C75A5">
        <w:rPr>
          <w:rFonts w:asciiTheme="majorBidi" w:hAnsiTheme="majorBidi" w:cs="Angsana New"/>
          <w:spacing w:val="-2"/>
          <w:sz w:val="30"/>
          <w:szCs w:val="30"/>
        </w:rPr>
        <w:t>0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ม</w:t>
      </w:r>
      <w:r w:rsidR="000C75A5">
        <w:rPr>
          <w:rFonts w:asciiTheme="majorBidi" w:hAnsiTheme="majorBidi" w:cs="Angsana New" w:hint="cs"/>
          <w:spacing w:val="-2"/>
          <w:sz w:val="30"/>
          <w:szCs w:val="30"/>
          <w:cs/>
        </w:rPr>
        <w:t>ิถุนายน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269BC">
        <w:rPr>
          <w:rFonts w:asciiTheme="majorBidi" w:hAnsiTheme="majorBidi" w:cs="Angsana New"/>
          <w:spacing w:val="-2"/>
          <w:sz w:val="30"/>
          <w:szCs w:val="30"/>
        </w:rPr>
        <w:t>256</w:t>
      </w:r>
      <w:r w:rsidR="000C75A5">
        <w:rPr>
          <w:rFonts w:asciiTheme="majorBidi" w:hAnsiTheme="majorBidi" w:cs="Angsana New"/>
          <w:spacing w:val="-2"/>
          <w:sz w:val="30"/>
          <w:szCs w:val="30"/>
        </w:rPr>
        <w:t>8</w:t>
      </w:r>
      <w:r w:rsidRPr="000F5DEB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="00FB23B4" w:rsidRPr="000F5DEB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และฝ่ายบริหารของกลุ่มบริษัทยืนยันว่า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ตามเงื่อนไขของสัญญา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การค้ำประกันแบบจำกัดนั้นได้สิ้นสุดลงแล้ว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กำลังอยู่ในกระบวนการทางกฎหมายเพื่อปกป้องผลประโยชน์อย่างเต็มที่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48700B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อยู่ในขั้นตอนเริ่มต้นก่อนชั้นศาล</w:t>
      </w:r>
    </w:p>
    <w:p w14:paraId="5FF1B967" w14:textId="65AAF6A9" w:rsidR="001E29A8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9F692A" w14:textId="543F3ACA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4B033DCD" w:rsidR="00AD57CD" w:rsidRPr="00F92A58" w:rsidRDefault="000C75A5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 w:rsidRPr="000C75A5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 w:val="0"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14:paraId="53068FC4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7976010B" w:rsidR="00AD57CD" w:rsidRPr="00A85D0A" w:rsidRDefault="000C75A5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0C75A5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 w:val="0"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112E5E5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15A2670C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D57CD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4A9AD686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P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643B342E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4F26FCE2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1" w:type="dxa"/>
          </w:tcPr>
          <w:p w14:paraId="15B7B1FF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5622F403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P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8E7BA87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639DAF3C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AD57CD" w:rsidRPr="00A85D0A" w14:paraId="703F6632" w14:textId="77777777" w:rsidTr="00346CB7">
        <w:trPr>
          <w:cantSplit/>
          <w:trHeight w:val="346"/>
          <w:tblHeader/>
        </w:trPr>
        <w:tc>
          <w:tcPr>
            <w:tcW w:w="3240" w:type="dxa"/>
            <w:vAlign w:val="bottom"/>
          </w:tcPr>
          <w:p w14:paraId="4339B177" w14:textId="77777777" w:rsidR="00AD57CD" w:rsidRPr="00A85D0A" w:rsidRDefault="00AD57CD" w:rsidP="00AD57C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7CD" w:rsidRPr="00A85D0A" w14:paraId="19599C62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4B406F98" w14:textId="77777777" w:rsidR="00AD57CD" w:rsidRPr="0014388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57CD" w:rsidRPr="00A85D0A" w14:paraId="59C12290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1DD11A18" w14:textId="77777777" w:rsidR="00AD57CD" w:rsidRPr="00143880" w:rsidRDefault="00AD57CD" w:rsidP="00AD57CD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57CD" w:rsidRPr="00A85D0A" w14:paraId="17FDB315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6157DD81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156FEFDA" w:rsidR="00AD57CD" w:rsidRPr="00603092" w:rsidRDefault="00B07187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F02615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7945417C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BF642B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72F881BF" w:rsidR="00AD57CD" w:rsidRPr="00603092" w:rsidRDefault="000F7921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7921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0F79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7921">
              <w:rPr>
                <w:rFonts w:ascii="Angsana New" w:hAnsi="Angsana New" w:cs="Angsana New"/>
                <w:sz w:val="30"/>
                <w:szCs w:val="30"/>
                <w:cs/>
              </w:rPr>
              <w:t>494</w:t>
            </w:r>
            <w:r w:rsidRPr="000F79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7921">
              <w:rPr>
                <w:rFonts w:ascii="Angsana New" w:hAnsi="Angsana New" w:cs="Angsana New"/>
                <w:sz w:val="30"/>
                <w:szCs w:val="30"/>
                <w:cs/>
              </w:rPr>
              <w:t>385</w:t>
            </w:r>
          </w:p>
        </w:tc>
        <w:tc>
          <w:tcPr>
            <w:tcW w:w="180" w:type="dxa"/>
          </w:tcPr>
          <w:p w14:paraId="54D32C82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59F10EB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39,355,621</w:t>
            </w:r>
          </w:p>
        </w:tc>
      </w:tr>
      <w:tr w:rsidR="00AD57CD" w:rsidRPr="00A85D0A" w14:paraId="2BB756EB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7ACBE3B3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7F254352" w:rsidR="00AD57CD" w:rsidRPr="00603092" w:rsidRDefault="0015651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6515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1565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6515">
              <w:rPr>
                <w:rFonts w:ascii="Angsana New" w:hAnsi="Angsana New" w:cs="Angsana New"/>
                <w:sz w:val="30"/>
                <w:szCs w:val="30"/>
                <w:cs/>
              </w:rPr>
              <w:t>616</w:t>
            </w:r>
            <w:r w:rsidRPr="001565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6515">
              <w:rPr>
                <w:rFonts w:ascii="Angsana New" w:hAnsi="Angsana New" w:cs="Angsana New"/>
                <w:sz w:val="30"/>
                <w:szCs w:val="30"/>
                <w:cs/>
              </w:rPr>
              <w:t>348</w:t>
            </w:r>
          </w:p>
        </w:tc>
        <w:tc>
          <w:tcPr>
            <w:tcW w:w="181" w:type="dxa"/>
          </w:tcPr>
          <w:p w14:paraId="2CB44BFA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BD37DAE" w14:textId="70EE34F2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8,464,125</w:t>
            </w:r>
          </w:p>
        </w:tc>
        <w:tc>
          <w:tcPr>
            <w:tcW w:w="181" w:type="dxa"/>
          </w:tcPr>
          <w:p w14:paraId="1B89371B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56ECA03A" w:rsidR="00AD57CD" w:rsidRPr="00603092" w:rsidRDefault="00AF35BB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5BB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AF35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5BB">
              <w:rPr>
                <w:rFonts w:ascii="Angsana New" w:hAnsi="Angsana New" w:cs="Angsana New"/>
                <w:sz w:val="30"/>
                <w:szCs w:val="30"/>
                <w:cs/>
              </w:rPr>
              <w:t>415</w:t>
            </w:r>
            <w:r w:rsidRPr="00AF35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5BB">
              <w:rPr>
                <w:rFonts w:ascii="Angsana New" w:hAnsi="Angsana New" w:cs="Angsana New"/>
                <w:sz w:val="30"/>
                <w:szCs w:val="30"/>
                <w:cs/>
              </w:rPr>
              <w:t>087</w:t>
            </w:r>
          </w:p>
        </w:tc>
        <w:tc>
          <w:tcPr>
            <w:tcW w:w="180" w:type="dxa"/>
          </w:tcPr>
          <w:p w14:paraId="664AE13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79B8B2F8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AD57CD" w:rsidRPr="00A85D0A" w14:paraId="0B47367F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338E3AAE" w14:textId="77777777" w:rsidR="00AD57CD" w:rsidRPr="00A85D0A" w:rsidRDefault="00AD57CD" w:rsidP="00AD57C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518297A2" w:rsidR="00AD57CD" w:rsidRPr="00603092" w:rsidRDefault="007A6816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6816">
              <w:rPr>
                <w:rFonts w:ascii="Angsana New" w:hAnsi="Angsana New" w:cs="Angsana New"/>
                <w:sz w:val="30"/>
                <w:szCs w:val="30"/>
                <w:cs/>
              </w:rPr>
              <w:t>371</w:t>
            </w:r>
            <w:r w:rsidRPr="007A68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6816">
              <w:rPr>
                <w:rFonts w:ascii="Angsana New" w:hAnsi="Angsana New" w:cs="Angsana New"/>
                <w:sz w:val="30"/>
                <w:szCs w:val="30"/>
                <w:cs/>
              </w:rPr>
              <w:t>982</w:t>
            </w:r>
          </w:p>
        </w:tc>
        <w:tc>
          <w:tcPr>
            <w:tcW w:w="181" w:type="dxa"/>
          </w:tcPr>
          <w:p w14:paraId="00F8463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AB202C" w14:textId="7D720E56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356,942</w:t>
            </w:r>
          </w:p>
        </w:tc>
        <w:tc>
          <w:tcPr>
            <w:tcW w:w="181" w:type="dxa"/>
          </w:tcPr>
          <w:p w14:paraId="72FE108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12665E1D" w:rsidR="00AD57CD" w:rsidRPr="00603092" w:rsidRDefault="0004443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4435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  <w:r w:rsidRPr="000444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44435">
              <w:rPr>
                <w:rFonts w:ascii="Angsana New" w:hAnsi="Angsana New" w:cs="Angsana New"/>
                <w:sz w:val="30"/>
                <w:szCs w:val="30"/>
                <w:cs/>
              </w:rPr>
              <w:t>646</w:t>
            </w:r>
          </w:p>
        </w:tc>
        <w:tc>
          <w:tcPr>
            <w:tcW w:w="180" w:type="dxa"/>
          </w:tcPr>
          <w:p w14:paraId="4CF116C3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27633728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</w:tr>
      <w:tr w:rsidR="00AD57CD" w:rsidRPr="00A85D0A" w14:paraId="242D00A6" w14:textId="77777777" w:rsidTr="00346CB7">
        <w:trPr>
          <w:cantSplit/>
          <w:trHeight w:hRule="exact" w:val="374"/>
        </w:trPr>
        <w:tc>
          <w:tcPr>
            <w:tcW w:w="3240" w:type="dxa"/>
            <w:vAlign w:val="center"/>
          </w:tcPr>
          <w:p w14:paraId="46024FCC" w14:textId="77777777" w:rsidR="00AD57CD" w:rsidRPr="00A85D0A" w:rsidRDefault="00AD57CD" w:rsidP="00A15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749431FD" w:rsidR="00AD57CD" w:rsidRDefault="00AB782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78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 w:rsidRPr="00AB78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78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988</w:t>
            </w:r>
            <w:r w:rsidRPr="00AB78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78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330</w:t>
            </w:r>
          </w:p>
        </w:tc>
        <w:tc>
          <w:tcPr>
            <w:tcW w:w="181" w:type="dxa"/>
          </w:tcPr>
          <w:p w14:paraId="08F0A278" w14:textId="77777777" w:rsidR="00AD57CD" w:rsidRPr="0039572C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991B" w14:textId="1B9D0523" w:rsidR="00AD57CD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8,821,067</w:t>
            </w:r>
          </w:p>
        </w:tc>
        <w:tc>
          <w:tcPr>
            <w:tcW w:w="181" w:type="dxa"/>
          </w:tcPr>
          <w:p w14:paraId="101F6D8A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75561BBF" w:rsidR="00AD57CD" w:rsidRPr="00330F7B" w:rsidRDefault="009A1879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18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48</w:t>
            </w:r>
            <w:r w:rsidRPr="009A18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A18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968</w:t>
            </w:r>
            <w:r w:rsidRPr="009A18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A18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118</w:t>
            </w:r>
          </w:p>
        </w:tc>
        <w:tc>
          <w:tcPr>
            <w:tcW w:w="180" w:type="dxa"/>
          </w:tcPr>
          <w:p w14:paraId="19D00459" w14:textId="77777777" w:rsidR="00AD57CD" w:rsidRPr="004A26FE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7162623E" w:rsidR="00AD57CD" w:rsidRPr="004A26FE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43,203,574</w:t>
            </w:r>
          </w:p>
        </w:tc>
      </w:tr>
    </w:tbl>
    <w:p w14:paraId="64E6C30F" w14:textId="6AC59F50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334EABF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81"/>
        <w:gridCol w:w="1260"/>
        <w:gridCol w:w="180"/>
        <w:gridCol w:w="1260"/>
      </w:tblGrid>
      <w:tr w:rsidR="000176FF" w:rsidRPr="001F2AB0" w14:paraId="120CB2FF" w14:textId="77777777" w:rsidTr="00346CB7">
        <w:trPr>
          <w:cantSplit/>
          <w:trHeight w:val="343"/>
          <w:tblHeader/>
        </w:trPr>
        <w:tc>
          <w:tcPr>
            <w:tcW w:w="6581" w:type="dxa"/>
            <w:vAlign w:val="bottom"/>
            <w:hideMark/>
          </w:tcPr>
          <w:p w14:paraId="378D9FF2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346CB7">
        <w:trPr>
          <w:cantSplit/>
          <w:trHeight w:val="343"/>
          <w:tblHeader/>
        </w:trPr>
        <w:tc>
          <w:tcPr>
            <w:tcW w:w="6581" w:type="dxa"/>
            <w:vAlign w:val="bottom"/>
          </w:tcPr>
          <w:p w14:paraId="0C3BAB58" w14:textId="3D698621" w:rsidR="000176FF" w:rsidRPr="001F2AB0" w:rsidRDefault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หก</w:t>
            </w: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C75A5" w:rsidRPr="000C75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829061D" w14:textId="72E29C0C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07BD743C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7</w:t>
            </w:r>
          </w:p>
        </w:tc>
      </w:tr>
      <w:tr w:rsidR="000176FF" w:rsidRPr="001F2AB0" w14:paraId="5603ACF2" w14:textId="77777777" w:rsidTr="00346CB7">
        <w:trPr>
          <w:cantSplit/>
          <w:trHeight w:val="423"/>
          <w:tblHeader/>
        </w:trPr>
        <w:tc>
          <w:tcPr>
            <w:tcW w:w="6581" w:type="dxa"/>
            <w:vAlign w:val="bottom"/>
          </w:tcPr>
          <w:p w14:paraId="25D464DA" w14:textId="77777777" w:rsidR="000176FF" w:rsidRPr="008B5A88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8B5A88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346CB7">
        <w:trPr>
          <w:cantSplit/>
          <w:trHeight w:hRule="exact" w:val="374"/>
        </w:trPr>
        <w:tc>
          <w:tcPr>
            <w:tcW w:w="6581" w:type="dxa"/>
            <w:hideMark/>
          </w:tcPr>
          <w:p w14:paraId="660EA7FD" w14:textId="77777777" w:rsidR="000176FF" w:rsidRPr="001F2AB0" w:rsidRDefault="00017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DF2" w:rsidRPr="001F2AB0" w14:paraId="3AA3E9D1" w14:textId="77777777" w:rsidTr="00346CB7">
        <w:trPr>
          <w:cantSplit/>
          <w:trHeight w:hRule="exact" w:val="374"/>
        </w:trPr>
        <w:tc>
          <w:tcPr>
            <w:tcW w:w="6581" w:type="dxa"/>
            <w:hideMark/>
          </w:tcPr>
          <w:p w14:paraId="4FDDB0FA" w14:textId="77777777" w:rsidR="00507DF2" w:rsidRPr="001F2AB0" w:rsidRDefault="00507DF2" w:rsidP="00507D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62F59363" w:rsidR="00507DF2" w:rsidRPr="001F2AB0" w:rsidRDefault="0089443C" w:rsidP="0050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443C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  <w:r w:rsidRPr="008944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443C">
              <w:rPr>
                <w:rFonts w:ascii="Angsana New" w:hAnsi="Angsana New" w:cs="Angsana New"/>
                <w:sz w:val="30"/>
                <w:szCs w:val="30"/>
                <w:cs/>
              </w:rPr>
              <w:t>946</w:t>
            </w:r>
          </w:p>
        </w:tc>
        <w:tc>
          <w:tcPr>
            <w:tcW w:w="180" w:type="dxa"/>
          </w:tcPr>
          <w:p w14:paraId="2800FA64" w14:textId="77777777" w:rsidR="00507DF2" w:rsidRPr="001F2AB0" w:rsidRDefault="00507DF2" w:rsidP="0050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7584973A" w:rsidR="00507DF2" w:rsidRPr="001F2AB0" w:rsidRDefault="00507DF2" w:rsidP="0050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379,695</w:t>
            </w:r>
          </w:p>
        </w:tc>
      </w:tr>
      <w:tr w:rsidR="00507DF2" w:rsidRPr="001F2AB0" w14:paraId="15FE3FFF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3D4DB771" w14:textId="77777777" w:rsidR="00507DF2" w:rsidRPr="001F2AB0" w:rsidRDefault="00507DF2" w:rsidP="00507DF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3BB1FB04" w:rsidR="00507DF2" w:rsidRPr="001F2AB0" w:rsidRDefault="003B598C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85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598C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3B59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98C">
              <w:rPr>
                <w:rFonts w:ascii="Angsana New" w:hAnsi="Angsana New" w:cs="Angsana New"/>
                <w:sz w:val="30"/>
                <w:szCs w:val="30"/>
                <w:cs/>
              </w:rPr>
              <w:t>171)</w:t>
            </w:r>
          </w:p>
        </w:tc>
        <w:tc>
          <w:tcPr>
            <w:tcW w:w="180" w:type="dxa"/>
          </w:tcPr>
          <w:p w14:paraId="68525BB8" w14:textId="77777777" w:rsidR="00507DF2" w:rsidRPr="001F2AB0" w:rsidRDefault="00507DF2" w:rsidP="0050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7B94EE05" w:rsidR="00507DF2" w:rsidRPr="001F2AB0" w:rsidRDefault="00507DF2" w:rsidP="0050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4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sz w:val="30"/>
                <w:szCs w:val="30"/>
              </w:rPr>
              <w:t>(41,446)</w:t>
            </w:r>
          </w:p>
        </w:tc>
      </w:tr>
      <w:tr w:rsidR="002B77DD" w:rsidRPr="001F2AB0" w14:paraId="2849ABB1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55E9D414" w14:textId="2547557C" w:rsidR="002B77DD" w:rsidRPr="001F2AB0" w:rsidRDefault="002B77DD" w:rsidP="002B77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5A26024B" w:rsidR="002B77DD" w:rsidRPr="00117218" w:rsidRDefault="00C52D93" w:rsidP="002B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</w:t>
            </w:r>
            <w:r w:rsidR="002B77DD"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80" w:type="dxa"/>
          </w:tcPr>
          <w:p w14:paraId="100C797A" w14:textId="77777777" w:rsidR="002B77DD" w:rsidRPr="001F2AB0" w:rsidRDefault="002B77DD" w:rsidP="002B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04850E59" w:rsidR="002B77DD" w:rsidRPr="001F2AB0" w:rsidRDefault="002B77DD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67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338,249</w:t>
            </w:r>
          </w:p>
        </w:tc>
      </w:tr>
      <w:tr w:rsidR="00AD57CD" w:rsidRPr="001F2AB0" w14:paraId="14E8FC0D" w14:textId="77777777" w:rsidTr="00346CB7">
        <w:trPr>
          <w:cantSplit/>
          <w:trHeight w:val="374"/>
        </w:trPr>
        <w:tc>
          <w:tcPr>
            <w:tcW w:w="6581" w:type="dxa"/>
          </w:tcPr>
          <w:p w14:paraId="2D4C7327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7CD" w:rsidRPr="001F2AB0" w14:paraId="2421FD31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491A484D" w14:textId="12EB68D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</w:t>
            </w:r>
            <w:r w:rsidR="0000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00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  <w:r w:rsidRPr="006F42A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7CD" w:rsidRPr="001F2AB0" w14:paraId="6970BFD2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46FAFB9F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3CCCB" w14:textId="4565815F" w:rsidR="00AD57CD" w:rsidRPr="001F2AB0" w:rsidRDefault="009B358B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49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358B">
              <w:rPr>
                <w:rFonts w:ascii="Angsana New" w:hAnsi="Angsana New" w:cs="Angsana New"/>
                <w:sz w:val="30"/>
                <w:szCs w:val="30"/>
              </w:rPr>
              <w:t>2,043</w:t>
            </w:r>
          </w:p>
        </w:tc>
        <w:tc>
          <w:tcPr>
            <w:tcW w:w="180" w:type="dxa"/>
          </w:tcPr>
          <w:p w14:paraId="32244CE8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A72CDC" w14:textId="101C0988" w:rsidR="00AD57CD" w:rsidRPr="001F2AB0" w:rsidRDefault="00507DF2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5" w:hanging="89"/>
              <w:rPr>
                <w:rFonts w:ascii="Angsana New" w:hAnsi="Angsana New" w:cs="Angsana New"/>
                <w:sz w:val="30"/>
                <w:szCs w:val="30"/>
              </w:rPr>
            </w:pPr>
            <w:r w:rsidRPr="00507DF2">
              <w:rPr>
                <w:rFonts w:ascii="Angsana New" w:hAnsi="Angsana New" w:cs="Angsana New"/>
                <w:sz w:val="30"/>
                <w:szCs w:val="30"/>
              </w:rPr>
              <w:t>(34,860)</w:t>
            </w:r>
          </w:p>
        </w:tc>
      </w:tr>
      <w:tr w:rsidR="00F72085" w:rsidRPr="001F2AB0" w14:paraId="5640F106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58D604B2" w14:textId="54A2C87A" w:rsidR="00F72085" w:rsidRPr="001F2AB0" w:rsidRDefault="00F72085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7EF7E2" w14:textId="696119B5" w:rsidR="00F72085" w:rsidRPr="001F2AB0" w:rsidRDefault="00EA088B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A088B">
              <w:rPr>
                <w:rFonts w:ascii="Angsana New" w:hAnsi="Angsana New" w:cs="Angsana New"/>
                <w:sz w:val="30"/>
                <w:szCs w:val="30"/>
              </w:rPr>
              <w:t>(556)</w:t>
            </w:r>
          </w:p>
        </w:tc>
        <w:tc>
          <w:tcPr>
            <w:tcW w:w="180" w:type="dxa"/>
          </w:tcPr>
          <w:p w14:paraId="12F85D11" w14:textId="77777777" w:rsidR="00F72085" w:rsidRPr="001F2AB0" w:rsidRDefault="00F7208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16FEFC" w14:textId="6B0AA483" w:rsidR="00F72085" w:rsidRPr="00191F83" w:rsidRDefault="00F72A44" w:rsidP="00E8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57CD" w:rsidRPr="00A85D0A" w14:paraId="152309F0" w14:textId="77777777" w:rsidTr="00346CB7">
        <w:trPr>
          <w:cantSplit/>
          <w:trHeight w:hRule="exact" w:val="374"/>
        </w:trPr>
        <w:tc>
          <w:tcPr>
            <w:tcW w:w="6581" w:type="dxa"/>
          </w:tcPr>
          <w:p w14:paraId="257BDB91" w14:textId="7C459BA3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</w:t>
            </w:r>
            <w:r w:rsidR="0000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00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32252" w14:textId="50B67167" w:rsidR="00AD57CD" w:rsidRPr="001F2AB0" w:rsidRDefault="005E1843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1,487</w:t>
            </w:r>
          </w:p>
        </w:tc>
        <w:tc>
          <w:tcPr>
            <w:tcW w:w="180" w:type="dxa"/>
          </w:tcPr>
          <w:p w14:paraId="5C6852B1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49884CE5" w:rsidR="00AD57CD" w:rsidRPr="004216C1" w:rsidRDefault="00507DF2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(34,860)</w:t>
            </w:r>
          </w:p>
        </w:tc>
      </w:tr>
    </w:tbl>
    <w:p w14:paraId="7B1F5EAB" w14:textId="2BCAEA6E" w:rsidR="001E29A8" w:rsidRDefault="001E2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90E695C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2CC97B4" w14:textId="472D89DB" w:rsidR="000176FF" w:rsidRPr="002E7E9A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592"/>
      </w:tblGrid>
      <w:tr w:rsidR="000176FF" w:rsidRPr="00A85D0A" w14:paraId="7434F22A" w14:textId="77777777" w:rsidTr="00346CB7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vAlign w:val="bottom"/>
            <w:hideMark/>
          </w:tcPr>
          <w:p w14:paraId="19AF469F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70DEB559" w14:textId="77777777" w:rsidTr="00346CB7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35C05B95" w:rsidR="00AD57CD" w:rsidRPr="000C75A5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C7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92" w:type="dxa"/>
            <w:vAlign w:val="bottom"/>
          </w:tcPr>
          <w:p w14:paraId="2CB32D54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346CB7">
        <w:trPr>
          <w:cantSplit/>
          <w:trHeight w:val="346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592" w:type="dxa"/>
            <w:vAlign w:val="bottom"/>
            <w:hideMark/>
          </w:tcPr>
          <w:p w14:paraId="6DDD639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346CB7">
        <w:trPr>
          <w:cantSplit/>
          <w:trHeight w:hRule="exact" w:val="374"/>
        </w:trPr>
        <w:tc>
          <w:tcPr>
            <w:tcW w:w="6570" w:type="dxa"/>
            <w:hideMark/>
          </w:tcPr>
          <w:p w14:paraId="4EA01982" w14:textId="77777777" w:rsidR="000176FF" w:rsidRPr="00A85D0A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92" w:type="dxa"/>
          </w:tcPr>
          <w:p w14:paraId="6EFF7A2C" w14:textId="06B410F7" w:rsidR="000176FF" w:rsidRPr="00D11963" w:rsidRDefault="00507DF2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7D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39,355,621</w:t>
            </w:r>
          </w:p>
        </w:tc>
      </w:tr>
      <w:tr w:rsidR="007E7A5F" w:rsidRPr="00A85D0A" w14:paraId="5E8558DC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0AD051AB" w14:textId="2EF0337D" w:rsidR="007E7A5F" w:rsidRDefault="007E7A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2" w:type="dxa"/>
          </w:tcPr>
          <w:p w14:paraId="74D9B1C2" w14:textId="5F64EE66" w:rsidR="007E7A5F" w:rsidRPr="00507DF2" w:rsidRDefault="007519E0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9E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295</w:t>
            </w:r>
            <w:r w:rsidRPr="007519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19E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204</w:t>
            </w:r>
          </w:p>
        </w:tc>
      </w:tr>
      <w:tr w:rsidR="007E7A5F" w:rsidRPr="00A85D0A" w14:paraId="723FA1F7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239B68AB" w14:textId="39D1878C" w:rsidR="007E7A5F" w:rsidRDefault="007E7A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592" w:type="dxa"/>
          </w:tcPr>
          <w:p w14:paraId="1C0B22B8" w14:textId="7621A5FA" w:rsidR="007E7A5F" w:rsidRPr="00507DF2" w:rsidRDefault="00EB5D68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5D6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EB5D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B5D6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981</w:t>
            </w:r>
            <w:r w:rsidRPr="00EB5D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B5D6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532</w:t>
            </w:r>
          </w:p>
        </w:tc>
      </w:tr>
      <w:tr w:rsidR="007E7A5F" w:rsidRPr="00A85D0A" w14:paraId="4308B017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0A69A0AE" w14:textId="633B81B9" w:rsidR="007E7A5F" w:rsidRDefault="00B616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92" w:type="dxa"/>
          </w:tcPr>
          <w:p w14:paraId="1145EFAE" w14:textId="447B80C9" w:rsidR="007E7A5F" w:rsidRPr="00507DF2" w:rsidRDefault="00B523A4" w:rsidP="0039093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3A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(62</w:t>
            </w:r>
            <w:r w:rsidRPr="00B523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523A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972)</w:t>
            </w:r>
          </w:p>
        </w:tc>
      </w:tr>
      <w:tr w:rsidR="006C2068" w:rsidRPr="00A85D0A" w14:paraId="42F4B965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32888B0B" w14:textId="00103C81" w:rsidR="006C2068" w:rsidRPr="00D85058" w:rsidRDefault="00221668" w:rsidP="00EE0D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3B4AE30A" w14:textId="3734C898" w:rsidR="006C2068" w:rsidRPr="00D85058" w:rsidRDefault="004934BF" w:rsidP="0039093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34B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(75</w:t>
            </w:r>
            <w:r w:rsidRPr="004934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934B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000)</w:t>
            </w:r>
          </w:p>
        </w:tc>
      </w:tr>
      <w:tr w:rsidR="00EE0D72" w:rsidRPr="00A85D0A" w14:paraId="7DF4E520" w14:textId="77777777" w:rsidTr="00346CB7">
        <w:trPr>
          <w:cantSplit/>
          <w:trHeight w:hRule="exact" w:val="374"/>
        </w:trPr>
        <w:tc>
          <w:tcPr>
            <w:tcW w:w="6570" w:type="dxa"/>
          </w:tcPr>
          <w:p w14:paraId="1E306FAD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592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216BAB03" w:rsidR="00EE0D72" w:rsidRPr="00EE0D72" w:rsidRDefault="001D63A7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D63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41</w:t>
            </w:r>
            <w:r w:rsidRPr="001D63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D63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494</w:t>
            </w:r>
            <w:r w:rsidRPr="001D63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D63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385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23C2006D" w14:textId="06E7EFFB" w:rsidR="00DD393D" w:rsidRPr="00260D2E" w:rsidRDefault="00DD393D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ในเดือน</w:t>
      </w:r>
      <w:r w:rsidRPr="00260D2E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กุมภาพันธ์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="00260D2E" w:rsidRPr="00260D2E">
        <w:rPr>
          <w:rFonts w:ascii="Angsana New" w:hAnsi="Angsana New" w:cs="Angsana New"/>
          <w:bCs/>
          <w:sz w:val="30"/>
          <w:szCs w:val="30"/>
          <w:lang w:val="en-GB"/>
        </w:rPr>
        <w:t>Thai Union European Seafood 1 S.A.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 xml:space="preserve"> (“TU</w:t>
      </w:r>
      <w:r w:rsidR="00260D2E">
        <w:rPr>
          <w:rFonts w:ascii="Angsana New" w:hAnsi="Angsana New" w:cs="Angsana New"/>
          <w:bCs/>
          <w:sz w:val="30"/>
          <w:szCs w:val="30"/>
          <w:lang w:val="en-GB"/>
        </w:rPr>
        <w:t>ES1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ของบริษัทใน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ส่วนร้อยละ</w:t>
      </w:r>
      <w:r w:rsidR="000977E7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="000977E7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="00260D2E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18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</w:t>
      </w:r>
      <w:r w:rsidR="00260D2E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ยูโร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หรือเทียบเท่า </w:t>
      </w:r>
      <w:r w:rsidR="004749C2" w:rsidRPr="008D4A59">
        <w:rPr>
          <w:rFonts w:ascii="Angsana New" w:hAnsi="Angsana New" w:cs="Angsana New"/>
          <w:bCs/>
          <w:spacing w:val="-2"/>
          <w:sz w:val="30"/>
          <w:szCs w:val="30"/>
        </w:rPr>
        <w:t>632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</w:t>
      </w:r>
      <w:r w:rsidR="004749C2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3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</w:t>
      </w:r>
      <w:r w:rsidR="005555D3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สั้น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เป็นเงินลงทุน</w:t>
      </w:r>
    </w:p>
    <w:p w14:paraId="16A1F1C2" w14:textId="77777777" w:rsidR="00DD393D" w:rsidRPr="00260D2E" w:rsidRDefault="00DD393D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61671869" w14:textId="38073C9D" w:rsidR="00307FB0" w:rsidRDefault="00D611F2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ในเดือนมีนาคม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</w:t>
      </w:r>
      <w:r w:rsidR="00DD393D" w:rsidRPr="00260D2E">
        <w:rPr>
          <w:rFonts w:ascii="Angsana New" w:hAnsi="Angsana New" w:cs="Angsana New"/>
          <w:bCs/>
          <w:sz w:val="30"/>
          <w:szCs w:val="30"/>
          <w:lang w:val="en-GB"/>
        </w:rPr>
        <w:t>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Thai Union North America, Inc. (“TUNA”)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ส่วนร้อยละ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="00DD393D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40.0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</w:t>
      </w:r>
      <w:r w:rsidR="00B905B3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ดอลลาร์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สหรัฐ หรือเทียบเท่า </w:t>
      </w:r>
      <w:r w:rsidR="00DD393D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1,349.2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ซึ่งกำหนดให้แปลงสภาพเงินให้กู้ยืมระยะยาวเป็นเงินลงทุน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1CF82A57" w14:textId="77777777" w:rsidR="003860D8" w:rsidRDefault="003860D8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12161182" w14:textId="43649CD9" w:rsidR="003860D8" w:rsidRDefault="003860D8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เมื่อวันที่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3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เมษายน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คณะกรรมการบริหารมีมติอนุมัติให้บริษัทลงทุนเพิ่มเติมในบริษัท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proofErr w:type="spellStart"/>
      <w:r w:rsidRPr="003860D8">
        <w:rPr>
          <w:rFonts w:ascii="Angsana New" w:hAnsi="Angsana New" w:cs="Angsana New"/>
          <w:bCs/>
          <w:sz w:val="30"/>
          <w:szCs w:val="30"/>
          <w:lang w:val="en-GB"/>
        </w:rPr>
        <w:t>i</w:t>
      </w:r>
      <w:proofErr w:type="spellEnd"/>
      <w:r w:rsidRPr="003860D8">
        <w:rPr>
          <w:rFonts w:ascii="Angsana New" w:hAnsi="Angsana New" w:cs="Angsana New"/>
          <w:bCs/>
          <w:sz w:val="30"/>
          <w:szCs w:val="30"/>
          <w:lang w:val="en-GB"/>
        </w:rPr>
        <w:t>-Tail Corporation Public Company Limited (</w:t>
      </w:r>
      <w:r w:rsidR="00546091">
        <w:rPr>
          <w:rFonts w:ascii="Angsana New" w:hAnsi="Angsana New" w:cs="Angsana New"/>
          <w:bCs/>
          <w:sz w:val="30"/>
          <w:szCs w:val="30"/>
        </w:rPr>
        <w:t>“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ITC</w:t>
      </w:r>
      <w:r w:rsidR="00546091">
        <w:rPr>
          <w:rFonts w:ascii="Angsana New" w:hAnsi="Angsana New" w:cs="Angsana New"/>
          <w:bCs/>
          <w:sz w:val="30"/>
          <w:szCs w:val="30"/>
          <w:lang w:val="en-GB"/>
        </w:rPr>
        <w:t>”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 xml:space="preserve">)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ภายในวงเงินไม่เกิน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2.0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พันล้านบาท</w:t>
      </w:r>
      <w:r w:rsidR="00235AF2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4B763A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สำหรับระยะเวลา</w:t>
      </w:r>
      <w:r w:rsidR="00D108BD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หกเดือน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90934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>โดยในระหว่างไตรมาส</w:t>
      </w:r>
      <w:r w:rsidR="004B763A">
        <w:rPr>
          <w:rFonts w:ascii="Angsana New" w:hAnsi="Angsana New" w:cs="Angsana New" w:hint="cs"/>
          <w:b/>
          <w:spacing w:val="-4"/>
          <w:sz w:val="30"/>
          <w:szCs w:val="30"/>
          <w:cs/>
          <w:lang w:val="en-GB"/>
        </w:rPr>
        <w:t>ที่</w:t>
      </w:r>
      <w:r w:rsidRPr="00390934">
        <w:rPr>
          <w:rFonts w:ascii="Angsana New" w:hAnsi="Angsana New" w:cs="Angsana New"/>
          <w:b/>
          <w:spacing w:val="-4"/>
          <w:sz w:val="30"/>
          <w:szCs w:val="30"/>
          <w:cs/>
          <w:lang w:val="en-GB"/>
        </w:rPr>
        <w:t xml:space="preserve">สองปี </w:t>
      </w:r>
      <w:r w:rsidRPr="00390934">
        <w:rPr>
          <w:rFonts w:ascii="Angsana New" w:hAnsi="Angsana New" w:cs="Angsana New"/>
          <w:bCs/>
          <w:spacing w:val="-4"/>
          <w:sz w:val="30"/>
          <w:szCs w:val="30"/>
          <w:lang w:val="en-GB"/>
        </w:rPr>
        <w:t>2568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บริษัทได้ลงทุน</w:t>
      </w:r>
      <w:r w:rsidR="004B763A">
        <w:rPr>
          <w:rFonts w:ascii="Angsana New" w:hAnsi="Angsana New" w:cs="Angsana New" w:hint="cs"/>
          <w:b/>
          <w:sz w:val="30"/>
          <w:szCs w:val="30"/>
          <w:cs/>
          <w:lang w:val="en-GB"/>
        </w:rPr>
        <w:t>ใน</w:t>
      </w:r>
      <w:r w:rsidR="004B763A" w:rsidRPr="004B763A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หุ้น</w:t>
      </w:r>
      <w:r w:rsidR="004B763A" w:rsidRPr="004B763A">
        <w:rPr>
          <w:rFonts w:ascii="Angsana New" w:hAnsi="Angsana New" w:cs="Angsana New"/>
          <w:bCs/>
          <w:sz w:val="30"/>
          <w:szCs w:val="30"/>
          <w:lang w:val="en-GB"/>
        </w:rPr>
        <w:t xml:space="preserve"> ITC </w:t>
      </w:r>
      <w:r w:rsidRPr="004B763A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เป็น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จำนวนเงินรวม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CD2A52">
        <w:rPr>
          <w:rFonts w:ascii="Angsana New" w:hAnsi="Angsana New" w:cs="Angsana New"/>
          <w:bCs/>
          <w:sz w:val="30"/>
          <w:szCs w:val="30"/>
          <w:lang w:val="en-GB"/>
        </w:rPr>
        <w:t>29</w:t>
      </w:r>
      <w:r w:rsidR="000D5CF2">
        <w:rPr>
          <w:rFonts w:ascii="Angsana New" w:hAnsi="Angsana New" w:cs="Angsana New"/>
          <w:bCs/>
          <w:sz w:val="30"/>
          <w:szCs w:val="30"/>
          <w:lang w:val="en-GB"/>
        </w:rPr>
        <w:t>1</w:t>
      </w:r>
      <w:r w:rsidR="00CD2A52">
        <w:rPr>
          <w:rFonts w:ascii="Angsana New" w:hAnsi="Angsana New" w:cs="Angsana New"/>
          <w:bCs/>
          <w:sz w:val="30"/>
          <w:szCs w:val="30"/>
          <w:lang w:val="en-GB"/>
        </w:rPr>
        <w:t>.</w:t>
      </w:r>
      <w:r w:rsidR="00313D5E">
        <w:rPr>
          <w:rFonts w:ascii="Angsana New" w:hAnsi="Angsana New" w:cs="Angsana New"/>
          <w:bCs/>
          <w:sz w:val="30"/>
          <w:szCs w:val="30"/>
          <w:lang w:val="en-GB"/>
        </w:rPr>
        <w:t>6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ล้านบาท</w:t>
      </w:r>
      <w:r w:rsidR="00313D5E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และจำหน่าย</w:t>
      </w:r>
      <w:r w:rsidR="008C1BC0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เงินลงทุนเป็น</w:t>
      </w:r>
      <w:r w:rsidR="00313D5E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จำนวน </w:t>
      </w:r>
      <w:r w:rsidR="00313D5E" w:rsidRPr="00313D5E">
        <w:rPr>
          <w:rFonts w:ascii="Angsana New" w:hAnsi="Angsana New" w:cs="Angsana New"/>
          <w:bCs/>
          <w:sz w:val="30"/>
          <w:szCs w:val="30"/>
        </w:rPr>
        <w:t xml:space="preserve">63.0 </w:t>
      </w:r>
      <w:r w:rsidR="00313D5E">
        <w:rPr>
          <w:rFonts w:ascii="Angsana New" w:hAnsi="Angsana New" w:cs="Angsana New" w:hint="cs"/>
          <w:b/>
          <w:sz w:val="30"/>
          <w:szCs w:val="30"/>
          <w:cs/>
        </w:rPr>
        <w:t xml:space="preserve">ล้านบาท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ผ่านตลาดหลักทรัพย์แห่งประเทศไทย</w:t>
      </w:r>
      <w:r w:rsidR="00BD17D9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="004B763A">
        <w:rPr>
          <w:rFonts w:ascii="Angsana New" w:hAnsi="Angsana New" w:cs="Angsana New" w:hint="cs"/>
          <w:b/>
          <w:sz w:val="30"/>
          <w:szCs w:val="30"/>
          <w:cs/>
          <w:lang w:val="en-GB"/>
        </w:rPr>
        <w:t>ส่งผลให้</w:t>
      </w:r>
      <w:r w:rsidR="00DA2437">
        <w:rPr>
          <w:rFonts w:ascii="Angsana New" w:hAnsi="Angsana New" w:cs="Angsana New" w:hint="cs"/>
          <w:b/>
          <w:sz w:val="30"/>
          <w:szCs w:val="30"/>
          <w:cs/>
          <w:lang w:val="en-GB"/>
        </w:rPr>
        <w:t>มี</w:t>
      </w:r>
      <w:r w:rsidR="00450120">
        <w:rPr>
          <w:rFonts w:ascii="Angsana New" w:hAnsi="Angsana New" w:cs="Angsana New" w:hint="cs"/>
          <w:b/>
          <w:sz w:val="30"/>
          <w:szCs w:val="30"/>
          <w:cs/>
        </w:rPr>
        <w:t>กำไร</w:t>
      </w:r>
      <w:r w:rsidR="003B3186">
        <w:rPr>
          <w:rFonts w:ascii="Angsana New" w:hAnsi="Angsana New" w:cs="Angsana New" w:hint="cs"/>
          <w:b/>
          <w:sz w:val="30"/>
          <w:szCs w:val="30"/>
          <w:cs/>
        </w:rPr>
        <w:t>จากการจำห</w:t>
      </w:r>
      <w:r w:rsidR="00B74618">
        <w:rPr>
          <w:rFonts w:ascii="Angsana New" w:hAnsi="Angsana New" w:cs="Angsana New" w:hint="cs"/>
          <w:b/>
          <w:sz w:val="30"/>
          <w:szCs w:val="30"/>
          <w:cs/>
        </w:rPr>
        <w:t>น่</w:t>
      </w:r>
      <w:r w:rsidR="003B3186">
        <w:rPr>
          <w:rFonts w:ascii="Angsana New" w:hAnsi="Angsana New" w:cs="Angsana New" w:hint="cs"/>
          <w:b/>
          <w:sz w:val="30"/>
          <w:szCs w:val="30"/>
          <w:cs/>
        </w:rPr>
        <w:t xml:space="preserve">ายเงินลงทุนจำนวน </w:t>
      </w:r>
      <w:r w:rsidR="003B3186">
        <w:rPr>
          <w:rFonts w:ascii="Angsana New" w:hAnsi="Angsana New" w:cs="Angsana New"/>
          <w:bCs/>
          <w:sz w:val="30"/>
          <w:szCs w:val="30"/>
        </w:rPr>
        <w:t>5.</w:t>
      </w:r>
      <w:r w:rsidR="009879E8">
        <w:rPr>
          <w:rFonts w:ascii="Angsana New" w:hAnsi="Angsana New" w:cs="Angsana New"/>
          <w:bCs/>
          <w:sz w:val="30"/>
          <w:szCs w:val="30"/>
        </w:rPr>
        <w:t xml:space="preserve">6 </w:t>
      </w:r>
      <w:r w:rsidR="009879E8">
        <w:rPr>
          <w:rFonts w:ascii="Angsana New" w:hAnsi="Angsana New" w:cs="Angsana New" w:hint="cs"/>
          <w:b/>
          <w:sz w:val="30"/>
          <w:szCs w:val="30"/>
          <w:cs/>
        </w:rPr>
        <w:t>ล้านบาท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ภายหลังเหตุการณ์ดังกล่าว</w:t>
      </w:r>
      <w:r w:rsidR="004B763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กลุ่มบริษัทมีสัดส่วนการถือหุ้นใน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ITC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เพิ่มขึ้น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จากเดิมร้อยละ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7</w:t>
      </w:r>
      <w:r w:rsidR="00A336E4">
        <w:rPr>
          <w:rFonts w:ascii="Angsana New" w:hAnsi="Angsana New" w:cs="Angsana New"/>
          <w:bCs/>
          <w:sz w:val="30"/>
          <w:szCs w:val="30"/>
        </w:rPr>
        <w:t>8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.8</w:t>
      </w:r>
      <w:r w:rsidR="00944F19">
        <w:rPr>
          <w:rFonts w:ascii="Angsana New" w:hAnsi="Angsana New" w:cs="Angsana New"/>
          <w:bCs/>
          <w:sz w:val="30"/>
          <w:szCs w:val="30"/>
          <w:lang w:val="en-GB"/>
        </w:rPr>
        <w:t>2</w:t>
      </w:r>
      <w:r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เป็น</w:t>
      </w:r>
      <w:r w:rsidR="00816130">
        <w:rPr>
          <w:rFonts w:ascii="Angsana New" w:hAnsi="Angsana New" w:cs="Angsana New"/>
          <w:b/>
          <w:sz w:val="30"/>
          <w:szCs w:val="30"/>
          <w:cs/>
          <w:lang w:val="en-GB"/>
        </w:rPr>
        <w:br/>
      </w:r>
      <w:r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ร้อยละ</w:t>
      </w:r>
      <w:r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7</w:t>
      </w:r>
      <w:r w:rsidR="00944F19">
        <w:rPr>
          <w:rFonts w:ascii="Angsana New" w:hAnsi="Angsana New" w:cs="Angsana New"/>
          <w:bCs/>
          <w:sz w:val="30"/>
          <w:szCs w:val="30"/>
          <w:lang w:val="en-GB"/>
        </w:rPr>
        <w:t>9</w:t>
      </w:r>
      <w:r w:rsidRPr="003860D8">
        <w:rPr>
          <w:rFonts w:ascii="Angsana New" w:hAnsi="Angsana New" w:cs="Angsana New"/>
          <w:bCs/>
          <w:sz w:val="30"/>
          <w:szCs w:val="30"/>
          <w:lang w:val="en-GB"/>
        </w:rPr>
        <w:t>.</w:t>
      </w:r>
      <w:r w:rsidR="00944F19">
        <w:rPr>
          <w:rFonts w:ascii="Angsana New" w:hAnsi="Angsana New" w:cs="Angsana New"/>
          <w:bCs/>
          <w:sz w:val="30"/>
          <w:szCs w:val="30"/>
          <w:lang w:val="en-GB"/>
        </w:rPr>
        <w:t>45</w:t>
      </w:r>
    </w:p>
    <w:p w14:paraId="48CAC21E" w14:textId="77777777" w:rsidR="00AF39F8" w:rsidRDefault="00AF39F8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2AD7B189" w14:textId="4C51C52D" w:rsidR="00B61575" w:rsidRDefault="00A26FE4" w:rsidP="00390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ในเดือน</w:t>
      </w:r>
      <w:r w:rsidR="008033D4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เมษายน</w:t>
      </w:r>
      <w:r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39093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390934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</w:t>
      </w:r>
      <w:r w:rsidR="00E338F6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ซื้อห</w:t>
      </w:r>
      <w:r w:rsidR="0091397F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ุ้น</w:t>
      </w:r>
      <w:r w:rsidR="00823FB7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สามัญ</w:t>
      </w:r>
      <w:r w:rsidR="004B763A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เพิ่มเติม</w:t>
      </w:r>
      <w:r w:rsidR="00823FB7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="00666C97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 ไทยยูเนี่ยน ไลฟ์ไซเอนซ์</w:t>
      </w:r>
      <w:r w:rsidR="00816130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666C97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จำกัด (</w:t>
      </w:r>
      <w:r w:rsidR="00546091" w:rsidRPr="0039093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“</w:t>
      </w:r>
      <w:r w:rsidR="00666C97" w:rsidRPr="0039093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TUL</w:t>
      </w:r>
      <w:r w:rsidR="00546091" w:rsidRPr="0039093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”</w:t>
      </w:r>
      <w:r w:rsidR="00666C97" w:rsidRPr="0039093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)</w:t>
      </w:r>
      <w:r w:rsidR="00666C97" w:rsidRPr="00390934">
        <w:rPr>
          <w:rFonts w:ascii="Angsana New" w:hAnsi="Angsana New" w:cs="Angsana New"/>
          <w:bCs/>
          <w:spacing w:val="-2"/>
          <w:sz w:val="30"/>
          <w:szCs w:val="30"/>
          <w:cs/>
          <w:lang w:val="en-GB"/>
        </w:rPr>
        <w:t xml:space="preserve"> </w:t>
      </w:r>
      <w:r w:rsidR="00547B42" w:rsidRPr="00390934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เป็นจำนวนเงิน</w:t>
      </w:r>
      <w:r w:rsidR="00547B42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="00547B42">
        <w:rPr>
          <w:rFonts w:ascii="Angsana New" w:hAnsi="Angsana New" w:cs="Angsana New"/>
          <w:bCs/>
          <w:sz w:val="30"/>
          <w:szCs w:val="30"/>
        </w:rPr>
        <w:t xml:space="preserve">3.6 </w:t>
      </w:r>
      <w:r w:rsidR="00547B42">
        <w:rPr>
          <w:rFonts w:ascii="Angsana New" w:hAnsi="Angsana New" w:cs="Angsana New" w:hint="cs"/>
          <w:b/>
          <w:sz w:val="30"/>
          <w:szCs w:val="30"/>
          <w:cs/>
        </w:rPr>
        <w:t>ล้านบาท</w:t>
      </w:r>
      <w:r w:rsidR="00B63F96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B63F96"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บริษัทมีสัดส่วนการถือหุ้นเพิ่มขึ้นจากเดิมร้อยละ</w:t>
      </w:r>
      <w:r w:rsidR="00B63F96"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D04F87">
        <w:rPr>
          <w:rFonts w:ascii="Angsana New" w:hAnsi="Angsana New" w:cs="Angsana New"/>
          <w:bCs/>
          <w:sz w:val="30"/>
          <w:szCs w:val="30"/>
          <w:lang w:val="en-GB"/>
        </w:rPr>
        <w:t>95.2</w:t>
      </w:r>
      <w:r w:rsidR="00305EED">
        <w:rPr>
          <w:rFonts w:ascii="Angsana New" w:hAnsi="Angsana New" w:cs="Angsana New"/>
          <w:bCs/>
          <w:sz w:val="30"/>
          <w:szCs w:val="30"/>
          <w:lang w:val="en-GB"/>
        </w:rPr>
        <w:t>0</w:t>
      </w:r>
      <w:r w:rsidR="00B63F96" w:rsidRPr="003860D8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="00B63F96" w:rsidRPr="003860D8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เป็นร้อยละ</w:t>
      </w:r>
      <w:r w:rsidR="00B63F96" w:rsidRPr="003860D8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D04F87">
        <w:rPr>
          <w:rFonts w:ascii="Angsana New" w:hAnsi="Angsana New" w:cs="Angsana New"/>
          <w:bCs/>
          <w:sz w:val="30"/>
          <w:szCs w:val="30"/>
          <w:lang w:val="en-GB"/>
        </w:rPr>
        <w:t>100</w:t>
      </w:r>
      <w:r w:rsidR="004B763A">
        <w:rPr>
          <w:rFonts w:ascii="Angsana New" w:hAnsi="Angsana New" w:cs="Angsana New" w:hint="cs"/>
          <w:bCs/>
          <w:sz w:val="30"/>
          <w:szCs w:val="30"/>
          <w:cs/>
          <w:lang w:val="en-GB"/>
        </w:rPr>
        <w:t xml:space="preserve"> </w:t>
      </w:r>
      <w:r w:rsidR="004B763A" w:rsidRPr="00390934">
        <w:rPr>
          <w:rFonts w:ascii="Angsana New" w:hAnsi="Angsana New" w:cs="Angsana New"/>
          <w:b/>
          <w:sz w:val="30"/>
          <w:szCs w:val="30"/>
          <w:cs/>
        </w:rPr>
        <w:t>บริษัทรับรู้ขาดทุนจาก</w:t>
      </w:r>
      <w:r w:rsidR="00816130">
        <w:rPr>
          <w:rFonts w:ascii="Angsana New" w:hAnsi="Angsana New" w:cs="Angsana New"/>
          <w:b/>
          <w:sz w:val="30"/>
          <w:szCs w:val="30"/>
          <w:cs/>
        </w:rPr>
        <w:br/>
      </w:r>
      <w:r w:rsidR="004B763A" w:rsidRPr="00390934">
        <w:rPr>
          <w:rFonts w:ascii="Angsana New" w:hAnsi="Angsana New" w:cs="Angsana New"/>
          <w:b/>
          <w:sz w:val="30"/>
          <w:szCs w:val="30"/>
          <w:cs/>
        </w:rPr>
        <w:t>การ</w:t>
      </w:r>
      <w:r w:rsidR="00850E43" w:rsidRPr="00390934">
        <w:rPr>
          <w:rFonts w:ascii="Angsana New" w:hAnsi="Angsana New" w:cs="Angsana New"/>
          <w:b/>
          <w:sz w:val="30"/>
          <w:szCs w:val="30"/>
          <w:cs/>
        </w:rPr>
        <w:t xml:space="preserve">ด้อยค่าในเงินลงทุนเป็นจำนวนเงิน </w:t>
      </w:r>
      <w:r w:rsidR="00850E43" w:rsidRPr="00850E43">
        <w:rPr>
          <w:rFonts w:ascii="Angsana New" w:hAnsi="Angsana New" w:cs="Angsana New"/>
          <w:bCs/>
          <w:sz w:val="30"/>
          <w:szCs w:val="30"/>
        </w:rPr>
        <w:t>75</w:t>
      </w:r>
      <w:r w:rsidR="00001278">
        <w:rPr>
          <w:rFonts w:ascii="Angsana New" w:hAnsi="Angsana New" w:cs="Angsana New"/>
          <w:bCs/>
          <w:sz w:val="30"/>
          <w:szCs w:val="30"/>
        </w:rPr>
        <w:t>.0</w:t>
      </w:r>
      <w:r w:rsidR="00850E43" w:rsidRPr="00390934">
        <w:rPr>
          <w:rFonts w:ascii="Angsana New" w:hAnsi="Angsana New" w:cs="Angsana New"/>
          <w:b/>
          <w:sz w:val="30"/>
          <w:szCs w:val="30"/>
        </w:rPr>
        <w:t xml:space="preserve"> </w:t>
      </w:r>
      <w:r w:rsidR="00850E43" w:rsidRPr="00390934">
        <w:rPr>
          <w:rFonts w:ascii="Angsana New" w:hAnsi="Angsana New" w:cs="Angsana New"/>
          <w:b/>
          <w:sz w:val="30"/>
          <w:szCs w:val="30"/>
          <w:cs/>
        </w:rPr>
        <w:t>ล้านบาท</w:t>
      </w:r>
      <w:r w:rsidR="004C03E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816130">
        <w:rPr>
          <w:rFonts w:ascii="Angsana New" w:hAnsi="Angsana New" w:cs="Angsana New" w:hint="cs"/>
          <w:b/>
          <w:sz w:val="30"/>
          <w:szCs w:val="30"/>
          <w:cs/>
        </w:rPr>
        <w:t>ในงบกำไรขาดทุนเฉพาะกิจการ</w:t>
      </w:r>
      <w:r w:rsidR="004C03EA">
        <w:rPr>
          <w:rFonts w:ascii="Angsana New" w:hAnsi="Angsana New" w:cs="Angsana New" w:hint="cs"/>
          <w:b/>
          <w:sz w:val="30"/>
          <w:szCs w:val="30"/>
          <w:cs/>
        </w:rPr>
        <w:t xml:space="preserve">สำหรับงวดหกเดือนสิ้นสุดวันที่ </w:t>
      </w:r>
      <w:r w:rsidR="004C03EA" w:rsidRPr="00390934">
        <w:rPr>
          <w:rFonts w:ascii="Angsana New" w:hAnsi="Angsana New" w:cs="Angsana New"/>
          <w:bCs/>
          <w:sz w:val="30"/>
          <w:szCs w:val="30"/>
        </w:rPr>
        <w:t>30</w:t>
      </w:r>
      <w:r w:rsidR="004C03EA">
        <w:rPr>
          <w:rFonts w:ascii="Angsana New" w:hAnsi="Angsana New" w:cs="Angsana New"/>
          <w:b/>
          <w:sz w:val="30"/>
          <w:szCs w:val="30"/>
        </w:rPr>
        <w:t xml:space="preserve"> </w:t>
      </w:r>
      <w:r w:rsidR="004C03EA">
        <w:rPr>
          <w:rFonts w:ascii="Angsana New" w:hAnsi="Angsana New" w:cs="Angsana New" w:hint="cs"/>
          <w:b/>
          <w:sz w:val="30"/>
          <w:szCs w:val="30"/>
          <w:cs/>
        </w:rPr>
        <w:t xml:space="preserve">มิถุนายน </w:t>
      </w:r>
      <w:r w:rsidR="004C03EA" w:rsidRPr="00390934">
        <w:rPr>
          <w:rFonts w:ascii="Angsana New" w:hAnsi="Angsana New" w:cs="Angsana New"/>
          <w:bCs/>
          <w:sz w:val="30"/>
          <w:szCs w:val="30"/>
        </w:rPr>
        <w:t>2568</w:t>
      </w:r>
      <w:r w:rsidR="00B61575">
        <w:rPr>
          <w:rFonts w:asciiTheme="majorBidi" w:hAnsiTheme="majorBidi" w:cs="Angsana New"/>
          <w:sz w:val="30"/>
          <w:szCs w:val="30"/>
        </w:rPr>
        <w:br w:type="page"/>
      </w:r>
    </w:p>
    <w:p w14:paraId="58BCE63B" w14:textId="78ECADE2" w:rsidR="000176FF" w:rsidRDefault="005642A3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81"/>
        <w:gridCol w:w="2160"/>
        <w:gridCol w:w="360"/>
        <w:gridCol w:w="1890"/>
      </w:tblGrid>
      <w:tr w:rsidR="000176FF" w:rsidRPr="00A85D0A" w14:paraId="0B6320C4" w14:textId="77777777" w:rsidTr="00346CB7">
        <w:trPr>
          <w:cantSplit/>
          <w:trHeight w:val="343"/>
          <w:tblHeader/>
        </w:trPr>
        <w:tc>
          <w:tcPr>
            <w:tcW w:w="4781" w:type="dxa"/>
            <w:vAlign w:val="bottom"/>
            <w:hideMark/>
          </w:tcPr>
          <w:p w14:paraId="22E9CB9F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1B636ED0" w14:textId="77777777" w:rsidTr="00346CB7">
        <w:trPr>
          <w:cantSplit/>
          <w:trHeight w:val="343"/>
          <w:tblHeader/>
        </w:trPr>
        <w:tc>
          <w:tcPr>
            <w:tcW w:w="4781" w:type="dxa"/>
            <w:vAlign w:val="bottom"/>
          </w:tcPr>
          <w:p w14:paraId="74ECC7CE" w14:textId="7D9EF315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160" w:type="dxa"/>
            <w:vAlign w:val="bottom"/>
          </w:tcPr>
          <w:p w14:paraId="3ABA2A6A" w14:textId="4BABA446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346CB7">
        <w:trPr>
          <w:cantSplit/>
          <w:trHeight w:val="346"/>
          <w:tblHeader/>
        </w:trPr>
        <w:tc>
          <w:tcPr>
            <w:tcW w:w="4781" w:type="dxa"/>
            <w:vAlign w:val="bottom"/>
          </w:tcPr>
          <w:p w14:paraId="509EDBB5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346CB7">
        <w:trPr>
          <w:cantSplit/>
          <w:trHeight w:hRule="exact" w:val="374"/>
        </w:trPr>
        <w:tc>
          <w:tcPr>
            <w:tcW w:w="4781" w:type="dxa"/>
            <w:hideMark/>
          </w:tcPr>
          <w:p w14:paraId="347D16FE" w14:textId="4DFF9E47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B02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3DE7E172" w14:textId="45C4C63F" w:rsidR="000176FF" w:rsidRPr="00A85D0A" w:rsidRDefault="00C271B6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</w:t>
            </w:r>
            <w:r w:rsidRPr="00C271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464</w:t>
            </w:r>
            <w:r w:rsidRPr="00C271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125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087675C1" w:rsidR="000176FF" w:rsidRPr="00D11963" w:rsidRDefault="00E372A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2AC">
              <w:rPr>
                <w:rFonts w:asciiTheme="majorBidi" w:hAnsiTheme="majorBidi" w:cstheme="majorBidi"/>
                <w:sz w:val="30"/>
                <w:szCs w:val="30"/>
              </w:rPr>
              <w:t>3,789,307</w:t>
            </w:r>
          </w:p>
        </w:tc>
      </w:tr>
      <w:tr w:rsidR="00C271B6" w:rsidRPr="00A85D0A" w14:paraId="5FB8B5BF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0B2C7C59" w14:textId="71D07B76" w:rsidR="00C271B6" w:rsidRDefault="00C271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44AB2385" w14:textId="5D1D04C5" w:rsidR="00C271B6" w:rsidRPr="00FC38CE" w:rsidRDefault="00402144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47E8034" w14:textId="77777777" w:rsidR="00C271B6" w:rsidRPr="00603092" w:rsidRDefault="00C27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093165" w14:textId="064B31DD" w:rsidR="00C271B6" w:rsidRPr="00E372AC" w:rsidRDefault="00681864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1864">
              <w:rPr>
                <w:rFonts w:asciiTheme="majorBidi" w:hAnsiTheme="majorBidi" w:cstheme="majorBidi"/>
                <w:sz w:val="30"/>
                <w:szCs w:val="30"/>
              </w:rPr>
              <w:t>3,625,780</w:t>
            </w:r>
          </w:p>
        </w:tc>
      </w:tr>
      <w:tr w:rsidR="00EE0D72" w:rsidRPr="00A85D0A" w14:paraId="33CE9C6B" w14:textId="77777777" w:rsidTr="00346CB7">
        <w:trPr>
          <w:cantSplit/>
          <w:trHeight w:hRule="exact" w:val="374"/>
        </w:trPr>
        <w:tc>
          <w:tcPr>
            <w:tcW w:w="4781" w:type="dxa"/>
            <w:hideMark/>
          </w:tcPr>
          <w:p w14:paraId="75419988" w14:textId="0FC1D96D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53430DDD" w:rsidR="00EE0D72" w:rsidRPr="00FC38CE" w:rsidRDefault="00C100F8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100F8">
              <w:rPr>
                <w:rFonts w:asciiTheme="majorBidi" w:hAnsiTheme="majorBidi" w:cs="Angsana New"/>
                <w:sz w:val="30"/>
                <w:szCs w:val="30"/>
                <w:lang w:bidi="th-TH"/>
              </w:rPr>
              <w:t>453,946</w:t>
            </w:r>
          </w:p>
        </w:tc>
        <w:tc>
          <w:tcPr>
            <w:tcW w:w="360" w:type="dxa"/>
          </w:tcPr>
          <w:p w14:paraId="0CEA7569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16D20698" w:rsidR="00EE0D72" w:rsidRPr="00EE0D72" w:rsidRDefault="00B25BC0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0D72" w:rsidRPr="00A85D0A" w14:paraId="10DC2F6F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1853869F" w14:textId="28882B1F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60" w:type="dxa"/>
          </w:tcPr>
          <w:p w14:paraId="57603BC1" w14:textId="26E3AA46" w:rsidR="00EE0D72" w:rsidRPr="00FC38CE" w:rsidRDefault="001B263D" w:rsidP="0039093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B263D">
              <w:rPr>
                <w:rFonts w:asciiTheme="majorBidi" w:hAnsiTheme="majorBidi" w:cs="Angsana New"/>
                <w:sz w:val="30"/>
                <w:szCs w:val="30"/>
                <w:lang w:bidi="th-TH"/>
              </w:rPr>
              <w:t>2,152</w:t>
            </w:r>
          </w:p>
        </w:tc>
        <w:tc>
          <w:tcPr>
            <w:tcW w:w="360" w:type="dxa"/>
          </w:tcPr>
          <w:p w14:paraId="21E14B9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1253AB52" w:rsidR="00EE0D72" w:rsidRPr="00D11963" w:rsidRDefault="00B25BC0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6BBF26CD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73C8E8B1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56344F22" w:rsidR="00EE0D72" w:rsidRPr="00FC38CE" w:rsidRDefault="007042FC" w:rsidP="00390934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7042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(110</w:t>
            </w:r>
            <w:r w:rsidRPr="007042FC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7042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000)</w:t>
            </w:r>
          </w:p>
        </w:tc>
        <w:tc>
          <w:tcPr>
            <w:tcW w:w="360" w:type="dxa"/>
          </w:tcPr>
          <w:p w14:paraId="2604EF0D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2EE021D0" w:rsidR="00EE0D72" w:rsidRPr="00D11963" w:rsidRDefault="00B25BC0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340023AE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1F406D34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3F8B50FC" w:rsidR="00EE0D72" w:rsidRPr="00FC38CE" w:rsidRDefault="00C42E50" w:rsidP="00390934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42E5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(193</w:t>
            </w:r>
            <w:r w:rsidRPr="00C42E50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42E5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875)</w:t>
            </w:r>
          </w:p>
        </w:tc>
        <w:tc>
          <w:tcPr>
            <w:tcW w:w="360" w:type="dxa"/>
          </w:tcPr>
          <w:p w14:paraId="697D40C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677DE4CE" w:rsidR="00EE0D72" w:rsidRPr="00D11963" w:rsidRDefault="00B25BC0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0937234F" w14:textId="77777777" w:rsidTr="00346CB7">
        <w:trPr>
          <w:cantSplit/>
          <w:trHeight w:hRule="exact" w:val="374"/>
        </w:trPr>
        <w:tc>
          <w:tcPr>
            <w:tcW w:w="4781" w:type="dxa"/>
          </w:tcPr>
          <w:p w14:paraId="0465AA59" w14:textId="652149C1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B02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3360546E" w:rsidR="00EE0D72" w:rsidRPr="00FC38CE" w:rsidRDefault="000F337F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F337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0F337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F337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616</w:t>
            </w:r>
            <w:r w:rsidRPr="000F337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0F337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348</w:t>
            </w:r>
          </w:p>
        </w:tc>
        <w:tc>
          <w:tcPr>
            <w:tcW w:w="360" w:type="dxa"/>
          </w:tcPr>
          <w:p w14:paraId="298DB2E6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545C69C3" w:rsidR="00EE0D72" w:rsidRPr="00EE0D72" w:rsidRDefault="00B25BC0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7,415,087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2C86A3A3" w14:textId="475F9BF7" w:rsidR="003C3F54" w:rsidRDefault="00D0371B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rial Unicode MS" w:hAnsiTheme="majorBidi" w:cs="Angsana New"/>
          <w:sz w:val="30"/>
          <w:szCs w:val="30"/>
        </w:rPr>
      </w:pPr>
      <w:bookmarkStart w:id="1" w:name="_Hlk164442365"/>
      <w:r w:rsidRPr="00E64990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E649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4990">
        <w:rPr>
          <w:rFonts w:asciiTheme="majorBidi" w:hAnsiTheme="majorBidi" w:cs="Angsana New"/>
          <w:sz w:val="30"/>
          <w:szCs w:val="30"/>
        </w:rPr>
        <w:t>256</w:t>
      </w:r>
      <w:r w:rsidR="0011445A" w:rsidRPr="00E64990">
        <w:rPr>
          <w:rFonts w:asciiTheme="majorBidi" w:hAnsiTheme="majorBidi" w:cs="Angsana New" w:hint="cs"/>
          <w:sz w:val="30"/>
          <w:szCs w:val="30"/>
          <w:cs/>
        </w:rPr>
        <w:t>8</w:t>
      </w:r>
      <w:r w:rsidRPr="00E64990">
        <w:rPr>
          <w:rFonts w:asciiTheme="majorBidi" w:hAnsiTheme="majorBidi" w:cs="Angsana New"/>
          <w:sz w:val="30"/>
          <w:szCs w:val="30"/>
        </w:rPr>
        <w:t xml:space="preserve"> </w:t>
      </w:r>
      <w:bookmarkEnd w:id="1"/>
      <w:r w:rsidRPr="00E6499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0187" w:rsidRPr="00E64990">
        <w:rPr>
          <w:rFonts w:asciiTheme="majorBidi" w:hAnsiTheme="majorBidi" w:cs="Angsana New" w:hint="cs"/>
          <w:sz w:val="30"/>
          <w:szCs w:val="30"/>
          <w:cs/>
        </w:rPr>
        <w:t>เข้าซื้อ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>หุ้นสามัญ</w:t>
      </w:r>
      <w:r w:rsidR="00F16895">
        <w:rPr>
          <w:rFonts w:asciiTheme="majorBidi" w:hAnsiTheme="majorBidi" w:cs="Angsana New" w:hint="cs"/>
          <w:sz w:val="30"/>
          <w:szCs w:val="30"/>
          <w:cs/>
        </w:rPr>
        <w:t>เพิ่มเติมในอัตรา</w:t>
      </w:r>
      <w:r w:rsidR="007C7FD0" w:rsidRPr="00E64990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7C7FD0" w:rsidRPr="00E64990">
        <w:rPr>
          <w:rFonts w:asciiTheme="majorBidi" w:hAnsiTheme="majorBidi" w:cs="Angsana New"/>
          <w:sz w:val="30"/>
          <w:szCs w:val="30"/>
        </w:rPr>
        <w:t>8.78</w:t>
      </w:r>
      <w:r w:rsidR="007C7FD0"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 xml:space="preserve">ในบริษัท </w:t>
      </w:r>
      <w:r w:rsidR="009B0304" w:rsidRPr="00E64990">
        <w:rPr>
          <w:rFonts w:asciiTheme="majorBidi" w:hAnsiTheme="majorBidi" w:cs="Angsana New"/>
          <w:sz w:val="30"/>
          <w:szCs w:val="30"/>
        </w:rPr>
        <w:t>Avanti Feeds Limited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B0304" w:rsidRPr="00E64990">
        <w:rPr>
          <w:rFonts w:asciiTheme="majorBidi" w:hAnsiTheme="majorBidi" w:cs="Angsana New"/>
          <w:sz w:val="30"/>
          <w:szCs w:val="30"/>
          <w:cs/>
        </w:rPr>
        <w:t>(“</w:t>
      </w:r>
      <w:r w:rsidR="009B0304" w:rsidRPr="00E64990">
        <w:rPr>
          <w:rFonts w:asciiTheme="majorBidi" w:hAnsiTheme="majorBidi" w:cs="Angsana New"/>
          <w:sz w:val="30"/>
          <w:szCs w:val="30"/>
        </w:rPr>
        <w:t>AFL”)</w:t>
      </w:r>
      <w:r w:rsidR="007C7FD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022C3" w:rsidRPr="00F022C3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</w:t>
      </w:r>
      <w:r w:rsidR="00F022C3">
        <w:rPr>
          <w:rFonts w:asciiTheme="majorBidi" w:hAnsiTheme="majorBidi" w:cs="Angsana New" w:hint="cs"/>
          <w:sz w:val="30"/>
          <w:szCs w:val="30"/>
          <w:cs/>
        </w:rPr>
        <w:t xml:space="preserve">ของกลุ่มบริษัท </w:t>
      </w:r>
      <w:r w:rsidR="007C7FD0">
        <w:rPr>
          <w:rFonts w:asciiTheme="majorBidi" w:hAnsiTheme="majorBidi" w:cs="Angsana New" w:hint="cs"/>
          <w:sz w:val="30"/>
          <w:szCs w:val="30"/>
          <w:cs/>
        </w:rPr>
        <w:t>จากบริษัทย่อยแห่งหนึ่ง</w:t>
      </w:r>
      <w:r w:rsidR="00F16895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="009B030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73A8C">
        <w:rPr>
          <w:rFonts w:asciiTheme="majorBidi" w:hAnsiTheme="majorBidi" w:cs="Angsana New" w:hint="cs"/>
          <w:sz w:val="30"/>
          <w:szCs w:val="30"/>
          <w:cs/>
        </w:rPr>
        <w:t xml:space="preserve">โดยมีราคาซื้อรวม </w:t>
      </w:r>
      <w:r w:rsidR="00E972C1">
        <w:rPr>
          <w:rFonts w:asciiTheme="majorBidi" w:hAnsiTheme="majorBidi" w:cs="Angsana New"/>
          <w:sz w:val="30"/>
          <w:szCs w:val="30"/>
        </w:rPr>
        <w:t xml:space="preserve">9,181.1 </w:t>
      </w:r>
      <w:r w:rsidR="00E972C1">
        <w:rPr>
          <w:rFonts w:asciiTheme="majorBidi" w:hAnsiTheme="majorBidi" w:cs="Angsana New" w:hint="cs"/>
          <w:sz w:val="30"/>
          <w:szCs w:val="30"/>
          <w:cs/>
        </w:rPr>
        <w:t>ล้านรู</w:t>
      </w:r>
      <w:r w:rsidR="00FB390B">
        <w:rPr>
          <w:rFonts w:asciiTheme="majorBidi" w:hAnsiTheme="majorBidi" w:cs="Angsana New" w:hint="cs"/>
          <w:sz w:val="30"/>
          <w:szCs w:val="30"/>
          <w:cs/>
        </w:rPr>
        <w:t>ปีอินเดีย หรือ</w:t>
      </w:r>
      <w:r w:rsidR="003E3BE5" w:rsidRPr="003E3BE5">
        <w:rPr>
          <w:rFonts w:asciiTheme="majorBidi" w:hAnsiTheme="majorBidi" w:cs="Angsana New" w:hint="cs"/>
          <w:sz w:val="30"/>
          <w:szCs w:val="30"/>
          <w:cs/>
        </w:rPr>
        <w:t>เทียบเท่า</w:t>
      </w:r>
      <w:r w:rsidR="00FB390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B390B">
        <w:rPr>
          <w:rFonts w:asciiTheme="majorBidi" w:hAnsiTheme="majorBidi" w:cs="Angsana New"/>
          <w:sz w:val="30"/>
          <w:szCs w:val="30"/>
        </w:rPr>
        <w:t>3,625.8</w:t>
      </w:r>
      <w:r w:rsidR="00FB390B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="008D6E68">
        <w:rPr>
          <w:rFonts w:asciiTheme="majorBidi" w:hAnsiTheme="majorBidi" w:cs="Angsana New" w:hint="cs"/>
          <w:sz w:val="30"/>
          <w:szCs w:val="30"/>
          <w:cs/>
        </w:rPr>
        <w:t>การเข้าซื้อหุ้นสามัญนี้เป็นผลจากการ</w:t>
      </w:r>
      <w:r w:rsidR="00BC7773" w:rsidRPr="00BC7773">
        <w:rPr>
          <w:rFonts w:asciiTheme="majorBidi" w:hAnsiTheme="majorBidi" w:cs="Angsana New" w:hint="cs"/>
          <w:sz w:val="30"/>
          <w:szCs w:val="30"/>
          <w:cs/>
        </w:rPr>
        <w:t>ให้เป็นไปตาม</w:t>
      </w:r>
      <w:r w:rsidR="0094106C">
        <w:rPr>
          <w:rFonts w:asciiTheme="majorBidi" w:hAnsiTheme="majorBidi" w:cs="Angsana New" w:hint="cs"/>
          <w:sz w:val="30"/>
          <w:szCs w:val="30"/>
          <w:cs/>
        </w:rPr>
        <w:t>การเปลี่ยนแปลง</w:t>
      </w:r>
      <w:r w:rsidR="00BC7773" w:rsidRPr="00BC7773">
        <w:rPr>
          <w:rFonts w:asciiTheme="majorBidi" w:hAnsiTheme="majorBidi" w:cs="Angsana New" w:hint="cs"/>
          <w:sz w:val="30"/>
          <w:szCs w:val="30"/>
          <w:cs/>
        </w:rPr>
        <w:t>ข้อกำหนดของกฎหมายที่เกี่ยวข้อง</w:t>
      </w:r>
      <w:r w:rsidR="000B5B8B">
        <w:rPr>
          <w:rFonts w:asciiTheme="majorBidi" w:hAnsiTheme="majorBidi" w:cs="Angsana New" w:hint="cs"/>
          <w:sz w:val="30"/>
          <w:szCs w:val="30"/>
          <w:cs/>
        </w:rPr>
        <w:t>ในประเทศอินเดีย</w:t>
      </w:r>
      <w:r w:rsidR="00F168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A77A2">
        <w:rPr>
          <w:rFonts w:asciiTheme="majorBidi" w:hAnsiTheme="majorBidi" w:cs="Angsana New" w:hint="cs"/>
          <w:sz w:val="30"/>
          <w:szCs w:val="30"/>
          <w:cs/>
        </w:rPr>
        <w:t>สัดส่วน</w:t>
      </w:r>
      <w:r w:rsidR="00F16895">
        <w:rPr>
          <w:rFonts w:asciiTheme="majorBidi" w:hAnsiTheme="majorBidi" w:cs="Angsana New" w:hint="cs"/>
          <w:sz w:val="30"/>
          <w:szCs w:val="30"/>
          <w:cs/>
        </w:rPr>
        <w:t>การถือ</w:t>
      </w:r>
      <w:r w:rsidR="00EA77A2">
        <w:rPr>
          <w:rFonts w:asciiTheme="majorBidi" w:hAnsiTheme="majorBidi" w:cs="Angsana New" w:hint="cs"/>
          <w:sz w:val="30"/>
          <w:szCs w:val="30"/>
          <w:cs/>
        </w:rPr>
        <w:t>เงินลงทุน</w:t>
      </w:r>
      <w:r w:rsidR="008F608D">
        <w:rPr>
          <w:rFonts w:asciiTheme="majorBidi" w:hAnsiTheme="majorBidi" w:cs="Angsana New" w:hint="cs"/>
          <w:sz w:val="30"/>
          <w:szCs w:val="30"/>
          <w:cs/>
        </w:rPr>
        <w:t>โดยกลุ่มบริษัท</w:t>
      </w:r>
      <w:r w:rsidR="00F37A2B">
        <w:rPr>
          <w:rFonts w:asciiTheme="majorBidi" w:hAnsiTheme="majorBidi" w:cs="Angsana New" w:hint="cs"/>
          <w:sz w:val="30"/>
          <w:szCs w:val="30"/>
          <w:cs/>
        </w:rPr>
        <w:t>ไม่มีการเปลี่ยนแปลง</w:t>
      </w:r>
      <w:r w:rsidR="00F16895">
        <w:rPr>
          <w:rFonts w:asciiTheme="majorBidi" w:hAnsiTheme="majorBidi" w:cs="Angsana New" w:hint="cs"/>
          <w:sz w:val="30"/>
          <w:szCs w:val="30"/>
          <w:cs/>
        </w:rPr>
        <w:t>เท่ากับ</w:t>
      </w:r>
      <w:r w:rsidR="00242D92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242D92">
        <w:rPr>
          <w:rFonts w:asciiTheme="majorBidi" w:hAnsiTheme="majorBidi" w:cs="Angsana New"/>
          <w:sz w:val="30"/>
          <w:szCs w:val="30"/>
        </w:rPr>
        <w:t>24.21</w:t>
      </w:r>
    </w:p>
    <w:p w14:paraId="6D052639" w14:textId="77777777" w:rsidR="006433EC" w:rsidRDefault="006433EC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29AEB5B" w14:textId="46E49F30" w:rsidR="006433EC" w:rsidRDefault="009E72E5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eastAsia="Arial Unicode MS" w:hAnsiTheme="majorBidi" w:cs="Angsana New" w:hint="cs"/>
          <w:sz w:val="30"/>
          <w:szCs w:val="30"/>
          <w:cs/>
        </w:rPr>
        <w:t xml:space="preserve">ในเดือนมีนาคม </w:t>
      </w:r>
      <w:r>
        <w:rPr>
          <w:rFonts w:asciiTheme="majorBidi" w:eastAsia="Arial Unicode MS" w:hAnsiTheme="majorBidi" w:cs="Angsana New"/>
          <w:sz w:val="30"/>
          <w:szCs w:val="30"/>
        </w:rPr>
        <w:t xml:space="preserve">2567 </w:t>
      </w:r>
      <w:r w:rsidRPr="009E72E5">
        <w:rPr>
          <w:rFonts w:asciiTheme="majorBidi" w:eastAsia="Arial Unicode MS" w:hAnsiTheme="majorBidi" w:cs="Angsana New" w:hint="cs"/>
          <w:sz w:val="30"/>
          <w:szCs w:val="30"/>
          <w:cs/>
        </w:rPr>
        <w:t>บริษัทย่อยของกลุ่มบริษัทได้ทำสัญญาซื้อขายเพื่อขายเงินลงทุนทั้งหมดของบริษัทร่วม</w:t>
      </w:r>
      <w:r w:rsidRPr="009E72E5">
        <w:rPr>
          <w:rFonts w:asciiTheme="majorBidi" w:eastAsia="Arial Unicode MS" w:hAnsiTheme="majorBidi" w:cs="Angsana New"/>
          <w:sz w:val="30"/>
          <w:szCs w:val="30"/>
          <w:cs/>
        </w:rPr>
        <w:t xml:space="preserve"> </w:t>
      </w:r>
      <w:r w:rsidRPr="009E72E5">
        <w:rPr>
          <w:rFonts w:asciiTheme="majorBidi" w:eastAsia="Arial Unicode MS" w:hAnsiTheme="majorBidi" w:cs="Angsana New"/>
          <w:sz w:val="30"/>
          <w:szCs w:val="30"/>
        </w:rPr>
        <w:t>LDH (La Doria) Limited</w:t>
      </w:r>
      <w:r w:rsidRPr="009E72E5">
        <w:rPr>
          <w:rFonts w:asciiTheme="majorBidi" w:eastAsia="Arial Unicode MS" w:hAnsiTheme="majorBidi" w:cs="Angsana New" w:hint="cs"/>
          <w:sz w:val="30"/>
          <w:szCs w:val="30"/>
        </w:rPr>
        <w:t xml:space="preserve"> </w:t>
      </w:r>
      <w:r w:rsidRPr="009E72E5">
        <w:rPr>
          <w:rFonts w:asciiTheme="majorBidi" w:eastAsia="Arial Unicode MS" w:hAnsiTheme="majorBidi" w:cs="Angsana New" w:hint="cs"/>
          <w:sz w:val="30"/>
          <w:szCs w:val="30"/>
          <w:cs/>
        </w:rPr>
        <w:t>ให้กับผู้ลงทุนซึ่งเป็นบุคคลภายนอก</w:t>
      </w:r>
      <w:r w:rsidRPr="009E72E5">
        <w:rPr>
          <w:rFonts w:asciiTheme="majorBidi" w:eastAsia="Arial Unicode MS" w:hAnsiTheme="majorBidi" w:cs="Angsana New"/>
          <w:sz w:val="30"/>
          <w:szCs w:val="30"/>
          <w:cs/>
        </w:rPr>
        <w:t xml:space="preserve"> </w:t>
      </w:r>
      <w:r w:rsidR="00EC0344">
        <w:rPr>
          <w:rFonts w:asciiTheme="majorBidi" w:hAnsiTheme="majorBidi" w:cs="Angsana New" w:hint="cs"/>
          <w:sz w:val="30"/>
          <w:szCs w:val="30"/>
          <w:cs/>
        </w:rPr>
        <w:t>ต่อมา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="Angsana New"/>
          <w:sz w:val="30"/>
          <w:szCs w:val="30"/>
        </w:rPr>
        <w:t xml:space="preserve">2568 </w:t>
      </w:r>
      <w:r w:rsidR="00EC0344">
        <w:rPr>
          <w:rFonts w:asciiTheme="majorBidi" w:hAnsiTheme="majorBidi" w:cs="Angsana New" w:hint="cs"/>
          <w:sz w:val="30"/>
          <w:szCs w:val="30"/>
          <w:cs/>
        </w:rPr>
        <w:t>มีการปรับมูลค่าจากการขาย</w:t>
      </w:r>
      <w:r w:rsidR="00EC0344" w:rsidRPr="00390934">
        <w:rPr>
          <w:rFonts w:asciiTheme="majorBidi" w:hAnsiTheme="majorBidi" w:cs="Angsana New"/>
          <w:spacing w:val="-4"/>
          <w:sz w:val="30"/>
          <w:szCs w:val="30"/>
          <w:cs/>
        </w:rPr>
        <w:t>เงินลงทุนดังกล่าว</w:t>
      </w:r>
      <w:r w:rsidRPr="00390934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390934">
        <w:rPr>
          <w:rFonts w:asciiTheme="majorBidi" w:hAnsiTheme="majorBidi" w:cs="Angsana New"/>
          <w:spacing w:val="-4"/>
          <w:sz w:val="30"/>
          <w:szCs w:val="30"/>
          <w:cs/>
        </w:rPr>
        <w:t>ส่งผลให้</w:t>
      </w:r>
      <w:r w:rsidR="0059385A" w:rsidRPr="00390934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กลุ่มบริษัทรับรู้กำไร</w:t>
      </w:r>
      <w:r w:rsidR="008D7A87" w:rsidRPr="00390934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จากการขาย</w:t>
      </w:r>
      <w:r w:rsidRPr="00390934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เป็น</w:t>
      </w:r>
      <w:r w:rsidR="001343E6" w:rsidRPr="00390934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จำนวน</w:t>
      </w:r>
      <w:r w:rsidR="001343E6" w:rsidRPr="00390934">
        <w:rPr>
          <w:rFonts w:asciiTheme="majorBidi" w:eastAsia="Arial Unicode MS" w:hAnsiTheme="majorBidi" w:cs="Angsana New"/>
          <w:spacing w:val="-4"/>
          <w:sz w:val="30"/>
          <w:szCs w:val="30"/>
          <w:cs/>
        </w:rPr>
        <w:t xml:space="preserve"> </w:t>
      </w:r>
      <w:r w:rsidR="001343E6" w:rsidRPr="00390934">
        <w:rPr>
          <w:rFonts w:asciiTheme="majorBidi" w:eastAsia="Arial Unicode MS" w:hAnsiTheme="majorBidi" w:cs="Angsana New"/>
          <w:spacing w:val="-4"/>
          <w:sz w:val="30"/>
          <w:szCs w:val="30"/>
        </w:rPr>
        <w:t xml:space="preserve">14.8 </w:t>
      </w:r>
      <w:r w:rsidR="001343E6" w:rsidRPr="00390934">
        <w:rPr>
          <w:rFonts w:asciiTheme="majorBidi" w:eastAsia="Arial Unicode MS" w:hAnsiTheme="majorBidi" w:cs="Angsana New" w:hint="eastAsia"/>
          <w:spacing w:val="-4"/>
          <w:sz w:val="30"/>
          <w:szCs w:val="30"/>
          <w:cs/>
        </w:rPr>
        <w:t>ล้านบาท</w:t>
      </w:r>
      <w:r w:rsidR="002B3A8F" w:rsidRPr="0039093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390934">
        <w:rPr>
          <w:rFonts w:asciiTheme="majorBidi" w:hAnsiTheme="majorBidi" w:cs="Angsana New"/>
          <w:spacing w:val="-4"/>
          <w:sz w:val="30"/>
          <w:szCs w:val="30"/>
          <w:cs/>
        </w:rPr>
        <w:t>ซึ่ง</w:t>
      </w:r>
      <w:r w:rsidR="005267F7" w:rsidRPr="00390934">
        <w:rPr>
          <w:rFonts w:asciiTheme="majorBidi" w:hAnsiTheme="majorBidi" w:cs="Angsana New"/>
          <w:spacing w:val="-4"/>
          <w:sz w:val="30"/>
          <w:szCs w:val="30"/>
          <w:cs/>
        </w:rPr>
        <w:t>แสดงเป็นกำไร (ขาดทุน) อื่น</w:t>
      </w:r>
      <w:r w:rsidR="005267F7">
        <w:rPr>
          <w:rFonts w:asciiTheme="majorBidi" w:hAnsiTheme="majorBidi" w:cs="Angsana New" w:hint="cs"/>
          <w:sz w:val="30"/>
          <w:szCs w:val="30"/>
          <w:cs/>
        </w:rPr>
        <w:t>ในงบกำไรขาดทุนรวมสำหรับงวดหกเดือน</w:t>
      </w:r>
      <w:r w:rsidR="00C9058A">
        <w:rPr>
          <w:rFonts w:asciiTheme="majorBidi" w:hAnsiTheme="majorBidi" w:cs="Angsana New" w:hint="cs"/>
          <w:sz w:val="30"/>
          <w:szCs w:val="30"/>
          <w:cs/>
        </w:rPr>
        <w:t xml:space="preserve">สิ้นสุดวันที่ </w:t>
      </w:r>
      <w:r w:rsidR="00C9058A">
        <w:rPr>
          <w:rFonts w:asciiTheme="majorBidi" w:hAnsiTheme="majorBidi" w:cs="Angsana New"/>
          <w:sz w:val="30"/>
          <w:szCs w:val="30"/>
        </w:rPr>
        <w:t>30</w:t>
      </w:r>
      <w:r w:rsidR="00C9058A">
        <w:rPr>
          <w:rFonts w:asciiTheme="majorBidi" w:hAnsiTheme="majorBidi" w:cs="Angsana New" w:hint="cs"/>
          <w:sz w:val="30"/>
          <w:szCs w:val="30"/>
          <w:cs/>
        </w:rPr>
        <w:t xml:space="preserve"> มิถุนายน</w:t>
      </w:r>
      <w:r w:rsidR="00C9058A">
        <w:rPr>
          <w:rFonts w:asciiTheme="majorBidi" w:hAnsiTheme="majorBidi" w:cs="Angsana New"/>
          <w:sz w:val="30"/>
          <w:szCs w:val="30"/>
        </w:rPr>
        <w:t xml:space="preserve"> 2568</w:t>
      </w:r>
      <w:r w:rsidR="002B3A8F">
        <w:rPr>
          <w:rFonts w:asciiTheme="majorBidi" w:hAnsiTheme="majorBidi" w:cs="Angsana New"/>
          <w:sz w:val="30"/>
          <w:szCs w:val="30"/>
        </w:rPr>
        <w:t xml:space="preserve"> </w:t>
      </w:r>
    </w:p>
    <w:p w14:paraId="60713D3B" w14:textId="77777777" w:rsidR="009E72E5" w:rsidRDefault="009E72E5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1E9993F" w14:textId="77777777" w:rsidR="009E72E5" w:rsidRPr="009B0304" w:rsidRDefault="009E72E5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cs/>
        </w:rPr>
      </w:pPr>
    </w:p>
    <w:p w14:paraId="68CC5818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6A8A370" w14:textId="4056ED58" w:rsidR="000176FF" w:rsidRPr="00FC1501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FC1501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4BCF08A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474CAB05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FA598F8" w14:textId="77777777" w:rsidR="00AD57CD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346CB7">
        <w:trPr>
          <w:cantSplit/>
          <w:trHeight w:val="346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763E61CD" w14:textId="7E045C32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A18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523AEA96" w14:textId="14AFB2AF" w:rsidR="000176FF" w:rsidRPr="00FC38CE" w:rsidRDefault="009404F5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404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356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404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942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77F39D55" w:rsidR="000176FF" w:rsidRPr="00D11963" w:rsidRDefault="0021326D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26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</w:t>
            </w:r>
            <w:r w:rsidRPr="002132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1326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646</w:t>
            </w:r>
          </w:p>
        </w:tc>
      </w:tr>
      <w:tr w:rsidR="00EE0D72" w:rsidRPr="00A85D0A" w14:paraId="4DBAB3C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C8D01DE" w14:textId="2047816B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FA6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188D549A" w14:textId="70A4176C" w:rsidR="00EE0D72" w:rsidRPr="00FC38CE" w:rsidRDefault="00105935" w:rsidP="00390934">
            <w:pPr>
              <w:pStyle w:val="acctfourfigures"/>
              <w:tabs>
                <w:tab w:val="clear" w:pos="765"/>
              </w:tabs>
              <w:spacing w:line="240" w:lineRule="auto"/>
              <w:ind w:left="-79" w:right="-53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05935">
              <w:rPr>
                <w:rFonts w:asciiTheme="majorBidi" w:hAnsiTheme="majorBidi" w:cs="Angsana New"/>
                <w:sz w:val="30"/>
                <w:szCs w:val="30"/>
                <w:lang w:bidi="th-TH"/>
              </w:rPr>
              <w:t>(5,171)</w:t>
            </w:r>
          </w:p>
        </w:tc>
        <w:tc>
          <w:tcPr>
            <w:tcW w:w="360" w:type="dxa"/>
          </w:tcPr>
          <w:p w14:paraId="00F35F3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22A125A1" w:rsidR="00EE0D72" w:rsidRPr="00327EB5" w:rsidRDefault="00327EB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404F5" w:rsidRPr="00A85D0A" w14:paraId="60E4E8D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677DFD59" w14:textId="5BF09FE0" w:rsidR="009404F5" w:rsidRPr="00915B53" w:rsidRDefault="009404F5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070" w:type="dxa"/>
          </w:tcPr>
          <w:p w14:paraId="676D1EDD" w14:textId="5C40DB01" w:rsidR="009404F5" w:rsidRPr="009404F5" w:rsidRDefault="008F4ECF" w:rsidP="008D4A59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8F4ECF">
              <w:rPr>
                <w:rFonts w:asciiTheme="majorBidi" w:hAnsiTheme="majorBidi" w:cs="Angsana New"/>
                <w:sz w:val="30"/>
                <w:szCs w:val="30"/>
                <w:lang w:bidi="th-TH"/>
              </w:rPr>
              <w:t>(695)</w:t>
            </w:r>
          </w:p>
        </w:tc>
        <w:tc>
          <w:tcPr>
            <w:tcW w:w="360" w:type="dxa"/>
          </w:tcPr>
          <w:p w14:paraId="6045F4D3" w14:textId="77777777" w:rsidR="009404F5" w:rsidRPr="00603092" w:rsidRDefault="009404F5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6CE3C1C" w14:textId="1B2D4D82" w:rsidR="009404F5" w:rsidRDefault="00327EB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24210002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E90D5BF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3336D7B1" w:rsidR="00EE0D72" w:rsidRPr="00FC38CE" w:rsidRDefault="00F01D15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01D15">
              <w:rPr>
                <w:rFonts w:asciiTheme="majorBidi" w:hAnsiTheme="majorBidi" w:cs="Angsana New"/>
                <w:sz w:val="30"/>
                <w:szCs w:val="30"/>
                <w:lang w:bidi="th-TH"/>
              </w:rPr>
              <w:t>15,233</w:t>
            </w:r>
          </w:p>
        </w:tc>
        <w:tc>
          <w:tcPr>
            <w:tcW w:w="360" w:type="dxa"/>
          </w:tcPr>
          <w:p w14:paraId="62102592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34033AA9" w:rsidR="00EE0D72" w:rsidRPr="00D11963" w:rsidRDefault="00327EB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33F5EB42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210A006E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01EA7441" w:rsidR="00EE0D72" w:rsidRPr="00FC38CE" w:rsidRDefault="00FA6EAB" w:rsidP="00393D5D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A6EAB">
              <w:rPr>
                <w:rFonts w:asciiTheme="majorBidi" w:hAnsiTheme="majorBidi" w:cs="Angsana New"/>
                <w:sz w:val="30"/>
                <w:szCs w:val="30"/>
                <w:lang w:bidi="th-TH"/>
              </w:rPr>
              <w:t>5,673</w:t>
            </w:r>
          </w:p>
        </w:tc>
        <w:tc>
          <w:tcPr>
            <w:tcW w:w="360" w:type="dxa"/>
          </w:tcPr>
          <w:p w14:paraId="1E74576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7AEE3557" w:rsidR="00EE0D72" w:rsidRPr="00D11963" w:rsidRDefault="00327EB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E0D72" w:rsidRPr="00A85D0A" w14:paraId="52BD4D04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7C4F1E03" w14:textId="2853E934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A1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3231BE4D" w:rsidR="00EE0D72" w:rsidRPr="00FC38CE" w:rsidRDefault="00373D5D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373D5D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371,982</w:t>
            </w:r>
          </w:p>
        </w:tc>
        <w:tc>
          <w:tcPr>
            <w:tcW w:w="360" w:type="dxa"/>
          </w:tcPr>
          <w:p w14:paraId="518E185F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1A6FC9E3" w:rsidR="00EE0D72" w:rsidRPr="00EE0D72" w:rsidRDefault="00327EB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7E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</w:t>
            </w:r>
            <w:r w:rsidRPr="00327E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27EB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646</w:t>
            </w:r>
          </w:p>
        </w:tc>
      </w:tr>
    </w:tbl>
    <w:p w14:paraId="1CFDC2B9" w14:textId="77777777" w:rsidR="00002AD3" w:rsidRDefault="00002AD3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48BCFF" w14:textId="3A6FBA2B" w:rsidR="00193F31" w:rsidRDefault="00E931A6" w:rsidP="00390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>บริษัทย่</w:t>
      </w:r>
      <w:r w:rsidR="00D27199">
        <w:rPr>
          <w:rFonts w:ascii="Angsana New" w:hAnsi="Angsana New" w:cs="Angsana New" w:hint="cs"/>
          <w:sz w:val="30"/>
          <w:szCs w:val="30"/>
          <w:cs/>
        </w:rPr>
        <w:t>อย</w:t>
      </w:r>
      <w:r>
        <w:rPr>
          <w:rFonts w:ascii="Angsana New" w:hAnsi="Angsana New" w:cs="Angsana New" w:hint="cs"/>
          <w:sz w:val="30"/>
          <w:szCs w:val="30"/>
          <w:cs/>
        </w:rPr>
        <w:t>ของ</w:t>
      </w:r>
      <w:r w:rsidR="004A19A9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A19A9">
        <w:rPr>
          <w:rFonts w:ascii="Angsana New" w:hAnsi="Angsana New" w:cs="Angsana New" w:hint="cs"/>
          <w:sz w:val="30"/>
          <w:szCs w:val="30"/>
          <w:cs/>
        </w:rPr>
        <w:t>ขายเงินลงทุน</w:t>
      </w:r>
      <w:r w:rsidR="00731DA6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="00850E43">
        <w:rPr>
          <w:rFonts w:ascii="Angsana New" w:hAnsi="Angsana New" w:cs="Angsana New" w:hint="cs"/>
          <w:sz w:val="30"/>
          <w:szCs w:val="30"/>
          <w:cs/>
        </w:rPr>
        <w:t>ใน</w:t>
      </w:r>
      <w:r w:rsidR="00731DA6">
        <w:rPr>
          <w:rFonts w:ascii="Angsana New" w:hAnsi="Angsana New" w:cs="Angsana New" w:hint="cs"/>
          <w:sz w:val="30"/>
          <w:szCs w:val="30"/>
          <w:cs/>
        </w:rPr>
        <w:t xml:space="preserve">บริษัทร่วมค้า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5A8A" w:rsidRPr="00D65A8A">
        <w:rPr>
          <w:rFonts w:ascii="Angsana New" w:hAnsi="Angsana New" w:cs="Angsana New"/>
          <w:sz w:val="30"/>
          <w:szCs w:val="30"/>
        </w:rPr>
        <w:t>Moresby International Holding Inc. (“MIH”)</w:t>
      </w:r>
      <w:r w:rsidR="00D65A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D81">
        <w:rPr>
          <w:rFonts w:ascii="Angsana New" w:hAnsi="Angsana New" w:cs="Angsana New" w:hint="cs"/>
          <w:sz w:val="30"/>
          <w:szCs w:val="30"/>
          <w:cs/>
        </w:rPr>
        <w:t>ให้กับบุคคลภายนอก</w:t>
      </w:r>
      <w:r w:rsidR="00850E43">
        <w:rPr>
          <w:rFonts w:ascii="Angsana New" w:hAnsi="Angsana New" w:cs="Angsana New" w:hint="cs"/>
          <w:sz w:val="30"/>
          <w:szCs w:val="30"/>
          <w:cs/>
        </w:rPr>
        <w:t>และ</w:t>
      </w:r>
      <w:r w:rsidR="00695531">
        <w:rPr>
          <w:rFonts w:ascii="Angsana New" w:hAnsi="Angsana New" w:cs="Angsana New" w:hint="cs"/>
          <w:sz w:val="30"/>
          <w:szCs w:val="30"/>
          <w:cs/>
        </w:rPr>
        <w:t>ชำระ</w:t>
      </w:r>
      <w:r w:rsidR="00FC6865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850E4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C6865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543092">
        <w:rPr>
          <w:rFonts w:ascii="Angsana New" w:hAnsi="Angsana New" w:cs="Angsana New"/>
          <w:sz w:val="30"/>
          <w:szCs w:val="30"/>
        </w:rPr>
        <w:t xml:space="preserve"> </w:t>
      </w:r>
      <w:r w:rsidR="00DD138D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3A172F"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DD1FDB">
        <w:rPr>
          <w:rFonts w:ascii="Angsana New" w:hAnsi="Angsana New" w:cs="Angsana New" w:hint="cs"/>
          <w:sz w:val="30"/>
          <w:szCs w:val="30"/>
          <w:cs/>
        </w:rPr>
        <w:t>มูลค่าเงินลงทุน</w:t>
      </w:r>
      <w:r w:rsidR="009B174E">
        <w:rPr>
          <w:rFonts w:ascii="Angsana New" w:hAnsi="Angsana New" w:cs="Angsana New" w:hint="cs"/>
          <w:sz w:val="30"/>
          <w:szCs w:val="30"/>
          <w:cs/>
        </w:rPr>
        <w:t>ใน</w:t>
      </w:r>
      <w:r w:rsidR="00DD138D">
        <w:rPr>
          <w:rFonts w:ascii="Angsana New" w:hAnsi="Angsana New" w:cs="Angsana New"/>
          <w:sz w:val="30"/>
          <w:szCs w:val="30"/>
        </w:rPr>
        <w:t xml:space="preserve"> MIH </w:t>
      </w:r>
      <w:r w:rsidR="00DD138D">
        <w:rPr>
          <w:rFonts w:ascii="Angsana New" w:hAnsi="Angsana New" w:cs="Angsana New" w:hint="cs"/>
          <w:sz w:val="30"/>
          <w:szCs w:val="30"/>
          <w:cs/>
        </w:rPr>
        <w:t>คงเหลือใน</w:t>
      </w:r>
      <w:r w:rsidR="009B174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AE1B2F">
        <w:rPr>
          <w:rFonts w:ascii="Angsana New" w:hAnsi="Angsana New" w:cs="Angsana New" w:hint="cs"/>
          <w:sz w:val="30"/>
          <w:szCs w:val="30"/>
          <w:cs/>
        </w:rPr>
        <w:t>รวม</w:t>
      </w:r>
      <w:r w:rsidR="003A17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193E" w:rsidRPr="00390934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กลุ่มบริษัทรับรู้ขาดทุนจากการขายเ</w:t>
      </w:r>
      <w:r w:rsidR="003C32F6">
        <w:rPr>
          <w:rFonts w:ascii="Angsana New" w:hAnsi="Angsana New" w:cs="Angsana New" w:hint="cs"/>
          <w:spacing w:val="-4"/>
          <w:sz w:val="30"/>
          <w:szCs w:val="30"/>
          <w:cs/>
        </w:rPr>
        <w:t>งินลงทุนเ</w:t>
      </w:r>
      <w:r w:rsidR="0072193E" w:rsidRPr="00390934">
        <w:rPr>
          <w:rFonts w:ascii="Angsana New" w:hAnsi="Angsana New" w:cs="Angsana New"/>
          <w:spacing w:val="-4"/>
          <w:sz w:val="30"/>
          <w:szCs w:val="30"/>
          <w:cs/>
        </w:rPr>
        <w:t xml:space="preserve">ป็นจำนวน </w:t>
      </w:r>
      <w:r w:rsidR="00A40110" w:rsidRPr="00390934">
        <w:rPr>
          <w:rFonts w:ascii="Angsana New" w:hAnsi="Angsana New" w:cs="Angsana New"/>
          <w:spacing w:val="-4"/>
          <w:sz w:val="30"/>
          <w:szCs w:val="30"/>
        </w:rPr>
        <w:t xml:space="preserve">28.8 </w:t>
      </w:r>
      <w:r w:rsidR="00A40110" w:rsidRPr="00390934">
        <w:rPr>
          <w:rFonts w:ascii="Angsana New" w:hAnsi="Angsana New" w:cs="Angsana New"/>
          <w:spacing w:val="-4"/>
          <w:sz w:val="30"/>
          <w:szCs w:val="30"/>
          <w:cs/>
        </w:rPr>
        <w:t>ล้านบาท ซึ่งแสดงเป็นกำไร (ขาดทุน) อื่น</w:t>
      </w:r>
      <w:r w:rsidR="00A40110">
        <w:rPr>
          <w:rFonts w:ascii="Angsana New" w:hAnsi="Angsana New" w:cs="Angsana New" w:hint="cs"/>
          <w:sz w:val="30"/>
          <w:szCs w:val="30"/>
          <w:cs/>
        </w:rPr>
        <w:t>ในงบกำไรขาดทุน</w:t>
      </w:r>
      <w:r w:rsidR="00300DAD">
        <w:rPr>
          <w:rFonts w:ascii="Angsana New" w:hAnsi="Angsana New" w:cs="Angsana New" w:hint="cs"/>
          <w:sz w:val="30"/>
          <w:szCs w:val="30"/>
          <w:cs/>
        </w:rPr>
        <w:t xml:space="preserve">รวมสำหรับงวดหกเดือนสิ้นสุดวันที่ </w:t>
      </w:r>
      <w:r w:rsidR="00300DAD">
        <w:rPr>
          <w:rFonts w:ascii="Angsana New" w:hAnsi="Angsana New" w:cs="Angsana New"/>
          <w:sz w:val="30"/>
          <w:szCs w:val="30"/>
        </w:rPr>
        <w:t xml:space="preserve">30 </w:t>
      </w:r>
      <w:r w:rsidR="00300DA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300DAD">
        <w:rPr>
          <w:rFonts w:ascii="Angsana New" w:hAnsi="Angsana New" w:cs="Angsana New"/>
          <w:sz w:val="30"/>
          <w:szCs w:val="30"/>
        </w:rPr>
        <w:t>2568</w:t>
      </w:r>
    </w:p>
    <w:p w14:paraId="0226F080" w14:textId="77777777" w:rsidR="00193F31" w:rsidRPr="00346CB7" w:rsidRDefault="00193F31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E1EF6F" w14:textId="77777777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1E9F5F39" w14:textId="43EB0314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346CB7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6"/>
        <w:gridCol w:w="245"/>
        <w:gridCol w:w="1529"/>
        <w:gridCol w:w="181"/>
        <w:gridCol w:w="1530"/>
        <w:gridCol w:w="180"/>
        <w:gridCol w:w="1440"/>
      </w:tblGrid>
      <w:tr w:rsidR="000176FF" w14:paraId="08BC4E36" w14:textId="77777777" w:rsidTr="00346CB7">
        <w:trPr>
          <w:cantSplit/>
          <w:trHeight w:val="330"/>
          <w:tblHeader/>
        </w:trPr>
        <w:tc>
          <w:tcPr>
            <w:tcW w:w="4176" w:type="dxa"/>
            <w:vAlign w:val="bottom"/>
          </w:tcPr>
          <w:p w14:paraId="1AC0C354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7012296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7CD" w14:paraId="57FDD6F3" w14:textId="77777777" w:rsidTr="00346CB7">
        <w:trPr>
          <w:cantSplit/>
          <w:trHeight w:val="337"/>
          <w:tblHeader/>
        </w:trPr>
        <w:tc>
          <w:tcPr>
            <w:tcW w:w="4176" w:type="dxa"/>
            <w:vAlign w:val="bottom"/>
          </w:tcPr>
          <w:p w14:paraId="3B112703" w14:textId="71EC1A9A" w:rsidR="00AD57CD" w:rsidRPr="0024539C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C75A5" w:rsidRPr="000C75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0C75A5" w:rsidRPr="000C75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5" w:type="dxa"/>
            <w:vAlign w:val="bottom"/>
          </w:tcPr>
          <w:p w14:paraId="1C127D2D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0C58EE15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346CB7">
        <w:trPr>
          <w:cantSplit/>
          <w:trHeight w:val="315"/>
        </w:trPr>
        <w:tc>
          <w:tcPr>
            <w:tcW w:w="4176" w:type="dxa"/>
          </w:tcPr>
          <w:p w14:paraId="402C1D3E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776A9BC0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5126C" w14:paraId="2065DE56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3B4F86A3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45" w:type="dxa"/>
          </w:tcPr>
          <w:p w14:paraId="74ECF8CC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11A54B" w14:textId="137D90B8" w:rsidR="000176FF" w:rsidRPr="0075126C" w:rsidRDefault="00B317DF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29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512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574</w:t>
            </w:r>
          </w:p>
        </w:tc>
        <w:tc>
          <w:tcPr>
            <w:tcW w:w="181" w:type="dxa"/>
          </w:tcPr>
          <w:p w14:paraId="39FEF966" w14:textId="77777777" w:rsidR="000176FF" w:rsidRDefault="000176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01791531" w:rsidR="000176FF" w:rsidRPr="0075126C" w:rsidRDefault="00B317D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15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056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180" w:type="dxa"/>
          </w:tcPr>
          <w:p w14:paraId="308B1194" w14:textId="77777777" w:rsidR="000176FF" w:rsidRDefault="000176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2FC21F42" w:rsidR="000176FF" w:rsidRPr="007F6D8F" w:rsidRDefault="00B317DF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7DF">
              <w:rPr>
                <w:rFonts w:asciiTheme="majorBidi" w:hAnsiTheme="majorBidi" w:cstheme="majorBidi"/>
                <w:sz w:val="30"/>
                <w:szCs w:val="30"/>
              </w:rPr>
              <w:t>12,649,117</w:t>
            </w:r>
          </w:p>
        </w:tc>
      </w:tr>
      <w:tr w:rsidR="00B14572" w14:paraId="03EBA680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7F0F5FB5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45" w:type="dxa"/>
          </w:tcPr>
          <w:p w14:paraId="0BD79420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85A3C5B" w14:textId="3F84E815" w:rsidR="00B14572" w:rsidRPr="0075126C" w:rsidRDefault="00E0444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04442">
              <w:rPr>
                <w:rFonts w:ascii="Angsana New" w:eastAsia="Cordia New" w:hAnsi="Angsana New" w:cs="Angsana New"/>
                <w:sz w:val="30"/>
                <w:szCs w:val="30"/>
                <w:cs/>
              </w:rPr>
              <w:t>1</w:t>
            </w:r>
            <w:r w:rsidRPr="00E04442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E04442">
              <w:rPr>
                <w:rFonts w:ascii="Angsana New" w:eastAsia="Cordia New" w:hAnsi="Angsana New" w:cs="Angsana New"/>
                <w:sz w:val="30"/>
                <w:szCs w:val="30"/>
                <w:cs/>
              </w:rPr>
              <w:t>884</w:t>
            </w:r>
            <w:r w:rsidRPr="00E04442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E04442">
              <w:rPr>
                <w:rFonts w:ascii="Angsana New" w:eastAsia="Cordia New" w:hAnsi="Angsana New" w:cs="Angsana New"/>
                <w:sz w:val="30"/>
                <w:szCs w:val="30"/>
                <w:cs/>
              </w:rPr>
              <w:t>734</w:t>
            </w:r>
          </w:p>
        </w:tc>
        <w:tc>
          <w:tcPr>
            <w:tcW w:w="181" w:type="dxa"/>
          </w:tcPr>
          <w:p w14:paraId="68CA59C1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07891D52" w:rsidR="00B14572" w:rsidRPr="0075126C" w:rsidRDefault="00FD7B86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FD7B86">
              <w:rPr>
                <w:rFonts w:ascii="Angsana New" w:eastAsia="Cordia New" w:hAnsi="Angsana New" w:cs="Angsana New"/>
                <w:sz w:val="30"/>
                <w:szCs w:val="30"/>
                <w:cs/>
              </w:rPr>
              <w:t>43</w:t>
            </w:r>
            <w:r w:rsidRPr="00FD7B86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FD7B86">
              <w:rPr>
                <w:rFonts w:ascii="Angsana New" w:eastAsia="Cordia New" w:hAnsi="Angsana New" w:cs="Angsana New"/>
                <w:sz w:val="30"/>
                <w:szCs w:val="30"/>
                <w:cs/>
              </w:rPr>
              <w:t>863</w:t>
            </w:r>
          </w:p>
        </w:tc>
        <w:tc>
          <w:tcPr>
            <w:tcW w:w="180" w:type="dxa"/>
          </w:tcPr>
          <w:p w14:paraId="41F6A8DC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48E76F7C" w:rsidR="00B14572" w:rsidRPr="001B0228" w:rsidRDefault="001B0228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572" w14:paraId="3AD2A3E3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025F27E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45" w:type="dxa"/>
          </w:tcPr>
          <w:p w14:paraId="1789E97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20CE1DFA" w14:textId="01A05794" w:rsidR="00B14572" w:rsidRPr="00B14572" w:rsidRDefault="00A3329E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A3329E">
              <w:rPr>
                <w:rFonts w:ascii="Angsana New" w:eastAsia="Cordia New" w:hAnsi="Angsana New" w:cs="Angsana New"/>
                <w:sz w:val="30"/>
                <w:szCs w:val="30"/>
                <w:cs/>
              </w:rPr>
              <w:t>97</w:t>
            </w:r>
            <w:r w:rsidRPr="00A3329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A3329E">
              <w:rPr>
                <w:rFonts w:ascii="Angsana New" w:eastAsia="Cordia New" w:hAnsi="Angsana New" w:cs="Angsana New"/>
                <w:sz w:val="30"/>
                <w:szCs w:val="30"/>
                <w:cs/>
              </w:rPr>
              <w:t>039</w:t>
            </w:r>
          </w:p>
        </w:tc>
        <w:tc>
          <w:tcPr>
            <w:tcW w:w="181" w:type="dxa"/>
          </w:tcPr>
          <w:p w14:paraId="1E60BC97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4B1F95B7" w:rsidR="00B14572" w:rsidRPr="0075126C" w:rsidRDefault="001F501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F5018">
              <w:rPr>
                <w:rFonts w:ascii="Angsana New" w:eastAsia="Cordia New" w:hAnsi="Angsana New" w:cs="Angsana New"/>
                <w:sz w:val="30"/>
                <w:szCs w:val="30"/>
                <w:cs/>
              </w:rPr>
              <w:t>2</w:t>
            </w:r>
            <w:r w:rsidRPr="001F501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1F5018">
              <w:rPr>
                <w:rFonts w:ascii="Angsana New" w:eastAsia="Cordia New" w:hAnsi="Angsana New" w:cs="Angsana New"/>
                <w:sz w:val="30"/>
                <w:szCs w:val="30"/>
                <w:cs/>
              </w:rPr>
              <w:t>734</w:t>
            </w:r>
          </w:p>
        </w:tc>
        <w:tc>
          <w:tcPr>
            <w:tcW w:w="180" w:type="dxa"/>
          </w:tcPr>
          <w:p w14:paraId="3FEFB9FD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123369DB" w:rsidR="00B14572" w:rsidRPr="006E46EE" w:rsidRDefault="006E46EE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572" w14:paraId="3E2E6D0C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3DE611EF" w14:textId="10B55742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45" w:type="dxa"/>
          </w:tcPr>
          <w:p w14:paraId="3E4AC8D4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6074009" w14:textId="5BFAF9DC" w:rsidR="00B14572" w:rsidRPr="00B14572" w:rsidRDefault="00D44C0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D44C02">
              <w:rPr>
                <w:rFonts w:ascii="Angsana New" w:eastAsia="Cordia New" w:hAnsi="Angsana New" w:cs="Angsana New"/>
                <w:sz w:val="30"/>
                <w:szCs w:val="30"/>
              </w:rPr>
              <w:t>(84,195)</w:t>
            </w:r>
          </w:p>
        </w:tc>
        <w:tc>
          <w:tcPr>
            <w:tcW w:w="181" w:type="dxa"/>
          </w:tcPr>
          <w:p w14:paraId="6F307CFF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385C8FDD" w:rsidR="00B14572" w:rsidRPr="0075126C" w:rsidRDefault="006C5DC6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6C5DC6">
              <w:rPr>
                <w:rFonts w:ascii="Angsana New" w:eastAsia="Cordia New" w:hAnsi="Angsana New" w:cs="Angsana New"/>
                <w:sz w:val="30"/>
                <w:szCs w:val="30"/>
              </w:rPr>
              <w:t>(107)</w:t>
            </w:r>
          </w:p>
        </w:tc>
        <w:tc>
          <w:tcPr>
            <w:tcW w:w="180" w:type="dxa"/>
          </w:tcPr>
          <w:p w14:paraId="320D3394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3EFF1083" w:rsidR="00B14572" w:rsidRPr="00D41C16" w:rsidRDefault="00B0102F" w:rsidP="008D4A59">
            <w:pPr>
              <w:pStyle w:val="acctfourfigures"/>
              <w:tabs>
                <w:tab w:val="clear" w:pos="765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102F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</w:tr>
      <w:tr w:rsidR="00B14572" w14:paraId="79176143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6AF82270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45" w:type="dxa"/>
          </w:tcPr>
          <w:p w14:paraId="4C4E1A0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B4A25D5" w14:textId="65DFF9CE" w:rsidR="00B14572" w:rsidRPr="00B14572" w:rsidRDefault="00F31FCF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F31FCF">
              <w:rPr>
                <w:rFonts w:ascii="Angsana New" w:eastAsia="Cordia New" w:hAnsi="Angsana New" w:cs="Angsana New"/>
                <w:sz w:val="30"/>
                <w:szCs w:val="30"/>
              </w:rPr>
              <w:t>(1,687,590)</w:t>
            </w:r>
          </w:p>
        </w:tc>
        <w:tc>
          <w:tcPr>
            <w:tcW w:w="181" w:type="dxa"/>
          </w:tcPr>
          <w:p w14:paraId="169A56AA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4AA0E60B" w:rsidR="00B14572" w:rsidRPr="0075126C" w:rsidRDefault="006128F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6128F5">
              <w:rPr>
                <w:rFonts w:ascii="Angsana New" w:eastAsia="Cordia New" w:hAnsi="Angsana New" w:cs="Angsana New"/>
                <w:sz w:val="30"/>
                <w:szCs w:val="30"/>
              </w:rPr>
              <w:t>(197,770)</w:t>
            </w:r>
          </w:p>
        </w:tc>
        <w:tc>
          <w:tcPr>
            <w:tcW w:w="180" w:type="dxa"/>
          </w:tcPr>
          <w:p w14:paraId="7FD1917F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19A61EB2" w:rsidR="00B14572" w:rsidRPr="00D41C16" w:rsidRDefault="006128F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14572" w14:paraId="250713E4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10FB5136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45" w:type="dxa"/>
          </w:tcPr>
          <w:p w14:paraId="1467407D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821B3E8" w14:textId="164E3689" w:rsidR="00B14572" w:rsidRPr="00B14572" w:rsidRDefault="007F2978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F2978">
              <w:rPr>
                <w:rFonts w:ascii="Angsana New" w:eastAsia="Cordia New" w:hAnsi="Angsana New" w:cs="Angsana New"/>
                <w:sz w:val="30"/>
                <w:szCs w:val="30"/>
              </w:rPr>
              <w:t>397,193</w:t>
            </w:r>
          </w:p>
        </w:tc>
        <w:tc>
          <w:tcPr>
            <w:tcW w:w="181" w:type="dxa"/>
          </w:tcPr>
          <w:p w14:paraId="1FFFA379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6FADC7AF" w:rsidR="00B14572" w:rsidRPr="0075126C" w:rsidRDefault="00BC7A5C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BC7A5C">
              <w:rPr>
                <w:rFonts w:ascii="Angsana New" w:eastAsia="Cordia New" w:hAnsi="Angsana New" w:cs="Angsana New"/>
                <w:sz w:val="30"/>
                <w:szCs w:val="30"/>
              </w:rPr>
              <w:t>968,940</w:t>
            </w:r>
          </w:p>
        </w:tc>
        <w:tc>
          <w:tcPr>
            <w:tcW w:w="180" w:type="dxa"/>
          </w:tcPr>
          <w:p w14:paraId="0588FB9F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7F9C8112" w:rsidR="00B14572" w:rsidRPr="00B14572" w:rsidRDefault="00EA68AB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after="0" w:line="240" w:lineRule="auto"/>
              <w:ind w:left="-108" w:right="2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68AB">
              <w:rPr>
                <w:rFonts w:ascii="Angsana New" w:eastAsia="Cordia New" w:hAnsi="Angsana New" w:cs="Angsana New"/>
                <w:sz w:val="30"/>
                <w:szCs w:val="30"/>
              </w:rPr>
              <w:t>902,981</w:t>
            </w:r>
          </w:p>
        </w:tc>
      </w:tr>
      <w:tr w:rsidR="00B14572" w14:paraId="2FD2562E" w14:textId="77777777" w:rsidTr="00346CB7">
        <w:trPr>
          <w:cantSplit/>
          <w:trHeight w:hRule="exact" w:val="374"/>
        </w:trPr>
        <w:tc>
          <w:tcPr>
            <w:tcW w:w="4176" w:type="dxa"/>
          </w:tcPr>
          <w:p w14:paraId="1B92D6D7" w14:textId="0B2C438B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45" w:type="dxa"/>
          </w:tcPr>
          <w:p w14:paraId="6B48B4BE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443A4EF2" w:rsidR="00B14572" w:rsidRPr="00B14572" w:rsidRDefault="000274BA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0274BA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30,119,755</w:t>
            </w:r>
          </w:p>
        </w:tc>
        <w:tc>
          <w:tcPr>
            <w:tcW w:w="181" w:type="dxa"/>
          </w:tcPr>
          <w:p w14:paraId="553B55A5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4D0C2030" w:rsidR="00B14572" w:rsidRPr="00B14572" w:rsidRDefault="00A401F4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A401F4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15,874,115</w:t>
            </w:r>
          </w:p>
        </w:tc>
        <w:tc>
          <w:tcPr>
            <w:tcW w:w="180" w:type="dxa"/>
          </w:tcPr>
          <w:p w14:paraId="31E57837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1A4FF4C3" w:rsidR="00B14572" w:rsidRPr="00B14572" w:rsidRDefault="0060234B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2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60234B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13,552,070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440"/>
        <w:gridCol w:w="270"/>
        <w:gridCol w:w="1440"/>
      </w:tblGrid>
      <w:tr w:rsidR="003D4547" w:rsidRPr="00E77E65" w14:paraId="536375A2" w14:textId="77777777" w:rsidTr="008B5A88">
        <w:trPr>
          <w:cantSplit/>
          <w:trHeight w:val="332"/>
          <w:tblHeader/>
        </w:trPr>
        <w:tc>
          <w:tcPr>
            <w:tcW w:w="6210" w:type="dxa"/>
            <w:vAlign w:val="bottom"/>
          </w:tcPr>
          <w:p w14:paraId="5EC6A329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7320FBA9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E77E65" w14:paraId="635A0D78" w14:textId="77777777" w:rsidTr="003C3F54">
        <w:trPr>
          <w:cantSplit/>
          <w:trHeight w:val="331"/>
          <w:tblHeader/>
        </w:trPr>
        <w:tc>
          <w:tcPr>
            <w:tcW w:w="6210" w:type="dxa"/>
            <w:vAlign w:val="bottom"/>
          </w:tcPr>
          <w:p w14:paraId="29A4AFC7" w14:textId="30F2AA99" w:rsidR="00AD57CD" w:rsidRPr="00415593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DF83CA9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078BF91" w14:textId="4A34F711" w:rsidR="00AD57CD" w:rsidRPr="00E77E65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 w:rsidR="002259A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</w:tr>
      <w:tr w:rsidR="003D4547" w:rsidRPr="00E77E65" w14:paraId="17F3FC95" w14:textId="77777777" w:rsidTr="008B5A88">
        <w:trPr>
          <w:cantSplit/>
          <w:trHeight w:val="317"/>
        </w:trPr>
        <w:tc>
          <w:tcPr>
            <w:tcW w:w="6210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547" w:rsidRPr="00E77E65" w14:paraId="32A0FAC7" w14:textId="77777777" w:rsidTr="003D4547">
        <w:trPr>
          <w:cantSplit/>
          <w:trHeight w:val="324"/>
        </w:trPr>
        <w:tc>
          <w:tcPr>
            <w:tcW w:w="6210" w:type="dxa"/>
          </w:tcPr>
          <w:p w14:paraId="062D9DCC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56CE38E3" w:rsidR="007F6D8F" w:rsidRPr="00E77E65" w:rsidRDefault="00E118F3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3,192,681</w:t>
            </w:r>
          </w:p>
        </w:tc>
        <w:tc>
          <w:tcPr>
            <w:tcW w:w="270" w:type="dxa"/>
          </w:tcPr>
          <w:p w14:paraId="3DADD134" w14:textId="77777777" w:rsid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F976C" w14:textId="1C6BD696" w:rsidR="007F6D8F" w:rsidRPr="00E17ED0" w:rsidRDefault="00E118F3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306</w:t>
            </w: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164</w:t>
            </w:r>
          </w:p>
        </w:tc>
      </w:tr>
      <w:tr w:rsidR="00B14572" w:rsidRPr="00E77E65" w14:paraId="148D96CC" w14:textId="77777777" w:rsidTr="003D4547">
        <w:trPr>
          <w:cantSplit/>
          <w:trHeight w:val="317"/>
        </w:trPr>
        <w:tc>
          <w:tcPr>
            <w:tcW w:w="6210" w:type="dxa"/>
          </w:tcPr>
          <w:p w14:paraId="64C1776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0E7B550B" w:rsidR="00B14572" w:rsidRPr="00AB5EF0" w:rsidRDefault="00A461C6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61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99,779</w:t>
            </w:r>
          </w:p>
        </w:tc>
        <w:tc>
          <w:tcPr>
            <w:tcW w:w="270" w:type="dxa"/>
          </w:tcPr>
          <w:p w14:paraId="5DB11017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CC31F1D" w14:textId="3671D5C1" w:rsidR="00B14572" w:rsidRPr="00AB5EF0" w:rsidRDefault="00081D6A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26,350</w:t>
            </w:r>
          </w:p>
        </w:tc>
      </w:tr>
      <w:tr w:rsidR="00B14572" w:rsidRPr="00E77E65" w14:paraId="3CB4F04E" w14:textId="77777777" w:rsidTr="003D4547">
        <w:trPr>
          <w:cantSplit/>
          <w:trHeight w:val="324"/>
        </w:trPr>
        <w:tc>
          <w:tcPr>
            <w:tcW w:w="6210" w:type="dxa"/>
          </w:tcPr>
          <w:p w14:paraId="16DEBBF2" w14:textId="17E148C9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3C1526A4" w:rsidR="00B14572" w:rsidRPr="00AB5EF0" w:rsidRDefault="000D5CEA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5C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(13,855)</w:t>
            </w:r>
          </w:p>
        </w:tc>
        <w:tc>
          <w:tcPr>
            <w:tcW w:w="270" w:type="dxa"/>
          </w:tcPr>
          <w:p w14:paraId="3D8E48EC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906665" w14:textId="3B373B6B" w:rsidR="00B14572" w:rsidRPr="00AB5EF0" w:rsidRDefault="003B63AC" w:rsidP="00AD1533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4572" w:rsidRPr="0037585C" w14:paraId="4458F078" w14:textId="77777777" w:rsidTr="008D4A59">
        <w:trPr>
          <w:cantSplit/>
          <w:trHeight w:hRule="exact" w:val="374"/>
        </w:trPr>
        <w:tc>
          <w:tcPr>
            <w:tcW w:w="6210" w:type="dxa"/>
          </w:tcPr>
          <w:p w14:paraId="0473C259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22854D5E" w:rsidR="00B14572" w:rsidRPr="00AB5EF0" w:rsidRDefault="00513A78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A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(201,592)</w:t>
            </w:r>
          </w:p>
        </w:tc>
        <w:tc>
          <w:tcPr>
            <w:tcW w:w="270" w:type="dxa"/>
          </w:tcPr>
          <w:p w14:paraId="4C782C95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31BA9" w14:textId="4C6E36C0" w:rsidR="00B14572" w:rsidRPr="00AB5EF0" w:rsidRDefault="003B63AC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63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(122,241)</w:t>
            </w:r>
          </w:p>
        </w:tc>
      </w:tr>
      <w:tr w:rsidR="00B14572" w:rsidRPr="00E77E65" w14:paraId="732CFBE5" w14:textId="77777777" w:rsidTr="008D4A59">
        <w:trPr>
          <w:cantSplit/>
          <w:trHeight w:hRule="exact" w:val="374"/>
        </w:trPr>
        <w:tc>
          <w:tcPr>
            <w:tcW w:w="6210" w:type="dxa"/>
          </w:tcPr>
          <w:p w14:paraId="230E0FC6" w14:textId="77777777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1DF46E93" w:rsidR="00B14572" w:rsidRPr="00B14572" w:rsidRDefault="00F71243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12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3,077,013</w:t>
            </w:r>
          </w:p>
        </w:tc>
        <w:tc>
          <w:tcPr>
            <w:tcW w:w="270" w:type="dxa"/>
          </w:tcPr>
          <w:p w14:paraId="6F524AD2" w14:textId="77777777" w:rsidR="00B14572" w:rsidRPr="007F6D8F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4BEA1592" w:rsidR="00B14572" w:rsidRPr="00B14572" w:rsidRDefault="00852008" w:rsidP="00AD1533">
            <w:pPr>
              <w:pStyle w:val="acctfourfigures"/>
              <w:tabs>
                <w:tab w:val="clear" w:pos="765"/>
                <w:tab w:val="left" w:pos="11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2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1,210,273</w:t>
            </w:r>
          </w:p>
        </w:tc>
      </w:tr>
    </w:tbl>
    <w:p w14:paraId="74529AA0" w14:textId="4C39972F" w:rsidR="002E5FE0" w:rsidRPr="00346CB7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BD010F" w14:textId="77777777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39CAFEE3" w14:textId="16BFD0E1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เงินกู้ยืมระยะยาวจากสถาบันการเงิน และหุ้นกู้ สุทธิ</w:t>
      </w:r>
    </w:p>
    <w:p w14:paraId="3BA11AF0" w14:textId="77777777" w:rsidR="00D11963" w:rsidRPr="00346CB7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93462D" w14:textId="38A9A489" w:rsidR="00D11963" w:rsidRPr="00E034CF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5642A3" w:rsidRPr="00E034CF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346CB7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11963" w:rsidRPr="00A85D0A" w14:paraId="76B4CA6A" w14:textId="77777777" w:rsidTr="00154917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73208E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970892B" w14:textId="77777777" w:rsidTr="008B5A88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AD57CD" w:rsidRPr="00950787" w:rsidRDefault="00AD57CD" w:rsidP="00AD57CD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3772819C" w:rsidR="00AD57CD" w:rsidRPr="00F92A58" w:rsidRDefault="000C75A5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0C75A5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br/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7482CD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3861772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C5D102C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21D09" w14:textId="3931D8FF" w:rsidR="00AD57CD" w:rsidRPr="00A85D0A" w:rsidRDefault="000C75A5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0C75A5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มิถุนายน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  <w:br/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860ACD3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11EF869D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D57CD" w:rsidRPr="00A85D0A" w14:paraId="4CDFC3E7" w14:textId="77777777" w:rsidTr="00154917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AD57CD" w:rsidRPr="00A85D0A" w:rsidRDefault="00AD57CD" w:rsidP="00AD57C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7C54662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2CF2" w:rsidRPr="00A85D0A" w14:paraId="29450460" w14:textId="77777777" w:rsidTr="008D4A59">
        <w:trPr>
          <w:cantSplit/>
          <w:trHeight w:hRule="exact" w:val="374"/>
        </w:trPr>
        <w:tc>
          <w:tcPr>
            <w:tcW w:w="3960" w:type="dxa"/>
            <w:hideMark/>
          </w:tcPr>
          <w:p w14:paraId="3F6B57C0" w14:textId="77777777" w:rsidR="00D42CF2" w:rsidRPr="00A85D0A" w:rsidRDefault="00D42CF2" w:rsidP="00D42C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2351CCBF" w:rsidR="00D42CF2" w:rsidRPr="00EA05D9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AB5D0D">
              <w:rPr>
                <w:rFonts w:asciiTheme="majorBidi" w:eastAsia="Arial" w:hAnsiTheme="majorBidi" w:cstheme="majorBidi"/>
                <w:sz w:val="30"/>
                <w:szCs w:val="30"/>
              </w:rPr>
              <w:t>12,370,768</w:t>
            </w:r>
          </w:p>
        </w:tc>
        <w:tc>
          <w:tcPr>
            <w:tcW w:w="180" w:type="dxa"/>
          </w:tcPr>
          <w:p w14:paraId="17FA4014" w14:textId="77777777" w:rsidR="00D42CF2" w:rsidRPr="0060309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8EDB8" w14:textId="284E460C" w:rsidR="00D42CF2" w:rsidRPr="00A85D0A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12,649,747</w:t>
            </w:r>
          </w:p>
        </w:tc>
        <w:tc>
          <w:tcPr>
            <w:tcW w:w="180" w:type="dxa"/>
          </w:tcPr>
          <w:p w14:paraId="18449D5D" w14:textId="77777777" w:rsidR="00D42CF2" w:rsidRPr="0060309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5B375" w14:textId="3F0AF5DE" w:rsidR="00D42CF2" w:rsidRPr="00D42CF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42CF2">
              <w:rPr>
                <w:rFonts w:asciiTheme="majorBidi" w:eastAsia="Arial" w:hAnsiTheme="majorBidi" w:cstheme="majorBidi"/>
                <w:sz w:val="30"/>
                <w:szCs w:val="30"/>
              </w:rPr>
              <w:t>12,353,231</w:t>
            </w:r>
          </w:p>
        </w:tc>
        <w:tc>
          <w:tcPr>
            <w:tcW w:w="180" w:type="dxa"/>
          </w:tcPr>
          <w:p w14:paraId="41D24B99" w14:textId="77777777" w:rsidR="00D42CF2" w:rsidRPr="0060309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AAF9FC" w14:textId="5DE20C2E" w:rsidR="00D42CF2" w:rsidRPr="008D57FF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12,612,344</w:t>
            </w:r>
          </w:p>
        </w:tc>
      </w:tr>
      <w:tr w:rsidR="00D42CF2" w:rsidRPr="00A85D0A" w14:paraId="45B5BA1D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57C5A9D2" w14:textId="77777777" w:rsidR="00D42CF2" w:rsidRPr="00A85D0A" w:rsidRDefault="00D42CF2" w:rsidP="00D42C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14288113" w:rsidR="00D42CF2" w:rsidRPr="00EA05D9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AB5D0D">
              <w:rPr>
                <w:rFonts w:asciiTheme="majorBidi" w:eastAsia="Arial" w:hAnsiTheme="majorBidi" w:cstheme="majorBidi"/>
                <w:sz w:val="30"/>
                <w:szCs w:val="30"/>
              </w:rPr>
              <w:t>19,330,572</w:t>
            </w:r>
          </w:p>
        </w:tc>
        <w:tc>
          <w:tcPr>
            <w:tcW w:w="180" w:type="dxa"/>
          </w:tcPr>
          <w:p w14:paraId="7DBE599D" w14:textId="77777777" w:rsidR="00D42CF2" w:rsidRPr="0060309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A80D486" w14:textId="6EDECD9D" w:rsidR="00D42CF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14,393,552</w:t>
            </w:r>
          </w:p>
        </w:tc>
        <w:tc>
          <w:tcPr>
            <w:tcW w:w="180" w:type="dxa"/>
          </w:tcPr>
          <w:p w14:paraId="0B65CF28" w14:textId="77777777" w:rsidR="00D42CF2" w:rsidRPr="0060309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C8E707" w14:textId="2287118E" w:rsidR="00D42CF2" w:rsidRPr="00D42CF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42CF2">
              <w:rPr>
                <w:rFonts w:asciiTheme="majorBidi" w:eastAsia="Arial" w:hAnsiTheme="majorBidi" w:cstheme="majorBidi"/>
                <w:sz w:val="30"/>
                <w:szCs w:val="30"/>
              </w:rPr>
              <w:t>19,295,652</w:t>
            </w:r>
          </w:p>
        </w:tc>
        <w:tc>
          <w:tcPr>
            <w:tcW w:w="180" w:type="dxa"/>
          </w:tcPr>
          <w:p w14:paraId="4553EBE8" w14:textId="77777777" w:rsidR="00D42CF2" w:rsidRPr="00603092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8E007E" w14:textId="7482F2E6" w:rsidR="00D42CF2" w:rsidRPr="008D57FF" w:rsidRDefault="00D42CF2" w:rsidP="00D42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14,348,384</w:t>
            </w:r>
          </w:p>
        </w:tc>
      </w:tr>
      <w:tr w:rsidR="00AD57CD" w:rsidRPr="00A85D0A" w14:paraId="0C932ED5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67B1CA4B" w14:textId="20BEF4FD" w:rsidR="00AD57CD" w:rsidRPr="00ED4451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A7E55" w14:textId="0CC3789B" w:rsidR="00AD57CD" w:rsidRPr="00EA05D9" w:rsidRDefault="00BE2C32" w:rsidP="00DA0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2C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31,701,340</w:t>
            </w:r>
          </w:p>
        </w:tc>
        <w:tc>
          <w:tcPr>
            <w:tcW w:w="180" w:type="dxa"/>
          </w:tcPr>
          <w:p w14:paraId="69BD499C" w14:textId="77777777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DD17F" w14:textId="4E233740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27,043,299</w:t>
            </w:r>
          </w:p>
        </w:tc>
        <w:tc>
          <w:tcPr>
            <w:tcW w:w="180" w:type="dxa"/>
          </w:tcPr>
          <w:p w14:paraId="161AB73A" w14:textId="77777777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3E77E" w14:textId="009CDE1B" w:rsidR="00AD57CD" w:rsidRPr="0075126C" w:rsidRDefault="00904795" w:rsidP="00DA0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31,648,883</w:t>
            </w:r>
          </w:p>
        </w:tc>
        <w:tc>
          <w:tcPr>
            <w:tcW w:w="180" w:type="dxa"/>
          </w:tcPr>
          <w:p w14:paraId="3D0481D3" w14:textId="77777777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54634" w14:textId="283D05EA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26,960,728</w:t>
            </w:r>
          </w:p>
        </w:tc>
      </w:tr>
    </w:tbl>
    <w:p w14:paraId="05785143" w14:textId="769DD7A9" w:rsidR="00D11963" w:rsidRPr="00346CB7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346CB7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2"/>
        <w:gridCol w:w="2068"/>
      </w:tblGrid>
      <w:tr w:rsidR="00AD57CD" w:rsidRPr="00A85D0A" w14:paraId="6F073621" w14:textId="77777777" w:rsidTr="008B5A88">
        <w:trPr>
          <w:cantSplit/>
          <w:trHeight w:val="343"/>
          <w:tblHeader/>
        </w:trPr>
        <w:tc>
          <w:tcPr>
            <w:tcW w:w="5220" w:type="dxa"/>
            <w:vAlign w:val="bottom"/>
          </w:tcPr>
          <w:p w14:paraId="73D22D6F" w14:textId="718BED9D" w:rsidR="00AD57CD" w:rsidRPr="00DC59F6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1260112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8B5A88">
        <w:trPr>
          <w:cantSplit/>
          <w:trHeight w:val="423"/>
          <w:tblHeader/>
        </w:trPr>
        <w:tc>
          <w:tcPr>
            <w:tcW w:w="5220" w:type="dxa"/>
            <w:vAlign w:val="bottom"/>
          </w:tcPr>
          <w:p w14:paraId="02B48A6D" w14:textId="77777777" w:rsidR="00D11963" w:rsidRPr="00915B53" w:rsidRDefault="00D1196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005A4DFB" w14:textId="77777777" w:rsidTr="008D4A59">
        <w:trPr>
          <w:cantSplit/>
          <w:trHeight w:hRule="exact" w:val="374"/>
        </w:trPr>
        <w:tc>
          <w:tcPr>
            <w:tcW w:w="5220" w:type="dxa"/>
            <w:hideMark/>
          </w:tcPr>
          <w:p w14:paraId="77561FBA" w14:textId="77777777" w:rsidR="00D11963" w:rsidRPr="00915B53" w:rsidRDefault="00D11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bottom"/>
          </w:tcPr>
          <w:p w14:paraId="3E0C0EFE" w14:textId="024CA828" w:rsidR="00D11963" w:rsidRPr="004216C1" w:rsidRDefault="00490B58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27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043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299</w:t>
            </w:r>
          </w:p>
        </w:tc>
        <w:tc>
          <w:tcPr>
            <w:tcW w:w="182" w:type="dxa"/>
          </w:tcPr>
          <w:p w14:paraId="6FA7F9D1" w14:textId="77777777" w:rsidR="00D11963" w:rsidRPr="00F272CC" w:rsidRDefault="00D11963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1A27B513" w14:textId="51DBAE8B" w:rsidR="00D11963" w:rsidRPr="004216C1" w:rsidRDefault="00490B58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26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960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728</w:t>
            </w:r>
          </w:p>
        </w:tc>
      </w:tr>
      <w:tr w:rsidR="001755C1" w:rsidRPr="00A85D0A" w14:paraId="38FC9608" w14:textId="77777777">
        <w:trPr>
          <w:cantSplit/>
          <w:trHeight w:hRule="exact" w:val="374"/>
        </w:trPr>
        <w:tc>
          <w:tcPr>
            <w:tcW w:w="5220" w:type="dxa"/>
          </w:tcPr>
          <w:p w14:paraId="013F09B1" w14:textId="252D661A" w:rsidR="001755C1" w:rsidRDefault="001755C1" w:rsidP="0017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6A637782" w14:textId="052FED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4,917,925</w:t>
            </w:r>
          </w:p>
        </w:tc>
        <w:tc>
          <w:tcPr>
            <w:tcW w:w="182" w:type="dxa"/>
          </w:tcPr>
          <w:p w14:paraId="04EC9684" w14:textId="777777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0356EE32" w14:textId="6532A48B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4,917,925</w:t>
            </w:r>
          </w:p>
        </w:tc>
      </w:tr>
      <w:tr w:rsidR="001755C1" w:rsidRPr="00A85D0A" w14:paraId="227D42F9" w14:textId="77777777">
        <w:trPr>
          <w:cantSplit/>
          <w:trHeight w:hRule="exact" w:val="374"/>
        </w:trPr>
        <w:tc>
          <w:tcPr>
            <w:tcW w:w="5220" w:type="dxa"/>
          </w:tcPr>
          <w:p w14:paraId="543E742F" w14:textId="4018ACAB" w:rsidR="001755C1" w:rsidRDefault="001755C1" w:rsidP="0017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  <w:vAlign w:val="bottom"/>
          </w:tcPr>
          <w:p w14:paraId="7AFC0709" w14:textId="1AB59412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(28,532)</w:t>
            </w:r>
          </w:p>
        </w:tc>
        <w:tc>
          <w:tcPr>
            <w:tcW w:w="182" w:type="dxa"/>
          </w:tcPr>
          <w:p w14:paraId="31A6EDEA" w14:textId="777777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C01F768" w14:textId="62DF4DF2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755C1" w:rsidRPr="00A85D0A" w14:paraId="0D4CDC09" w14:textId="77777777">
        <w:trPr>
          <w:cantSplit/>
          <w:trHeight w:hRule="exact" w:val="374"/>
        </w:trPr>
        <w:tc>
          <w:tcPr>
            <w:tcW w:w="5220" w:type="dxa"/>
          </w:tcPr>
          <w:p w14:paraId="49F82CD2" w14:textId="6B5B4B1C" w:rsidR="001755C1" w:rsidRDefault="001755C1" w:rsidP="0017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67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ค่าธรรมเนียมทางการเงิน</w:t>
            </w:r>
            <w:r w:rsidR="00850E43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รอการตัดจำหน่าย</w:t>
            </w:r>
          </w:p>
        </w:tc>
        <w:tc>
          <w:tcPr>
            <w:tcW w:w="2070" w:type="dxa"/>
            <w:vAlign w:val="bottom"/>
          </w:tcPr>
          <w:p w14:paraId="50DC42F7" w14:textId="42FE45F7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(5,827)</w:t>
            </w:r>
          </w:p>
        </w:tc>
        <w:tc>
          <w:tcPr>
            <w:tcW w:w="182" w:type="dxa"/>
          </w:tcPr>
          <w:p w14:paraId="2D01CCEE" w14:textId="777777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391FA013" w14:textId="2BBE3ADF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(5,827)</w:t>
            </w:r>
          </w:p>
        </w:tc>
      </w:tr>
      <w:tr w:rsidR="001755C1" w:rsidRPr="00A85D0A" w14:paraId="145642A6" w14:textId="77777777">
        <w:trPr>
          <w:cantSplit/>
          <w:trHeight w:hRule="exact" w:val="374"/>
        </w:trPr>
        <w:tc>
          <w:tcPr>
            <w:tcW w:w="5220" w:type="dxa"/>
          </w:tcPr>
          <w:p w14:paraId="64CA8F08" w14:textId="77777777" w:rsidR="001755C1" w:rsidRPr="00915B53" w:rsidRDefault="001755C1" w:rsidP="001755C1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vAlign w:val="bottom"/>
          </w:tcPr>
          <w:p w14:paraId="49DE2356" w14:textId="2FCEDCE3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27,303</w:t>
            </w:r>
          </w:p>
        </w:tc>
        <w:tc>
          <w:tcPr>
            <w:tcW w:w="182" w:type="dxa"/>
          </w:tcPr>
          <w:p w14:paraId="69FE76A0" w14:textId="777777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219D6E7" w14:textId="3BE53D73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27,212</w:t>
            </w:r>
          </w:p>
        </w:tc>
      </w:tr>
      <w:tr w:rsidR="001755C1" w:rsidRPr="00A85D0A" w14:paraId="6A49100E" w14:textId="77777777">
        <w:trPr>
          <w:cantSplit/>
          <w:trHeight w:hRule="exact" w:val="374"/>
        </w:trPr>
        <w:tc>
          <w:tcPr>
            <w:tcW w:w="5220" w:type="dxa"/>
          </w:tcPr>
          <w:p w14:paraId="6BA702C1" w14:textId="0E38FB94" w:rsidR="001755C1" w:rsidRPr="00915B53" w:rsidRDefault="004D09C6" w:rsidP="001755C1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1755C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070" w:type="dxa"/>
            <w:vAlign w:val="bottom"/>
          </w:tcPr>
          <w:p w14:paraId="0121A32C" w14:textId="2DFCC73C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(251,155)</w:t>
            </w:r>
          </w:p>
        </w:tc>
        <w:tc>
          <w:tcPr>
            <w:tcW w:w="182" w:type="dxa"/>
          </w:tcPr>
          <w:p w14:paraId="027D889C" w14:textId="777777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24EE6FF0" w14:textId="647346B5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(251,155)</w:t>
            </w:r>
          </w:p>
        </w:tc>
      </w:tr>
      <w:tr w:rsidR="001755C1" w:rsidRPr="00A85D0A" w14:paraId="2D9B8E9C" w14:textId="77777777">
        <w:trPr>
          <w:cantSplit/>
          <w:trHeight w:hRule="exact" w:val="374"/>
        </w:trPr>
        <w:tc>
          <w:tcPr>
            <w:tcW w:w="5220" w:type="dxa"/>
          </w:tcPr>
          <w:p w14:paraId="0FF9CDAE" w14:textId="77777777" w:rsidR="001755C1" w:rsidRPr="00915B53" w:rsidRDefault="001755C1" w:rsidP="001755C1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544D3F" w14:textId="5574094F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(1,673)</w:t>
            </w:r>
          </w:p>
        </w:tc>
        <w:tc>
          <w:tcPr>
            <w:tcW w:w="182" w:type="dxa"/>
          </w:tcPr>
          <w:p w14:paraId="26245D34" w14:textId="77777777" w:rsidR="001755C1" w:rsidRPr="00F272CC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5C185C58" w14:textId="356C771B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755C1" w:rsidRPr="00A85D0A" w14:paraId="7EB96B8A" w14:textId="77777777">
        <w:trPr>
          <w:cantSplit/>
          <w:trHeight w:hRule="exact" w:val="374"/>
        </w:trPr>
        <w:tc>
          <w:tcPr>
            <w:tcW w:w="5220" w:type="dxa"/>
          </w:tcPr>
          <w:p w14:paraId="43BACD10" w14:textId="77777777" w:rsidR="001755C1" w:rsidRPr="00EC721A" w:rsidRDefault="001755C1" w:rsidP="001755C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9C935" w14:textId="5F960499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31,701,340</w:t>
            </w:r>
          </w:p>
        </w:tc>
        <w:tc>
          <w:tcPr>
            <w:tcW w:w="182" w:type="dxa"/>
            <w:vAlign w:val="bottom"/>
          </w:tcPr>
          <w:p w14:paraId="3F88F3C2" w14:textId="77777777" w:rsidR="001755C1" w:rsidRPr="00B14572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</w:tcPr>
          <w:p w14:paraId="03FC3CE9" w14:textId="1D22091F" w:rsidR="001755C1" w:rsidRPr="007656D7" w:rsidRDefault="001755C1" w:rsidP="00175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D2670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31,648,883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218682D" w14:textId="65D568DA" w:rsidR="00F272CC" w:rsidRPr="00CC0C21" w:rsidRDefault="00AD57CD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3</w:t>
      </w:r>
      <w:r w:rsidR="000C75A5">
        <w:rPr>
          <w:rFonts w:asciiTheme="majorBidi" w:hAnsiTheme="majorBidi" w:cs="Angsana New"/>
          <w:spacing w:val="-2"/>
          <w:sz w:val="30"/>
          <w:szCs w:val="30"/>
        </w:rPr>
        <w:t>0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C75A5" w:rsidRPr="000C75A5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D11963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ระยะยาวจากสถาบันการเงินจํานวน </w:t>
      </w:r>
      <w:r w:rsidR="00F27205">
        <w:rPr>
          <w:rFonts w:asciiTheme="majorBidi" w:hAnsiTheme="majorBidi" w:cs="Angsana New"/>
          <w:spacing w:val="-6"/>
          <w:sz w:val="30"/>
          <w:szCs w:val="30"/>
        </w:rPr>
        <w:t>23,943</w:t>
      </w:r>
      <w:r w:rsidR="00ED4451" w:rsidRPr="00107DFE">
        <w:rPr>
          <w:rFonts w:asciiTheme="majorBidi" w:hAnsiTheme="majorBidi" w:cs="Angsana New"/>
          <w:spacing w:val="-6"/>
          <w:sz w:val="40"/>
          <w:szCs w:val="40"/>
          <w:cs/>
        </w:rPr>
        <w:t xml:space="preserve"> 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>ล้านรูเปีย หรือเทียบเท่ากับ</w:t>
      </w:r>
      <w:r w:rsidR="00B1457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F27205">
        <w:rPr>
          <w:rFonts w:asciiTheme="majorBidi" w:hAnsiTheme="majorBidi" w:cs="Angsana New"/>
          <w:spacing w:val="-6"/>
          <w:sz w:val="30"/>
          <w:szCs w:val="30"/>
        </w:rPr>
        <w:t>48.4</w:t>
      </w:r>
      <w:r w:rsidR="00ED4451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ล้านบาท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31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2567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28,274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</w:t>
      </w:r>
      <w:r w:rsidR="002157DA">
        <w:rPr>
          <w:rFonts w:asciiTheme="majorBidi" w:hAnsiTheme="majorBidi" w:cs="Angsana New"/>
          <w:i/>
          <w:iCs/>
          <w:spacing w:val="-6"/>
          <w:sz w:val="30"/>
          <w:szCs w:val="30"/>
        </w:rPr>
        <w:br/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รูเปีย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หรือเทียบเท่ากับ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59.7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="00D11963"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592AA987" w14:textId="4724555A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E73F21" w14:textId="08DE7492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316DAF9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8B5A88">
        <w:trPr>
          <w:tblHeader/>
        </w:trPr>
        <w:tc>
          <w:tcPr>
            <w:tcW w:w="2892" w:type="pct"/>
          </w:tcPr>
          <w:p w14:paraId="279E67C5" w14:textId="77777777" w:rsidR="00D11963" w:rsidRPr="00D973C5" w:rsidRDefault="00D119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02FFBF79" w14:textId="77777777" w:rsidR="00D11963" w:rsidRPr="00665100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36714" w:rsidRPr="00665100" w14:paraId="689B2086" w14:textId="77777777" w:rsidTr="008B5A88">
        <w:trPr>
          <w:tblHeader/>
        </w:trPr>
        <w:tc>
          <w:tcPr>
            <w:tcW w:w="2892" w:type="pct"/>
          </w:tcPr>
          <w:p w14:paraId="33FB54CB" w14:textId="7C3A6801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BF0C577" w14:textId="7138184A" w:rsidR="00136714" w:rsidRPr="00665100" w:rsidRDefault="000C75A5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5A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C75A5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6ED43846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5E7FD1A9" w14:textId="2D65C300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6714" w:rsidRPr="00665100" w14:paraId="4B864EB4" w14:textId="77777777" w:rsidTr="008B5A88">
        <w:trPr>
          <w:tblHeader/>
        </w:trPr>
        <w:tc>
          <w:tcPr>
            <w:tcW w:w="2892" w:type="pct"/>
          </w:tcPr>
          <w:p w14:paraId="2CB2B164" w14:textId="77777777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5E4C09C4" w14:textId="68B4F58E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261F8623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14:paraId="2269AFB4" w14:textId="0BCDCA5C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36714" w:rsidRPr="00665100" w14:paraId="2BBDA807" w14:textId="77777777" w:rsidTr="008B5A88">
        <w:tc>
          <w:tcPr>
            <w:tcW w:w="2892" w:type="pct"/>
          </w:tcPr>
          <w:p w14:paraId="20ED1512" w14:textId="77777777" w:rsidR="00136714" w:rsidRDefault="00136714" w:rsidP="0013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92525" w:rsidRPr="00665100" w14:paraId="6E8D42B1" w14:textId="77777777">
        <w:tc>
          <w:tcPr>
            <w:tcW w:w="2892" w:type="pct"/>
          </w:tcPr>
          <w:p w14:paraId="223BB69C" w14:textId="77777777" w:rsidR="00F92525" w:rsidRPr="00684819" w:rsidRDefault="00F92525" w:rsidP="00F9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  <w:vAlign w:val="center"/>
          </w:tcPr>
          <w:p w14:paraId="67D930CC" w14:textId="440EEF6C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29,111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9" w:type="pct"/>
          </w:tcPr>
          <w:p w14:paraId="1231EFCF" w14:textId="77777777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20C988AE" w14:textId="7BE2F876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29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,3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33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F92525" w:rsidRPr="00665100" w14:paraId="55ED863D" w14:textId="77777777">
        <w:tc>
          <w:tcPr>
            <w:tcW w:w="2892" w:type="pct"/>
          </w:tcPr>
          <w:p w14:paraId="3C446514" w14:textId="77777777" w:rsidR="00F92525" w:rsidRPr="00D973C5" w:rsidRDefault="00F92525" w:rsidP="00F9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980" w:type="pct"/>
            <w:vAlign w:val="center"/>
          </w:tcPr>
          <w:p w14:paraId="26E695F2" w14:textId="71DACEB6" w:rsidR="00F92525" w:rsidRPr="00665100" w:rsidRDefault="008F3828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925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92525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49" w:type="pct"/>
          </w:tcPr>
          <w:p w14:paraId="77132B0B" w14:textId="77777777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56745CC" w14:textId="54DF90E6" w:rsidR="00F92525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189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</w:tr>
      <w:tr w:rsidR="00F92525" w:rsidRPr="00665100" w14:paraId="03AD7E5F" w14:textId="77777777">
        <w:tc>
          <w:tcPr>
            <w:tcW w:w="2892" w:type="pct"/>
          </w:tcPr>
          <w:p w14:paraId="1443B7EA" w14:textId="77777777" w:rsidR="00F92525" w:rsidRDefault="00F92525" w:rsidP="00F9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  <w:vAlign w:val="center"/>
          </w:tcPr>
          <w:p w14:paraId="04F3591D" w14:textId="7239010B" w:rsidR="00F92525" w:rsidRPr="00665100" w:rsidRDefault="008F3828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25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ยูโร</w:t>
            </w:r>
          </w:p>
        </w:tc>
        <w:tc>
          <w:tcPr>
            <w:tcW w:w="149" w:type="pct"/>
          </w:tcPr>
          <w:p w14:paraId="06AE5D7E" w14:textId="77777777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6A4567D6" w14:textId="0FE9F69D" w:rsidR="00F92525" w:rsidRDefault="008F3828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  <w:r w:rsidR="00F92525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F92525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F92525" w:rsidRPr="00665100" w14:paraId="6AD03022" w14:textId="77777777">
        <w:tc>
          <w:tcPr>
            <w:tcW w:w="2892" w:type="pct"/>
          </w:tcPr>
          <w:p w14:paraId="31D5BF21" w14:textId="77777777" w:rsidR="00F92525" w:rsidRDefault="00F92525" w:rsidP="00F9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  <w:vAlign w:val="center"/>
          </w:tcPr>
          <w:p w14:paraId="70122CCD" w14:textId="09ACDA16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,798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149" w:type="pct"/>
          </w:tcPr>
          <w:p w14:paraId="044DB02F" w14:textId="77777777" w:rsidR="00F92525" w:rsidRPr="00665100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36CAA5B" w14:textId="0D6E6315" w:rsidR="00F92525" w:rsidRDefault="00F92525" w:rsidP="00F92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85,956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p w14:paraId="7F442326" w14:textId="5D8C1C09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01304114" w14:textId="30C7F238" w:rsidR="00D11963" w:rsidRPr="00861BA6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5642A3" w:rsidRPr="00861BA6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3571143E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0C75A5">
        <w:rPr>
          <w:rFonts w:asciiTheme="majorBidi" w:hAnsiTheme="majorBidi" w:cs="Angsana New" w:hint="cs"/>
          <w:sz w:val="30"/>
          <w:szCs w:val="30"/>
          <w:cs/>
        </w:rPr>
        <w:t>หก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C75A5" w:rsidRPr="000C75A5">
        <w:rPr>
          <w:rFonts w:asciiTheme="majorBidi" w:hAnsiTheme="majorBidi" w:cs="Angsana New"/>
          <w:sz w:val="30"/>
          <w:szCs w:val="30"/>
        </w:rPr>
        <w:t xml:space="preserve">30 </w:t>
      </w:r>
      <w:r w:rsidR="000C75A5" w:rsidRPr="000C75A5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C75A5" w:rsidRPr="000C75A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256</w:t>
      </w:r>
      <w:r w:rsidR="00136714">
        <w:rPr>
          <w:rFonts w:asciiTheme="majorBidi" w:hAnsiTheme="majorBidi" w:cs="Angsana New"/>
          <w:sz w:val="30"/>
          <w:szCs w:val="30"/>
        </w:rPr>
        <w:t>8</w:t>
      </w:r>
      <w:r w:rsidR="00A84960">
        <w:rPr>
          <w:rFonts w:asciiTheme="majorBidi" w:hAnsiTheme="majorBidi" w:cs="Angsana New"/>
          <w:sz w:val="30"/>
          <w:szCs w:val="30"/>
        </w:rPr>
        <w:t xml:space="preserve">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4D0ABE74" w:rsidR="0046726C" w:rsidRPr="00136714" w:rsidRDefault="0013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07DF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538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25384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8D4A59">
        <w:trPr>
          <w:cantSplit/>
          <w:trHeight w:hRule="exact" w:val="374"/>
        </w:trPr>
        <w:tc>
          <w:tcPr>
            <w:tcW w:w="6570" w:type="dxa"/>
            <w:hideMark/>
          </w:tcPr>
          <w:p w14:paraId="0FDD97A3" w14:textId="77777777" w:rsidR="00D11963" w:rsidRPr="00A85D0A" w:rsidRDefault="00D11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F031C2F" w14:textId="504FE786" w:rsidR="00D11963" w:rsidRPr="00A85D0A" w:rsidRDefault="00F6122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hAnsiTheme="majorBidi" w:cstheme="majorBidi"/>
                <w:sz w:val="30"/>
                <w:szCs w:val="30"/>
              </w:rPr>
              <w:t>23,540,604</w:t>
            </w:r>
          </w:p>
        </w:tc>
      </w:tr>
      <w:tr w:rsidR="001916DA" w:rsidRPr="00A85D0A" w14:paraId="3A4AC756" w14:textId="77777777">
        <w:trPr>
          <w:cantSplit/>
          <w:trHeight w:hRule="exact" w:val="374"/>
        </w:trPr>
        <w:tc>
          <w:tcPr>
            <w:tcW w:w="6570" w:type="dxa"/>
          </w:tcPr>
          <w:p w14:paraId="0392146E" w14:textId="77777777" w:rsidR="001916DA" w:rsidRPr="00A85D0A" w:rsidRDefault="001916DA" w:rsidP="001916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1916DA" w:rsidRDefault="001916DA" w:rsidP="0019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E0D2B80" w14:textId="69AF46FF" w:rsidR="001916DA" w:rsidRPr="00B46D7F" w:rsidRDefault="001916DA" w:rsidP="0019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670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</w:tr>
      <w:tr w:rsidR="001916DA" w:rsidRPr="00A85D0A" w14:paraId="0D42284A" w14:textId="77777777">
        <w:trPr>
          <w:cantSplit/>
          <w:trHeight w:hRule="exact" w:val="374"/>
        </w:trPr>
        <w:tc>
          <w:tcPr>
            <w:tcW w:w="6570" w:type="dxa"/>
          </w:tcPr>
          <w:p w14:paraId="61CDEF0E" w14:textId="75F1B3F0" w:rsidR="001916DA" w:rsidRDefault="001916DA" w:rsidP="001916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1916DA" w:rsidRPr="00603092" w:rsidRDefault="001916DA" w:rsidP="0019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D5D3EE1" w14:textId="0443897F" w:rsidR="001916DA" w:rsidRPr="00B46D7F" w:rsidRDefault="001916DA" w:rsidP="0019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670">
              <w:rPr>
                <w:rFonts w:asciiTheme="majorBidi" w:hAnsiTheme="majorBidi" w:cstheme="majorBidi"/>
                <w:sz w:val="30"/>
                <w:szCs w:val="30"/>
              </w:rPr>
              <w:t>(106,703)</w:t>
            </w:r>
          </w:p>
        </w:tc>
      </w:tr>
      <w:tr w:rsidR="001916DA" w:rsidRPr="00A85D0A" w14:paraId="6D61B5CF" w14:textId="77777777">
        <w:trPr>
          <w:cantSplit/>
          <w:trHeight w:hRule="exact" w:val="374"/>
        </w:trPr>
        <w:tc>
          <w:tcPr>
            <w:tcW w:w="6570" w:type="dxa"/>
          </w:tcPr>
          <w:p w14:paraId="3E105D99" w14:textId="77777777" w:rsidR="001916DA" w:rsidRPr="004216C1" w:rsidRDefault="001916DA" w:rsidP="00191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1916DA" w:rsidRPr="00603092" w:rsidRDefault="001916DA" w:rsidP="0019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9592EB4" w14:textId="2DFE6CFC" w:rsidR="001916DA" w:rsidRPr="00353203" w:rsidRDefault="001916DA" w:rsidP="0019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6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23,437,406</w:t>
            </w:r>
          </w:p>
        </w:tc>
      </w:tr>
    </w:tbl>
    <w:p w14:paraId="77F3070D" w14:textId="77777777" w:rsidR="0065397C" w:rsidRDefault="0065397C" w:rsidP="0082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F4DF11E" w14:textId="43DD0CD3" w:rsidR="00BA48D3" w:rsidRDefault="00D11963" w:rsidP="0082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มูลค่ายุติธรรมของหุ้นกู้ ณ วันที่ </w:t>
      </w:r>
      <w:r w:rsidR="000C75A5" w:rsidRPr="000C75A5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0C75A5" w:rsidRPr="000C75A5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0C75A5" w:rsidRPr="000C75A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</w:t>
      </w:r>
      <w:r w:rsidR="00136714">
        <w:rPr>
          <w:rFonts w:ascii="Angsana New" w:hAnsi="Angsana New" w:cs="Angsana New"/>
          <w:spacing w:val="-2"/>
          <w:sz w:val="30"/>
          <w:szCs w:val="30"/>
        </w:rPr>
        <w:t>8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มีจํานวน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16DA">
        <w:rPr>
          <w:rFonts w:asciiTheme="majorBidi" w:hAnsiTheme="majorBidi" w:cstheme="majorBidi"/>
          <w:sz w:val="30"/>
          <w:szCs w:val="30"/>
        </w:rPr>
        <w:t>23,810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ล้านบาท มูลค่ายุติธรรมดังกล่าวอ้างอิงจาก</w:t>
      </w:r>
      <w:r w:rsidR="00850E43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42AC3F4D" w14:textId="77777777" w:rsidR="00E136AB" w:rsidRPr="00823102" w:rsidRDefault="00E136AB" w:rsidP="001D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A122661" w14:textId="77777777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Cs w:val="30"/>
          <w:cs/>
        </w:rPr>
        <w:br w:type="page"/>
      </w:r>
    </w:p>
    <w:p w14:paraId="69AE2483" w14:textId="54B68B7D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ทุนเรือนหุ้น ส่วนเกินมูลค่าหุ้น และหุ้นทุนซื้อคืน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tbl>
      <w:tblPr>
        <w:tblW w:w="9079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03"/>
        <w:gridCol w:w="1152"/>
        <w:gridCol w:w="250"/>
        <w:gridCol w:w="1181"/>
        <w:gridCol w:w="250"/>
        <w:gridCol w:w="1181"/>
        <w:gridCol w:w="250"/>
        <w:gridCol w:w="1181"/>
        <w:gridCol w:w="250"/>
        <w:gridCol w:w="1181"/>
      </w:tblGrid>
      <w:tr w:rsidR="009608F9" w:rsidRPr="00C9788C" w14:paraId="7B31177F" w14:textId="77777777" w:rsidTr="00346CB7">
        <w:trPr>
          <w:trHeight w:val="384"/>
        </w:trPr>
        <w:tc>
          <w:tcPr>
            <w:tcW w:w="2203" w:type="dxa"/>
          </w:tcPr>
          <w:p w14:paraId="023126CB" w14:textId="77777777" w:rsidR="009608F9" w:rsidRPr="0059561B" w:rsidRDefault="009608F9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2A9F17E" w14:textId="25012F51" w:rsidR="009608F9" w:rsidRPr="0059561B" w:rsidRDefault="009608F9" w:rsidP="0000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จำนวนหุ้น</w:t>
            </w:r>
            <w:r w:rsidR="00B63F3F">
              <w:rPr>
                <w:rFonts w:asciiTheme="majorBidi" w:eastAsia="Cordia New" w:hAnsiTheme="majorBidi" w:cstheme="majorBidi"/>
                <w:b/>
                <w:sz w:val="28"/>
                <w:szCs w:val="28"/>
              </w:rPr>
              <w:br/>
            </w: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ที่ออกและเรียกชำระ</w:t>
            </w:r>
          </w:p>
        </w:tc>
        <w:tc>
          <w:tcPr>
            <w:tcW w:w="250" w:type="dxa"/>
          </w:tcPr>
          <w:p w14:paraId="3CA24E03" w14:textId="77777777" w:rsidR="009608F9" w:rsidRPr="0059561B" w:rsidRDefault="009608F9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39978E66" w14:textId="77777777" w:rsidR="009608F9" w:rsidRPr="00006BBC" w:rsidRDefault="009608F9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063EB992" w14:textId="77777777" w:rsidR="009608F9" w:rsidRPr="0059561B" w:rsidRDefault="009608F9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2F61D9B3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ส่วนเกิน</w:t>
            </w:r>
          </w:p>
          <w:p w14:paraId="57E982B0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344791E6" w14:textId="77777777" w:rsidR="009608F9" w:rsidRPr="0059561B" w:rsidRDefault="009608F9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38B4F6FA" w14:textId="77777777" w:rsidR="009608F9" w:rsidRPr="00966B3A" w:rsidRDefault="009608F9" w:rsidP="0096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966B3A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1173A72B" w14:textId="77777777" w:rsidR="009608F9" w:rsidRPr="0059561B" w:rsidRDefault="009608F9">
            <w:pPr>
              <w:ind w:right="-72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181" w:type="dxa"/>
            <w:vAlign w:val="bottom"/>
          </w:tcPr>
          <w:p w14:paraId="1CE0E800" w14:textId="77777777" w:rsidR="009608F9" w:rsidRPr="00501436" w:rsidRDefault="009608F9" w:rsidP="0050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  <w:r w:rsidRPr="00501436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9608F9" w:rsidRPr="00C9788C" w14:paraId="0EB41BF6" w14:textId="77777777" w:rsidTr="00346CB7">
        <w:trPr>
          <w:trHeight w:val="141"/>
        </w:trPr>
        <w:tc>
          <w:tcPr>
            <w:tcW w:w="2203" w:type="dxa"/>
          </w:tcPr>
          <w:p w14:paraId="255F58A0" w14:textId="77777777" w:rsidR="009608F9" w:rsidRPr="0059561B" w:rsidRDefault="009608F9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52" w:type="dxa"/>
          </w:tcPr>
          <w:p w14:paraId="55D7C4C5" w14:textId="77777777" w:rsidR="009608F9" w:rsidRPr="00F16895" w:rsidRDefault="009608F9" w:rsidP="003E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/>
              </w:rPr>
            </w:pP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(</w:t>
            </w:r>
            <w:r w:rsidRPr="00F16895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28"/>
                <w:szCs w:val="28"/>
                <w:cs/>
                <w:lang w:val="en-GB"/>
              </w:rPr>
              <w:t>พันหุ้น</w:t>
            </w: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250" w:type="dxa"/>
          </w:tcPr>
          <w:p w14:paraId="51A4A0D1" w14:textId="77777777" w:rsidR="009608F9" w:rsidRPr="001A519F" w:rsidRDefault="009608F9">
            <w:pPr>
              <w:spacing w:line="260" w:lineRule="atLeast"/>
              <w:ind w:right="504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</w:p>
        </w:tc>
        <w:tc>
          <w:tcPr>
            <w:tcW w:w="5474" w:type="dxa"/>
            <w:gridSpan w:val="7"/>
          </w:tcPr>
          <w:p w14:paraId="33BA574E" w14:textId="77777777" w:rsidR="009608F9" w:rsidRPr="001A519F" w:rsidRDefault="009608F9" w:rsidP="007D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32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(</w:t>
            </w:r>
            <w:r w:rsidRPr="001A51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480918" w:rsidRPr="00C9788C" w14:paraId="34226624" w14:textId="77777777" w:rsidTr="00346CB7">
        <w:trPr>
          <w:trHeight w:hRule="exact" w:val="374"/>
        </w:trPr>
        <w:tc>
          <w:tcPr>
            <w:tcW w:w="2203" w:type="dxa"/>
          </w:tcPr>
          <w:p w14:paraId="2EA170EE" w14:textId="2235ABB6" w:rsidR="00480918" w:rsidRPr="0059561B" w:rsidRDefault="00480918" w:rsidP="00480918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lang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52" w:type="dxa"/>
          </w:tcPr>
          <w:p w14:paraId="027615A9" w14:textId="7947A4E0" w:rsidR="00480918" w:rsidRPr="00EF0B2A" w:rsidRDefault="000329F2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29F2">
              <w:rPr>
                <w:rFonts w:asciiTheme="majorBidi" w:eastAsia="Cordia New" w:hAnsiTheme="majorBidi" w:cstheme="majorBidi"/>
                <w:sz w:val="28"/>
                <w:szCs w:val="28"/>
              </w:rPr>
              <w:t>4,455,133</w:t>
            </w:r>
          </w:p>
        </w:tc>
        <w:tc>
          <w:tcPr>
            <w:tcW w:w="250" w:type="dxa"/>
          </w:tcPr>
          <w:p w14:paraId="0729948B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134490D" w14:textId="48189BB4" w:rsidR="00480918" w:rsidRPr="00EF0B2A" w:rsidRDefault="000329F2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29F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1,113,783</w:t>
            </w:r>
          </w:p>
        </w:tc>
        <w:tc>
          <w:tcPr>
            <w:tcW w:w="250" w:type="dxa"/>
          </w:tcPr>
          <w:p w14:paraId="2DE35D2B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67A02EE" w14:textId="152D1D94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F0B2A">
              <w:rPr>
                <w:rFonts w:asciiTheme="majorBidi" w:eastAsia="Cordia New" w:hAnsiTheme="majorBidi" w:cstheme="majorBidi"/>
                <w:sz w:val="28"/>
                <w:szCs w:val="28"/>
              </w:rPr>
              <w:t>19,948,329</w:t>
            </w:r>
          </w:p>
        </w:tc>
        <w:tc>
          <w:tcPr>
            <w:tcW w:w="250" w:type="dxa"/>
          </w:tcPr>
          <w:p w14:paraId="11CF22CE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76F11B" w14:textId="21CB57B8" w:rsidR="00480918" w:rsidRPr="00EF0B2A" w:rsidRDefault="00A6238D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238D">
              <w:rPr>
                <w:rFonts w:asciiTheme="majorBidi" w:eastAsia="Cordia New" w:hAnsiTheme="majorBidi" w:cstheme="majorBidi"/>
                <w:sz w:val="28"/>
                <w:szCs w:val="28"/>
              </w:rPr>
              <w:t>(2,982,381)</w:t>
            </w:r>
          </w:p>
        </w:tc>
        <w:tc>
          <w:tcPr>
            <w:tcW w:w="250" w:type="dxa"/>
          </w:tcPr>
          <w:p w14:paraId="380C8275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F5A0B0" w14:textId="6F717FEF" w:rsidR="00480918" w:rsidRPr="00EF0B2A" w:rsidRDefault="00A6238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238D">
              <w:rPr>
                <w:rFonts w:asciiTheme="majorBidi" w:eastAsia="Cordia New" w:hAnsiTheme="majorBidi" w:cstheme="majorBidi"/>
                <w:sz w:val="28"/>
                <w:szCs w:val="28"/>
              </w:rPr>
              <w:t>18,079,731</w:t>
            </w:r>
          </w:p>
        </w:tc>
      </w:tr>
      <w:tr w:rsidR="00283AE4" w:rsidRPr="00C9788C" w14:paraId="2D2BD679" w14:textId="77777777" w:rsidTr="00346CB7">
        <w:trPr>
          <w:trHeight w:hRule="exact" w:val="374"/>
        </w:trPr>
        <w:tc>
          <w:tcPr>
            <w:tcW w:w="2203" w:type="dxa"/>
          </w:tcPr>
          <w:p w14:paraId="0767A5D9" w14:textId="3EC342FC" w:rsidR="00283AE4" w:rsidRPr="0059561B" w:rsidRDefault="00283AE4" w:rsidP="00283AE4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cs/>
              </w:rPr>
            </w:pPr>
            <w:r w:rsidRPr="000E5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523A05" w14:textId="06591707" w:rsidR="00283AE4" w:rsidRPr="00EF0B2A" w:rsidRDefault="0095617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3889089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91D8C85" w14:textId="22D50D89" w:rsidR="00283AE4" w:rsidRPr="00EF0B2A" w:rsidRDefault="0095617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DA49F5D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F826C7A" w14:textId="6274F7C4" w:rsidR="00283AE4" w:rsidRPr="00EF0B2A" w:rsidRDefault="00956178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9887F47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487A37B" w14:textId="6F9ACF6A" w:rsidR="00283AE4" w:rsidRPr="00EF0B2A" w:rsidRDefault="0041184F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1184F">
              <w:rPr>
                <w:rFonts w:asciiTheme="majorBidi" w:eastAsia="Cordia New" w:hAnsiTheme="majorBidi" w:cstheme="majorBidi"/>
                <w:sz w:val="28"/>
                <w:szCs w:val="28"/>
              </w:rPr>
              <w:t>(4,310,371)</w:t>
            </w:r>
          </w:p>
        </w:tc>
        <w:tc>
          <w:tcPr>
            <w:tcW w:w="250" w:type="dxa"/>
          </w:tcPr>
          <w:p w14:paraId="3297739C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73AFDE9" w14:textId="6E4B705D" w:rsidR="00283AE4" w:rsidRPr="00EF0B2A" w:rsidRDefault="002A02C5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A02C5">
              <w:rPr>
                <w:rFonts w:asciiTheme="majorBidi" w:eastAsia="Cordia New" w:hAnsiTheme="majorBidi" w:cstheme="majorBidi"/>
                <w:sz w:val="28"/>
                <w:szCs w:val="28"/>
              </w:rPr>
              <w:t>(4,310,371)</w:t>
            </w:r>
          </w:p>
        </w:tc>
      </w:tr>
      <w:tr w:rsidR="00283AE4" w:rsidRPr="00C9788C" w14:paraId="4DDF8CD5" w14:textId="77777777" w:rsidTr="00346CB7">
        <w:trPr>
          <w:trHeight w:hRule="exact" w:val="374"/>
        </w:trPr>
        <w:tc>
          <w:tcPr>
            <w:tcW w:w="2203" w:type="dxa"/>
          </w:tcPr>
          <w:p w14:paraId="05CF9922" w14:textId="1D102BED" w:rsidR="00283AE4" w:rsidRPr="0059561B" w:rsidRDefault="00283AE4" w:rsidP="00283AE4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75A5" w:rsidRPr="000C7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C75A5" w:rsidRPr="000C75A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32512C" w14:textId="1BCAC2CE" w:rsidR="00283AE4" w:rsidRPr="00255AE0" w:rsidRDefault="00267E77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67E7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4,455,133</w:t>
            </w:r>
          </w:p>
        </w:tc>
        <w:tc>
          <w:tcPr>
            <w:tcW w:w="250" w:type="dxa"/>
          </w:tcPr>
          <w:p w14:paraId="0D60B1B8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18EA42D" w14:textId="2DF69163" w:rsidR="00283AE4" w:rsidRPr="00255AE0" w:rsidRDefault="0042442A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2442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1,113,783</w:t>
            </w:r>
          </w:p>
        </w:tc>
        <w:tc>
          <w:tcPr>
            <w:tcW w:w="250" w:type="dxa"/>
          </w:tcPr>
          <w:p w14:paraId="683D455C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19AD3A9" w14:textId="01C0941C" w:rsidR="00283AE4" w:rsidRPr="00255AE0" w:rsidRDefault="0033688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3688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19,948,329</w:t>
            </w:r>
          </w:p>
        </w:tc>
        <w:tc>
          <w:tcPr>
            <w:tcW w:w="250" w:type="dxa"/>
          </w:tcPr>
          <w:p w14:paraId="7BB6A9D2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99DDCAB" w14:textId="22D78194" w:rsidR="00283AE4" w:rsidRPr="00255AE0" w:rsidRDefault="00403488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ind w:left="-11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034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(7,292,752)</w:t>
            </w:r>
          </w:p>
        </w:tc>
        <w:tc>
          <w:tcPr>
            <w:tcW w:w="250" w:type="dxa"/>
            <w:tcBorders>
              <w:bottom w:val="nil"/>
            </w:tcBorders>
          </w:tcPr>
          <w:p w14:paraId="28275DDF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948EE03" w14:textId="6175A2C7" w:rsidR="00283AE4" w:rsidRPr="00255AE0" w:rsidRDefault="00BF151F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BF151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13,769,360</w:t>
            </w:r>
          </w:p>
        </w:tc>
      </w:tr>
    </w:tbl>
    <w:p w14:paraId="01B3F91D" w14:textId="77777777" w:rsidR="00D66191" w:rsidRPr="00CE01CF" w:rsidRDefault="00D66191" w:rsidP="00EB155D">
      <w:pPr>
        <w:tabs>
          <w:tab w:val="left" w:pos="540"/>
        </w:tabs>
        <w:ind w:right="44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1B770D09" w14:textId="0A6307DB" w:rsidR="005C2645" w:rsidRDefault="00067EB8" w:rsidP="006D35D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67EB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2567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ที่ประชุมคณะกรรมการบริษัทได้</w:t>
      </w:r>
      <w:r w:rsidR="00857705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067EB8">
        <w:rPr>
          <w:rFonts w:ascii="Angsana New" w:hAnsi="Angsana New" w:cs="Angsana New" w:hint="cs"/>
          <w:sz w:val="30"/>
          <w:szCs w:val="30"/>
          <w:cs/>
        </w:rPr>
        <w:t>อนุมัติให้บริษัทดำเนินการซื้อหุ้นคืนนับตั้งแต่วันที่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857705">
        <w:rPr>
          <w:rFonts w:ascii="Angsana New" w:hAnsi="Angsana New" w:cs="Angsana New"/>
          <w:sz w:val="30"/>
          <w:szCs w:val="30"/>
        </w:rPr>
        <w:t>2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2568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2568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โดยกำหนดวงเงินสูงสุดที่ใช้ในการซื้อหุ้นคืนไม่เกิน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3,000</w:t>
      </w:r>
      <w:r w:rsidR="005A0E01">
        <w:rPr>
          <w:rFonts w:ascii="Angsana New" w:hAnsi="Angsana New" w:cs="Angsana New"/>
          <w:sz w:val="30"/>
          <w:szCs w:val="30"/>
        </w:rPr>
        <w:t>.0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และจำนวนหุ้นที่จะซื้อคืนไม่เกิน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200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ซึ่งคิดเป็นร้อยละ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4.49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โดยกำหนดระยะเวลาจำหน่ายหุ้นที่ซื้อคืนจะกระทำภายหลัง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6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เดือนนับแต่การซื้อหุ้นคืนเสร็จสิ้น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6EDCF697" w14:textId="77777777" w:rsidR="00AA522A" w:rsidRDefault="00AA522A" w:rsidP="006D35D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60822" w14:textId="1176BFC2" w:rsidR="00AA522A" w:rsidRDefault="00963BFD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ภายหลัง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AA522A">
        <w:rPr>
          <w:rFonts w:asciiTheme="majorBidi" w:hAnsiTheme="majorBidi" w:cs="Angsana New"/>
          <w:sz w:val="30"/>
          <w:szCs w:val="30"/>
        </w:rPr>
        <w:t xml:space="preserve">3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 w:rsidR="00AA522A">
        <w:rPr>
          <w:rFonts w:asciiTheme="majorBidi" w:hAnsiTheme="majorBidi" w:cs="Angsana New"/>
          <w:sz w:val="30"/>
          <w:szCs w:val="30"/>
        </w:rPr>
        <w:t xml:space="preserve">2568 </w:t>
      </w:r>
      <w:r w:rsidR="00AA522A">
        <w:rPr>
          <w:rFonts w:asciiTheme="majorBidi" w:hAnsiTheme="majorBidi" w:cs="Angsana New" w:hint="cs"/>
          <w:sz w:val="30"/>
          <w:szCs w:val="30"/>
          <w:cs/>
        </w:rPr>
        <w:t>ที่ประชุม</w:t>
      </w:r>
      <w:r w:rsidR="00857705">
        <w:rPr>
          <w:rFonts w:asciiTheme="majorBidi" w:hAnsiTheme="majorBidi" w:cs="Angsana New" w:hint="cs"/>
          <w:sz w:val="30"/>
          <w:szCs w:val="30"/>
          <w:cs/>
        </w:rPr>
        <w:t>คณะ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กรรมการของบริษัทได้มีมติอนุมัติแก้ไขข้อกำหนดในการซื้อหุ้นคืนที่มีมติอนุมัติเมื่อวันที่ </w:t>
      </w:r>
      <w:r w:rsidR="00AA522A">
        <w:rPr>
          <w:rFonts w:asciiTheme="majorBidi" w:hAnsiTheme="majorBidi" w:cs="Angsana New"/>
          <w:sz w:val="30"/>
          <w:szCs w:val="30"/>
        </w:rPr>
        <w:t xml:space="preserve">25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AA522A">
        <w:rPr>
          <w:rFonts w:asciiTheme="majorBidi" w:hAnsiTheme="majorBidi" w:cs="Angsana New"/>
          <w:sz w:val="30"/>
          <w:szCs w:val="30"/>
        </w:rPr>
        <w:t xml:space="preserve">2567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โดยแก้ไขการกำหนดวงเงินสูงสุดที่ใช้ในการซื้อหุ้นคืนจากไม่เกิน </w:t>
      </w:r>
      <w:r w:rsidR="00AA522A">
        <w:rPr>
          <w:rFonts w:asciiTheme="majorBidi" w:hAnsiTheme="majorBidi" w:cs="Angsana New"/>
          <w:sz w:val="30"/>
          <w:szCs w:val="30"/>
        </w:rPr>
        <w:t>3,</w:t>
      </w:r>
      <w:r w:rsidR="00AA522A">
        <w:rPr>
          <w:rFonts w:asciiTheme="majorBidi" w:hAnsiTheme="majorBidi" w:cs="Angsana New" w:hint="cs"/>
          <w:sz w:val="30"/>
          <w:szCs w:val="30"/>
          <w:cs/>
        </w:rPr>
        <w:t>0</w:t>
      </w:r>
      <w:r w:rsidR="00AA522A">
        <w:rPr>
          <w:rFonts w:asciiTheme="majorBidi" w:hAnsiTheme="majorBidi" w:cs="Angsana New"/>
          <w:sz w:val="30"/>
          <w:szCs w:val="30"/>
        </w:rPr>
        <w:t xml:space="preserve">00.0 </w:t>
      </w:r>
      <w:r w:rsidR="00AA522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577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เป็น </w:t>
      </w:r>
      <w:r w:rsidR="00AA522A">
        <w:rPr>
          <w:rFonts w:asciiTheme="majorBidi" w:hAnsiTheme="majorBidi" w:cs="Angsana New"/>
          <w:sz w:val="30"/>
          <w:szCs w:val="30"/>
        </w:rPr>
        <w:t xml:space="preserve">5,000.0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และจำนวนหุ้นที่จะซื้อคืนจากไม่เกิน </w:t>
      </w:r>
      <w:r w:rsidR="00AA522A">
        <w:rPr>
          <w:rFonts w:asciiTheme="majorBidi" w:hAnsiTheme="majorBidi" w:cs="Angsana New"/>
          <w:sz w:val="30"/>
          <w:szCs w:val="30"/>
        </w:rPr>
        <w:t>200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 ล้านหุ้น ซึ่งคิดเป็นร้อยละ </w:t>
      </w:r>
      <w:r w:rsidR="00AA522A">
        <w:rPr>
          <w:rFonts w:asciiTheme="majorBidi" w:hAnsiTheme="majorBidi" w:cs="Angsana New"/>
          <w:sz w:val="30"/>
          <w:szCs w:val="30"/>
        </w:rPr>
        <w:t xml:space="preserve">4.49 </w:t>
      </w:r>
      <w:r w:rsidR="00AA522A" w:rsidRPr="00EB1060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 เป็น </w:t>
      </w:r>
      <w:r w:rsidR="00AA522A">
        <w:rPr>
          <w:rFonts w:asciiTheme="majorBidi" w:hAnsiTheme="majorBidi" w:cs="Angsana New"/>
          <w:sz w:val="30"/>
          <w:szCs w:val="30"/>
        </w:rPr>
        <w:t xml:space="preserve">445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ล้านหุ้น ซึ่งคิดเป็นร้อยละ </w:t>
      </w:r>
      <w:r w:rsidR="00AA522A">
        <w:rPr>
          <w:rFonts w:asciiTheme="majorBidi" w:hAnsiTheme="majorBidi" w:cs="Angsana New"/>
          <w:sz w:val="30"/>
          <w:szCs w:val="30"/>
        </w:rPr>
        <w:t xml:space="preserve">9.99 </w:t>
      </w:r>
      <w:r w:rsidR="00AA522A" w:rsidRPr="00EB1060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</w:p>
    <w:p w14:paraId="27279ABF" w14:textId="77777777" w:rsidR="008C0B06" w:rsidRDefault="008C0B06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F03A2FA" w14:textId="5C6A72A9" w:rsidR="008C0B06" w:rsidRPr="00B2785D" w:rsidRDefault="00850E43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ในช่วงระยะเวลาตั้งแต่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2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2568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30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 w:rsidRPr="00067E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2D7423">
        <w:rPr>
          <w:rFonts w:ascii="Angsana New" w:hAnsi="Angsana New" w:cs="Angsana New"/>
          <w:sz w:val="30"/>
          <w:szCs w:val="30"/>
        </w:rPr>
        <w:t>2568</w:t>
      </w:r>
      <w:r w:rsidR="002D7423"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การดำเนินการซื้อหุ้นคืน</w:t>
      </w:r>
      <w:r>
        <w:rPr>
          <w:rFonts w:ascii="Angsana New" w:hAnsi="Angsana New" w:cs="Angsana New" w:hint="cs"/>
          <w:sz w:val="30"/>
          <w:szCs w:val="30"/>
          <w:cs/>
        </w:rPr>
        <w:t>เสร็จสิ้น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3809B6">
        <w:rPr>
          <w:rFonts w:ascii="Angsana New" w:hAnsi="Angsana New" w:cs="Angsana New"/>
          <w:sz w:val="30"/>
          <w:szCs w:val="30"/>
        </w:rPr>
        <w:t>4</w:t>
      </w:r>
      <w:r w:rsidR="008C0B06">
        <w:rPr>
          <w:rFonts w:ascii="Angsana New" w:hAnsi="Angsana New" w:cs="Angsana New"/>
          <w:sz w:val="30"/>
          <w:szCs w:val="30"/>
        </w:rPr>
        <w:t>00.0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5E3D7C">
        <w:rPr>
          <w:rFonts w:ascii="Angsana New" w:hAnsi="Angsana New" w:cs="Angsana New"/>
          <w:sz w:val="30"/>
          <w:szCs w:val="30"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>
        <w:rPr>
          <w:rFonts w:ascii="Angsana New" w:hAnsi="Angsana New" w:cs="Angsana New"/>
          <w:sz w:val="30"/>
          <w:szCs w:val="30"/>
        </w:rPr>
        <w:t>4,310.4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โดยแสดงหักจากส่วนของผู้ถือหุ้น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8C0B06" w:rsidRPr="008C0B06">
        <w:rPr>
          <w:rFonts w:ascii="Angsana New" w:hAnsi="Angsana New" w:cs="Angsana New"/>
          <w:sz w:val="30"/>
          <w:szCs w:val="30"/>
          <w:cs/>
        </w:rPr>
        <w:t xml:space="preserve"> </w:t>
      </w:r>
      <w:r w:rsidR="008C0B06" w:rsidRPr="008C0B06">
        <w:rPr>
          <w:rFonts w:ascii="Angsana New" w:hAnsi="Angsana New" w:cs="Angsana New" w:hint="cs"/>
          <w:sz w:val="30"/>
          <w:szCs w:val="30"/>
          <w:cs/>
        </w:rPr>
        <w:t>บริษัทถือหุ้นทุนซื้อคืนไว้เพื่อรอการจำหน่ายอีกครั้งหนึ่งในเวลาต่อไป</w:t>
      </w:r>
    </w:p>
    <w:p w14:paraId="7DF98094" w14:textId="16A2B170" w:rsidR="00F228A4" w:rsidRPr="00F77E75" w:rsidRDefault="00996146" w:rsidP="008C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9ADAF7F" w14:textId="50A7C1D2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B13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362CD3CF" w:rsidR="00157B13" w:rsidRPr="00AA3C79" w:rsidRDefault="00157B13" w:rsidP="00157B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5512B4B" w14:textId="6ED19405" w:rsidR="00157B13" w:rsidRPr="00F92A58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5F6C033" w14:textId="77777777" w:rsidR="00157B13" w:rsidRPr="00A85D0A" w:rsidRDefault="00157B13" w:rsidP="00157B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21F32A6D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8895921" w14:textId="77777777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7FCC51DF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2C03E0" w14:textId="77777777" w:rsidR="00157B13" w:rsidRPr="00A85D0A" w:rsidRDefault="00157B13" w:rsidP="00157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7F45AE1E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A3C7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AA3C79" w:rsidRPr="00A85D0A" w:rsidRDefault="00AA3C79" w:rsidP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75A5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76740FB6" w:rsidR="000C75A5" w:rsidRPr="00A85D0A" w:rsidRDefault="000C75A5" w:rsidP="000C7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 สุทธิ</w:t>
            </w:r>
          </w:p>
        </w:tc>
        <w:tc>
          <w:tcPr>
            <w:tcW w:w="1170" w:type="dxa"/>
          </w:tcPr>
          <w:p w14:paraId="26D29A3F" w14:textId="5E085475" w:rsidR="000C75A5" w:rsidRPr="00AB5EF0" w:rsidRDefault="00997AC3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sz w:val="30"/>
                <w:szCs w:val="30"/>
              </w:rPr>
              <w:t>526,479</w:t>
            </w:r>
          </w:p>
        </w:tc>
        <w:tc>
          <w:tcPr>
            <w:tcW w:w="180" w:type="dxa"/>
          </w:tcPr>
          <w:p w14:paraId="78742D96" w14:textId="77777777" w:rsidR="000C75A5" w:rsidRPr="00603092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7AC67FE7" w:rsidR="000C75A5" w:rsidRPr="00A85D0A" w:rsidRDefault="000C75A5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990,389</w:t>
            </w:r>
          </w:p>
        </w:tc>
        <w:tc>
          <w:tcPr>
            <w:tcW w:w="180" w:type="dxa"/>
          </w:tcPr>
          <w:p w14:paraId="2723FF00" w14:textId="77777777" w:rsidR="000C75A5" w:rsidRPr="008D57FF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00F528B0" w:rsidR="000C75A5" w:rsidRPr="0033682B" w:rsidRDefault="003D4ED1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sz w:val="30"/>
                <w:szCs w:val="30"/>
              </w:rPr>
              <w:t>69,555</w:t>
            </w:r>
          </w:p>
        </w:tc>
        <w:tc>
          <w:tcPr>
            <w:tcW w:w="180" w:type="dxa"/>
          </w:tcPr>
          <w:p w14:paraId="64FEC803" w14:textId="77777777" w:rsidR="000C75A5" w:rsidRPr="00603092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79BA9C5A" w:rsidR="000C75A5" w:rsidRPr="00603092" w:rsidRDefault="000C75A5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126,252</w:t>
            </w:r>
          </w:p>
        </w:tc>
      </w:tr>
      <w:tr w:rsidR="000C75A5" w:rsidRPr="00A85D0A" w14:paraId="2B6B18DC" w14:textId="77777777" w:rsidTr="000D0C26">
        <w:trPr>
          <w:cantSplit/>
          <w:trHeight w:val="333"/>
        </w:trPr>
        <w:tc>
          <w:tcPr>
            <w:tcW w:w="3978" w:type="dxa"/>
          </w:tcPr>
          <w:p w14:paraId="27EE300A" w14:textId="6D238E0A" w:rsidR="000C75A5" w:rsidRDefault="000C75A5" w:rsidP="000C7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ขาดทุนจากเครื่องมือทางการเงิน สุทธิ</w:t>
            </w:r>
          </w:p>
        </w:tc>
        <w:tc>
          <w:tcPr>
            <w:tcW w:w="1170" w:type="dxa"/>
          </w:tcPr>
          <w:p w14:paraId="77B5AAC0" w14:textId="009D054B" w:rsidR="000C75A5" w:rsidRPr="00AB5EF0" w:rsidRDefault="00997AC3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sz w:val="30"/>
                <w:szCs w:val="30"/>
              </w:rPr>
              <w:t>(429,934)</w:t>
            </w:r>
          </w:p>
        </w:tc>
        <w:tc>
          <w:tcPr>
            <w:tcW w:w="180" w:type="dxa"/>
          </w:tcPr>
          <w:p w14:paraId="0F646DA8" w14:textId="77777777" w:rsidR="000C75A5" w:rsidRPr="00D66191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F7AB5" w14:textId="3E7D1EDF" w:rsidR="000C75A5" w:rsidRPr="00A85D0A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(1,015,285)</w:t>
            </w:r>
          </w:p>
        </w:tc>
        <w:tc>
          <w:tcPr>
            <w:tcW w:w="180" w:type="dxa"/>
          </w:tcPr>
          <w:p w14:paraId="24A33FD5" w14:textId="77777777" w:rsidR="000C75A5" w:rsidRPr="008D57FF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48C32" w14:textId="58268AA1" w:rsidR="000C75A5" w:rsidRPr="0033682B" w:rsidRDefault="003D4ED1" w:rsidP="003D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sz w:val="30"/>
                <w:szCs w:val="30"/>
              </w:rPr>
              <w:t>(477,348)</w:t>
            </w:r>
          </w:p>
        </w:tc>
        <w:tc>
          <w:tcPr>
            <w:tcW w:w="180" w:type="dxa"/>
          </w:tcPr>
          <w:p w14:paraId="66132E62" w14:textId="77777777" w:rsidR="000C75A5" w:rsidRPr="00D66191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745BD" w14:textId="2009242B" w:rsidR="000C75A5" w:rsidRPr="00D66191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(1,389,420)</w:t>
            </w:r>
          </w:p>
        </w:tc>
      </w:tr>
      <w:tr w:rsidR="000C75A5" w:rsidRPr="00A85D0A" w14:paraId="101315B9" w14:textId="77777777" w:rsidTr="003D4ED1">
        <w:trPr>
          <w:cantSplit/>
          <w:trHeight w:val="343"/>
        </w:trPr>
        <w:tc>
          <w:tcPr>
            <w:tcW w:w="3978" w:type="dxa"/>
          </w:tcPr>
          <w:p w14:paraId="1C856F27" w14:textId="77777777" w:rsidR="000C75A5" w:rsidRDefault="000C75A5" w:rsidP="000C7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</w:tcPr>
          <w:p w14:paraId="4605DF05" w14:textId="22E0BA3B" w:rsidR="000C75A5" w:rsidRPr="00AB5EF0" w:rsidRDefault="00997AC3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sz w:val="30"/>
                <w:szCs w:val="30"/>
              </w:rPr>
              <w:t>(50,006)</w:t>
            </w:r>
          </w:p>
        </w:tc>
        <w:tc>
          <w:tcPr>
            <w:tcW w:w="180" w:type="dxa"/>
          </w:tcPr>
          <w:p w14:paraId="6A499C77" w14:textId="77777777" w:rsidR="000C75A5" w:rsidRPr="00603092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2B935211" w:rsidR="000C75A5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(53,437)</w:t>
            </w:r>
          </w:p>
        </w:tc>
        <w:tc>
          <w:tcPr>
            <w:tcW w:w="180" w:type="dxa"/>
          </w:tcPr>
          <w:p w14:paraId="37F1FBFD" w14:textId="77777777" w:rsidR="000C75A5" w:rsidRPr="00603092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CF752" w14:textId="59A12026" w:rsidR="000C75A5" w:rsidRPr="0033682B" w:rsidRDefault="003D4ED1" w:rsidP="003D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sz w:val="30"/>
                <w:szCs w:val="30"/>
              </w:rPr>
              <w:t>(89,059)</w:t>
            </w:r>
          </w:p>
        </w:tc>
        <w:tc>
          <w:tcPr>
            <w:tcW w:w="180" w:type="dxa"/>
          </w:tcPr>
          <w:p w14:paraId="5E88D988" w14:textId="77777777" w:rsidR="000C75A5" w:rsidRPr="00603092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0C105C93" w:rsidR="000C75A5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sz w:val="30"/>
                <w:szCs w:val="30"/>
              </w:rPr>
              <w:t>235,421</w:t>
            </w:r>
          </w:p>
        </w:tc>
      </w:tr>
      <w:tr w:rsidR="000C75A5" w:rsidRPr="00A85D0A" w14:paraId="0CAE166A" w14:textId="77777777" w:rsidTr="00346CB7">
        <w:trPr>
          <w:cantSplit/>
          <w:trHeight w:val="343"/>
        </w:trPr>
        <w:tc>
          <w:tcPr>
            <w:tcW w:w="3978" w:type="dxa"/>
          </w:tcPr>
          <w:p w14:paraId="47350EF5" w14:textId="66FFD5F0" w:rsidR="000C75A5" w:rsidRPr="00843A74" w:rsidRDefault="000C75A5" w:rsidP="000C75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225534D1" w:rsidR="000C75A5" w:rsidRPr="00997AC3" w:rsidRDefault="00997AC3" w:rsidP="00997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46,539</w:t>
            </w:r>
          </w:p>
        </w:tc>
        <w:tc>
          <w:tcPr>
            <w:tcW w:w="180" w:type="dxa"/>
          </w:tcPr>
          <w:p w14:paraId="5CD4866A" w14:textId="77777777" w:rsidR="000C75A5" w:rsidRPr="0033682B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5D4765EE" w:rsidR="000C75A5" w:rsidRPr="00346CB7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78,333</w:t>
            </w:r>
            <w:r w:rsidRPr="00336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3430D9" w14:textId="77777777" w:rsidR="000C75A5" w:rsidRPr="0033682B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155B390F" w:rsidR="000C75A5" w:rsidRPr="003D4ED1" w:rsidRDefault="003D4ED1" w:rsidP="003D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(496,852)</w:t>
            </w:r>
          </w:p>
        </w:tc>
        <w:tc>
          <w:tcPr>
            <w:tcW w:w="180" w:type="dxa"/>
          </w:tcPr>
          <w:p w14:paraId="776B50F6" w14:textId="77777777" w:rsidR="000C75A5" w:rsidRPr="0033682B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51401F7C" w:rsidR="000C75A5" w:rsidRPr="0033682B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6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(1,027,747)</w:t>
            </w:r>
          </w:p>
        </w:tc>
      </w:tr>
    </w:tbl>
    <w:p w14:paraId="03AB7474" w14:textId="086D8ED2" w:rsidR="0065397C" w:rsidRDefault="0065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0DE634D" w14:textId="569DED75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ภาษีเงินได้ </w:t>
      </w:r>
    </w:p>
    <w:p w14:paraId="0E945126" w14:textId="77777777" w:rsidR="00091F79" w:rsidRPr="00346CB7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AA3C79" w:rsidRPr="00A85D0A" w14:paraId="0AB9D261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  <w:hideMark/>
          </w:tcPr>
          <w:p w14:paraId="6AF9DFEA" w14:textId="77777777" w:rsidR="00AA3C79" w:rsidRPr="00A85D0A" w:rsidRDefault="00AA3C7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6011781" w14:textId="77777777" w:rsidR="00AA3C79" w:rsidRPr="00A85D0A" w:rsidRDefault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EF9BE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D3D10C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B13" w:rsidRPr="00A85D0A" w14:paraId="159E68AC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</w:tcPr>
          <w:p w14:paraId="15C8812C" w14:textId="29AD6B2E" w:rsidR="00157B13" w:rsidRDefault="00157B13" w:rsidP="00157B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C75A5" w:rsidRPr="000C75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0C75A5" w:rsidRPr="000C75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0E9D1A6" w14:textId="45793067" w:rsidR="00157B13" w:rsidRPr="00C70B18" w:rsidRDefault="00157B13" w:rsidP="00157B1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51CA62C" w14:textId="77777777" w:rsidR="00157B13" w:rsidRPr="00A85D0A" w:rsidRDefault="00157B13" w:rsidP="00157B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1FA9CC" w14:textId="7B7C4E23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4C1B958" w14:textId="77777777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54AF" w14:textId="118FF491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EDB71B" w14:textId="77777777" w:rsidR="00157B13" w:rsidRPr="00A85D0A" w:rsidRDefault="00157B13" w:rsidP="00157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9678A0" w14:textId="32D09449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A3C79" w:rsidRPr="00A85D0A" w14:paraId="02D8AFFD" w14:textId="77777777" w:rsidTr="008B5A88">
        <w:trPr>
          <w:cantSplit/>
          <w:trHeight w:val="423"/>
          <w:tblHeader/>
        </w:trPr>
        <w:tc>
          <w:tcPr>
            <w:tcW w:w="3780" w:type="dxa"/>
            <w:vAlign w:val="bottom"/>
          </w:tcPr>
          <w:p w14:paraId="79223A17" w14:textId="77777777" w:rsidR="00AA3C79" w:rsidRPr="00A85D0A" w:rsidRDefault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6158695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75A5" w:rsidRPr="00A85D0A" w14:paraId="67FD848B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4DE436AE" w14:textId="77777777" w:rsidR="000C75A5" w:rsidRPr="00A85D0A" w:rsidRDefault="000C75A5" w:rsidP="000C7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</w:tcPr>
          <w:p w14:paraId="2DAF776D" w14:textId="6DF5D481" w:rsidR="000C75A5" w:rsidRPr="00382079" w:rsidRDefault="003F5EAD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3F5EAD">
              <w:rPr>
                <w:rFonts w:ascii="Angsana New" w:hAnsi="Angsana New" w:cs="Angsana New"/>
                <w:sz w:val="30"/>
                <w:szCs w:val="30"/>
              </w:rPr>
              <w:t>(422,297)</w:t>
            </w:r>
          </w:p>
        </w:tc>
        <w:tc>
          <w:tcPr>
            <w:tcW w:w="180" w:type="dxa"/>
          </w:tcPr>
          <w:p w14:paraId="3F854EDD" w14:textId="77777777" w:rsidR="000C75A5" w:rsidRPr="00D66191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F4BF3" w14:textId="4C340084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(392,478)</w:t>
            </w:r>
          </w:p>
        </w:tc>
        <w:tc>
          <w:tcPr>
            <w:tcW w:w="180" w:type="dxa"/>
          </w:tcPr>
          <w:p w14:paraId="4981970C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C8540" w14:textId="4A1AEEE2" w:rsidR="000C75A5" w:rsidRPr="002B5E63" w:rsidRDefault="004764AC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4764AC">
              <w:rPr>
                <w:rFonts w:ascii="Angsana New" w:hAnsi="Angsana New" w:cs="Angsana New"/>
                <w:sz w:val="30"/>
                <w:szCs w:val="30"/>
              </w:rPr>
              <w:t>21,637</w:t>
            </w:r>
          </w:p>
        </w:tc>
        <w:tc>
          <w:tcPr>
            <w:tcW w:w="180" w:type="dxa"/>
          </w:tcPr>
          <w:p w14:paraId="28E08C38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FB03" w14:textId="235E2726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(7,459)</w:t>
            </w:r>
          </w:p>
        </w:tc>
      </w:tr>
      <w:tr w:rsidR="000C75A5" w:rsidRPr="00A85D0A" w14:paraId="739F0528" w14:textId="77777777" w:rsidTr="008D4A59">
        <w:trPr>
          <w:cantSplit/>
          <w:trHeight w:hRule="exact" w:val="374"/>
        </w:trPr>
        <w:tc>
          <w:tcPr>
            <w:tcW w:w="3780" w:type="dxa"/>
          </w:tcPr>
          <w:p w14:paraId="03D2BC44" w14:textId="77777777" w:rsidR="000C75A5" w:rsidRPr="00A85D0A" w:rsidRDefault="000C75A5" w:rsidP="000C75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9E91" w14:textId="3C442EB8" w:rsidR="000C75A5" w:rsidRPr="00382079" w:rsidRDefault="00753B46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753B46">
              <w:rPr>
                <w:rFonts w:ascii="Angsana New" w:hAnsi="Angsana New" w:cs="Angsana New"/>
                <w:sz w:val="30"/>
                <w:szCs w:val="30"/>
              </w:rPr>
              <w:t>635,037</w:t>
            </w:r>
          </w:p>
        </w:tc>
        <w:tc>
          <w:tcPr>
            <w:tcW w:w="180" w:type="dxa"/>
          </w:tcPr>
          <w:p w14:paraId="4223FD70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E8694" w14:textId="05AEA6B5" w:rsidR="000C75A5" w:rsidRPr="00F405D8" w:rsidRDefault="000C75A5" w:rsidP="00815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046D54">
              <w:rPr>
                <w:rFonts w:asciiTheme="majorBidi" w:hAnsiTheme="majorBidi" w:cstheme="majorBidi"/>
                <w:sz w:val="30"/>
                <w:szCs w:val="30"/>
              </w:rPr>
              <w:t>219,968</w:t>
            </w:r>
          </w:p>
        </w:tc>
        <w:tc>
          <w:tcPr>
            <w:tcW w:w="180" w:type="dxa"/>
          </w:tcPr>
          <w:p w14:paraId="1D3DD441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47816" w14:textId="624C8E65" w:rsidR="000C75A5" w:rsidRPr="002B5E63" w:rsidRDefault="00D34506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D34506"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  <w:tc>
          <w:tcPr>
            <w:tcW w:w="180" w:type="dxa"/>
          </w:tcPr>
          <w:p w14:paraId="0E7FBFDC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0028F" w14:textId="11E84D5E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sz w:val="30"/>
                <w:szCs w:val="30"/>
              </w:rPr>
              <w:t>(16,436)</w:t>
            </w:r>
          </w:p>
        </w:tc>
      </w:tr>
      <w:tr w:rsidR="000C75A5" w:rsidRPr="00A85D0A" w14:paraId="2D2D9FF7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3695CE3C" w14:textId="40783DAF" w:rsidR="000C75A5" w:rsidRPr="00843A74" w:rsidRDefault="000C75A5" w:rsidP="000C75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62B0F884" w:rsidR="000C75A5" w:rsidRPr="00382079" w:rsidRDefault="00957E0D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E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212,740</w:t>
            </w:r>
          </w:p>
        </w:tc>
        <w:tc>
          <w:tcPr>
            <w:tcW w:w="180" w:type="dxa"/>
          </w:tcPr>
          <w:p w14:paraId="25A9501C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23AA504C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C0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172,510</w:t>
            </w:r>
            <w:r w:rsidRPr="008B5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06F34B" w14:textId="77777777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57FA83F8" w:rsidR="000C75A5" w:rsidRPr="00D66191" w:rsidRDefault="00CC7400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4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21,557</w:t>
            </w:r>
          </w:p>
        </w:tc>
        <w:tc>
          <w:tcPr>
            <w:tcW w:w="180" w:type="dxa"/>
          </w:tcPr>
          <w:p w14:paraId="27335965" w14:textId="77777777" w:rsidR="000C75A5" w:rsidRPr="00D66191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718E7ECF" w:rsidR="000C75A5" w:rsidRPr="00F405D8" w:rsidRDefault="000C75A5" w:rsidP="000C7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5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(23,895)</w:t>
            </w:r>
          </w:p>
        </w:tc>
      </w:tr>
    </w:tbl>
    <w:p w14:paraId="4A5EA2AB" w14:textId="77777777" w:rsidR="00091F79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2B934F17" w14:textId="539AE4FA" w:rsidR="00091F79" w:rsidRPr="008D4A59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143CC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47913">
        <w:rPr>
          <w:rFonts w:asciiTheme="majorBidi" w:hAnsiTheme="majorBidi" w:cs="Angsana New"/>
          <w:sz w:val="30"/>
          <w:szCs w:val="30"/>
        </w:rPr>
        <w:t>8.4</w:t>
      </w:r>
      <w:r w:rsidR="00D66191">
        <w:rPr>
          <w:rFonts w:asciiTheme="majorBidi" w:hAnsiTheme="majorBidi" w:cs="Angsana New"/>
          <w:sz w:val="30"/>
          <w:szCs w:val="30"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D66191">
        <w:rPr>
          <w:rFonts w:asciiTheme="majorBidi" w:hAnsiTheme="majorBidi" w:cs="Angsana New"/>
          <w:sz w:val="30"/>
          <w:szCs w:val="30"/>
        </w:rPr>
        <w:t xml:space="preserve"> </w:t>
      </w:r>
      <w:r w:rsidR="00882A8C">
        <w:rPr>
          <w:rFonts w:asciiTheme="majorBidi" w:hAnsiTheme="majorBidi" w:cs="Angsana New"/>
          <w:sz w:val="30"/>
          <w:szCs w:val="30"/>
        </w:rPr>
        <w:t>0.4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507DF2">
        <w:rPr>
          <w:rFonts w:asciiTheme="majorBidi" w:hAnsiTheme="majorBidi" w:cs="Angsana New"/>
          <w:i/>
          <w:iCs/>
          <w:sz w:val="30"/>
          <w:szCs w:val="30"/>
        </w:rPr>
        <w:t xml:space="preserve">30 </w:t>
      </w:r>
      <w:r w:rsidR="00507DF2">
        <w:rPr>
          <w:rFonts w:asciiTheme="majorBidi" w:hAnsiTheme="majorBidi" w:cs="Angsana New" w:hint="cs"/>
          <w:i/>
          <w:iCs/>
          <w:sz w:val="30"/>
          <w:szCs w:val="30"/>
          <w:cs/>
        </w:rPr>
        <w:t>มิถุนายน</w:t>
      </w:r>
      <w:r w:rsidR="00507DF2" w:rsidRPr="00143CC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157B1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07DF2">
        <w:rPr>
          <w:rFonts w:asciiTheme="majorBidi" w:hAnsiTheme="majorBidi" w:cs="Angsana New"/>
          <w:i/>
          <w:iCs/>
          <w:sz w:val="30"/>
          <w:szCs w:val="30"/>
        </w:rPr>
        <w:t>-5</w:t>
      </w:r>
      <w:r w:rsidR="00E412C1">
        <w:rPr>
          <w:rFonts w:asciiTheme="majorBidi" w:hAnsiTheme="majorBidi" w:cs="Angsana New"/>
          <w:i/>
          <w:iCs/>
          <w:sz w:val="30"/>
          <w:szCs w:val="30"/>
        </w:rPr>
        <w:t>.</w:t>
      </w:r>
      <w:r w:rsidR="00507DF2">
        <w:rPr>
          <w:rFonts w:asciiTheme="majorBidi" w:hAnsiTheme="majorBidi" w:cs="Angsana New"/>
          <w:i/>
          <w:iCs/>
          <w:sz w:val="30"/>
          <w:szCs w:val="30"/>
        </w:rPr>
        <w:t>6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82A8C">
        <w:rPr>
          <w:rFonts w:asciiTheme="majorBidi" w:hAnsiTheme="majorBidi" w:cs="Angsana New"/>
          <w:i/>
          <w:iCs/>
          <w:sz w:val="30"/>
          <w:szCs w:val="30"/>
        </w:rPr>
        <w:t>-</w:t>
      </w:r>
      <w:r w:rsidR="00E412C1">
        <w:rPr>
          <w:rFonts w:asciiTheme="majorBidi" w:hAnsiTheme="majorBidi" w:cs="Angsana New"/>
          <w:i/>
          <w:iCs/>
          <w:sz w:val="30"/>
          <w:szCs w:val="30"/>
        </w:rPr>
        <w:t>3.</w:t>
      </w:r>
      <w:r w:rsidR="00507DF2">
        <w:rPr>
          <w:rFonts w:asciiTheme="majorBidi" w:hAnsiTheme="majorBidi" w:cs="Angsana New"/>
          <w:i/>
          <w:iCs/>
          <w:sz w:val="30"/>
          <w:szCs w:val="30"/>
        </w:rPr>
        <w:t>7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B76148">
        <w:rPr>
          <w:rFonts w:asciiTheme="majorBidi" w:hAnsiTheme="majorBidi" w:cs="Angsana New"/>
          <w:sz w:val="30"/>
          <w:szCs w:val="30"/>
          <w:cs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ถัวเฉลี่ยสําหรับกลุ่มบริษัทเกิดจากการ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กลับรายการหนี้สินภาษีเงินได้รอตัดบัญชี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สําหรับ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การปรับโครงสร้างของ</w:t>
      </w:r>
      <w:r w:rsidR="00510952">
        <w:rPr>
          <w:rFonts w:asciiTheme="majorBidi" w:hAnsiTheme="majorBidi" w:cs="Angsana New"/>
          <w:sz w:val="30"/>
          <w:szCs w:val="30"/>
        </w:rPr>
        <w:br/>
      </w:r>
      <w:r w:rsidR="00B76148">
        <w:rPr>
          <w:rFonts w:asciiTheme="majorBidi" w:hAnsiTheme="majorBidi" w:cs="Angsana New" w:hint="cs"/>
          <w:sz w:val="30"/>
          <w:szCs w:val="30"/>
          <w:cs/>
        </w:rPr>
        <w:t xml:space="preserve">เงินลงทุนในบริษัทร่วม ในบริษัท </w:t>
      </w:r>
      <w:r w:rsidR="00B76148">
        <w:rPr>
          <w:rFonts w:asciiTheme="majorBidi" w:hAnsiTheme="majorBidi" w:cs="Angsana New"/>
          <w:sz w:val="30"/>
          <w:szCs w:val="30"/>
        </w:rPr>
        <w:t xml:space="preserve">AFL </w:t>
      </w:r>
      <w:r w:rsidR="00510952">
        <w:rPr>
          <w:rFonts w:asciiTheme="majorBidi" w:hAnsiTheme="majorBidi" w:cs="Angsana New"/>
          <w:sz w:val="30"/>
          <w:szCs w:val="30"/>
        </w:rPr>
        <w:t>(</w:t>
      </w:r>
      <w:r w:rsidR="00510952">
        <w:rPr>
          <w:rFonts w:asciiTheme="majorBidi" w:hAnsiTheme="majorBidi" w:cs="Angsana New" w:hint="cs"/>
          <w:sz w:val="30"/>
          <w:szCs w:val="30"/>
          <w:cs/>
        </w:rPr>
        <w:t>หมายเหตุ</w:t>
      </w:r>
      <w:r w:rsidR="005C622D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10952">
        <w:rPr>
          <w:rFonts w:asciiTheme="majorBidi" w:hAnsiTheme="majorBidi" w:cs="Angsana New"/>
          <w:sz w:val="30"/>
          <w:szCs w:val="30"/>
        </w:rPr>
        <w:t>1</w:t>
      </w:r>
      <w:r w:rsidR="005C622D">
        <w:rPr>
          <w:rFonts w:asciiTheme="majorBidi" w:hAnsiTheme="majorBidi" w:cs="Angsana New"/>
          <w:sz w:val="30"/>
          <w:szCs w:val="30"/>
        </w:rPr>
        <w:t>0.2</w:t>
      </w:r>
      <w:r w:rsidR="00510952">
        <w:rPr>
          <w:rFonts w:asciiTheme="majorBidi" w:hAnsiTheme="majorBidi" w:cs="Angsana New"/>
          <w:sz w:val="30"/>
          <w:szCs w:val="30"/>
        </w:rPr>
        <w:t xml:space="preserve">) 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ซึ่งทำให้</w:t>
      </w:r>
      <w:r w:rsidR="00510952">
        <w:rPr>
          <w:rFonts w:asciiTheme="majorBidi" w:hAnsiTheme="majorBidi" w:cs="Angsana New" w:hint="cs"/>
          <w:sz w:val="30"/>
          <w:szCs w:val="30"/>
          <w:cs/>
        </w:rPr>
        <w:t>เกิดการ</w:t>
      </w:r>
      <w:r w:rsidR="00B76148">
        <w:rPr>
          <w:rFonts w:asciiTheme="majorBidi" w:hAnsiTheme="majorBidi" w:cs="Angsana New" w:hint="cs"/>
          <w:sz w:val="30"/>
          <w:szCs w:val="30"/>
          <w:cs/>
        </w:rPr>
        <w:t>เปลี่ยนแปลง</w:t>
      </w:r>
      <w:r w:rsidR="00510952">
        <w:rPr>
          <w:rFonts w:asciiTheme="majorBidi" w:hAnsiTheme="majorBidi" w:cs="Angsana New" w:hint="cs"/>
          <w:sz w:val="30"/>
          <w:szCs w:val="30"/>
          <w:cs/>
        </w:rPr>
        <w:t>ใน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ภาษีเงินได้รอตัดบัญชี</w:t>
      </w:r>
      <w:r w:rsidR="00510952">
        <w:rPr>
          <w:rFonts w:asciiTheme="majorBidi" w:hAnsiTheme="majorBidi" w:cs="Angsana New" w:hint="cs"/>
          <w:sz w:val="30"/>
          <w:szCs w:val="30"/>
          <w:cs/>
        </w:rPr>
        <w:t>ที่รับรู้</w:t>
      </w:r>
      <w:r w:rsidR="00B76148">
        <w:rPr>
          <w:rFonts w:asciiTheme="majorBidi" w:hAnsiTheme="majorBidi" w:cs="Angsana New" w:hint="cs"/>
          <w:sz w:val="30"/>
          <w:szCs w:val="30"/>
          <w:cs/>
        </w:rPr>
        <w:t xml:space="preserve"> นอกจากนี้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การรับรู้สินทรัพย์ภาษีเงินได้รอตัดบัญชีสำหรับ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ประโยชน์เพิ่มเติมทางภาษี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ในส่วน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เกี่ยวข้องกับ</w:t>
      </w:r>
      <w:r w:rsidR="00831D0D">
        <w:rPr>
          <w:rFonts w:asciiTheme="majorBidi" w:hAnsiTheme="majorBidi" w:cs="Angsana New"/>
          <w:sz w:val="30"/>
          <w:szCs w:val="30"/>
        </w:rPr>
        <w:br/>
      </w:r>
      <w:r w:rsidRPr="00390934">
        <w:rPr>
          <w:rFonts w:asciiTheme="majorBidi" w:hAnsiTheme="majorBidi" w:cs="Angsana New"/>
          <w:spacing w:val="-6"/>
          <w:sz w:val="30"/>
          <w:szCs w:val="30"/>
          <w:cs/>
        </w:rPr>
        <w:t>ผลขาดทุนสุทธิจากการดําเนินงานของบริษัทย่อยในต่างประเทศ</w:t>
      </w:r>
      <w:r w:rsidR="00510952" w:rsidRPr="00390934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B76148" w:rsidRPr="00390934">
        <w:rPr>
          <w:rFonts w:asciiTheme="majorBidi" w:hAnsiTheme="majorBidi" w:cs="Angsana New"/>
          <w:spacing w:val="-6"/>
          <w:sz w:val="30"/>
          <w:szCs w:val="30"/>
          <w:cs/>
        </w:rPr>
        <w:t>ยังมีส่วนทำให้เกิดการเปลี่ยนแปลงในอัตราภาษี</w:t>
      </w:r>
      <w:r w:rsidR="00510952" w:rsidRPr="00390934">
        <w:rPr>
          <w:rFonts w:asciiTheme="majorBidi" w:hAnsiTheme="majorBidi" w:cs="Angsana New"/>
          <w:spacing w:val="-6"/>
          <w:sz w:val="30"/>
          <w:szCs w:val="30"/>
          <w:cs/>
        </w:rPr>
        <w:t>อีกด้วย</w:t>
      </w:r>
    </w:p>
    <w:p w14:paraId="33D24282" w14:textId="77777777" w:rsidR="002C4937" w:rsidRDefault="002C4937" w:rsidP="00CD44C9">
      <w:pPr>
        <w:ind w:left="540"/>
        <w:jc w:val="thaiDistribute"/>
        <w:rPr>
          <w:sz w:val="22"/>
          <w:szCs w:val="22"/>
        </w:rPr>
      </w:pPr>
    </w:p>
    <w:p w14:paraId="2E313F8B" w14:textId="30E04998" w:rsidR="00880289" w:rsidRPr="00651B2A" w:rsidRDefault="009F5244" w:rsidP="00CD44C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748DD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E748DD">
        <w:rPr>
          <w:rFonts w:asciiTheme="majorBidi" w:hAnsiTheme="majorBidi" w:cs="Angsana New"/>
          <w:sz w:val="30"/>
          <w:szCs w:val="30"/>
        </w:rPr>
        <w:t>1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E748DD">
        <w:rPr>
          <w:rFonts w:asciiTheme="majorBidi" w:hAnsiTheme="majorBidi" w:cs="Angsana New"/>
          <w:sz w:val="30"/>
          <w:szCs w:val="30"/>
        </w:rPr>
        <w:t>2568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</w:t>
      </w:r>
      <w:r w:rsidR="00850E43">
        <w:rPr>
          <w:rFonts w:asciiTheme="majorBidi" w:hAnsiTheme="majorBidi" w:cs="Angsana New" w:hint="cs"/>
          <w:sz w:val="30"/>
          <w:szCs w:val="30"/>
          <w:cs/>
        </w:rPr>
        <w:t>โดยส่วนใหญ่</w:t>
      </w:r>
      <w:r w:rsidR="006C61EF">
        <w:rPr>
          <w:rFonts w:asciiTheme="majorBidi" w:hAnsiTheme="majorBidi" w:cs="Angsana New"/>
          <w:sz w:val="30"/>
          <w:szCs w:val="30"/>
        </w:rPr>
        <w:br/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ใน</w:t>
      </w:r>
      <w:r w:rsidR="00237734">
        <w:rPr>
          <w:rFonts w:asciiTheme="majorBidi" w:hAnsiTheme="majorBidi" w:cs="Angsana New" w:hint="cs"/>
          <w:sz w:val="30"/>
          <w:szCs w:val="30"/>
          <w:cs/>
        </w:rPr>
        <w:t>ประเทศ</w:t>
      </w:r>
      <w:r w:rsidR="00FA4A8D">
        <w:rPr>
          <w:rFonts w:asciiTheme="majorBidi" w:hAnsiTheme="majorBidi" w:cs="Angsana New" w:hint="cs"/>
          <w:sz w:val="30"/>
          <w:szCs w:val="30"/>
          <w:cs/>
        </w:rPr>
        <w:t>ไทย</w:t>
      </w:r>
      <w:r w:rsidR="00A44673" w:rsidRPr="00A44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="00A44673" w:rsidRPr="00A44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4673" w:rsidRPr="00A44673">
        <w:rPr>
          <w:rFonts w:asciiTheme="majorBidi" w:hAnsiTheme="majorBidi" w:cs="Angsana New"/>
          <w:sz w:val="30"/>
          <w:szCs w:val="30"/>
        </w:rPr>
        <w:t xml:space="preserve">15 </w:t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</w:t>
      </w:r>
      <w:r w:rsidR="006C61EF">
        <w:rPr>
          <w:rFonts w:asciiTheme="majorBidi" w:hAnsiTheme="majorBidi" w:cs="Angsana New"/>
          <w:sz w:val="30"/>
          <w:szCs w:val="30"/>
          <w:cs/>
        </w:rPr>
        <w:br/>
      </w:r>
      <w:r w:rsidR="00A44673" w:rsidRPr="00A44673">
        <w:rPr>
          <w:rFonts w:asciiTheme="majorBidi" w:hAnsiTheme="majorBidi" w:cs="Angsana New" w:hint="cs"/>
          <w:sz w:val="30"/>
          <w:szCs w:val="30"/>
          <w:cs/>
        </w:rPr>
        <w:t>ภาษีเงินได้ใน</w:t>
      </w:r>
      <w:r w:rsidR="00225760" w:rsidRPr="00225760">
        <w:rPr>
          <w:rFonts w:asciiTheme="majorBidi" w:hAnsiTheme="majorBidi" w:cs="Angsana New" w:hint="cs"/>
          <w:sz w:val="30"/>
          <w:szCs w:val="30"/>
          <w:cs/>
        </w:rPr>
        <w:t>งบกำไรขาดทุนเบ็ดเสร็จรวม</w:t>
      </w:r>
      <w:r w:rsidRPr="00225760">
        <w:rPr>
          <w:rFonts w:asciiTheme="majorBidi" w:hAnsiTheme="majorBidi" w:cs="Angsana New" w:hint="cs"/>
          <w:sz w:val="30"/>
          <w:szCs w:val="30"/>
          <w:cs/>
        </w:rPr>
        <w:t>สำหรับงวด</w:t>
      </w:r>
      <w:r w:rsidR="00507DF2" w:rsidRPr="00225760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2257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225760">
        <w:rPr>
          <w:rFonts w:asciiTheme="majorBidi" w:hAnsiTheme="majorBidi" w:cs="Angsana New"/>
          <w:sz w:val="30"/>
          <w:szCs w:val="30"/>
        </w:rPr>
        <w:t>3</w:t>
      </w:r>
      <w:r w:rsidR="00507DF2" w:rsidRPr="00225760">
        <w:rPr>
          <w:rFonts w:asciiTheme="majorBidi" w:hAnsiTheme="majorBidi" w:cs="Angsana New"/>
          <w:sz w:val="30"/>
          <w:szCs w:val="30"/>
        </w:rPr>
        <w:t>0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25760">
        <w:rPr>
          <w:rFonts w:asciiTheme="majorBidi" w:hAnsiTheme="majorBidi" w:cs="Angsana New" w:hint="cs"/>
          <w:sz w:val="30"/>
          <w:szCs w:val="30"/>
          <w:cs/>
        </w:rPr>
        <w:t>ม</w:t>
      </w:r>
      <w:r w:rsidR="00507DF2" w:rsidRPr="0022576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 w:rsidRPr="00225760">
        <w:rPr>
          <w:rFonts w:asciiTheme="majorBidi" w:hAnsiTheme="majorBidi" w:cs="Angsana New"/>
          <w:sz w:val="30"/>
          <w:szCs w:val="30"/>
        </w:rPr>
        <w:t>2568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828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225760"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0E43">
        <w:rPr>
          <w:rFonts w:asciiTheme="majorBidi" w:hAnsiTheme="majorBidi" w:cs="Angsana New"/>
          <w:sz w:val="30"/>
          <w:szCs w:val="30"/>
        </w:rPr>
        <w:t xml:space="preserve">31.0 </w:t>
      </w:r>
      <w:r w:rsidR="00225760" w:rsidRPr="0022576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225760"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51B2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651B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51B2A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</w:t>
      </w:r>
      <w:r w:rsidR="00672D34" w:rsidRPr="00651B2A">
        <w:rPr>
          <w:rFonts w:asciiTheme="majorBidi" w:hAnsiTheme="majorBidi" w:cs="Angsana New" w:hint="cs"/>
          <w:sz w:val="30"/>
          <w:szCs w:val="30"/>
          <w:cs/>
        </w:rPr>
        <w:t>ำ</w:t>
      </w:r>
      <w:r w:rsidRPr="00651B2A">
        <w:rPr>
          <w:rFonts w:asciiTheme="majorBidi" w:hAnsiTheme="majorBidi" w:cs="Angsana New" w:hint="cs"/>
          <w:sz w:val="30"/>
          <w:szCs w:val="30"/>
          <w:cs/>
        </w:rPr>
        <w:t>หรับการจัดเก็บ</w:t>
      </w:r>
      <w:r w:rsidR="00A93BBB">
        <w:rPr>
          <w:rFonts w:asciiTheme="majorBidi" w:hAnsiTheme="majorBidi" w:cs="Angsana New"/>
          <w:sz w:val="30"/>
          <w:szCs w:val="30"/>
          <w:cs/>
        </w:rPr>
        <w:br/>
      </w:r>
      <w:r w:rsidRPr="00651B2A">
        <w:rPr>
          <w:rFonts w:asciiTheme="majorBidi" w:hAnsiTheme="majorBidi" w:cs="Angsana New" w:hint="cs"/>
          <w:sz w:val="30"/>
          <w:szCs w:val="30"/>
          <w:cs/>
        </w:rPr>
        <w:t>ภาษีเงินได้ขั้นต่ำส่วนเพิ่มเป็นการชั่วคราว</w:t>
      </w:r>
    </w:p>
    <w:p w14:paraId="64AB0AEF" w14:textId="7128BF0E" w:rsidR="00091F79" w:rsidRDefault="00091F79" w:rsidP="001D3EFE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กำไรต่อหุ้น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E0AD089" w14:textId="77777777" w:rsidR="00426010" w:rsidRPr="00426010" w:rsidRDefault="00426010" w:rsidP="00426010">
      <w:pPr>
        <w:rPr>
          <w:rFonts w:asciiTheme="majorBidi" w:hAnsiTheme="majorBidi" w:cstheme="majorBidi"/>
          <w:sz w:val="30"/>
          <w:szCs w:val="30"/>
        </w:rPr>
      </w:pPr>
    </w:p>
    <w:p w14:paraId="7EC2E7E1" w14:textId="55EEF57B" w:rsidR="00426010" w:rsidRPr="00426010" w:rsidRDefault="00426010" w:rsidP="004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กําไรต่อหุ้น</w:t>
      </w:r>
      <w:r>
        <w:rPr>
          <w:rFonts w:asciiTheme="majorBidi" w:hAnsiTheme="majorBidi" w:cs="Angsana New" w:hint="cs"/>
          <w:sz w:val="30"/>
          <w:szCs w:val="30"/>
          <w:cs/>
        </w:rPr>
        <w:t>ขั้นพื้นฐาน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850E43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ผู้ถือหุ้นของ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บริษัทใหญ่ด้วยจํานวนหุ้นสามัญถัวเฉลี่ยถ่วงนํ้าหนักตามจํานวนหุ้นที่ออกอยู่ในระหว่างงวด</w:t>
      </w:r>
    </w:p>
    <w:tbl>
      <w:tblPr>
        <w:tblpPr w:leftFromText="180" w:rightFromText="180" w:vertAnchor="text" w:horzAnchor="margin" w:tblpXSpec="right" w:tblpY="356"/>
        <w:tblW w:w="9259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36"/>
        <w:gridCol w:w="1079"/>
        <w:gridCol w:w="239"/>
        <w:gridCol w:w="1080"/>
        <w:gridCol w:w="236"/>
        <w:gridCol w:w="1081"/>
      </w:tblGrid>
      <w:tr w:rsidR="00885E1C" w:rsidRPr="005C2645" w14:paraId="5487AB95" w14:textId="77777777" w:rsidTr="00885E1C">
        <w:tc>
          <w:tcPr>
            <w:tcW w:w="2284" w:type="pct"/>
          </w:tcPr>
          <w:p w14:paraId="1F88768B" w14:textId="77777777" w:rsidR="00885E1C" w:rsidRPr="006D35DA" w:rsidRDefault="00885E1C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513863CC" w14:textId="7A05490F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5976E0" w14:textId="77777777" w:rsidR="00885E1C" w:rsidRPr="006D35DA" w:rsidRDefault="00885E1C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3232738D" w14:textId="41A90FF6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E1C" w:rsidRPr="005C2645" w14:paraId="77D2B804" w14:textId="77777777" w:rsidTr="008D4A59">
        <w:tc>
          <w:tcPr>
            <w:tcW w:w="2284" w:type="pct"/>
          </w:tcPr>
          <w:p w14:paraId="73CE5847" w14:textId="68B9F92B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32E73" w:rsidRPr="00532E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32E73" w:rsidRPr="0053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14:paraId="4E1DA43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232892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C4AAE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EDE5FC6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0D1DA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56383B2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42480B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31760" w:rsidRPr="005C2645" w14:paraId="66351E51" w14:textId="77777777" w:rsidTr="00F31760">
        <w:tc>
          <w:tcPr>
            <w:tcW w:w="2284" w:type="pct"/>
          </w:tcPr>
          <w:p w14:paraId="69EA727A" w14:textId="77777777" w:rsidR="00F31760" w:rsidRPr="006D35DA" w:rsidRDefault="00F31760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6" w:type="pct"/>
            <w:gridSpan w:val="7"/>
          </w:tcPr>
          <w:p w14:paraId="6236AA6E" w14:textId="09671301" w:rsidR="00F31760" w:rsidRPr="006D35DA" w:rsidRDefault="00F31760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85E1C" w:rsidRPr="005C2645" w14:paraId="506E2922" w14:textId="77777777" w:rsidTr="008D4A59">
        <w:trPr>
          <w:trHeight w:hRule="exact" w:val="374"/>
        </w:trPr>
        <w:tc>
          <w:tcPr>
            <w:tcW w:w="2284" w:type="pct"/>
          </w:tcPr>
          <w:p w14:paraId="1ED8F9E5" w14:textId="259B670F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กําไรสุทธิที่เป็นของผู้ถือหุ้น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</w:tcPr>
          <w:p w14:paraId="04F79253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B51C3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09692A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1446A6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E738B4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C77288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5ACCC2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5644" w:rsidRPr="005C2645" w14:paraId="44135488" w14:textId="77777777" w:rsidTr="008D4A59">
        <w:trPr>
          <w:trHeight w:hRule="exact" w:val="374"/>
        </w:trPr>
        <w:tc>
          <w:tcPr>
            <w:tcW w:w="2284" w:type="pct"/>
          </w:tcPr>
          <w:p w14:paraId="2D2CE474" w14:textId="77777777" w:rsidR="00DF5644" w:rsidRPr="006D35DA" w:rsidRDefault="00DF5644" w:rsidP="00DF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583" w:type="pct"/>
            <w:vAlign w:val="bottom"/>
          </w:tcPr>
          <w:p w14:paraId="2E450D95" w14:textId="7E9E5F01" w:rsidR="00DF5644" w:rsidRPr="00233439" w:rsidRDefault="00DF5644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2,291,818</w:t>
            </w:r>
          </w:p>
        </w:tc>
        <w:tc>
          <w:tcPr>
            <w:tcW w:w="127" w:type="pct"/>
          </w:tcPr>
          <w:p w14:paraId="2A26E5FF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522B73" w14:textId="6D9F7441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2,371,682</w:t>
            </w:r>
          </w:p>
        </w:tc>
        <w:tc>
          <w:tcPr>
            <w:tcW w:w="129" w:type="pct"/>
          </w:tcPr>
          <w:p w14:paraId="38599D04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0E96BCE" w14:textId="6507E332" w:rsidR="00DF5644" w:rsidRPr="009D6A46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5,942,402</w:t>
            </w:r>
          </w:p>
        </w:tc>
        <w:tc>
          <w:tcPr>
            <w:tcW w:w="127" w:type="pct"/>
          </w:tcPr>
          <w:p w14:paraId="75D9B75E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5C82D1" w14:textId="08B77CC7" w:rsidR="00DF5644" w:rsidRPr="008D4A59" w:rsidRDefault="00DF5644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629,203</w:t>
            </w:r>
          </w:p>
        </w:tc>
      </w:tr>
      <w:tr w:rsidR="00DF5644" w:rsidRPr="005C2645" w14:paraId="15968768" w14:textId="77777777" w:rsidTr="008D4A59">
        <w:trPr>
          <w:trHeight w:hRule="exact" w:val="374"/>
        </w:trPr>
        <w:tc>
          <w:tcPr>
            <w:tcW w:w="2284" w:type="pct"/>
          </w:tcPr>
          <w:p w14:paraId="349EBF9F" w14:textId="77777777" w:rsidR="00DF5644" w:rsidRPr="006D35DA" w:rsidRDefault="00DF5644" w:rsidP="00DF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ดอกเบี้ยจ่ายหุ้นกู้ที่มีลักษณะคล้ายทุน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92A04E9" w14:textId="1CAF9FFA" w:rsidR="00DF5644" w:rsidRPr="00233439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0B49CA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81AC0D9" w14:textId="72AEA7B1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(149,589)</w:t>
            </w:r>
          </w:p>
        </w:tc>
        <w:tc>
          <w:tcPr>
            <w:tcW w:w="129" w:type="pct"/>
          </w:tcPr>
          <w:p w14:paraId="0564FF0E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E9974BC" w14:textId="7AA3E40E" w:rsidR="00DF5644" w:rsidRPr="009D6A46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201010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914FF64" w14:textId="404F5721" w:rsidR="00DF5644" w:rsidRPr="008D4A59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(149,589)</w:t>
            </w:r>
          </w:p>
        </w:tc>
      </w:tr>
      <w:tr w:rsidR="00DF5644" w:rsidRPr="005C2645" w14:paraId="6D2EAEF5" w14:textId="77777777" w:rsidTr="008D4A59">
        <w:trPr>
          <w:trHeight w:hRule="exact" w:val="374"/>
        </w:trPr>
        <w:tc>
          <w:tcPr>
            <w:tcW w:w="2284" w:type="pct"/>
          </w:tcPr>
          <w:p w14:paraId="4AD55FB8" w14:textId="325B0BB1" w:rsidR="00DF5644" w:rsidRPr="006D35DA" w:rsidRDefault="00DF5644" w:rsidP="00DF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รวมกําไรสําหรับงวดที่ใช้ในการคํานวณ</w:t>
            </w:r>
          </w:p>
        </w:tc>
        <w:tc>
          <w:tcPr>
            <w:tcW w:w="583" w:type="pct"/>
          </w:tcPr>
          <w:p w14:paraId="76C605DC" w14:textId="77777777" w:rsidR="00DF5644" w:rsidRPr="00233439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5DBB7F8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92D600F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CB1DC7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423EB8" w14:textId="77777777" w:rsidR="00DF5644" w:rsidRPr="009D6A46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6D1A78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9D50B9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5644" w:rsidRPr="005C2645" w14:paraId="35CABE0D" w14:textId="77777777" w:rsidTr="008D4A59">
        <w:trPr>
          <w:trHeight w:hRule="exact" w:val="374"/>
        </w:trPr>
        <w:tc>
          <w:tcPr>
            <w:tcW w:w="2284" w:type="pct"/>
          </w:tcPr>
          <w:p w14:paraId="32FAE078" w14:textId="42AE629E" w:rsidR="00DF5644" w:rsidRPr="006D35DA" w:rsidRDefault="00DF5644" w:rsidP="00DF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กําไรต่อหุ้นขั้นพื้นฐาน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D8231FC" w14:textId="417CBAE9" w:rsidR="00DF5644" w:rsidRPr="00233439" w:rsidRDefault="005E24E2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2,291,818</w:t>
            </w:r>
          </w:p>
        </w:tc>
        <w:tc>
          <w:tcPr>
            <w:tcW w:w="127" w:type="pct"/>
          </w:tcPr>
          <w:p w14:paraId="66C47AF1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AAD6D0F" w14:textId="3F20FABD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2,222,093</w:t>
            </w:r>
          </w:p>
        </w:tc>
        <w:tc>
          <w:tcPr>
            <w:tcW w:w="129" w:type="pct"/>
            <w:vAlign w:val="bottom"/>
          </w:tcPr>
          <w:p w14:paraId="0A3D9572" w14:textId="77777777" w:rsidR="00DF5644" w:rsidRPr="005C3591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79AE458" w14:textId="11F3DC96" w:rsidR="00DF5644" w:rsidRPr="009D6A46" w:rsidRDefault="008227CF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5,942,402</w:t>
            </w:r>
          </w:p>
        </w:tc>
        <w:tc>
          <w:tcPr>
            <w:tcW w:w="127" w:type="pct"/>
            <w:vAlign w:val="bottom"/>
          </w:tcPr>
          <w:p w14:paraId="0C36EB13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E4E8FB" w14:textId="7FA2615E" w:rsidR="00DF5644" w:rsidRPr="008D4A59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479,614</w:t>
            </w:r>
          </w:p>
        </w:tc>
      </w:tr>
      <w:tr w:rsidR="00DF5644" w:rsidRPr="005C2645" w14:paraId="5124A85F" w14:textId="77777777" w:rsidTr="008D4A59">
        <w:trPr>
          <w:trHeight w:hRule="exact" w:val="374"/>
        </w:trPr>
        <w:tc>
          <w:tcPr>
            <w:tcW w:w="2284" w:type="pct"/>
          </w:tcPr>
          <w:p w14:paraId="3DE9BC89" w14:textId="77777777" w:rsidR="00DF5644" w:rsidRPr="006D35DA" w:rsidRDefault="00DF5644" w:rsidP="00DF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AF29601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7719415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B4ABCCD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39CFC7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DE4CDD2" w14:textId="77777777" w:rsidR="00DF5644" w:rsidRPr="009D6A46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B8EAE5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184BE7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5644" w:rsidRPr="005C2645" w14:paraId="528B6633" w14:textId="77777777" w:rsidTr="008D4A59">
        <w:trPr>
          <w:trHeight w:hRule="exact" w:val="374"/>
        </w:trPr>
        <w:tc>
          <w:tcPr>
            <w:tcW w:w="2284" w:type="pct"/>
          </w:tcPr>
          <w:p w14:paraId="065C1AFC" w14:textId="77777777" w:rsidR="00DF5644" w:rsidRPr="006D35DA" w:rsidRDefault="00DF5644" w:rsidP="00DF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3" w:type="pct"/>
          </w:tcPr>
          <w:p w14:paraId="1683DA31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63675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740A3D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B97092" w14:textId="77777777" w:rsidR="00DF5644" w:rsidRPr="005C3591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206389" w14:textId="77777777" w:rsidR="00DF5644" w:rsidRPr="009D6A46" w:rsidRDefault="00DF5644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975815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1B0B40" w14:textId="77777777" w:rsidR="00DF5644" w:rsidRPr="006D35DA" w:rsidRDefault="00DF5644" w:rsidP="00DF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3591" w:rsidRPr="005C2645" w14:paraId="4AA94927" w14:textId="77777777">
        <w:trPr>
          <w:trHeight w:hRule="exact" w:val="374"/>
        </w:trPr>
        <w:tc>
          <w:tcPr>
            <w:tcW w:w="2284" w:type="pct"/>
          </w:tcPr>
          <w:p w14:paraId="48DC8519" w14:textId="77777777" w:rsidR="005C3591" w:rsidRPr="006D35DA" w:rsidRDefault="005C3591" w:rsidP="005C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โดยไม่รวมหุ้นทุนซื้อคืน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EEAF05D" w14:textId="3D82FC80" w:rsidR="005C3591" w:rsidRPr="00233439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4,082,427</w:t>
            </w:r>
          </w:p>
        </w:tc>
        <w:tc>
          <w:tcPr>
            <w:tcW w:w="127" w:type="pct"/>
          </w:tcPr>
          <w:p w14:paraId="26140949" w14:textId="77777777" w:rsidR="005C3591" w:rsidRPr="005C3591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9B505C4" w14:textId="101C9311" w:rsidR="005C3591" w:rsidRPr="005C3591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4,387,293</w:t>
            </w:r>
          </w:p>
        </w:tc>
        <w:tc>
          <w:tcPr>
            <w:tcW w:w="129" w:type="pct"/>
          </w:tcPr>
          <w:p w14:paraId="60AB1EA5" w14:textId="77777777" w:rsidR="005C3591" w:rsidRPr="005C3591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FC3961B" w14:textId="65DE5871" w:rsidR="005C3591" w:rsidRPr="009D6A46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sz w:val="30"/>
                <w:szCs w:val="30"/>
              </w:rPr>
              <w:t>4,082,427</w:t>
            </w:r>
          </w:p>
        </w:tc>
        <w:tc>
          <w:tcPr>
            <w:tcW w:w="127" w:type="pct"/>
          </w:tcPr>
          <w:p w14:paraId="2D624E72" w14:textId="77777777" w:rsidR="005C3591" w:rsidRPr="006D35D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682D94" w14:textId="388737A7" w:rsidR="005C3591" w:rsidRPr="006D35D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488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sz w:val="30"/>
                <w:szCs w:val="30"/>
              </w:rPr>
              <w:t>4,387,293</w:t>
            </w:r>
          </w:p>
        </w:tc>
      </w:tr>
      <w:tr w:rsidR="005C3591" w:rsidRPr="005349BD" w14:paraId="079C364C" w14:textId="77777777" w:rsidTr="008D4A59">
        <w:trPr>
          <w:trHeight w:hRule="exact" w:val="374"/>
        </w:trPr>
        <w:tc>
          <w:tcPr>
            <w:tcW w:w="2284" w:type="pct"/>
          </w:tcPr>
          <w:p w14:paraId="5B683475" w14:textId="370A1EB1" w:rsidR="005C3591" w:rsidRPr="008B5A88" w:rsidRDefault="005C3591" w:rsidP="005C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B15DCC" w14:textId="651DA20D" w:rsidR="005C3591" w:rsidRPr="009D6A46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127" w:type="pct"/>
          </w:tcPr>
          <w:p w14:paraId="7A682729" w14:textId="77777777" w:rsidR="005C3591" w:rsidRPr="00F13E0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8B337C0" w14:textId="590F5F21" w:rsidR="005C3591" w:rsidRPr="00F13E0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129" w:type="pct"/>
          </w:tcPr>
          <w:p w14:paraId="5E6E6AEF" w14:textId="77777777" w:rsidR="005C3591" w:rsidRPr="00F13E0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0936C7" w14:textId="1DF3E622" w:rsidR="005C3591" w:rsidRPr="00F13E0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1.46</w:t>
            </w:r>
          </w:p>
        </w:tc>
        <w:tc>
          <w:tcPr>
            <w:tcW w:w="127" w:type="pct"/>
          </w:tcPr>
          <w:p w14:paraId="758755F8" w14:textId="77777777" w:rsidR="005C3591" w:rsidRPr="00F13E0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3F9F797" w14:textId="51BA2EEC" w:rsidR="005C3591" w:rsidRPr="00F13E0A" w:rsidRDefault="005C3591" w:rsidP="005C3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</w:tr>
    </w:tbl>
    <w:p w14:paraId="551A00CF" w14:textId="77777777" w:rsidR="00091F79" w:rsidRDefault="00091F79" w:rsidP="008F2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11E84D4" w14:textId="3FBC61F4" w:rsidR="00AB022F" w:rsidRDefault="00157B13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*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32E73" w:rsidRPr="00532E73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532E73" w:rsidRPr="00532E73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532E73" w:rsidRPr="00532E7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="0035320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5C3591">
        <w:rPr>
          <w:rFonts w:asciiTheme="majorBidi" w:hAnsiTheme="majorBidi" w:cs="Angsana New"/>
          <w:spacing w:val="-2"/>
          <w:sz w:val="30"/>
          <w:szCs w:val="30"/>
        </w:rPr>
        <w:t>600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32E73" w:rsidRPr="00532E73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30 </w:t>
      </w:r>
      <w:r w:rsidR="00532E73" w:rsidRPr="00532E73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มิถุนายน</w:t>
      </w:r>
      <w:r w:rsidR="00532E73" w:rsidRPr="00532E7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532E73">
        <w:rPr>
          <w:rFonts w:asciiTheme="majorBidi" w:hAnsiTheme="majorBidi" w:cs="Angsana New"/>
          <w:i/>
          <w:iCs/>
          <w:spacing w:val="-2"/>
          <w:sz w:val="30"/>
          <w:szCs w:val="30"/>
        </w:rPr>
        <w:t>400</w:t>
      </w:r>
      <w:r w:rsid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ล้านหุ้น)</w:t>
      </w:r>
      <w:r w:rsidR="00DA07FE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13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017AA040" w14:textId="77777777" w:rsidR="00AB022F" w:rsidRPr="008B5A88" w:rsidRDefault="00AB022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48A4DEFB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B5A88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780B16E0" w14:textId="77777777" w:rsidR="00AB022F" w:rsidRDefault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0E57CF9" w14:textId="77777777" w:rsidR="00532E73" w:rsidRDefault="00532E73" w:rsidP="00532E73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Cs w:val="30"/>
          <w:cs/>
        </w:rPr>
        <w:lastRenderedPageBreak/>
        <w:t>เงินปันผล</w:t>
      </w:r>
    </w:p>
    <w:p w14:paraId="22095EA1" w14:textId="77777777" w:rsidR="00532E73" w:rsidRPr="00346CB7" w:rsidRDefault="00532E73" w:rsidP="00532E73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7"/>
        <w:gridCol w:w="1613"/>
        <w:gridCol w:w="1440"/>
        <w:gridCol w:w="265"/>
        <w:gridCol w:w="1535"/>
      </w:tblGrid>
      <w:tr w:rsidR="00532E73" w:rsidRPr="00020179" w14:paraId="0513AE5D" w14:textId="77777777">
        <w:trPr>
          <w:tblHeader/>
        </w:trPr>
        <w:tc>
          <w:tcPr>
            <w:tcW w:w="3060" w:type="dxa"/>
          </w:tcPr>
          <w:p w14:paraId="5CD52F80" w14:textId="77777777" w:rsidR="00532E73" w:rsidRPr="00B052E5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798C1B7C" w14:textId="77777777" w:rsidR="00532E73" w:rsidRPr="00020179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วันที่อนุมติ</w:t>
            </w:r>
          </w:p>
        </w:tc>
        <w:tc>
          <w:tcPr>
            <w:tcW w:w="1613" w:type="dxa"/>
            <w:vAlign w:val="bottom"/>
          </w:tcPr>
          <w:p w14:paraId="0F076A06" w14:textId="77777777" w:rsidR="00532E73" w:rsidRPr="00020179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vAlign w:val="bottom"/>
          </w:tcPr>
          <w:p w14:paraId="2A7B12F7" w14:textId="77777777" w:rsidR="00532E73" w:rsidRPr="00020179" w:rsidRDefault="00532E73">
            <w:pPr>
              <w:ind w:left="-83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อัตราเงินปันผลต่อหุ้น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5" w:type="dxa"/>
            <w:vAlign w:val="bottom"/>
          </w:tcPr>
          <w:p w14:paraId="4E935CB4" w14:textId="77777777" w:rsidR="00532E73" w:rsidRPr="00020179" w:rsidRDefault="00532E7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06585078" w14:textId="77777777" w:rsidR="00532E73" w:rsidRPr="00020179" w:rsidRDefault="00532E73">
            <w:pPr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จำนวน</w:t>
            </w:r>
          </w:p>
        </w:tc>
      </w:tr>
      <w:tr w:rsidR="00532E73" w:rsidRPr="00020179" w14:paraId="64DDC62E" w14:textId="77777777">
        <w:trPr>
          <w:tblHeader/>
        </w:trPr>
        <w:tc>
          <w:tcPr>
            <w:tcW w:w="3060" w:type="dxa"/>
          </w:tcPr>
          <w:p w14:paraId="5F14E40D" w14:textId="77777777" w:rsidR="00532E73" w:rsidRPr="001D79B3" w:rsidRDefault="00532E73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3F7D9E64" w14:textId="77777777" w:rsidR="00532E73" w:rsidRPr="001D79B3" w:rsidRDefault="00532E73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vAlign w:val="bottom"/>
          </w:tcPr>
          <w:p w14:paraId="513229BC" w14:textId="77777777" w:rsidR="00532E73" w:rsidRPr="001D79B3" w:rsidRDefault="00532E73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0C77EF1C" w14:textId="77777777" w:rsidR="00532E73" w:rsidRPr="001D79B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701CC888" w14:textId="77777777" w:rsidR="00532E73" w:rsidRPr="001D79B3" w:rsidRDefault="00532E73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B45EE90" w14:textId="77777777" w:rsidR="00532E73" w:rsidRPr="001D79B3" w:rsidRDefault="00532E73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65050" w:rsidRPr="00020179" w14:paraId="238DBC5E" w14:textId="77777777">
        <w:tc>
          <w:tcPr>
            <w:tcW w:w="3060" w:type="dxa"/>
          </w:tcPr>
          <w:p w14:paraId="2B08B192" w14:textId="0583DA16" w:rsidR="00B65050" w:rsidRPr="001D79B3" w:rsidRDefault="007C13CF" w:rsidP="00B65050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1D79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627" w:type="dxa"/>
            <w:vAlign w:val="bottom"/>
          </w:tcPr>
          <w:p w14:paraId="0791063C" w14:textId="77777777" w:rsidR="00B65050" w:rsidRPr="001D79B3" w:rsidRDefault="00B65050" w:rsidP="00B6505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vAlign w:val="bottom"/>
          </w:tcPr>
          <w:p w14:paraId="61A8D741" w14:textId="77777777" w:rsidR="00B65050" w:rsidRPr="001D79B3" w:rsidRDefault="00B65050" w:rsidP="00B6505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2556BFF1" w14:textId="77777777" w:rsidR="00B65050" w:rsidRPr="001D79B3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0C0E468A" w14:textId="77777777" w:rsidR="00B65050" w:rsidRPr="001D79B3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AB4C246" w14:textId="77777777" w:rsidR="00B65050" w:rsidRPr="001D79B3" w:rsidRDefault="00B65050" w:rsidP="00B65050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B65050" w:rsidRPr="00020179" w14:paraId="69912D85" w14:textId="77777777">
        <w:tc>
          <w:tcPr>
            <w:tcW w:w="3060" w:type="dxa"/>
          </w:tcPr>
          <w:p w14:paraId="0F8019D3" w14:textId="4594416B" w:rsidR="00B65050" w:rsidRPr="001D79B3" w:rsidRDefault="00B65050" w:rsidP="00B65050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256</w:t>
            </w:r>
            <w:r w:rsidR="007C13CF"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7</w:t>
            </w:r>
            <w:r w:rsidRPr="001D79B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1D79B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406B658E" w14:textId="1E7EF0BC" w:rsidR="00B65050" w:rsidRPr="001D79B3" w:rsidRDefault="001D79B3" w:rsidP="00B6505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65050" w:rsidRPr="001D79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65050" w:rsidRPr="001D79B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B65050" w:rsidRPr="001D79B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13CF" w:rsidRPr="001D79B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13" w:type="dxa"/>
            <w:vAlign w:val="bottom"/>
          </w:tcPr>
          <w:p w14:paraId="7323D160" w14:textId="5F2AF750" w:rsidR="00B65050" w:rsidRPr="001D79B3" w:rsidRDefault="001D79B3" w:rsidP="00B6505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65050" w:rsidRPr="001D79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65050" w:rsidRPr="001D79B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B65050" w:rsidRPr="001D79B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13CF" w:rsidRPr="001D79B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40243315" w14:textId="53B1FCE0" w:rsidR="00B65050" w:rsidRPr="001D79B3" w:rsidRDefault="001D79B3" w:rsidP="00B6505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0.35</w:t>
            </w:r>
          </w:p>
        </w:tc>
        <w:tc>
          <w:tcPr>
            <w:tcW w:w="265" w:type="dxa"/>
            <w:vAlign w:val="bottom"/>
          </w:tcPr>
          <w:p w14:paraId="47C872FD" w14:textId="77777777" w:rsidR="00B65050" w:rsidRPr="001D79B3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6FF01CE3" w14:textId="6859521A" w:rsidR="00B65050" w:rsidRPr="001D79B3" w:rsidRDefault="001D79B3" w:rsidP="00B65050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79B3">
              <w:rPr>
                <w:rFonts w:ascii="Angsana New" w:hAnsi="Angsana New" w:cs="Angsana New"/>
                <w:sz w:val="30"/>
                <w:szCs w:val="30"/>
                <w:lang w:bidi="ar-SA"/>
              </w:rPr>
              <w:t>1,489.3*</w:t>
            </w:r>
          </w:p>
        </w:tc>
      </w:tr>
      <w:tr w:rsidR="00B65050" w:rsidRPr="00020179" w14:paraId="3314E13F" w14:textId="77777777">
        <w:tc>
          <w:tcPr>
            <w:tcW w:w="3060" w:type="dxa"/>
          </w:tcPr>
          <w:p w14:paraId="018C274E" w14:textId="77777777" w:rsidR="00B65050" w:rsidRPr="00B65050" w:rsidRDefault="00B65050" w:rsidP="00B65050">
            <w:pPr>
              <w:ind w:left="-18" w:right="-146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78CC8298" w14:textId="77777777" w:rsidR="00B65050" w:rsidRPr="00B65050" w:rsidRDefault="00B65050" w:rsidP="00B6505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13" w:type="dxa"/>
            <w:vAlign w:val="bottom"/>
          </w:tcPr>
          <w:p w14:paraId="58BB0851" w14:textId="77777777" w:rsidR="00B65050" w:rsidRPr="00B65050" w:rsidRDefault="00B65050" w:rsidP="00B6505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A3ADDA0" w14:textId="77777777" w:rsidR="00B65050" w:rsidRPr="00B65050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F550091" w14:textId="77777777" w:rsidR="00B65050" w:rsidRPr="00B65050" w:rsidRDefault="00B65050" w:rsidP="00B6505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5B03926A" w14:textId="77777777" w:rsidR="00B65050" w:rsidRPr="00B65050" w:rsidRDefault="00B65050" w:rsidP="00B65050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ar-SA"/>
              </w:rPr>
            </w:pPr>
          </w:p>
        </w:tc>
      </w:tr>
      <w:tr w:rsidR="007C13CF" w:rsidRPr="00020179" w14:paraId="2455691A" w14:textId="77777777">
        <w:tc>
          <w:tcPr>
            <w:tcW w:w="3060" w:type="dxa"/>
          </w:tcPr>
          <w:p w14:paraId="43120793" w14:textId="1DF8BD2A" w:rsidR="007C13CF" w:rsidRPr="007C13CF" w:rsidRDefault="007C13CF" w:rsidP="007C13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7C13C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627" w:type="dxa"/>
            <w:vAlign w:val="bottom"/>
          </w:tcPr>
          <w:p w14:paraId="25B97C81" w14:textId="77777777" w:rsidR="007C13CF" w:rsidRPr="007C13CF" w:rsidRDefault="007C13CF" w:rsidP="007C13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7EA1C21" w14:textId="77777777" w:rsidR="007C13CF" w:rsidRPr="007C13CF" w:rsidRDefault="007C13CF" w:rsidP="007C13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4611D4" w14:textId="77777777" w:rsidR="007C13CF" w:rsidRPr="007C13CF" w:rsidRDefault="007C13CF" w:rsidP="007C13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A26C4CF" w14:textId="77777777" w:rsidR="007C13CF" w:rsidRPr="007C13CF" w:rsidRDefault="007C13CF" w:rsidP="007C13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1C592E64" w14:textId="77777777" w:rsidR="007C13CF" w:rsidRPr="007C13CF" w:rsidRDefault="007C13CF" w:rsidP="007C13CF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7C13CF" w:rsidRPr="00B052E5" w14:paraId="01AEA94B" w14:textId="77777777">
        <w:tc>
          <w:tcPr>
            <w:tcW w:w="3060" w:type="dxa"/>
          </w:tcPr>
          <w:p w14:paraId="7BADDBD0" w14:textId="72DD7A5A" w:rsidR="007C13CF" w:rsidRPr="007C13CF" w:rsidRDefault="007C13CF" w:rsidP="007C13CF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13CF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  <w:r w:rsidRPr="007C13CF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7C13C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7C13CF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57D6C4CE" w14:textId="1A4FC956" w:rsidR="007C13CF" w:rsidRPr="007C13CF" w:rsidRDefault="007C13CF" w:rsidP="007C13CF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13CF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7C13C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C13C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  <w:vAlign w:val="bottom"/>
          </w:tcPr>
          <w:p w14:paraId="6548F19E" w14:textId="4A56AA43" w:rsidR="007C13CF" w:rsidRPr="007C13CF" w:rsidRDefault="007C13CF" w:rsidP="007C13CF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13CF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7C13C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C13C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A6A31FC" w14:textId="062F0DE2" w:rsidR="007C13CF" w:rsidRPr="007C13CF" w:rsidRDefault="007C13CF" w:rsidP="007C13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7C13CF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Pr="007C13CF">
              <w:rPr>
                <w:rFonts w:ascii="Angsana New" w:hAnsi="Angsana New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265" w:type="dxa"/>
            <w:vAlign w:val="bottom"/>
          </w:tcPr>
          <w:p w14:paraId="170C667E" w14:textId="77777777" w:rsidR="007C13CF" w:rsidRPr="007C13CF" w:rsidRDefault="007C13CF" w:rsidP="007C13CF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51C4B05C" w14:textId="2FCA59AE" w:rsidR="007C13CF" w:rsidRPr="007C13CF" w:rsidRDefault="007C13CF" w:rsidP="007C13CF">
            <w:pPr>
              <w:ind w:left="-17" w:right="249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7C13CF">
              <w:rPr>
                <w:rFonts w:ascii="Angsana New" w:hAnsi="Angsana New" w:cs="Angsana New"/>
                <w:sz w:val="30"/>
                <w:szCs w:val="30"/>
                <w:lang w:bidi="ar-SA"/>
              </w:rPr>
              <w:t>1,069.2*</w:t>
            </w:r>
          </w:p>
        </w:tc>
      </w:tr>
    </w:tbl>
    <w:p w14:paraId="385F9F78" w14:textId="77777777" w:rsidR="00532E73" w:rsidRDefault="00532E73" w:rsidP="00926A69">
      <w:pPr>
        <w:ind w:firstLine="576"/>
        <w:rPr>
          <w:rFonts w:ascii="Angsana New" w:hAnsi="Angsana New" w:cs="Angsana New"/>
          <w:sz w:val="30"/>
          <w:szCs w:val="30"/>
        </w:rPr>
      </w:pPr>
    </w:p>
    <w:p w14:paraId="0CF3A4CF" w14:textId="4F3098D6" w:rsidR="00926A69" w:rsidRPr="00346CB7" w:rsidRDefault="00926A69" w:rsidP="007C13CF">
      <w:pPr>
        <w:pStyle w:val="BodyText2"/>
        <w:ind w:left="540" w:right="20" w:firstLine="0"/>
        <w:jc w:val="thaiDistribute"/>
        <w:rPr>
          <w:rFonts w:ascii="Angsana New" w:hAnsi="Angsana New" w:cs="Angsana New"/>
          <w:sz w:val="30"/>
          <w:szCs w:val="30"/>
        </w:rPr>
      </w:pPr>
      <w:r w:rsidRPr="007C13CF">
        <w:rPr>
          <w:rFonts w:asciiTheme="majorBidi" w:hAnsiTheme="majorBidi" w:cs="Angsana New"/>
          <w:b/>
          <w:sz w:val="30"/>
          <w:szCs w:val="30"/>
        </w:rPr>
        <w:t>*</w:t>
      </w:r>
      <w:r w:rsidRPr="00390934">
        <w:rPr>
          <w:rFonts w:asciiTheme="majorBidi" w:hAnsiTheme="majorBidi" w:cs="Angsana New"/>
          <w:b/>
          <w:spacing w:val="-2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ที่อนุมัติโดยที่ประชุมสามัญผู้ถือหุ้นประจำ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  <w:r w:rsidRPr="00390934">
        <w:rPr>
          <w:rFonts w:asciiTheme="majorBidi" w:hAnsiTheme="majorBidi" w:cs="Angsana New"/>
          <w:b/>
          <w:spacing w:val="-2"/>
          <w:sz w:val="30"/>
          <w:szCs w:val="30"/>
        </w:rPr>
        <w:cr/>
      </w: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532E73">
      <w:pPr>
        <w:pStyle w:val="BodyText2"/>
        <w:tabs>
          <w:tab w:val="left" w:pos="540"/>
        </w:tabs>
        <w:ind w:right="2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2B6CDCA6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</w:t>
      </w:r>
      <w:r w:rsidR="000A0D87">
        <w:rPr>
          <w:rFonts w:asciiTheme="majorBidi" w:hAnsiTheme="majorBidi" w:cs="Angsana New"/>
          <w:bCs/>
          <w:sz w:val="30"/>
          <w:szCs w:val="30"/>
        </w:rPr>
        <w:t>7</w:t>
      </w:r>
    </w:p>
    <w:p w14:paraId="39505E03" w14:textId="5B337DDE" w:rsidR="00C13C5A" w:rsidRPr="008B5A88" w:rsidRDefault="00C13C5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665100" w14:paraId="7F0D0833" w14:textId="77777777">
        <w:trPr>
          <w:tblHeader/>
        </w:trPr>
        <w:tc>
          <w:tcPr>
            <w:tcW w:w="2279" w:type="pct"/>
          </w:tcPr>
          <w:p w14:paraId="1AB00876" w14:textId="6632A23A" w:rsidR="00091F79" w:rsidRPr="002655AF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6E4153A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B32539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4BE2E9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665100" w14:paraId="6ABBE350" w14:textId="77777777">
        <w:trPr>
          <w:tblHeader/>
        </w:trPr>
        <w:tc>
          <w:tcPr>
            <w:tcW w:w="2279" w:type="pct"/>
          </w:tcPr>
          <w:p w14:paraId="32008E14" w14:textId="1C929F51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32E73" w:rsidRPr="00532E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32E73" w:rsidRPr="0053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5A57715A" w14:textId="10BA88E5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67A46C99" w14:textId="77777777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E720CB" w14:textId="44D84301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2E1E536" w14:textId="77777777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231DCF" w14:textId="0ECC91B1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13B7C32" w14:textId="77777777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185684" w14:textId="1DBF46A9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1F79" w:rsidRPr="00665100" w14:paraId="4602EC18" w14:textId="77777777">
        <w:trPr>
          <w:tblHeader/>
        </w:trPr>
        <w:tc>
          <w:tcPr>
            <w:tcW w:w="2279" w:type="pct"/>
          </w:tcPr>
          <w:p w14:paraId="450C5A5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F79" w:rsidRPr="00665100" w14:paraId="068AC590" w14:textId="77777777">
        <w:tc>
          <w:tcPr>
            <w:tcW w:w="2279" w:type="pct"/>
          </w:tcPr>
          <w:p w14:paraId="79283AC5" w14:textId="388BBDCF" w:rsidR="00091F79" w:rsidRPr="002655AF" w:rsidRDefault="00E45ED3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  <w:r w:rsidR="00850E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581" w:type="pct"/>
          </w:tcPr>
          <w:p w14:paraId="1763808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FE8" w:rsidRPr="00665100" w14:paraId="5B6B0050" w14:textId="77777777">
        <w:tc>
          <w:tcPr>
            <w:tcW w:w="2279" w:type="pct"/>
          </w:tcPr>
          <w:p w14:paraId="14C9D6FE" w14:textId="7181F79E" w:rsidR="009F5FE8" w:rsidRPr="002655AF" w:rsidRDefault="009F5FE8" w:rsidP="009F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1E499229" w14:textId="7C498C65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D2C2AE" w14:textId="35C6735A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23BA42" w14:textId="01A1D3AF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3,439,760</w:t>
            </w:r>
          </w:p>
        </w:tc>
        <w:tc>
          <w:tcPr>
            <w:tcW w:w="145" w:type="pct"/>
          </w:tcPr>
          <w:p w14:paraId="42AD5044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ED15D3" w14:textId="71BE2C9F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3,116,046</w:t>
            </w:r>
          </w:p>
        </w:tc>
      </w:tr>
      <w:tr w:rsidR="009F5FE8" w:rsidRPr="00665100" w14:paraId="0B40A15B" w14:textId="77777777">
        <w:tc>
          <w:tcPr>
            <w:tcW w:w="2279" w:type="pct"/>
          </w:tcPr>
          <w:p w14:paraId="32F7F3E6" w14:textId="576575E4" w:rsidR="009F5FE8" w:rsidRPr="002655AF" w:rsidRDefault="009F5FE8" w:rsidP="009F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D549B8A" w14:textId="2C9BEB5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3,956</w:t>
            </w:r>
          </w:p>
        </w:tc>
        <w:tc>
          <w:tcPr>
            <w:tcW w:w="129" w:type="pct"/>
          </w:tcPr>
          <w:p w14:paraId="61DFE6EE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AB2495" w14:textId="65955DC9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547,216</w:t>
            </w:r>
          </w:p>
        </w:tc>
        <w:tc>
          <w:tcPr>
            <w:tcW w:w="128" w:type="pct"/>
          </w:tcPr>
          <w:p w14:paraId="71A74616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38B1A7" w14:textId="384287C3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45" w:type="pct"/>
          </w:tcPr>
          <w:p w14:paraId="4F0430A7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CB6077" w14:textId="74E268CE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</w:tr>
      <w:tr w:rsidR="009F5FE8" w:rsidRPr="00665100" w14:paraId="3CBB8A22" w14:textId="77777777">
        <w:tc>
          <w:tcPr>
            <w:tcW w:w="2279" w:type="pct"/>
          </w:tcPr>
          <w:p w14:paraId="497AD7BB" w14:textId="32A27CEC" w:rsidR="009F5FE8" w:rsidRPr="002655AF" w:rsidRDefault="009F5FE8" w:rsidP="009F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8B2F934" w14:textId="74A02AC4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11,396</w:t>
            </w:r>
          </w:p>
        </w:tc>
        <w:tc>
          <w:tcPr>
            <w:tcW w:w="129" w:type="pct"/>
          </w:tcPr>
          <w:p w14:paraId="550EF251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972F0A2" w14:textId="463B1E93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128" w:type="pct"/>
          </w:tcPr>
          <w:p w14:paraId="09863D36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70998" w14:textId="6B5F1D9A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  <w:tc>
          <w:tcPr>
            <w:tcW w:w="145" w:type="pct"/>
          </w:tcPr>
          <w:p w14:paraId="23680947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38A269" w14:textId="01C95AA1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</w:tr>
      <w:tr w:rsidR="009F5FE8" w:rsidRPr="00665100" w14:paraId="1CCD4F08" w14:textId="77777777">
        <w:tc>
          <w:tcPr>
            <w:tcW w:w="2279" w:type="pct"/>
          </w:tcPr>
          <w:p w14:paraId="5D5333C2" w14:textId="0855E450" w:rsidR="009F5FE8" w:rsidRPr="002655AF" w:rsidRDefault="009F5FE8" w:rsidP="009F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BF571E4" w14:textId="3F9589F4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293,811</w:t>
            </w:r>
          </w:p>
        </w:tc>
        <w:tc>
          <w:tcPr>
            <w:tcW w:w="129" w:type="pct"/>
          </w:tcPr>
          <w:p w14:paraId="721F1E8D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EE4088D" w14:textId="519B5178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342,398</w:t>
            </w:r>
          </w:p>
        </w:tc>
        <w:tc>
          <w:tcPr>
            <w:tcW w:w="128" w:type="pct"/>
          </w:tcPr>
          <w:p w14:paraId="7D28D07A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1D2CE8F" w14:textId="3AFF997A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120,576</w:t>
            </w:r>
          </w:p>
        </w:tc>
        <w:tc>
          <w:tcPr>
            <w:tcW w:w="145" w:type="pct"/>
          </w:tcPr>
          <w:p w14:paraId="2F4B0FB4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A6385E" w14:textId="21156170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137,135</w:t>
            </w:r>
          </w:p>
        </w:tc>
      </w:tr>
      <w:tr w:rsidR="009F5FE8" w:rsidRPr="00665100" w14:paraId="4EC9ADB2" w14:textId="77777777" w:rsidTr="008D4A59">
        <w:trPr>
          <w:trHeight w:hRule="exact" w:val="144"/>
        </w:trPr>
        <w:tc>
          <w:tcPr>
            <w:tcW w:w="2279" w:type="pct"/>
          </w:tcPr>
          <w:p w14:paraId="0B5DBA81" w14:textId="77777777" w:rsidR="009F5FE8" w:rsidRPr="002655AF" w:rsidRDefault="009F5FE8" w:rsidP="009F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45E4423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039075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FE8" w:rsidRPr="00665100" w14:paraId="2B518E10" w14:textId="77777777">
        <w:tc>
          <w:tcPr>
            <w:tcW w:w="2279" w:type="pct"/>
          </w:tcPr>
          <w:p w14:paraId="2A1973A9" w14:textId="7987E0B5" w:rsidR="009F5FE8" w:rsidRPr="002655AF" w:rsidRDefault="009F5FE8" w:rsidP="009F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5CC27AA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B79662C" w14:textId="77777777" w:rsidR="009F5FE8" w:rsidRPr="009758F3" w:rsidRDefault="009F5FE8" w:rsidP="009F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43A" w:rsidRPr="00665100" w14:paraId="52E05D91" w14:textId="77777777">
        <w:tc>
          <w:tcPr>
            <w:tcW w:w="2279" w:type="pct"/>
          </w:tcPr>
          <w:p w14:paraId="72C3BAD3" w14:textId="0DFABF60" w:rsidR="00A4443A" w:rsidRPr="002655AF" w:rsidRDefault="00A4443A" w:rsidP="00A4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59E327A3" w14:textId="4FA55FA1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2D7B745" w14:textId="78CCE256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1593D8" w14:textId="5E0B0F70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914,433</w:t>
            </w:r>
          </w:p>
        </w:tc>
        <w:tc>
          <w:tcPr>
            <w:tcW w:w="145" w:type="pct"/>
          </w:tcPr>
          <w:p w14:paraId="4FD5B20A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1C0B0A" w14:textId="35D8329C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1,413,920</w:t>
            </w:r>
          </w:p>
        </w:tc>
      </w:tr>
      <w:tr w:rsidR="00A4443A" w:rsidRPr="00665100" w14:paraId="13BE85C7" w14:textId="77777777">
        <w:tc>
          <w:tcPr>
            <w:tcW w:w="2279" w:type="pct"/>
          </w:tcPr>
          <w:p w14:paraId="7B9E74CB" w14:textId="5FF271AE" w:rsidR="00A4443A" w:rsidRPr="002655AF" w:rsidRDefault="00A4443A" w:rsidP="00A4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E7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08F37D12" w14:textId="165278D6" w:rsidR="00A4443A" w:rsidRPr="00C858AE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011CF9E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6569D17" w14:textId="6713E9F6" w:rsidR="00A4443A" w:rsidRPr="00987530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28" w:type="pct"/>
          </w:tcPr>
          <w:p w14:paraId="03D55A25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2AEFF5F0" w14:textId="695C2F4D" w:rsidR="00A4443A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BAD061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3D8EB0F" w14:textId="421A5214" w:rsidR="00A4443A" w:rsidRPr="00987530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443A" w:rsidRPr="00665100" w14:paraId="6E65BA87" w14:textId="77777777">
        <w:tc>
          <w:tcPr>
            <w:tcW w:w="2279" w:type="pct"/>
          </w:tcPr>
          <w:p w14:paraId="047262D7" w14:textId="3ECDFE70" w:rsidR="00A4443A" w:rsidRPr="002655AF" w:rsidRDefault="00A4443A" w:rsidP="00A4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3467972" w14:textId="74F258F2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1,414</w:t>
            </w:r>
          </w:p>
        </w:tc>
        <w:tc>
          <w:tcPr>
            <w:tcW w:w="129" w:type="pct"/>
          </w:tcPr>
          <w:p w14:paraId="31ADCBC1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36E6D92" w14:textId="593109AE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128" w:type="pct"/>
          </w:tcPr>
          <w:p w14:paraId="6E6E7EA9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FFE06B8" w14:textId="108F8CB2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163E6E" w14:textId="4DD56DA0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443A" w:rsidRPr="00665100" w14:paraId="53868C6A" w14:textId="77777777" w:rsidTr="008D4A59">
        <w:trPr>
          <w:trHeight w:hRule="exact" w:val="144"/>
        </w:trPr>
        <w:tc>
          <w:tcPr>
            <w:tcW w:w="2279" w:type="pct"/>
          </w:tcPr>
          <w:p w14:paraId="27C3968C" w14:textId="77777777" w:rsidR="00A4443A" w:rsidRPr="002655AF" w:rsidRDefault="00A4443A" w:rsidP="00A4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57345F7" w14:textId="77777777" w:rsidR="00A4443A" w:rsidRPr="005236A2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4FC4B0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9395101" w14:textId="77777777" w:rsidR="00A4443A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E56EA1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AD1EA1C" w14:textId="77777777" w:rsidR="00A4443A" w:rsidRPr="005236A2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0F02ED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4EFEDE8" w14:textId="77777777" w:rsidR="00A4443A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43A" w:rsidRPr="00665100" w14:paraId="4A0A1877" w14:textId="77777777">
        <w:tc>
          <w:tcPr>
            <w:tcW w:w="2279" w:type="pct"/>
          </w:tcPr>
          <w:p w14:paraId="0A9DD5F8" w14:textId="01313E96" w:rsidR="00A4443A" w:rsidRPr="002655AF" w:rsidRDefault="00A4443A" w:rsidP="00A4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7CBF9C4" w14:textId="75ECDBCD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4BEE85" w14:textId="7EF41C41" w:rsidR="00A4443A" w:rsidRPr="009758F3" w:rsidRDefault="00A4443A" w:rsidP="00A4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36AA" w:rsidRPr="00665100" w14:paraId="352679B4" w14:textId="77777777">
        <w:tc>
          <w:tcPr>
            <w:tcW w:w="2279" w:type="pct"/>
          </w:tcPr>
          <w:p w14:paraId="00597742" w14:textId="445F5CF4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7B858156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8F61C64" w14:textId="77777777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4AC0920" w14:textId="4D2451E9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1E91DFC" w14:textId="163DA055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7,691,322</w:t>
            </w:r>
          </w:p>
        </w:tc>
        <w:tc>
          <w:tcPr>
            <w:tcW w:w="145" w:type="pct"/>
          </w:tcPr>
          <w:p w14:paraId="57301321" w14:textId="77777777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5AB6DF" w14:textId="1BF6DBE2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1,627,119</w:t>
            </w:r>
          </w:p>
        </w:tc>
      </w:tr>
      <w:tr w:rsidR="00B936AA" w:rsidRPr="00665100" w14:paraId="65509977" w14:textId="77777777">
        <w:tc>
          <w:tcPr>
            <w:tcW w:w="2279" w:type="pct"/>
          </w:tcPr>
          <w:p w14:paraId="54D3CF1F" w14:textId="09C8534F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4BBFB0DC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5FF355" w14:textId="77777777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4070296" w14:textId="05673575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487DC6C" w14:textId="553C9899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110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5" w:type="pct"/>
          </w:tcPr>
          <w:p w14:paraId="3B1FDDFF" w14:textId="77777777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945368" w14:textId="00760406" w:rsidR="00B936AA" w:rsidRPr="009758F3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758F3">
              <w:rPr>
                <w:rFonts w:ascii="Angsana New" w:hAnsi="Angsana New" w:cs="Angsana New"/>
                <w:sz w:val="30"/>
                <w:szCs w:val="30"/>
              </w:rPr>
              <w:t>85,000</w:t>
            </w:r>
          </w:p>
        </w:tc>
      </w:tr>
      <w:tr w:rsidR="00B936AA" w:rsidRPr="002655AF" w14:paraId="64D3D997" w14:textId="77777777" w:rsidTr="008D4A59">
        <w:trPr>
          <w:trHeight w:hRule="exact" w:val="144"/>
        </w:trPr>
        <w:tc>
          <w:tcPr>
            <w:tcW w:w="2279" w:type="pct"/>
          </w:tcPr>
          <w:p w14:paraId="7AC0E772" w14:textId="77777777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57BE75D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67CACE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1DC0984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65EE22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E6D7EBE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A42A8B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010971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36AA" w:rsidRPr="00665100" w14:paraId="395AF109" w14:textId="77777777">
        <w:tc>
          <w:tcPr>
            <w:tcW w:w="2279" w:type="pct"/>
          </w:tcPr>
          <w:p w14:paraId="7835A07C" w14:textId="7114C273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971AF4" w14:textId="20E14B7A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6252074" w14:textId="0536C2F1" w:rsidR="00B936AA" w:rsidRPr="005236A2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36AA" w14:paraId="478EB822" w14:textId="77777777">
        <w:tc>
          <w:tcPr>
            <w:tcW w:w="2279" w:type="pct"/>
          </w:tcPr>
          <w:p w14:paraId="70DDB983" w14:textId="4474BB3A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522CF3A" w14:textId="72AACA4F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760A0B" w14:textId="6C42CD78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4FF92" w14:textId="67C65F9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156,406</w:t>
            </w:r>
          </w:p>
        </w:tc>
        <w:tc>
          <w:tcPr>
            <w:tcW w:w="145" w:type="pct"/>
          </w:tcPr>
          <w:p w14:paraId="3A3D2C20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D2A848" w14:textId="5F801D9A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167,170</w:t>
            </w:r>
          </w:p>
        </w:tc>
      </w:tr>
      <w:tr w:rsidR="00B936AA" w14:paraId="47A17A63" w14:textId="77777777">
        <w:tc>
          <w:tcPr>
            <w:tcW w:w="2279" w:type="pct"/>
          </w:tcPr>
          <w:p w14:paraId="493AD25C" w14:textId="71A63996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70A4DD60" w14:textId="1D203109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355</w:t>
            </w:r>
          </w:p>
        </w:tc>
        <w:tc>
          <w:tcPr>
            <w:tcW w:w="129" w:type="pct"/>
          </w:tcPr>
          <w:p w14:paraId="7FCD906D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2A9CD0" w14:textId="20555815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17,694</w:t>
            </w:r>
          </w:p>
        </w:tc>
        <w:tc>
          <w:tcPr>
            <w:tcW w:w="128" w:type="pct"/>
          </w:tcPr>
          <w:p w14:paraId="59CE8ABD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AD50D2" w14:textId="404E22EF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</w:p>
        </w:tc>
        <w:tc>
          <w:tcPr>
            <w:tcW w:w="145" w:type="pct"/>
          </w:tcPr>
          <w:p w14:paraId="0B02722B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E281FB" w14:textId="01EF9CFA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B936AA" w14:paraId="387FC4D0" w14:textId="77777777">
        <w:trPr>
          <w:trHeight w:val="308"/>
        </w:trPr>
        <w:tc>
          <w:tcPr>
            <w:tcW w:w="2279" w:type="pct"/>
          </w:tcPr>
          <w:p w14:paraId="18E0F9B7" w14:textId="2E944B38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9D89B7B" w14:textId="7705F551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29" w:type="pct"/>
          </w:tcPr>
          <w:p w14:paraId="55D1616C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935EB9" w14:textId="5C3B6E58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128" w:type="pct"/>
          </w:tcPr>
          <w:p w14:paraId="1CA5CE07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DDAED2" w14:textId="109F0710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</w:tcPr>
          <w:p w14:paraId="168884AF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E56F19D" w14:textId="3F6A814F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</w:tr>
      <w:tr w:rsidR="00B936AA" w14:paraId="77F0C686" w14:textId="77777777">
        <w:tc>
          <w:tcPr>
            <w:tcW w:w="2279" w:type="pct"/>
          </w:tcPr>
          <w:p w14:paraId="18AE42EC" w14:textId="0BE9B60D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704A05AA" w14:textId="3AA11678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258</w:t>
            </w:r>
          </w:p>
        </w:tc>
        <w:tc>
          <w:tcPr>
            <w:tcW w:w="129" w:type="pct"/>
          </w:tcPr>
          <w:p w14:paraId="62C831DB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2D9C5D" w14:textId="2E0D176A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28" w:type="pct"/>
          </w:tcPr>
          <w:p w14:paraId="31D474A7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E8BEE7A" w14:textId="3FDEBB4B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224</w:t>
            </w:r>
          </w:p>
        </w:tc>
        <w:tc>
          <w:tcPr>
            <w:tcW w:w="145" w:type="pct"/>
          </w:tcPr>
          <w:p w14:paraId="1948A6EC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387518" w14:textId="461BCF91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</w:tr>
      <w:tr w:rsidR="00B936AA" w14:paraId="06229A1C" w14:textId="77777777" w:rsidTr="008D4A59">
        <w:trPr>
          <w:trHeight w:hRule="exact" w:val="144"/>
        </w:trPr>
        <w:tc>
          <w:tcPr>
            <w:tcW w:w="2279" w:type="pct"/>
          </w:tcPr>
          <w:p w14:paraId="34579906" w14:textId="77777777" w:rsidR="00B936AA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7A757" w14:textId="77777777" w:rsidR="00B936AA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3D629" w14:textId="77777777" w:rsidR="00B936AA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E64D7" w14:textId="77777777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E687AE0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A77EF43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36AA" w:rsidRPr="00665100" w14:paraId="2C705057" w14:textId="77777777">
        <w:tc>
          <w:tcPr>
            <w:tcW w:w="2279" w:type="pct"/>
          </w:tcPr>
          <w:p w14:paraId="52B5C454" w14:textId="5A9B4AD5" w:rsidR="00B936AA" w:rsidRPr="002655AF" w:rsidRDefault="00B936AA" w:rsidP="00B9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B936AA" w:rsidRPr="006B323E" w:rsidRDefault="00B936AA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42FD78E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DBAC5D" w14:textId="77777777" w:rsidR="00B936AA" w:rsidRPr="006B323E" w:rsidRDefault="00B936AA" w:rsidP="00B93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36E2" w:rsidRPr="00665100" w14:paraId="67EE8BC9" w14:textId="77777777">
        <w:tc>
          <w:tcPr>
            <w:tcW w:w="2279" w:type="pct"/>
          </w:tcPr>
          <w:p w14:paraId="6BC6EA4D" w14:textId="77777777" w:rsidR="007036E2" w:rsidRPr="002655AF" w:rsidRDefault="007036E2" w:rsidP="0070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49177DDD" w14:textId="03B83542" w:rsidR="007036E2" w:rsidRPr="006B323E" w:rsidRDefault="007036E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BD8D417" w14:textId="214B1E1B" w:rsidR="007036E2" w:rsidRPr="002008E9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2008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132AF6" w14:textId="36DE7C1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1,318,492</w:t>
            </w:r>
          </w:p>
        </w:tc>
        <w:tc>
          <w:tcPr>
            <w:tcW w:w="145" w:type="pct"/>
          </w:tcPr>
          <w:p w14:paraId="0263DB8A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BE9EB23" w14:textId="73E73610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1,107,010</w:t>
            </w:r>
          </w:p>
        </w:tc>
      </w:tr>
      <w:tr w:rsidR="007036E2" w:rsidRPr="00665100" w14:paraId="7961212C" w14:textId="77777777">
        <w:tc>
          <w:tcPr>
            <w:tcW w:w="2279" w:type="pct"/>
          </w:tcPr>
          <w:p w14:paraId="45758858" w14:textId="77777777" w:rsidR="007036E2" w:rsidRPr="002655AF" w:rsidRDefault="007036E2" w:rsidP="0070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48FC6824" w14:textId="4CDFDA1A" w:rsidR="007036E2" w:rsidRPr="006B323E" w:rsidRDefault="007036E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502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126</w:t>
            </w:r>
          </w:p>
        </w:tc>
        <w:tc>
          <w:tcPr>
            <w:tcW w:w="129" w:type="pct"/>
          </w:tcPr>
          <w:p w14:paraId="1634148F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055F81" w14:textId="6B0ED89E" w:rsidR="007036E2" w:rsidRPr="002008E9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741,342</w:t>
            </w:r>
          </w:p>
        </w:tc>
        <w:tc>
          <w:tcPr>
            <w:tcW w:w="128" w:type="pct"/>
          </w:tcPr>
          <w:p w14:paraId="542DC27C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A8AFB17" w14:textId="104B53ED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0CF9EB6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08819B" w14:textId="33C3FB23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</w:tr>
      <w:tr w:rsidR="007036E2" w:rsidRPr="00665100" w14:paraId="55FBD3B4" w14:textId="77777777">
        <w:tc>
          <w:tcPr>
            <w:tcW w:w="2279" w:type="pct"/>
          </w:tcPr>
          <w:p w14:paraId="1E429D95" w14:textId="77777777" w:rsidR="007036E2" w:rsidRPr="002655AF" w:rsidRDefault="007036E2" w:rsidP="0070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7CA415B2" w14:textId="42BEE8F8" w:rsidR="007036E2" w:rsidRPr="006B323E" w:rsidRDefault="007036E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139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763</w:t>
            </w:r>
          </w:p>
        </w:tc>
        <w:tc>
          <w:tcPr>
            <w:tcW w:w="129" w:type="pct"/>
          </w:tcPr>
          <w:p w14:paraId="3DE15330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41264B" w14:textId="10DD8964" w:rsidR="007036E2" w:rsidRPr="002008E9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93,516</w:t>
            </w:r>
          </w:p>
        </w:tc>
        <w:tc>
          <w:tcPr>
            <w:tcW w:w="128" w:type="pct"/>
          </w:tcPr>
          <w:p w14:paraId="4666B428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1A431D" w14:textId="34DF6F35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</w:p>
        </w:tc>
        <w:tc>
          <w:tcPr>
            <w:tcW w:w="145" w:type="pct"/>
          </w:tcPr>
          <w:p w14:paraId="238D8E8C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A250A1" w14:textId="36D92DC6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1,033</w:t>
            </w:r>
          </w:p>
        </w:tc>
      </w:tr>
      <w:tr w:rsidR="007036E2" w:rsidRPr="00665100" w14:paraId="72F60FE9" w14:textId="77777777">
        <w:tc>
          <w:tcPr>
            <w:tcW w:w="2279" w:type="pct"/>
          </w:tcPr>
          <w:p w14:paraId="7C45539F" w14:textId="77777777" w:rsidR="007036E2" w:rsidRPr="002655AF" w:rsidRDefault="007036E2" w:rsidP="0070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0AA5FD84" w14:textId="30FC3D8C" w:rsidR="007036E2" w:rsidRPr="006B323E" w:rsidRDefault="007036E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406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263</w:t>
            </w:r>
          </w:p>
        </w:tc>
        <w:tc>
          <w:tcPr>
            <w:tcW w:w="129" w:type="pct"/>
          </w:tcPr>
          <w:p w14:paraId="1CFB6315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14E3F5" w14:textId="14E4E204" w:rsidR="007036E2" w:rsidRPr="002008E9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644,749</w:t>
            </w:r>
          </w:p>
        </w:tc>
        <w:tc>
          <w:tcPr>
            <w:tcW w:w="128" w:type="pct"/>
          </w:tcPr>
          <w:p w14:paraId="037A2B37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0D87E2E" w14:textId="7ABA225C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44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960</w:t>
            </w:r>
          </w:p>
        </w:tc>
        <w:tc>
          <w:tcPr>
            <w:tcW w:w="145" w:type="pct"/>
          </w:tcPr>
          <w:p w14:paraId="0C6D49BC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B26C6A" w14:textId="400D0BC0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6B323E">
              <w:rPr>
                <w:rFonts w:ascii="Angsana New" w:hAnsi="Angsana New" w:cs="Angsana New"/>
                <w:sz w:val="30"/>
                <w:szCs w:val="30"/>
              </w:rPr>
              <w:t>47,626</w:t>
            </w:r>
          </w:p>
        </w:tc>
      </w:tr>
      <w:tr w:rsidR="007036E2" w:rsidRPr="00665100" w14:paraId="0977701E" w14:textId="77777777" w:rsidTr="00346CB7">
        <w:trPr>
          <w:trHeight w:hRule="exact" w:val="144"/>
        </w:trPr>
        <w:tc>
          <w:tcPr>
            <w:tcW w:w="2279" w:type="pct"/>
          </w:tcPr>
          <w:p w14:paraId="7A87E797" w14:textId="77777777" w:rsidR="007036E2" w:rsidRPr="002655AF" w:rsidRDefault="007036E2" w:rsidP="0070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4ACC7368" w14:textId="77777777" w:rsidR="007036E2" w:rsidRPr="00C858AE" w:rsidRDefault="007036E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7437D2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58E415E" w14:textId="77777777" w:rsidR="007036E2" w:rsidRPr="002008E9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6E70F6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F087F2" w14:textId="77777777" w:rsidR="007036E2" w:rsidRPr="00C858A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9C5569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8578C8" w14:textId="77777777" w:rsidR="007036E2" w:rsidRPr="00987530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36E2" w:rsidRPr="00665100" w14:paraId="4E378F6A" w14:textId="77777777">
        <w:tc>
          <w:tcPr>
            <w:tcW w:w="2279" w:type="pct"/>
          </w:tcPr>
          <w:p w14:paraId="197B6022" w14:textId="43B950DB" w:rsidR="007036E2" w:rsidRPr="002655AF" w:rsidRDefault="007036E2" w:rsidP="0070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7036E2" w:rsidRPr="006B323E" w:rsidRDefault="007036E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9463B76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1524F5" w14:textId="77777777" w:rsidR="007036E2" w:rsidRPr="006B323E" w:rsidRDefault="007036E2" w:rsidP="0070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20FC" w:rsidRPr="00665100" w14:paraId="59F7E613" w14:textId="77777777">
        <w:tc>
          <w:tcPr>
            <w:tcW w:w="2279" w:type="pct"/>
          </w:tcPr>
          <w:p w14:paraId="224769D0" w14:textId="291C95F5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28B30D2E" w14:textId="38218165" w:rsidR="000920FC" w:rsidRPr="006B323E" w:rsidRDefault="000920FC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0D7586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7629163" w14:textId="5835AA92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70589B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00423C1" w14:textId="62C6566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C56BD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4F87045" w14:textId="53CA3E8F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>2,297</w:t>
            </w:r>
          </w:p>
        </w:tc>
      </w:tr>
      <w:tr w:rsidR="000920FC" w:rsidRPr="00665100" w14:paraId="1DD3E23D" w14:textId="77777777">
        <w:tc>
          <w:tcPr>
            <w:tcW w:w="2279" w:type="pct"/>
          </w:tcPr>
          <w:p w14:paraId="23877D46" w14:textId="2A8FA256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1FDDA79F" w14:textId="786DD70E" w:rsidR="000920FC" w:rsidRPr="006B323E" w:rsidRDefault="000920FC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C2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224A9">
              <w:rPr>
                <w:rFonts w:ascii="Angsana New" w:hAnsi="Angsana New" w:cs="Angsana New"/>
                <w:sz w:val="30"/>
                <w:szCs w:val="30"/>
                <w:cs/>
              </w:rPr>
              <w:t>422</w:t>
            </w:r>
          </w:p>
        </w:tc>
        <w:tc>
          <w:tcPr>
            <w:tcW w:w="129" w:type="pct"/>
          </w:tcPr>
          <w:p w14:paraId="1574334A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25E05E06" w14:textId="2AA5B1C9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>31,364</w:t>
            </w:r>
          </w:p>
        </w:tc>
        <w:tc>
          <w:tcPr>
            <w:tcW w:w="128" w:type="pct"/>
          </w:tcPr>
          <w:p w14:paraId="2B83D23D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B2541A1" w14:textId="6DEDA141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224A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F53A4AA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E0EC3F" w14:textId="50B3531C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0920FC" w:rsidRPr="00665100" w14:paraId="34614761" w14:textId="77777777" w:rsidTr="008D4A59">
        <w:trPr>
          <w:trHeight w:hRule="exact" w:val="144"/>
        </w:trPr>
        <w:tc>
          <w:tcPr>
            <w:tcW w:w="2279" w:type="pct"/>
          </w:tcPr>
          <w:p w14:paraId="011BE85E" w14:textId="77777777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0920FC" w:rsidRPr="006B323E" w:rsidRDefault="000920FC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7C35AA5" w14:textId="10CC28BF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E24C9E0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20FC" w:rsidRPr="00665100" w14:paraId="241EBD6B" w14:textId="77777777" w:rsidTr="0050291B">
        <w:tc>
          <w:tcPr>
            <w:tcW w:w="2279" w:type="pct"/>
          </w:tcPr>
          <w:p w14:paraId="1D0BD05D" w14:textId="49A6A397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0920FC" w:rsidRPr="006B323E" w:rsidRDefault="000920FC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8D8471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20FC" w:rsidRPr="00665100" w14:paraId="3BC21956" w14:textId="77777777" w:rsidTr="00F8611C">
        <w:tc>
          <w:tcPr>
            <w:tcW w:w="2279" w:type="pct"/>
          </w:tcPr>
          <w:p w14:paraId="68543521" w14:textId="6780EDD9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vAlign w:val="bottom"/>
          </w:tcPr>
          <w:p w14:paraId="01872136" w14:textId="70F5AD84" w:rsidR="000920FC" w:rsidRPr="008D4A59" w:rsidRDefault="00934222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240C6F">
              <w:rPr>
                <w:rFonts w:ascii="Angsana New" w:hAnsi="Angsana New" w:cs="Angsana New"/>
                <w:sz w:val="30"/>
                <w:szCs w:val="30"/>
                <w:cs/>
              </w:rPr>
              <w:t>146</w:t>
            </w:r>
            <w:r w:rsidRPr="00240C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40C6F">
              <w:rPr>
                <w:rFonts w:ascii="Angsana New" w:hAnsi="Angsana New" w:cs="Angsana New"/>
                <w:sz w:val="30"/>
                <w:szCs w:val="30"/>
                <w:cs/>
              </w:rPr>
              <w:t>704</w:t>
            </w:r>
          </w:p>
        </w:tc>
        <w:tc>
          <w:tcPr>
            <w:tcW w:w="129" w:type="pct"/>
          </w:tcPr>
          <w:p w14:paraId="3811CF83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E52A597" w14:textId="11822A44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787</w:t>
            </w:r>
          </w:p>
        </w:tc>
        <w:tc>
          <w:tcPr>
            <w:tcW w:w="128" w:type="pct"/>
          </w:tcPr>
          <w:p w14:paraId="63A75E5B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6DBB45C" w14:textId="277419D9" w:rsidR="000920FC" w:rsidRPr="008D4A59" w:rsidRDefault="00934222" w:rsidP="00934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</w:rPr>
              <w:t xml:space="preserve"> 141,931</w:t>
            </w:r>
          </w:p>
        </w:tc>
        <w:tc>
          <w:tcPr>
            <w:tcW w:w="145" w:type="pct"/>
          </w:tcPr>
          <w:p w14:paraId="55A2E518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78D58BD1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</w:tr>
      <w:tr w:rsidR="000920FC" w:rsidRPr="00665100" w14:paraId="47070D8D" w14:textId="77777777">
        <w:tc>
          <w:tcPr>
            <w:tcW w:w="2279" w:type="pct"/>
          </w:tcPr>
          <w:p w14:paraId="0F5828C6" w14:textId="7D2F4F4C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4420E4EF" w14:textId="5D97DF6C" w:rsidR="000920FC" w:rsidRPr="008D4A59" w:rsidRDefault="00934222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9342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794</w:t>
            </w:r>
          </w:p>
        </w:tc>
        <w:tc>
          <w:tcPr>
            <w:tcW w:w="129" w:type="pct"/>
          </w:tcPr>
          <w:p w14:paraId="3CFB76B9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6065F24" w14:textId="05942E58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806</w:t>
            </w:r>
          </w:p>
        </w:tc>
        <w:tc>
          <w:tcPr>
            <w:tcW w:w="128" w:type="pct"/>
          </w:tcPr>
          <w:p w14:paraId="0D7CA9F2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2904F6E" w14:textId="2C105434" w:rsidR="000920FC" w:rsidRPr="008D4A59" w:rsidRDefault="00934222" w:rsidP="00934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</w:rPr>
              <w:t xml:space="preserve"> 8,265</w:t>
            </w:r>
          </w:p>
        </w:tc>
        <w:tc>
          <w:tcPr>
            <w:tcW w:w="145" w:type="pct"/>
          </w:tcPr>
          <w:p w14:paraId="7543F05F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494D7FFF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</w:tr>
      <w:tr w:rsidR="000920FC" w:rsidRPr="00665100" w14:paraId="632ED2F9" w14:textId="77777777">
        <w:tc>
          <w:tcPr>
            <w:tcW w:w="2279" w:type="pct"/>
          </w:tcPr>
          <w:p w14:paraId="35C4DE69" w14:textId="00464091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C953DC8" w14:textId="26EF7787" w:rsidR="000920FC" w:rsidRPr="008D4A59" w:rsidRDefault="00934222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9342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34222">
              <w:rPr>
                <w:rFonts w:ascii="Angsana New" w:hAnsi="Angsana New" w:cs="Angsana New"/>
                <w:sz w:val="30"/>
                <w:szCs w:val="30"/>
                <w:cs/>
              </w:rPr>
              <w:t>189</w:t>
            </w:r>
          </w:p>
        </w:tc>
        <w:tc>
          <w:tcPr>
            <w:tcW w:w="129" w:type="pct"/>
          </w:tcPr>
          <w:p w14:paraId="6470011D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7E79F1C" w14:textId="6603CAE2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930</w:t>
            </w:r>
          </w:p>
        </w:tc>
        <w:tc>
          <w:tcPr>
            <w:tcW w:w="128" w:type="pct"/>
          </w:tcPr>
          <w:p w14:paraId="4BCFCC63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DE0DC49" w14:textId="097B157A" w:rsidR="000920FC" w:rsidRPr="008D4A59" w:rsidRDefault="00934222" w:rsidP="00934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sz w:val="30"/>
                <w:szCs w:val="30"/>
              </w:rPr>
              <w:t xml:space="preserve"> 20,189</w:t>
            </w:r>
          </w:p>
        </w:tc>
        <w:tc>
          <w:tcPr>
            <w:tcW w:w="145" w:type="pct"/>
          </w:tcPr>
          <w:p w14:paraId="366FD30F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15C48B36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6B32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0920FC" w:rsidRPr="00665100" w14:paraId="6C29C365" w14:textId="77777777" w:rsidTr="00F8611C">
        <w:tc>
          <w:tcPr>
            <w:tcW w:w="2279" w:type="pct"/>
          </w:tcPr>
          <w:p w14:paraId="2E19D648" w14:textId="473FC69C" w:rsidR="000920FC" w:rsidRPr="002655AF" w:rsidRDefault="000920FC" w:rsidP="0009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3E5B1A" w14:textId="036EFCC8" w:rsidR="000920FC" w:rsidRPr="008D4A59" w:rsidRDefault="00934222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178</w:t>
            </w:r>
            <w:r w:rsidRPr="009342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342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129" w:type="pct"/>
          </w:tcPr>
          <w:p w14:paraId="6339D134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1BB326" w14:textId="0976F5CC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</w:t>
            </w:r>
            <w:r w:rsidRPr="006B3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8" w:type="pct"/>
          </w:tcPr>
          <w:p w14:paraId="0DB48AEE" w14:textId="77777777" w:rsidR="000920FC" w:rsidRPr="00DD3DF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4282EF" w14:textId="51F3A0D7" w:rsidR="000920FC" w:rsidRPr="008D4A59" w:rsidRDefault="00934222" w:rsidP="00934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422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170,385</w:t>
            </w:r>
          </w:p>
        </w:tc>
        <w:tc>
          <w:tcPr>
            <w:tcW w:w="145" w:type="pct"/>
          </w:tcPr>
          <w:p w14:paraId="2CA5E6B0" w14:textId="77777777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716ACCF6" w:rsidR="000920FC" w:rsidRPr="006B323E" w:rsidRDefault="000920FC" w:rsidP="0009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</w:t>
            </w:r>
            <w:r w:rsidRPr="006B3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1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</w:t>
            </w:r>
          </w:p>
        </w:tc>
      </w:tr>
    </w:tbl>
    <w:p w14:paraId="456983ED" w14:textId="01CF287A" w:rsidR="001F1188" w:rsidRDefault="001F1188" w:rsidP="009046A6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7DAECBA0" w14:textId="77777777" w:rsidR="007C13CF" w:rsidRDefault="007C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CDEC16" w14:textId="3B927C13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ยอดคงเหลือกับบุลคลหรือกิจการที่เกี่ยวข้องกัน ณ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532E73" w:rsidRPr="00532E73">
        <w:rPr>
          <w:rFonts w:ascii="Angsana New" w:hAnsi="Angsana New" w:cs="Angsana New"/>
          <w:sz w:val="30"/>
          <w:szCs w:val="30"/>
        </w:rPr>
        <w:t xml:space="preserve">30 </w:t>
      </w:r>
      <w:r w:rsidR="00532E73" w:rsidRPr="00532E7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32E73" w:rsidRPr="00532E73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256</w:t>
      </w:r>
      <w:r w:rsidR="002C63A4">
        <w:rPr>
          <w:rFonts w:asciiTheme="majorBidi" w:hAnsiTheme="majorBidi"/>
          <w:sz w:val="30"/>
          <w:szCs w:val="30"/>
        </w:rPr>
        <w:t>8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และ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69"/>
        <w:gridCol w:w="91"/>
        <w:gridCol w:w="1170"/>
        <w:gridCol w:w="358"/>
        <w:gridCol w:w="1172"/>
        <w:gridCol w:w="269"/>
        <w:gridCol w:w="1174"/>
      </w:tblGrid>
      <w:tr w:rsidR="00E71B59" w:rsidRPr="00665100" w14:paraId="0C267A34" w14:textId="77777777" w:rsidTr="00346CB7">
        <w:trPr>
          <w:tblHeader/>
        </w:trPr>
        <w:tc>
          <w:tcPr>
            <w:tcW w:w="1941" w:type="pct"/>
          </w:tcPr>
          <w:p w14:paraId="34D8DA6D" w14:textId="31A443B5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pct"/>
            <w:gridSpan w:val="4"/>
          </w:tcPr>
          <w:p w14:paraId="7E40469C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14:paraId="02E1C5A9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2A68A8F5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665100" w14:paraId="3F500B57" w14:textId="77777777" w:rsidTr="00346CB7">
        <w:trPr>
          <w:tblHeader/>
        </w:trPr>
        <w:tc>
          <w:tcPr>
            <w:tcW w:w="1941" w:type="pct"/>
          </w:tcPr>
          <w:p w14:paraId="3B2AD40A" w14:textId="6ACE0D0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515517B" w14:textId="3F8C1888" w:rsidR="000A0D87" w:rsidRPr="00665100" w:rsidRDefault="00532E7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532E73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DE3D15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14:paraId="37E21786" w14:textId="57EF139A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</w:tcPr>
          <w:p w14:paraId="77AD364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07863A" w14:textId="55EC2EDD" w:rsidR="000A0D87" w:rsidRPr="00665100" w:rsidRDefault="00532E7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E7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532E73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AB52979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304EEF6" w14:textId="1FFAC238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A0D87" w:rsidRPr="00665100" w14:paraId="406F50A7" w14:textId="77777777" w:rsidTr="00346CB7">
        <w:trPr>
          <w:tblHeader/>
        </w:trPr>
        <w:tc>
          <w:tcPr>
            <w:tcW w:w="1941" w:type="pct"/>
          </w:tcPr>
          <w:p w14:paraId="56CB371A" w14:textId="77777777" w:rsidR="000A0D87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D0DD063" w14:textId="4A24CC1E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26004E0B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14:paraId="74BEBAEF" w14:textId="17A4B83E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3" w:type="pct"/>
          </w:tcPr>
          <w:p w14:paraId="541652D7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74F139" w14:textId="2B12ADD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5C56FFDB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A260FC" w14:textId="6C7A2CB3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A0D87" w:rsidRPr="00665100" w14:paraId="2200EA10" w14:textId="77777777" w:rsidTr="008D4A59">
        <w:trPr>
          <w:tblHeader/>
        </w:trPr>
        <w:tc>
          <w:tcPr>
            <w:tcW w:w="1941" w:type="pct"/>
          </w:tcPr>
          <w:p w14:paraId="7CCFD661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9" w:type="pct"/>
            <w:gridSpan w:val="8"/>
          </w:tcPr>
          <w:p w14:paraId="4C6035E8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D87" w:rsidRPr="00665100" w14:paraId="14F54C3A" w14:textId="77777777" w:rsidTr="00346CB7">
        <w:tc>
          <w:tcPr>
            <w:tcW w:w="1941" w:type="pct"/>
          </w:tcPr>
          <w:p w14:paraId="1820270E" w14:textId="5324AF93" w:rsidR="000A0D87" w:rsidRPr="00256A66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2487034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EAC3E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42298D4" w14:textId="77777777" w:rsidR="000A0D87" w:rsidRPr="00C224A9" w:rsidRDefault="000A0D87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9B4D6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34C2" w:rsidRPr="00665100" w14:paraId="6A102A26" w14:textId="77777777" w:rsidTr="00346CB7">
        <w:tc>
          <w:tcPr>
            <w:tcW w:w="1941" w:type="pct"/>
          </w:tcPr>
          <w:p w14:paraId="2179FE73" w14:textId="77777777" w:rsidR="003434C2" w:rsidRPr="00665100" w:rsidRDefault="003434C2" w:rsidP="003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235027" w14:textId="37311B65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7507D8A7" w14:textId="73CE691F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90F86AA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ADF54E" w14:textId="1D77A5EB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017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994</w:t>
            </w:r>
          </w:p>
        </w:tc>
        <w:tc>
          <w:tcPr>
            <w:tcW w:w="145" w:type="pct"/>
          </w:tcPr>
          <w:p w14:paraId="73A8B176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9ACED16" w14:textId="50A3C4B2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1,225,737 </w:t>
            </w:r>
          </w:p>
        </w:tc>
      </w:tr>
      <w:tr w:rsidR="003434C2" w14:paraId="344A0778" w14:textId="77777777" w:rsidTr="00346CB7">
        <w:tc>
          <w:tcPr>
            <w:tcW w:w="1941" w:type="pct"/>
          </w:tcPr>
          <w:p w14:paraId="092DE6C0" w14:textId="77777777" w:rsidR="003434C2" w:rsidRPr="00665100" w:rsidRDefault="003434C2" w:rsidP="003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0F9F94A" w14:textId="79B0C5A9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572BF5">
              <w:rPr>
                <w:rFonts w:asciiTheme="majorBidi" w:hAnsiTheme="majorBidi" w:cstheme="majorBidi" w:hint="cs"/>
                <w:sz w:val="30"/>
                <w:szCs w:val="30"/>
                <w:cs/>
              </w:rPr>
              <w:t>63</w:t>
            </w:r>
          </w:p>
        </w:tc>
        <w:tc>
          <w:tcPr>
            <w:tcW w:w="194" w:type="pct"/>
            <w:gridSpan w:val="2"/>
          </w:tcPr>
          <w:p w14:paraId="50DD65CC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58971BC0" w14:textId="35BDB303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1,054 </w:t>
            </w:r>
          </w:p>
        </w:tc>
        <w:tc>
          <w:tcPr>
            <w:tcW w:w="193" w:type="pct"/>
          </w:tcPr>
          <w:p w14:paraId="38106A05" w14:textId="12C58CDD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C0106A" w14:textId="1224E6CA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5" w:type="pct"/>
          </w:tcPr>
          <w:p w14:paraId="2B42A11B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62B402E" w14:textId="49894578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</w:tr>
      <w:tr w:rsidR="003434C2" w14:paraId="085F0EB7" w14:textId="77777777" w:rsidTr="00346CB7">
        <w:tc>
          <w:tcPr>
            <w:tcW w:w="1941" w:type="pct"/>
          </w:tcPr>
          <w:p w14:paraId="414FB326" w14:textId="2E05B3EE" w:rsidR="003434C2" w:rsidRDefault="003434C2" w:rsidP="003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299897BE" w14:textId="44753301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 w:rsidR="00572BF5">
              <w:rPr>
                <w:rFonts w:asciiTheme="majorBidi" w:hAnsiTheme="majorBidi" w:cstheme="majorBidi" w:hint="cs"/>
                <w:sz w:val="30"/>
                <w:szCs w:val="30"/>
                <w:cs/>
              </w:rPr>
              <w:t>67</w:t>
            </w:r>
          </w:p>
        </w:tc>
        <w:tc>
          <w:tcPr>
            <w:tcW w:w="194" w:type="pct"/>
            <w:gridSpan w:val="2"/>
          </w:tcPr>
          <w:p w14:paraId="5E020CD1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0FB2A1FE" w14:textId="323ADC18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1,642 </w:t>
            </w:r>
          </w:p>
        </w:tc>
        <w:tc>
          <w:tcPr>
            <w:tcW w:w="193" w:type="pct"/>
          </w:tcPr>
          <w:p w14:paraId="52FD4E9C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BD9F7F" w14:textId="2CB692A0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CA966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01B74DD" w14:textId="171A53D9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1,642 </w:t>
            </w:r>
          </w:p>
        </w:tc>
      </w:tr>
      <w:tr w:rsidR="003434C2" w14:paraId="7ACC223A" w14:textId="77777777" w:rsidTr="00346CB7">
        <w:tc>
          <w:tcPr>
            <w:tcW w:w="1941" w:type="pct"/>
          </w:tcPr>
          <w:p w14:paraId="3B89584B" w14:textId="77777777" w:rsidR="003434C2" w:rsidRPr="00E45ED3" w:rsidRDefault="003434C2" w:rsidP="003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F0D0439" w14:textId="573291DC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25,700</w:t>
            </w:r>
          </w:p>
        </w:tc>
        <w:tc>
          <w:tcPr>
            <w:tcW w:w="194" w:type="pct"/>
            <w:gridSpan w:val="2"/>
          </w:tcPr>
          <w:p w14:paraId="5167C36A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14C0A901" w14:textId="680F581D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28,454 </w:t>
            </w:r>
          </w:p>
        </w:tc>
        <w:tc>
          <w:tcPr>
            <w:tcW w:w="193" w:type="pct"/>
          </w:tcPr>
          <w:p w14:paraId="3E2049A1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B57D27" w14:textId="7323C349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9,973</w:t>
            </w:r>
          </w:p>
        </w:tc>
        <w:tc>
          <w:tcPr>
            <w:tcW w:w="145" w:type="pct"/>
          </w:tcPr>
          <w:p w14:paraId="088F2EF1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8088B12" w14:textId="2FB437CA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9,987 </w:t>
            </w:r>
          </w:p>
        </w:tc>
      </w:tr>
      <w:tr w:rsidR="003434C2" w:rsidRPr="00665100" w14:paraId="24A2B794" w14:textId="77777777" w:rsidTr="00346CB7">
        <w:trPr>
          <w:trHeight w:hRule="exact" w:val="216"/>
        </w:trPr>
        <w:tc>
          <w:tcPr>
            <w:tcW w:w="1941" w:type="pct"/>
          </w:tcPr>
          <w:p w14:paraId="044A1278" w14:textId="77777777" w:rsidR="003434C2" w:rsidRPr="00665100" w:rsidRDefault="003434C2" w:rsidP="003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B341C3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204A154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2C09B12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31B969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4C2" w:rsidRPr="00665100" w14:paraId="04953299" w14:textId="77777777" w:rsidTr="00346CB7">
        <w:tc>
          <w:tcPr>
            <w:tcW w:w="1941" w:type="pct"/>
          </w:tcPr>
          <w:p w14:paraId="116978B8" w14:textId="39A38A79" w:rsidR="003434C2" w:rsidRPr="002E68E2" w:rsidRDefault="003434C2" w:rsidP="003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1" w:type="pct"/>
          </w:tcPr>
          <w:p w14:paraId="1648D70E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1AD85DD" w14:textId="51F0EE9A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39332DA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3508F45" w14:textId="38996E0B" w:rsidR="003434C2" w:rsidRPr="00C858AE" w:rsidRDefault="003434C2" w:rsidP="00343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96F" w:rsidRPr="00665100" w14:paraId="1D088135" w14:textId="77777777" w:rsidTr="00346CB7">
        <w:tc>
          <w:tcPr>
            <w:tcW w:w="1941" w:type="pct"/>
          </w:tcPr>
          <w:p w14:paraId="6AC2BF11" w14:textId="11EDB53D" w:rsidR="005C196F" w:rsidRPr="00665100" w:rsidRDefault="005C196F" w:rsidP="005C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28E4D0" w14:textId="1C65853B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C49CA74" w14:textId="2FCCFF66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5E883E7" w14:textId="77777777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41924DC" w14:textId="7CB7A305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311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949</w:t>
            </w:r>
          </w:p>
        </w:tc>
        <w:tc>
          <w:tcPr>
            <w:tcW w:w="145" w:type="pct"/>
          </w:tcPr>
          <w:p w14:paraId="63A7F3FF" w14:textId="77777777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D4862F1" w14:textId="666EBCAD" w:rsidR="005C196F" w:rsidRPr="00C858AE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 xml:space="preserve">249,620 </w:t>
            </w:r>
          </w:p>
        </w:tc>
      </w:tr>
      <w:tr w:rsidR="005C196F" w:rsidRPr="00665100" w14:paraId="4510CC39" w14:textId="77777777" w:rsidTr="00346CB7">
        <w:tc>
          <w:tcPr>
            <w:tcW w:w="1941" w:type="pct"/>
          </w:tcPr>
          <w:p w14:paraId="6A5196EF" w14:textId="59DE5AC1" w:rsidR="005C196F" w:rsidRPr="00665100" w:rsidRDefault="005C196F" w:rsidP="005C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57183001" w14:textId="7DB4F8D4" w:rsidR="005C196F" w:rsidRPr="00C224A9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94" w:type="pct"/>
            <w:gridSpan w:val="2"/>
          </w:tcPr>
          <w:p w14:paraId="55F686C1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D9C85A2" w14:textId="23067822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242 </w:t>
            </w:r>
          </w:p>
        </w:tc>
        <w:tc>
          <w:tcPr>
            <w:tcW w:w="193" w:type="pct"/>
          </w:tcPr>
          <w:p w14:paraId="28BF8ACB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73C59CC" w14:textId="2BF5E4D0" w:rsidR="005C196F" w:rsidRPr="00C224A9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10983C3" w14:textId="514D834C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C196F" w:rsidRPr="00665100" w14:paraId="6A354B78" w14:textId="77777777" w:rsidTr="00346CB7">
        <w:trPr>
          <w:trHeight w:hRule="exact" w:val="216"/>
        </w:trPr>
        <w:tc>
          <w:tcPr>
            <w:tcW w:w="1941" w:type="pct"/>
          </w:tcPr>
          <w:p w14:paraId="49695B1A" w14:textId="77777777" w:rsidR="005C196F" w:rsidRDefault="005C196F" w:rsidP="005C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9D8D121" w14:textId="77777777" w:rsidR="005C196F" w:rsidRPr="00C224A9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452109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6D40F52" w14:textId="77777777" w:rsidR="005C196F" w:rsidRPr="00C224A9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69C033E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196F" w:rsidRPr="00665100" w14:paraId="6AF3E5ED" w14:textId="77777777" w:rsidTr="00346CB7">
        <w:trPr>
          <w:trHeight w:val="308"/>
        </w:trPr>
        <w:tc>
          <w:tcPr>
            <w:tcW w:w="1941" w:type="pct"/>
          </w:tcPr>
          <w:p w14:paraId="2139F1DE" w14:textId="6B37EAF2" w:rsidR="005C196F" w:rsidRPr="00F50F54" w:rsidRDefault="005C196F" w:rsidP="005C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1" w:type="pct"/>
          </w:tcPr>
          <w:p w14:paraId="47008FB0" w14:textId="77777777" w:rsidR="005C196F" w:rsidRPr="00C224A9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2E0596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7ED3C98" w14:textId="77777777" w:rsidR="005C196F" w:rsidRPr="00C224A9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1B07E8F" w14:textId="77777777" w:rsidR="005C196F" w:rsidRPr="00D143FB" w:rsidRDefault="005C196F" w:rsidP="005C1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ECC" w:rsidRPr="00665100" w14:paraId="0081F3B4" w14:textId="77777777" w:rsidTr="00346CB7">
        <w:tc>
          <w:tcPr>
            <w:tcW w:w="1941" w:type="pct"/>
          </w:tcPr>
          <w:p w14:paraId="01C43E8F" w14:textId="437D22F0" w:rsidR="00BB5ECC" w:rsidRPr="002E68E2" w:rsidRDefault="00BB5ECC" w:rsidP="00BB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A09AAF" w14:textId="566AC263" w:rsidR="00BB5ECC" w:rsidRPr="00C224A9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024400C" w14:textId="4A3B8745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9BD164" w14:textId="3BD46F22" w:rsidR="00BB5ECC" w:rsidRPr="00C224A9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907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184</w:t>
            </w:r>
          </w:p>
        </w:tc>
        <w:tc>
          <w:tcPr>
            <w:tcW w:w="145" w:type="pct"/>
          </w:tcPr>
          <w:p w14:paraId="26BCC112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2479DEA" w14:textId="27FCBBCA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16,683,467</w:t>
            </w:r>
          </w:p>
        </w:tc>
      </w:tr>
      <w:tr w:rsidR="00BB5ECC" w:rsidRPr="00665100" w14:paraId="591CF692" w14:textId="77777777" w:rsidTr="00346CB7">
        <w:trPr>
          <w:trHeight w:hRule="exact" w:val="216"/>
        </w:trPr>
        <w:tc>
          <w:tcPr>
            <w:tcW w:w="1941" w:type="pct"/>
          </w:tcPr>
          <w:p w14:paraId="2984C6BA" w14:textId="77777777" w:rsidR="00BB5ECC" w:rsidRPr="002E68E2" w:rsidRDefault="00BB5ECC" w:rsidP="00BB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5C893C7" w14:textId="77777777" w:rsidR="00BB5ECC" w:rsidRPr="00C224A9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C3F23F5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583CFE5" w14:textId="77777777" w:rsidR="00BB5ECC" w:rsidRPr="00C224A9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F4DDCD0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5ECC" w:rsidRPr="00665100" w14:paraId="2AE11D10" w14:textId="77777777" w:rsidTr="00346CB7">
        <w:tc>
          <w:tcPr>
            <w:tcW w:w="1941" w:type="pct"/>
          </w:tcPr>
          <w:p w14:paraId="6394FFA6" w14:textId="2AB231BE" w:rsidR="00BB5ECC" w:rsidRPr="009046A6" w:rsidRDefault="00BB5ECC" w:rsidP="00BB5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046A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31" w:type="pct"/>
          </w:tcPr>
          <w:p w14:paraId="66206D1A" w14:textId="77777777" w:rsidR="00BB5ECC" w:rsidRPr="00C224A9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2331AA2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92D6E80" w14:textId="77777777" w:rsidR="00BB5ECC" w:rsidRPr="00C224A9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92711C2" w14:textId="77777777" w:rsidR="00BB5ECC" w:rsidRPr="00D143FB" w:rsidRDefault="00BB5ECC" w:rsidP="00BB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B33" w:rsidRPr="00665100" w14:paraId="34D5469F" w14:textId="77777777" w:rsidTr="00346CB7">
        <w:tc>
          <w:tcPr>
            <w:tcW w:w="1941" w:type="pct"/>
          </w:tcPr>
          <w:p w14:paraId="21815BEF" w14:textId="63C15BBC" w:rsidR="00784B33" w:rsidRPr="002E68E2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AB0A7AD" w14:textId="6DF2C97B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661D9F77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97B8FBE" w14:textId="25ED0CAD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34463B00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5233B7" w14:textId="01D39E8E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022</w:t>
            </w:r>
          </w:p>
        </w:tc>
        <w:tc>
          <w:tcPr>
            <w:tcW w:w="145" w:type="pct"/>
          </w:tcPr>
          <w:p w14:paraId="3D96963F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50ED384" w14:textId="40D6F63B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20,073,628</w:t>
            </w:r>
          </w:p>
        </w:tc>
      </w:tr>
      <w:tr w:rsidR="00784B33" w:rsidRPr="00665100" w14:paraId="03214448" w14:textId="77777777" w:rsidTr="00346CB7">
        <w:tc>
          <w:tcPr>
            <w:tcW w:w="1941" w:type="pct"/>
          </w:tcPr>
          <w:p w14:paraId="27CC7689" w14:textId="464F96A8" w:rsidR="00784B33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69EC34D1" w14:textId="16287370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85,723</w:t>
            </w:r>
          </w:p>
        </w:tc>
        <w:tc>
          <w:tcPr>
            <w:tcW w:w="194" w:type="pct"/>
            <w:gridSpan w:val="2"/>
          </w:tcPr>
          <w:p w14:paraId="25B327F8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5111A1A" w14:textId="120C0BE9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85,723</w:t>
            </w:r>
          </w:p>
        </w:tc>
        <w:tc>
          <w:tcPr>
            <w:tcW w:w="193" w:type="pct"/>
          </w:tcPr>
          <w:p w14:paraId="5C233C72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ED2DBEC" w14:textId="7928CA5E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A4BC5E7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F3E83E" w14:textId="11B10935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4B33" w:rsidRPr="00665100" w14:paraId="669FB0F6" w14:textId="77777777" w:rsidTr="00346CB7">
        <w:trPr>
          <w:trHeight w:hRule="exact" w:val="216"/>
        </w:trPr>
        <w:tc>
          <w:tcPr>
            <w:tcW w:w="1941" w:type="pct"/>
          </w:tcPr>
          <w:p w14:paraId="40C4C64A" w14:textId="77777777" w:rsidR="00784B33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F7D787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5804BA0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B9CCF4F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253097C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B33" w:rsidRPr="00665100" w14:paraId="535040EF" w14:textId="77777777" w:rsidTr="00346CB7">
        <w:tc>
          <w:tcPr>
            <w:tcW w:w="1941" w:type="pct"/>
          </w:tcPr>
          <w:p w14:paraId="6F52BCA2" w14:textId="13BA1F8C" w:rsidR="00784B33" w:rsidRPr="002E68E2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1" w:type="pct"/>
          </w:tcPr>
          <w:p w14:paraId="541B8A10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7F95DC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A95B0E" w14:textId="77777777" w:rsidR="00784B33" w:rsidRPr="00C224A9" w:rsidRDefault="00784B33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EF1F4FB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B33" w:rsidRPr="00665100" w14:paraId="004B80FA" w14:textId="77777777" w:rsidTr="00346CB7">
        <w:tc>
          <w:tcPr>
            <w:tcW w:w="1941" w:type="pct"/>
          </w:tcPr>
          <w:p w14:paraId="19A562C9" w14:textId="7F0F4C50" w:rsidR="00784B33" w:rsidRPr="002E68E2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8CB8B70" w14:textId="262A9A52" w:rsidR="00784B33" w:rsidRPr="00C224A9" w:rsidRDefault="001F53A9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005482" w14:textId="23896283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30D8AA" w14:textId="02011AC5" w:rsidR="00784B33" w:rsidRPr="00C224A9" w:rsidRDefault="001F53A9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565</w:t>
            </w:r>
          </w:p>
        </w:tc>
        <w:tc>
          <w:tcPr>
            <w:tcW w:w="145" w:type="pct"/>
          </w:tcPr>
          <w:p w14:paraId="62F4EB24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8EDA7CE" w14:textId="3CB9E9AC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157,777</w:t>
            </w:r>
          </w:p>
        </w:tc>
      </w:tr>
      <w:tr w:rsidR="00784B33" w:rsidRPr="00665100" w14:paraId="3D4328EF" w14:textId="77777777" w:rsidTr="00346CB7">
        <w:trPr>
          <w:trHeight w:hRule="exact" w:val="216"/>
        </w:trPr>
        <w:tc>
          <w:tcPr>
            <w:tcW w:w="1941" w:type="pct"/>
          </w:tcPr>
          <w:p w14:paraId="10A5148B" w14:textId="77777777" w:rsidR="00784B33" w:rsidRPr="002E68E2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11CDB2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E0CFE27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37F0BDC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BF6F421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C005D78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848730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4B33" w:rsidRPr="00665100" w14:paraId="468C4CE4" w14:textId="77777777" w:rsidTr="00346CB7">
        <w:tc>
          <w:tcPr>
            <w:tcW w:w="1941" w:type="pct"/>
          </w:tcPr>
          <w:p w14:paraId="49D093AB" w14:textId="530A52C0" w:rsidR="00784B33" w:rsidRPr="002E68E2" w:rsidRDefault="00784B33" w:rsidP="00784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61BDE1B5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49EEEE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E45B39" w14:textId="77777777" w:rsidR="00784B33" w:rsidRPr="00C224A9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4C361D1" w14:textId="77777777" w:rsidR="00784B33" w:rsidRPr="00D143FB" w:rsidRDefault="00784B33" w:rsidP="00784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7E0" w:rsidRPr="00665100" w14:paraId="59E22DD7" w14:textId="77777777" w:rsidTr="00346CB7">
        <w:tc>
          <w:tcPr>
            <w:tcW w:w="1941" w:type="pct"/>
          </w:tcPr>
          <w:p w14:paraId="02BE1FB6" w14:textId="57F56EFF" w:rsidR="00EE47E0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2D33327" w14:textId="62BB7656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382B50FF" w14:textId="23A90850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CF2951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670EABB" w14:textId="58FB6322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428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851</w:t>
            </w:r>
          </w:p>
        </w:tc>
        <w:tc>
          <w:tcPr>
            <w:tcW w:w="145" w:type="pct"/>
          </w:tcPr>
          <w:p w14:paraId="44E9EDC3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5D5325E8" w14:textId="2F0DCB7D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471,801</w:t>
            </w:r>
          </w:p>
        </w:tc>
      </w:tr>
      <w:tr w:rsidR="00EE47E0" w:rsidRPr="00665100" w14:paraId="0EDAC146" w14:textId="77777777" w:rsidTr="00346CB7">
        <w:tc>
          <w:tcPr>
            <w:tcW w:w="1941" w:type="pct"/>
          </w:tcPr>
          <w:p w14:paraId="48A65AA5" w14:textId="7DB00D4A" w:rsidR="00EE47E0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30F03B97" w14:textId="4CB7AA5E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13,407</w:t>
            </w:r>
          </w:p>
        </w:tc>
        <w:tc>
          <w:tcPr>
            <w:tcW w:w="194" w:type="pct"/>
            <w:gridSpan w:val="2"/>
          </w:tcPr>
          <w:p w14:paraId="0B2AECEC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08CFBDC7" w14:textId="63371101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83,154 </w:t>
            </w:r>
          </w:p>
        </w:tc>
        <w:tc>
          <w:tcPr>
            <w:tcW w:w="193" w:type="pct"/>
          </w:tcPr>
          <w:p w14:paraId="24B03CEF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1E54CC" w14:textId="3F16E7C4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5" w:type="pct"/>
          </w:tcPr>
          <w:p w14:paraId="5EA7E3E2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9DE43C5" w14:textId="3F444B8F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EE47E0" w:rsidRPr="00665100" w14:paraId="15429FFF" w14:textId="77777777" w:rsidTr="00346CB7">
        <w:tc>
          <w:tcPr>
            <w:tcW w:w="1941" w:type="pct"/>
          </w:tcPr>
          <w:p w14:paraId="223231B9" w14:textId="65FADC39" w:rsidR="00EE47E0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AAA4837" w14:textId="3D0FABEB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22,262</w:t>
            </w:r>
          </w:p>
        </w:tc>
        <w:tc>
          <w:tcPr>
            <w:tcW w:w="194" w:type="pct"/>
            <w:gridSpan w:val="2"/>
          </w:tcPr>
          <w:p w14:paraId="71A16727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7FF4910" w14:textId="1DF80321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14,630 </w:t>
            </w:r>
          </w:p>
        </w:tc>
        <w:tc>
          <w:tcPr>
            <w:tcW w:w="193" w:type="pct"/>
          </w:tcPr>
          <w:p w14:paraId="77A2DB6D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C8E506" w14:textId="6CC630ED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5" w:type="pct"/>
          </w:tcPr>
          <w:p w14:paraId="5F06FDE8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A47883F" w14:textId="4E9CC00F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47E0" w:rsidRPr="00665100" w14:paraId="2EDC44B2" w14:textId="77777777" w:rsidTr="00346CB7">
        <w:tc>
          <w:tcPr>
            <w:tcW w:w="1941" w:type="pct"/>
          </w:tcPr>
          <w:p w14:paraId="51392DF1" w14:textId="63DF58C9" w:rsidR="00EE47E0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9A469A5" w14:textId="1D43330F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74,206</w:t>
            </w:r>
          </w:p>
        </w:tc>
        <w:tc>
          <w:tcPr>
            <w:tcW w:w="194" w:type="pct"/>
            <w:gridSpan w:val="2"/>
          </w:tcPr>
          <w:p w14:paraId="5375926B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07EE48B" w14:textId="6E80ECB1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56,101 </w:t>
            </w:r>
          </w:p>
        </w:tc>
        <w:tc>
          <w:tcPr>
            <w:tcW w:w="193" w:type="pct"/>
          </w:tcPr>
          <w:p w14:paraId="7F1281E2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0DAFB2" w14:textId="0A4FF56D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23,623</w:t>
            </w:r>
          </w:p>
        </w:tc>
        <w:tc>
          <w:tcPr>
            <w:tcW w:w="145" w:type="pct"/>
          </w:tcPr>
          <w:p w14:paraId="1C19E50E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28751611" w14:textId="3A137BED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2,390</w:t>
            </w:r>
          </w:p>
        </w:tc>
      </w:tr>
      <w:tr w:rsidR="00EE47E0" w:rsidRPr="00665100" w14:paraId="49CF01C2" w14:textId="77777777" w:rsidTr="00346CB7">
        <w:trPr>
          <w:trHeight w:hRule="exact" w:val="216"/>
        </w:trPr>
        <w:tc>
          <w:tcPr>
            <w:tcW w:w="1941" w:type="pct"/>
          </w:tcPr>
          <w:p w14:paraId="0038BFF5" w14:textId="77777777" w:rsidR="00EE47E0" w:rsidRPr="006D68DD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28C397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2E44A6D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082644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2B0E368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710EB6A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987BB7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7E0" w:rsidRPr="00665100" w14:paraId="525103D0" w14:textId="77777777" w:rsidTr="00346CB7">
        <w:tc>
          <w:tcPr>
            <w:tcW w:w="1941" w:type="pct"/>
          </w:tcPr>
          <w:p w14:paraId="3BF05A7D" w14:textId="7435BE6D" w:rsidR="00EE47E0" w:rsidRPr="009205B7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1" w:type="pct"/>
          </w:tcPr>
          <w:p w14:paraId="0ECC51D1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5B10B4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45BD8FB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657D346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7E0" w:rsidRPr="00665100" w14:paraId="7DA039BD" w14:textId="77777777" w:rsidTr="00346CB7">
        <w:tc>
          <w:tcPr>
            <w:tcW w:w="1941" w:type="pct"/>
          </w:tcPr>
          <w:p w14:paraId="7EF1EE9E" w14:textId="71F1A167" w:rsidR="00EE47E0" w:rsidRPr="009205B7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25C1464" w14:textId="69F8C020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6853AFB" w14:textId="5ADDEBBB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958D98" w14:textId="05412415" w:rsidR="00EE47E0" w:rsidRPr="00C224A9" w:rsidRDefault="00DC66A7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C66A7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DC6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6A7">
              <w:rPr>
                <w:rFonts w:asciiTheme="majorBidi" w:hAnsiTheme="majorBidi" w:cs="Angsana New"/>
                <w:sz w:val="30"/>
                <w:szCs w:val="30"/>
                <w:cs/>
              </w:rPr>
              <w:t>784</w:t>
            </w:r>
            <w:r w:rsidRPr="00DC6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6A7">
              <w:rPr>
                <w:rFonts w:asciiTheme="majorBidi" w:hAnsiTheme="majorBidi" w:cs="Angsana New"/>
                <w:sz w:val="30"/>
                <w:szCs w:val="30"/>
                <w:cs/>
              </w:rPr>
              <w:t>290</w:t>
            </w:r>
          </w:p>
        </w:tc>
        <w:tc>
          <w:tcPr>
            <w:tcW w:w="145" w:type="pct"/>
          </w:tcPr>
          <w:p w14:paraId="3A65D484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6F968CB0" w14:textId="1885F7CF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219,780</w:t>
            </w:r>
          </w:p>
        </w:tc>
      </w:tr>
      <w:tr w:rsidR="00EE47E0" w:rsidRPr="00665100" w14:paraId="31B1F567" w14:textId="77777777" w:rsidTr="00346CB7">
        <w:trPr>
          <w:trHeight w:hRule="exact" w:val="216"/>
        </w:trPr>
        <w:tc>
          <w:tcPr>
            <w:tcW w:w="1941" w:type="pct"/>
          </w:tcPr>
          <w:p w14:paraId="01F430A3" w14:textId="77777777" w:rsidR="00EE47E0" w:rsidRPr="009205B7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FA9351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B126605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92A148D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8B6517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7E0" w:rsidRPr="00665100" w14:paraId="26628479" w14:textId="77777777" w:rsidTr="00346CB7">
        <w:tc>
          <w:tcPr>
            <w:tcW w:w="1941" w:type="pct"/>
          </w:tcPr>
          <w:p w14:paraId="737C5343" w14:textId="5E4D410A" w:rsidR="00EE47E0" w:rsidRPr="009205B7" w:rsidRDefault="00EE47E0" w:rsidP="00EE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31" w:type="pct"/>
          </w:tcPr>
          <w:p w14:paraId="0393343E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F98D5F1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53947BE" w14:textId="77777777" w:rsidR="00EE47E0" w:rsidRPr="00C224A9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442812E" w14:textId="77777777" w:rsidR="00EE47E0" w:rsidRPr="00D143FB" w:rsidRDefault="00EE47E0" w:rsidP="00EE4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31D7" w:rsidRPr="00665100" w14:paraId="047C3A52" w14:textId="77777777" w:rsidTr="00346CB7">
        <w:tc>
          <w:tcPr>
            <w:tcW w:w="1941" w:type="pct"/>
          </w:tcPr>
          <w:p w14:paraId="1FBE76F3" w14:textId="21B4824C" w:rsidR="00DA31D7" w:rsidRDefault="00DA31D7" w:rsidP="00DA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8E61E11" w14:textId="44160897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13D2655" w14:textId="1032C893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1F46B3E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C2CD44" w14:textId="20692A3C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38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508</w:t>
            </w:r>
          </w:p>
        </w:tc>
        <w:tc>
          <w:tcPr>
            <w:tcW w:w="145" w:type="pct"/>
          </w:tcPr>
          <w:p w14:paraId="044975D6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13A4BD7" w14:textId="66808954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58,854</w:t>
            </w:r>
          </w:p>
        </w:tc>
      </w:tr>
      <w:tr w:rsidR="00DA31D7" w:rsidRPr="00665100" w14:paraId="3FDCBB8F" w14:textId="77777777" w:rsidTr="00346CB7">
        <w:tc>
          <w:tcPr>
            <w:tcW w:w="1941" w:type="pct"/>
          </w:tcPr>
          <w:p w14:paraId="3CD94626" w14:textId="0F4616DC" w:rsidR="00DA31D7" w:rsidRDefault="00DA31D7" w:rsidP="00DA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7664FAFD" w14:textId="1C545AD4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142,117</w:t>
            </w:r>
          </w:p>
        </w:tc>
        <w:tc>
          <w:tcPr>
            <w:tcW w:w="194" w:type="pct"/>
            <w:gridSpan w:val="2"/>
          </w:tcPr>
          <w:p w14:paraId="1AFDBE4A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379D276" w14:textId="0F059FD9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137,185 </w:t>
            </w:r>
          </w:p>
        </w:tc>
        <w:tc>
          <w:tcPr>
            <w:tcW w:w="193" w:type="pct"/>
          </w:tcPr>
          <w:p w14:paraId="438BA779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FA4A60C" w14:textId="7D85F405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</w:rPr>
              <w:t>96,298</w:t>
            </w:r>
          </w:p>
        </w:tc>
        <w:tc>
          <w:tcPr>
            <w:tcW w:w="145" w:type="pct"/>
          </w:tcPr>
          <w:p w14:paraId="4A82F313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1CB3FC24" w14:textId="6C214024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109,189</w:t>
            </w:r>
          </w:p>
        </w:tc>
      </w:tr>
      <w:tr w:rsidR="00DA31D7" w:rsidRPr="00665100" w14:paraId="1BB8EEA3" w14:textId="77777777" w:rsidTr="00346CB7">
        <w:trPr>
          <w:trHeight w:hRule="exact" w:val="216"/>
        </w:trPr>
        <w:tc>
          <w:tcPr>
            <w:tcW w:w="1941" w:type="pct"/>
          </w:tcPr>
          <w:p w14:paraId="2C218E81" w14:textId="77777777" w:rsidR="00DA31D7" w:rsidRPr="00E71B59" w:rsidRDefault="00DA31D7" w:rsidP="00DA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E64C827" w14:textId="77777777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1EE92C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D24049F" w14:textId="77777777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2BB04EE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31D7" w:rsidRPr="00665100" w14:paraId="50312AAB" w14:textId="77777777" w:rsidTr="00346CB7">
        <w:tc>
          <w:tcPr>
            <w:tcW w:w="1941" w:type="pct"/>
          </w:tcPr>
          <w:p w14:paraId="7D6E3550" w14:textId="12C1A620" w:rsidR="00DA31D7" w:rsidRPr="00E71B59" w:rsidRDefault="00DA31D7" w:rsidP="00DA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1" w:type="pct"/>
          </w:tcPr>
          <w:p w14:paraId="0800320E" w14:textId="77777777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E43816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3AB5F11" w14:textId="77777777" w:rsidR="00DA31D7" w:rsidRPr="00C224A9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18E03B5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31D7" w:rsidRPr="00665100" w14:paraId="5A42DC20" w14:textId="77777777" w:rsidTr="00346CB7">
        <w:tc>
          <w:tcPr>
            <w:tcW w:w="1941" w:type="pct"/>
          </w:tcPr>
          <w:p w14:paraId="2763789A" w14:textId="0FCA468C" w:rsidR="00DA31D7" w:rsidRPr="00E71B59" w:rsidRDefault="00DA31D7" w:rsidP="00DA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E166B09" w14:textId="2C7944D7" w:rsidR="00DA31D7" w:rsidRPr="00C224A9" w:rsidRDefault="00644843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C0E51BA" w14:textId="075D31A6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DF1011" w14:textId="7D515CEF" w:rsidR="00DA31D7" w:rsidRPr="00C224A9" w:rsidRDefault="002124C4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240</w:t>
            </w:r>
            <w:r w:rsidRPr="00C2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24A9">
              <w:rPr>
                <w:rFonts w:asciiTheme="majorBidi" w:hAnsiTheme="majorBidi" w:cstheme="majorBidi"/>
                <w:sz w:val="30"/>
                <w:szCs w:val="30"/>
                <w:cs/>
              </w:rPr>
              <w:t>038</w:t>
            </w:r>
          </w:p>
        </w:tc>
        <w:tc>
          <w:tcPr>
            <w:tcW w:w="145" w:type="pct"/>
          </w:tcPr>
          <w:p w14:paraId="13781EA4" w14:textId="77777777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23C317B" w14:textId="1BA4C0B1" w:rsidR="00DA31D7" w:rsidRPr="00D143FB" w:rsidRDefault="00DA31D7" w:rsidP="00DA3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71,459</w:t>
            </w:r>
          </w:p>
        </w:tc>
      </w:tr>
    </w:tbl>
    <w:p w14:paraId="517E3096" w14:textId="67C17FF7" w:rsidR="00230AC8" w:rsidRPr="00031C8C" w:rsidRDefault="00874939" w:rsidP="009C096A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>
        <w:br w:type="page"/>
      </w:r>
      <w:r w:rsidR="00D508C3" w:rsidRPr="00031C8C">
        <w:rPr>
          <w:rFonts w:ascii="Angsana New" w:hAnsi="Angsana New" w:cs="Angsana New"/>
          <w:szCs w:val="30"/>
          <w:cs/>
        </w:rPr>
        <w:lastRenderedPageBreak/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531B5E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0"/>
        <w:gridCol w:w="270"/>
        <w:gridCol w:w="990"/>
        <w:gridCol w:w="360"/>
        <w:gridCol w:w="990"/>
      </w:tblGrid>
      <w:tr w:rsidR="00031C8C" w:rsidRPr="00531B5E" w14:paraId="102ABC81" w14:textId="77777777" w:rsidTr="005B6C9D">
        <w:trPr>
          <w:cantSplit/>
          <w:trHeight w:hRule="exact" w:val="346"/>
        </w:trPr>
        <w:tc>
          <w:tcPr>
            <w:tcW w:w="4590" w:type="dxa"/>
          </w:tcPr>
          <w:p w14:paraId="2B71DC79" w14:textId="77777777" w:rsidR="00230AC8" w:rsidRPr="007E05F0" w:rsidRDefault="00230AC8" w:rsidP="00154917">
            <w:pPr>
              <w:ind w:left="357"/>
              <w:contextualSpacing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23E58C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F1ABF54" w14:textId="77777777" w:rsidR="00230AC8" w:rsidRPr="007E05F0" w:rsidRDefault="00230AC8" w:rsidP="003F6407">
            <w:pPr>
              <w:ind w:left="-110"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55498" w:rsidRPr="00855498" w14:paraId="23CFF31C" w14:textId="77777777" w:rsidTr="00D663CF">
        <w:trPr>
          <w:cantSplit/>
          <w:trHeight w:hRule="exact" w:val="346"/>
        </w:trPr>
        <w:tc>
          <w:tcPr>
            <w:tcW w:w="4590" w:type="dxa"/>
          </w:tcPr>
          <w:p w14:paraId="528E632D" w14:textId="121DC1A1" w:rsidR="00835F46" w:rsidRPr="007E05F0" w:rsidRDefault="00835F46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532E73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7E05F0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532E73" w:rsidRPr="00532E73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="00532E73" w:rsidRPr="00532E73">
              <w:rPr>
                <w:rFonts w:asciiTheme="majorBidi" w:eastAsia="Arial Unicode MS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3B7F85AC" w14:textId="49EFAB06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637E689" w14:textId="77777777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93E172" w14:textId="0AAB4F01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493CBDC9" w14:textId="77777777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A49AD06" w14:textId="21F04522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360" w:type="dxa"/>
          </w:tcPr>
          <w:p w14:paraId="377F9353" w14:textId="77777777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43B051" w14:textId="1AF484D1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031C8C" w:rsidRPr="00531B5E" w14:paraId="3AE66DD2" w14:textId="77777777" w:rsidTr="005B6C9D">
        <w:trPr>
          <w:cantSplit/>
          <w:trHeight w:hRule="exact" w:val="290"/>
        </w:trPr>
        <w:tc>
          <w:tcPr>
            <w:tcW w:w="4590" w:type="dxa"/>
          </w:tcPr>
          <w:p w14:paraId="7BAE5149" w14:textId="77777777" w:rsidR="00230AC8" w:rsidRPr="007E05F0" w:rsidRDefault="00230AC8" w:rsidP="00154917">
            <w:pPr>
              <w:pStyle w:val="Heading6"/>
              <w:contextualSpacing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69714EBC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55498" w:rsidRPr="00855498" w14:paraId="77806DBA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DBC7060" w14:textId="325DBB66" w:rsidR="00D64099" w:rsidRPr="007E05F0" w:rsidRDefault="00D64099" w:rsidP="0015491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2FFDF3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E1C68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04A66A" w14:textId="3E7E744D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0E1D0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93AFF9" w14:textId="77777777" w:rsidR="00D64099" w:rsidRPr="007E05F0" w:rsidRDefault="00D64099" w:rsidP="00AA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FD29AE8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8D79A4" w14:textId="3E28CE48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498" w:rsidRPr="00855498" w14:paraId="390C61B5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BD6DD9E" w14:textId="17B6D6FE" w:rsidR="00835F46" w:rsidRPr="007E05F0" w:rsidRDefault="00F64E1F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1D00B0C5" w14:textId="00F09983" w:rsidR="00835F46" w:rsidRPr="00F64E1F" w:rsidRDefault="0012437B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534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243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625</w:t>
            </w:r>
          </w:p>
        </w:tc>
        <w:tc>
          <w:tcPr>
            <w:tcW w:w="270" w:type="dxa"/>
          </w:tcPr>
          <w:p w14:paraId="3E8A3C26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325BB0" w14:textId="0B523811" w:rsidR="00835F46" w:rsidRPr="001A59FE" w:rsidRDefault="00532E73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3,080,984</w:t>
            </w:r>
          </w:p>
        </w:tc>
        <w:tc>
          <w:tcPr>
            <w:tcW w:w="270" w:type="dxa"/>
          </w:tcPr>
          <w:p w14:paraId="1EF45FA2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058486" w14:textId="3884FA25" w:rsidR="00835F46" w:rsidRPr="00C858AE" w:rsidRDefault="001E35C1" w:rsidP="00AA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920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E35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845</w:t>
            </w:r>
          </w:p>
        </w:tc>
        <w:tc>
          <w:tcPr>
            <w:tcW w:w="360" w:type="dxa"/>
          </w:tcPr>
          <w:p w14:paraId="0EB9C4C7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BEAD56" w14:textId="3E455AE1" w:rsidR="00835F46" w:rsidRPr="001A59FE" w:rsidRDefault="00532E73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653,098</w:t>
            </w:r>
          </w:p>
        </w:tc>
      </w:tr>
      <w:tr w:rsidR="00855498" w:rsidRPr="00855498" w14:paraId="417C0D08" w14:textId="77777777" w:rsidTr="00D663CF">
        <w:trPr>
          <w:cantSplit/>
          <w:trHeight w:hRule="exact" w:val="237"/>
        </w:trPr>
        <w:tc>
          <w:tcPr>
            <w:tcW w:w="4590" w:type="dxa"/>
            <w:vAlign w:val="bottom"/>
          </w:tcPr>
          <w:p w14:paraId="20F06A4F" w14:textId="77777777" w:rsidR="00835F46" w:rsidRPr="007E05F0" w:rsidRDefault="00835F46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B2593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D602E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6F8E25" w14:textId="77777777" w:rsidR="00835F46" w:rsidRPr="001A59FE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CD538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7C8C87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F27DFF3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73D00" w14:textId="77777777" w:rsidR="00835F46" w:rsidRPr="001A59FE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498" w:rsidRPr="00855498" w14:paraId="3DA7541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BB25BA5" w14:textId="77777777" w:rsidR="00835F46" w:rsidRPr="007E05F0" w:rsidRDefault="00835F46" w:rsidP="00835F46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vAlign w:val="bottom"/>
          </w:tcPr>
          <w:p w14:paraId="54728449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9B8F7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49AA68" w14:textId="77777777" w:rsidR="00835F46" w:rsidRPr="001A59FE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26FB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344CD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C63293E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31EEE9" w14:textId="77777777" w:rsidR="00835F46" w:rsidRPr="001A59FE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473" w:rsidRPr="00855498" w14:paraId="7776ADCF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7528C7D" w14:textId="5EF3DF0D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14E47AD8" w14:textId="341C59DC" w:rsidR="008F7473" w:rsidRPr="00CA627A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1,895,337</w:t>
            </w:r>
          </w:p>
        </w:tc>
        <w:tc>
          <w:tcPr>
            <w:tcW w:w="270" w:type="dxa"/>
          </w:tcPr>
          <w:p w14:paraId="1C49655F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2AA21" w14:textId="34B567FB" w:rsidR="008F7473" w:rsidRPr="001A59FE" w:rsidRDefault="008F7473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1,949,539</w:t>
            </w:r>
          </w:p>
        </w:tc>
        <w:tc>
          <w:tcPr>
            <w:tcW w:w="270" w:type="dxa"/>
          </w:tcPr>
          <w:p w14:paraId="35058BCE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1332E" w14:textId="0E8F1F83" w:rsidR="008F7473" w:rsidRPr="00C858AE" w:rsidRDefault="008F7473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245,410</w:t>
            </w:r>
          </w:p>
        </w:tc>
        <w:tc>
          <w:tcPr>
            <w:tcW w:w="360" w:type="dxa"/>
          </w:tcPr>
          <w:p w14:paraId="64A5414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C62B44" w14:textId="68FB263A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 xml:space="preserve"> 262,829</w:t>
            </w:r>
          </w:p>
        </w:tc>
      </w:tr>
      <w:tr w:rsidR="008F7473" w:rsidRPr="00855498" w14:paraId="19139107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F6E3CC" w14:textId="45E78F12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</w:tcPr>
          <w:p w14:paraId="008DDDDC" w14:textId="3EB00BA3" w:rsidR="008F7473" w:rsidRPr="00CA627A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197,770</w:t>
            </w:r>
          </w:p>
        </w:tc>
        <w:tc>
          <w:tcPr>
            <w:tcW w:w="270" w:type="dxa"/>
          </w:tcPr>
          <w:p w14:paraId="5D84DEBE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2041A" w14:textId="21C81A64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204,694</w:t>
            </w:r>
          </w:p>
        </w:tc>
        <w:tc>
          <w:tcPr>
            <w:tcW w:w="270" w:type="dxa"/>
          </w:tcPr>
          <w:p w14:paraId="44444006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8F336" w14:textId="23B89D16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122,241</w:t>
            </w:r>
          </w:p>
        </w:tc>
        <w:tc>
          <w:tcPr>
            <w:tcW w:w="360" w:type="dxa"/>
          </w:tcPr>
          <w:p w14:paraId="3477079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867F" w14:textId="5A8F0858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 xml:space="preserve"> 117,541</w:t>
            </w:r>
          </w:p>
        </w:tc>
      </w:tr>
      <w:tr w:rsidR="008F7473" w:rsidRPr="00855498" w14:paraId="53AE15D3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B98E1A6" w14:textId="391D3905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ค่าตัดจำหน่ายส่วนลด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/ส่วนเกินจากตราสารหนี้</w:t>
            </w:r>
          </w:p>
        </w:tc>
        <w:tc>
          <w:tcPr>
            <w:tcW w:w="990" w:type="dxa"/>
          </w:tcPr>
          <w:p w14:paraId="231571E7" w14:textId="02BB4755" w:rsidR="008F7473" w:rsidRPr="00CA627A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3,693</w:t>
            </w:r>
          </w:p>
        </w:tc>
        <w:tc>
          <w:tcPr>
            <w:tcW w:w="270" w:type="dxa"/>
          </w:tcPr>
          <w:p w14:paraId="08BF612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FF7594" w14:textId="37F5A856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2,900</w:t>
            </w:r>
          </w:p>
        </w:tc>
        <w:tc>
          <w:tcPr>
            <w:tcW w:w="270" w:type="dxa"/>
          </w:tcPr>
          <w:p w14:paraId="534E8921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EF9314" w14:textId="7C6F2D2E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FEA22CF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46300C" w14:textId="7ED88517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7473" w:rsidRPr="00855498" w14:paraId="556B4067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AF79AF" w14:textId="51A2A903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990" w:type="dxa"/>
          </w:tcPr>
          <w:p w14:paraId="4CDBF4A2" w14:textId="65AC368F" w:rsidR="008F7473" w:rsidRPr="00CA627A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28,050</w:t>
            </w:r>
          </w:p>
        </w:tc>
        <w:tc>
          <w:tcPr>
            <w:tcW w:w="270" w:type="dxa"/>
          </w:tcPr>
          <w:p w14:paraId="2D44BE53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4636F7" w14:textId="43EB9B24" w:rsidR="008F7473" w:rsidRPr="001A59FE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A59F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1A59FE">
              <w:rPr>
                <w:rFonts w:ascii="Angsana New" w:hAnsi="Angsana New" w:cs="Angsana New"/>
                <w:sz w:val="28"/>
                <w:szCs w:val="28"/>
              </w:rPr>
              <w:t>657</w:t>
            </w: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DB78024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BBB9D2" w14:textId="502535E5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(709)</w:t>
            </w:r>
          </w:p>
        </w:tc>
        <w:tc>
          <w:tcPr>
            <w:tcW w:w="360" w:type="dxa"/>
          </w:tcPr>
          <w:p w14:paraId="13D497D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1D1D2" w14:textId="0AE63CFB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A59FE">
              <w:rPr>
                <w:rFonts w:ascii="Angsana New" w:hAnsi="Angsana New" w:cs="Angsana New"/>
                <w:sz w:val="28"/>
                <w:szCs w:val="28"/>
              </w:rPr>
              <w:t>12,601</w:t>
            </w: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7473" w:rsidRPr="00855498" w14:paraId="30C46DD5" w14:textId="77777777" w:rsidTr="00342726">
        <w:trPr>
          <w:cantSplit/>
          <w:trHeight w:hRule="exact" w:val="695"/>
        </w:trPr>
        <w:tc>
          <w:tcPr>
            <w:tcW w:w="4590" w:type="dxa"/>
            <w:vAlign w:val="bottom"/>
          </w:tcPr>
          <w:p w14:paraId="71A70108" w14:textId="463519C1" w:rsidR="008F7473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5020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</w:t>
            </w:r>
            <w:r w:rsidRPr="004017D2" w:rsidDel="0085549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ขาดทุนจากการด้อยค่าเงินให้กู้ยืมแก่กิจการ</w:t>
            </w:r>
          </w:p>
          <w:p w14:paraId="68027806" w14:textId="29E3D944" w:rsidR="008F7473" w:rsidRPr="007E05F0" w:rsidRDefault="008F7473" w:rsidP="008F7473">
            <w:pPr>
              <w:ind w:left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1AFA842A" w14:textId="77777777" w:rsidR="008F7473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41C35DA3" w14:textId="4FEEE601" w:rsidR="008F7473" w:rsidRPr="00523E29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EC1FC9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C5F99" w14:textId="0ABC76E6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3C5AE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784674" w14:textId="3E917985" w:rsidR="008F7473" w:rsidRPr="00C858AE" w:rsidRDefault="008F7473" w:rsidP="00342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627,957</w:t>
            </w:r>
          </w:p>
        </w:tc>
        <w:tc>
          <w:tcPr>
            <w:tcW w:w="360" w:type="dxa"/>
          </w:tcPr>
          <w:p w14:paraId="0233B7C5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E7F55C" w14:textId="77777777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151DBC10" w14:textId="0F4E9CF4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(1,724)</w:t>
            </w:r>
          </w:p>
        </w:tc>
      </w:tr>
      <w:tr w:rsidR="008F7473" w:rsidRPr="00855498" w14:paraId="2AEACED8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78202DFC" w14:textId="40CDAA7C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ขาดทุนจากการลดมูลค่าของสินค้าคงเหลือ</w:t>
            </w:r>
          </w:p>
        </w:tc>
        <w:tc>
          <w:tcPr>
            <w:tcW w:w="990" w:type="dxa"/>
          </w:tcPr>
          <w:p w14:paraId="05911470" w14:textId="4148E7B3" w:rsidR="008F7473" w:rsidRPr="00523E29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344,038</w:t>
            </w:r>
          </w:p>
        </w:tc>
        <w:tc>
          <w:tcPr>
            <w:tcW w:w="270" w:type="dxa"/>
          </w:tcPr>
          <w:p w14:paraId="29C9B1C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B5F5C3" w14:textId="7A0BE410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A59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321</w:t>
            </w:r>
          </w:p>
        </w:tc>
        <w:tc>
          <w:tcPr>
            <w:tcW w:w="270" w:type="dxa"/>
          </w:tcPr>
          <w:p w14:paraId="14A204D9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A0A57E" w14:textId="1E3EBB7A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(37,908)</w:t>
            </w:r>
          </w:p>
        </w:tc>
        <w:tc>
          <w:tcPr>
            <w:tcW w:w="360" w:type="dxa"/>
          </w:tcPr>
          <w:p w14:paraId="7BF99023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1B85DA" w14:textId="1F726D6A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Theme="majorBidi" w:hAnsiTheme="majorBidi" w:cs="Angsana New"/>
                <w:sz w:val="28"/>
                <w:szCs w:val="28"/>
                <w:cs/>
              </w:rPr>
              <w:t>59</w:t>
            </w:r>
            <w:r w:rsidRPr="001A59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59FE">
              <w:rPr>
                <w:rFonts w:asciiTheme="majorBidi" w:hAnsiTheme="majorBidi" w:cs="Angsana New"/>
                <w:sz w:val="28"/>
                <w:szCs w:val="28"/>
                <w:cs/>
              </w:rPr>
              <w:t>229</w:t>
            </w:r>
          </w:p>
        </w:tc>
      </w:tr>
      <w:tr w:rsidR="008F7473" w:rsidRPr="00855498" w14:paraId="662DE202" w14:textId="77777777">
        <w:trPr>
          <w:cantSplit/>
          <w:trHeight w:hRule="exact" w:val="704"/>
        </w:trPr>
        <w:tc>
          <w:tcPr>
            <w:tcW w:w="4590" w:type="dxa"/>
            <w:vAlign w:val="bottom"/>
          </w:tcPr>
          <w:p w14:paraId="5A7F58DA" w14:textId="52A6A31B" w:rsidR="008F7473" w:rsidRPr="007E05F0" w:rsidRDefault="008F7473" w:rsidP="008F7473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ขาดทุนการด้อยค่าของที่ดิน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อาคาร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และอุปกรณ์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5B6C9D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GB"/>
              </w:rPr>
              <w:t>และสินทรัพย์ไม่มีตัวตน สุทธิ</w:t>
            </w:r>
          </w:p>
        </w:tc>
        <w:tc>
          <w:tcPr>
            <w:tcW w:w="990" w:type="dxa"/>
          </w:tcPr>
          <w:p w14:paraId="637B2A5A" w14:textId="77777777" w:rsidR="008F7473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62807D1C" w14:textId="17AD03E5" w:rsidR="008F7473" w:rsidRPr="00523E29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4C73CF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03C7D4" w14:textId="38BA4627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1A59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851</w:t>
            </w:r>
          </w:p>
        </w:tc>
        <w:tc>
          <w:tcPr>
            <w:tcW w:w="270" w:type="dxa"/>
          </w:tcPr>
          <w:p w14:paraId="22160521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CF993B" w14:textId="67AAFC54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43648E5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B44418" w14:textId="77777777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975893" w14:textId="71AC4598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16F4" w:rsidRPr="00855498" w14:paraId="5AACCB5C" w14:textId="77777777" w:rsidTr="00D73CE4">
        <w:trPr>
          <w:cantSplit/>
          <w:trHeight w:hRule="exact" w:val="398"/>
        </w:trPr>
        <w:tc>
          <w:tcPr>
            <w:tcW w:w="4590" w:type="dxa"/>
            <w:vAlign w:val="bottom"/>
          </w:tcPr>
          <w:p w14:paraId="4181111E" w14:textId="40AB9689" w:rsidR="00A716F4" w:rsidRPr="007E05F0" w:rsidRDefault="00A716F4" w:rsidP="00D73CE4">
            <w:pPr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ขาดทุนจากการด้อยค่าเงิน</w:t>
            </w:r>
            <w:r w:rsidR="00850E4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990" w:type="dxa"/>
          </w:tcPr>
          <w:p w14:paraId="0F7A9254" w14:textId="569ACE2D" w:rsidR="00A716F4" w:rsidRDefault="00A716F4" w:rsidP="00A71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4C5F9A" w14:textId="77777777" w:rsidR="00A716F4" w:rsidRPr="007E05F0" w:rsidRDefault="00A716F4" w:rsidP="00A71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FC94E6" w14:textId="0BE47588" w:rsidR="00A716F4" w:rsidRPr="001A59FE" w:rsidRDefault="00A716F4" w:rsidP="00D7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9226F" w14:textId="77777777" w:rsidR="00A716F4" w:rsidRPr="007E05F0" w:rsidRDefault="00A716F4" w:rsidP="00A71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DABEDD" w14:textId="567DAC6F" w:rsidR="00A716F4" w:rsidRPr="00910DE5" w:rsidRDefault="00A716F4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360" w:type="dxa"/>
          </w:tcPr>
          <w:p w14:paraId="00D8E327" w14:textId="77777777" w:rsidR="00A716F4" w:rsidRPr="007E05F0" w:rsidRDefault="00A716F4" w:rsidP="00A71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8F11DB" w14:textId="2E4D09D9" w:rsidR="00A716F4" w:rsidRPr="001A59FE" w:rsidRDefault="00A716F4" w:rsidP="00A71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7473" w:rsidRPr="00855498" w14:paraId="043D1AA2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3938D8A1" w14:textId="454BE908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54DB6D4E" w14:textId="4733307D" w:rsidR="008F7473" w:rsidRPr="00523E29" w:rsidRDefault="008F7473" w:rsidP="002C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174,662</w:t>
            </w:r>
          </w:p>
        </w:tc>
        <w:tc>
          <w:tcPr>
            <w:tcW w:w="270" w:type="dxa"/>
          </w:tcPr>
          <w:p w14:paraId="00FD3AD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C79E28" w14:textId="4F3D20C6" w:rsidR="008F7473" w:rsidRPr="001A59FE" w:rsidRDefault="008F7473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175,145</w:t>
            </w:r>
          </w:p>
        </w:tc>
        <w:tc>
          <w:tcPr>
            <w:tcW w:w="270" w:type="dxa"/>
          </w:tcPr>
          <w:p w14:paraId="3E0B19A8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E41F0E" w14:textId="259F0785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63,250</w:t>
            </w:r>
          </w:p>
        </w:tc>
        <w:tc>
          <w:tcPr>
            <w:tcW w:w="360" w:type="dxa"/>
          </w:tcPr>
          <w:p w14:paraId="2C88362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923663" w14:textId="74C11B31" w:rsidR="008F7473" w:rsidRPr="001A59FE" w:rsidRDefault="008F7473" w:rsidP="00D8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Theme="majorBidi" w:hAnsiTheme="majorBidi" w:cstheme="majorBidi"/>
                <w:sz w:val="28"/>
                <w:szCs w:val="28"/>
              </w:rPr>
              <w:t>54,639</w:t>
            </w:r>
          </w:p>
        </w:tc>
      </w:tr>
      <w:tr w:rsidR="008F7473" w:rsidRPr="001A59FE" w14:paraId="7C91CEDE" w14:textId="77777777" w:rsidTr="00390934">
        <w:trPr>
          <w:cantSplit/>
          <w:trHeight w:hRule="exact" w:val="731"/>
        </w:trPr>
        <w:tc>
          <w:tcPr>
            <w:tcW w:w="4590" w:type="dxa"/>
            <w:vAlign w:val="bottom"/>
          </w:tcPr>
          <w:p w14:paraId="2386FF2A" w14:textId="52A30903" w:rsidR="008F7473" w:rsidRPr="00390934" w:rsidRDefault="008F7473" w:rsidP="008F7473">
            <w:pPr>
              <w:ind w:left="156" w:hanging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(กำไร)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ขาดทุนจากการจำหน่ายและตัดจำหน่ายที่ดิน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อาคาร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990" w:type="dxa"/>
            <w:vAlign w:val="bottom"/>
          </w:tcPr>
          <w:p w14:paraId="0CF7A183" w14:textId="58B3E7F2" w:rsidR="008F7473" w:rsidRPr="00523E29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(3,02</w:t>
            </w:r>
            <w:r w:rsidR="00687DB1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A62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FBE6DC" w14:textId="77777777" w:rsidR="008F7473" w:rsidRPr="007E05F0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453F5" w14:textId="3FE49FFC" w:rsidR="008F7473" w:rsidRPr="001A59FE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8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3,880</w:t>
            </w:r>
          </w:p>
        </w:tc>
        <w:tc>
          <w:tcPr>
            <w:tcW w:w="270" w:type="dxa"/>
            <w:vAlign w:val="bottom"/>
          </w:tcPr>
          <w:p w14:paraId="40A5D1E1" w14:textId="77777777" w:rsidR="008F7473" w:rsidRPr="007E05F0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718E3D" w14:textId="60F04D76" w:rsidR="008F7473" w:rsidRPr="00C858AE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(2,959)</w:t>
            </w:r>
          </w:p>
        </w:tc>
        <w:tc>
          <w:tcPr>
            <w:tcW w:w="360" w:type="dxa"/>
            <w:vAlign w:val="bottom"/>
          </w:tcPr>
          <w:p w14:paraId="036A8A6A" w14:textId="77777777" w:rsidR="008F7473" w:rsidRPr="007E05F0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4CA63A" w14:textId="3E3DD083" w:rsidR="008F7473" w:rsidRPr="001A59FE" w:rsidRDefault="008F7473" w:rsidP="00390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(3,233)</w:t>
            </w:r>
          </w:p>
        </w:tc>
      </w:tr>
      <w:tr w:rsidR="008F7473" w:rsidRPr="00855498" w14:paraId="4CAD2210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8F75724" w14:textId="11BAD32C" w:rsidR="008F7473" w:rsidRPr="007E05F0" w:rsidRDefault="00E81C4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81C43"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  <w:t>(</w:t>
            </w:r>
            <w:r w:rsidRPr="00E81C43">
              <w:rPr>
                <w:rFonts w:asciiTheme="majorBidi" w:eastAsia="Arial Unicode MS" w:hAnsiTheme="majorBidi" w:cs="Angsana New" w:hint="cs"/>
                <w:sz w:val="28"/>
                <w:szCs w:val="28"/>
                <w:cs/>
              </w:rPr>
              <w:t>กำไร</w:t>
            </w:r>
            <w:r w:rsidRPr="00E81C43"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  <w:t xml:space="preserve">) </w:t>
            </w:r>
            <w:r w:rsidRPr="00E81C43">
              <w:rPr>
                <w:rFonts w:asciiTheme="majorBidi" w:eastAsia="Arial Unicode MS" w:hAnsiTheme="majorBidi" w:cs="Angsana New" w:hint="cs"/>
                <w:sz w:val="28"/>
                <w:szCs w:val="28"/>
                <w:cs/>
              </w:rPr>
              <w:t>ขาดทุน</w:t>
            </w:r>
            <w:r w:rsidR="008F7473"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990" w:type="dxa"/>
          </w:tcPr>
          <w:p w14:paraId="13D6C803" w14:textId="26992212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13,998</w:t>
            </w:r>
          </w:p>
        </w:tc>
        <w:tc>
          <w:tcPr>
            <w:tcW w:w="270" w:type="dxa"/>
          </w:tcPr>
          <w:p w14:paraId="31C3DCF4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004984" w14:textId="630B9976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(69,113)</w:t>
            </w:r>
          </w:p>
        </w:tc>
        <w:tc>
          <w:tcPr>
            <w:tcW w:w="270" w:type="dxa"/>
          </w:tcPr>
          <w:p w14:paraId="201134B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20B35D" w14:textId="7DD88107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(5,606)</w:t>
            </w:r>
          </w:p>
        </w:tc>
        <w:tc>
          <w:tcPr>
            <w:tcW w:w="360" w:type="dxa"/>
          </w:tcPr>
          <w:p w14:paraId="348DD0ED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4DB48" w14:textId="4F0B37DB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7473" w:rsidRPr="00855498" w14:paraId="793C78DC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5D931EC" w14:textId="38A6582F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ส่วนแบ่ง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จากเงินลงทุนที่รับรู้ตามวิธีส่วนได้เสีย</w:t>
            </w:r>
          </w:p>
        </w:tc>
        <w:tc>
          <w:tcPr>
            <w:tcW w:w="990" w:type="dxa"/>
          </w:tcPr>
          <w:p w14:paraId="185CFD75" w14:textId="5BBCDD03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(448,775)</w:t>
            </w:r>
          </w:p>
        </w:tc>
        <w:tc>
          <w:tcPr>
            <w:tcW w:w="270" w:type="dxa"/>
          </w:tcPr>
          <w:p w14:paraId="4274395C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95FAD" w14:textId="6302B9CE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(338,249)</w:t>
            </w:r>
          </w:p>
        </w:tc>
        <w:tc>
          <w:tcPr>
            <w:tcW w:w="270" w:type="dxa"/>
          </w:tcPr>
          <w:p w14:paraId="6B686735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4C43BB" w14:textId="75DAEF96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BCF30EE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94E5B0" w14:textId="7A9EF89C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  <w:r w:rsidRPr="001A59FE">
              <w:rPr>
                <w:rFonts w:asciiTheme="majorBidi" w:eastAsia="Arial Unicode MS" w:hAnsiTheme="majorBidi" w:cs="Angsana New"/>
                <w:sz w:val="28"/>
                <w:szCs w:val="28"/>
              </w:rPr>
              <w:t>-</w:t>
            </w:r>
          </w:p>
        </w:tc>
      </w:tr>
      <w:tr w:rsidR="008F7473" w:rsidRPr="00855498" w14:paraId="5A4DCED7" w14:textId="77777777">
        <w:trPr>
          <w:cantSplit/>
          <w:trHeight w:hRule="exact" w:val="758"/>
        </w:trPr>
        <w:tc>
          <w:tcPr>
            <w:tcW w:w="4590" w:type="dxa"/>
            <w:vAlign w:val="bottom"/>
          </w:tcPr>
          <w:p w14:paraId="17FA52A3" w14:textId="7744442F" w:rsidR="008F7473" w:rsidRPr="007E05F0" w:rsidRDefault="008F7473" w:rsidP="008F7473">
            <w:pPr>
              <w:ind w:left="156" w:hanging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ผ่านกำไรขาดทุน</w:t>
            </w:r>
          </w:p>
        </w:tc>
        <w:tc>
          <w:tcPr>
            <w:tcW w:w="990" w:type="dxa"/>
          </w:tcPr>
          <w:p w14:paraId="45FC96A0" w14:textId="77777777" w:rsidR="008F7473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7940FF25" w14:textId="4D90C5AF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(1,990)</w:t>
            </w:r>
          </w:p>
        </w:tc>
        <w:tc>
          <w:tcPr>
            <w:tcW w:w="270" w:type="dxa"/>
          </w:tcPr>
          <w:p w14:paraId="4D8916A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376B13" w14:textId="286EC0B1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(2,240)</w:t>
            </w:r>
          </w:p>
        </w:tc>
        <w:tc>
          <w:tcPr>
            <w:tcW w:w="270" w:type="dxa"/>
          </w:tcPr>
          <w:p w14:paraId="2C138049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2D35D5" w14:textId="6B264C0B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876E08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908513" w14:textId="3BE314AD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7473" w:rsidRPr="00855498" w14:paraId="62FF03F9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212F364" w14:textId="0143456A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990" w:type="dxa"/>
          </w:tcPr>
          <w:p w14:paraId="4C10081D" w14:textId="423857B4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2,675,884</w:t>
            </w:r>
          </w:p>
        </w:tc>
        <w:tc>
          <w:tcPr>
            <w:tcW w:w="270" w:type="dxa"/>
          </w:tcPr>
          <w:p w14:paraId="1E1410A3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EF75D" w14:textId="45AA4683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598,396</w:t>
            </w:r>
          </w:p>
        </w:tc>
        <w:tc>
          <w:tcPr>
            <w:tcW w:w="270" w:type="dxa"/>
          </w:tcPr>
          <w:p w14:paraId="58F45C76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8C051E" w14:textId="37403A42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2,866,538</w:t>
            </w:r>
          </w:p>
        </w:tc>
        <w:tc>
          <w:tcPr>
            <w:tcW w:w="360" w:type="dxa"/>
          </w:tcPr>
          <w:p w14:paraId="63AD301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1B5E58" w14:textId="028B6B4F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692,757</w:t>
            </w:r>
          </w:p>
        </w:tc>
      </w:tr>
      <w:tr w:rsidR="008F7473" w:rsidRPr="00855498" w14:paraId="34A6680C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C9FF210" w14:textId="24EA2796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6F16016A" w14:textId="086DDD79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A058B" w:rsidRPr="001A058B">
              <w:rPr>
                <w:rFonts w:ascii="Angsana New" w:hAnsi="Angsana New" w:cs="Angsana New"/>
                <w:sz w:val="28"/>
                <w:szCs w:val="28"/>
              </w:rPr>
              <w:t>2,152,177</w:t>
            </w:r>
            <w:r w:rsidRPr="00CA62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4122CA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06CC8" w14:textId="305FF498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(2,455,178)</w:t>
            </w:r>
          </w:p>
        </w:tc>
        <w:tc>
          <w:tcPr>
            <w:tcW w:w="270" w:type="dxa"/>
          </w:tcPr>
          <w:p w14:paraId="0FBA26DA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7125C6" w14:textId="3607BDFC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(1,667,875)</w:t>
            </w:r>
          </w:p>
        </w:tc>
        <w:tc>
          <w:tcPr>
            <w:tcW w:w="360" w:type="dxa"/>
          </w:tcPr>
          <w:p w14:paraId="56C3200E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18E22" w14:textId="39A05D57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(746,642)</w:t>
            </w:r>
          </w:p>
        </w:tc>
      </w:tr>
      <w:tr w:rsidR="008F7473" w:rsidRPr="00855498" w14:paraId="34365309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40ED822" w14:textId="45FE278C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990" w:type="dxa"/>
          </w:tcPr>
          <w:p w14:paraId="68865908" w14:textId="5E5441C3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(2,647)</w:t>
            </w:r>
          </w:p>
        </w:tc>
        <w:tc>
          <w:tcPr>
            <w:tcW w:w="270" w:type="dxa"/>
          </w:tcPr>
          <w:p w14:paraId="05126918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66163" w14:textId="6C373F5C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E2D820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8A1034" w14:textId="62103560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(7,803,076)</w:t>
            </w:r>
          </w:p>
        </w:tc>
        <w:tc>
          <w:tcPr>
            <w:tcW w:w="360" w:type="dxa"/>
          </w:tcPr>
          <w:p w14:paraId="329C66C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053A9" w14:textId="5829A073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(1,712,119)</w:t>
            </w:r>
          </w:p>
        </w:tc>
      </w:tr>
      <w:tr w:rsidR="008F7473" w:rsidRPr="00855498" w14:paraId="7C62C594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6A33F18" w14:textId="02E0A477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</w:tcPr>
          <w:p w14:paraId="0FB8265B" w14:textId="616BCD80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1,171,651</w:t>
            </w:r>
          </w:p>
        </w:tc>
        <w:tc>
          <w:tcPr>
            <w:tcW w:w="270" w:type="dxa"/>
          </w:tcPr>
          <w:p w14:paraId="26A43219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2B60A" w14:textId="1E86ABF4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1,267,172</w:t>
            </w:r>
          </w:p>
        </w:tc>
        <w:tc>
          <w:tcPr>
            <w:tcW w:w="270" w:type="dxa"/>
          </w:tcPr>
          <w:p w14:paraId="42AE3FA7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CCAEFA" w14:textId="22DC92FF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1,043,047</w:t>
            </w:r>
          </w:p>
        </w:tc>
        <w:tc>
          <w:tcPr>
            <w:tcW w:w="360" w:type="dxa"/>
          </w:tcPr>
          <w:p w14:paraId="14618756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1B1E6" w14:textId="4FFD49C5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1,059,557</w:t>
            </w:r>
          </w:p>
        </w:tc>
      </w:tr>
      <w:tr w:rsidR="008F7473" w:rsidRPr="00855498" w14:paraId="79E53A43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48519974" w14:textId="591DB650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</w:tcPr>
          <w:p w14:paraId="7D78E2E2" w14:textId="7FB78468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(176,371)</w:t>
            </w:r>
          </w:p>
        </w:tc>
        <w:tc>
          <w:tcPr>
            <w:tcW w:w="270" w:type="dxa"/>
          </w:tcPr>
          <w:p w14:paraId="21A4FFF3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BCCE4" w14:textId="2F7F691D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(239,038)</w:t>
            </w:r>
          </w:p>
        </w:tc>
        <w:tc>
          <w:tcPr>
            <w:tcW w:w="270" w:type="dxa"/>
          </w:tcPr>
          <w:p w14:paraId="43F028D6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5B63B2" w14:textId="0300026E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(880,918)</w:t>
            </w:r>
          </w:p>
        </w:tc>
        <w:tc>
          <w:tcPr>
            <w:tcW w:w="360" w:type="dxa"/>
          </w:tcPr>
          <w:p w14:paraId="200C8838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D29D32" w14:textId="4303FD48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(1,233,837)</w:t>
            </w:r>
          </w:p>
        </w:tc>
      </w:tr>
      <w:tr w:rsidR="008F7473" w:rsidRPr="00855498" w14:paraId="5D46156B" w14:textId="77777777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69AE055F" w14:textId="1C0CBBDE" w:rsidR="008F7473" w:rsidRPr="007E05F0" w:rsidRDefault="008F7473" w:rsidP="008F7473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110CBD" w14:textId="3E5F92FA" w:rsidR="008F7473" w:rsidRPr="000C726B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A62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2298D6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E0BFB" w14:textId="45F03D39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E658B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FA324F" w14:textId="3269D582" w:rsidR="008F7473" w:rsidRPr="00C858A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10D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68A5A3" w14:textId="77777777" w:rsidR="008F7473" w:rsidRPr="007E05F0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74D1C" w14:textId="0B189085" w:rsidR="008F7473" w:rsidRPr="001A59FE" w:rsidRDefault="008F7473" w:rsidP="008F7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A59FE">
              <w:rPr>
                <w:rFonts w:ascii="Angsana New" w:hAnsi="Angsana New" w:cs="Angsana New"/>
                <w:sz w:val="28"/>
                <w:szCs w:val="28"/>
              </w:rPr>
              <w:t>267,112</w:t>
            </w:r>
            <w:r w:rsidRPr="001A59F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224A9" w:rsidRPr="001A59FE" w14:paraId="0B1B0BE8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1D9533A" w14:textId="06C63592" w:rsidR="00C224A9" w:rsidRPr="007E05F0" w:rsidRDefault="00C224A9" w:rsidP="00C224A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A9BE" w14:textId="3085F8EE" w:rsidR="00C224A9" w:rsidRPr="000C726B" w:rsidRDefault="00FD2AB1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2A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3,720,094</w:t>
            </w:r>
          </w:p>
        </w:tc>
        <w:tc>
          <w:tcPr>
            <w:tcW w:w="270" w:type="dxa"/>
          </w:tcPr>
          <w:p w14:paraId="162EB76A" w14:textId="77777777" w:rsidR="00C224A9" w:rsidRPr="000C726B" w:rsidRDefault="00C224A9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F2BBC" w14:textId="32ED90B2" w:rsidR="00C224A9" w:rsidRPr="001A59FE" w:rsidRDefault="00C224A9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59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1,139,423</w:t>
            </w:r>
          </w:p>
        </w:tc>
        <w:tc>
          <w:tcPr>
            <w:tcW w:w="270" w:type="dxa"/>
          </w:tcPr>
          <w:p w14:paraId="277D970D" w14:textId="77777777" w:rsidR="00C224A9" w:rsidRPr="007E05F0" w:rsidRDefault="00C224A9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899B4" w14:textId="2FCE822F" w:rsidR="00C224A9" w:rsidRPr="00910DE5" w:rsidRDefault="00C224A9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224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(5,355,608)</w:t>
            </w:r>
          </w:p>
        </w:tc>
        <w:tc>
          <w:tcPr>
            <w:tcW w:w="360" w:type="dxa"/>
          </w:tcPr>
          <w:p w14:paraId="02CD48EA" w14:textId="77777777" w:rsidR="00C224A9" w:rsidRPr="007E05F0" w:rsidRDefault="00C224A9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E72B" w14:textId="14B06DF3" w:rsidR="00C224A9" w:rsidRPr="001A59FE" w:rsidRDefault="00C224A9" w:rsidP="00C224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59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(1,730,716)</w:t>
            </w:r>
          </w:p>
        </w:tc>
      </w:tr>
    </w:tbl>
    <w:p w14:paraId="58227256" w14:textId="77777777" w:rsidR="006804B1" w:rsidRDefault="006804B1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36CF1D2F" w14:textId="7E29E9DC" w:rsidR="0057132D" w:rsidRDefault="0057132D"/>
    <w:p w14:paraId="7BD0C058" w14:textId="77777777" w:rsidR="000C726B" w:rsidRDefault="000C726B"/>
    <w:p w14:paraId="3457E074" w14:textId="77777777" w:rsidR="000C726B" w:rsidRDefault="000C726B"/>
    <w:tbl>
      <w:tblPr>
        <w:tblpPr w:leftFromText="180" w:rightFromText="180" w:vertAnchor="text" w:horzAnchor="page" w:tblpX="1585" w:tblpY="152"/>
        <w:tblW w:w="9725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270"/>
        <w:gridCol w:w="1084"/>
        <w:gridCol w:w="270"/>
        <w:gridCol w:w="1080"/>
        <w:gridCol w:w="270"/>
        <w:gridCol w:w="1081"/>
      </w:tblGrid>
      <w:tr w:rsidR="00A719AA" w:rsidRPr="002E2A8B" w14:paraId="76B5166B" w14:textId="77777777" w:rsidTr="00113762">
        <w:trPr>
          <w:cantSplit/>
          <w:trHeight w:val="338"/>
        </w:trPr>
        <w:tc>
          <w:tcPr>
            <w:tcW w:w="4590" w:type="dxa"/>
          </w:tcPr>
          <w:p w14:paraId="2BC38033" w14:textId="47F90204" w:rsidR="00A719AA" w:rsidRPr="007E05F0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0619EDBC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BC20A88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4E1AD6F3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35F46" w:rsidRPr="002E2A8B" w14:paraId="40E1EF7D" w14:textId="77777777" w:rsidTr="00240363">
        <w:trPr>
          <w:cantSplit/>
          <w:trHeight w:val="348"/>
        </w:trPr>
        <w:tc>
          <w:tcPr>
            <w:tcW w:w="4590" w:type="dxa"/>
          </w:tcPr>
          <w:p w14:paraId="1C2A0787" w14:textId="04CE7254" w:rsidR="00835F46" w:rsidRPr="007E05F0" w:rsidRDefault="00835F46" w:rsidP="00835F46">
            <w:pPr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</w:t>
            </w:r>
            <w:r w:rsidR="001A59FE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ดหก</w:t>
            </w:r>
            <w:r w:rsidRPr="007E05F0">
              <w:rPr>
                <w:rFonts w:ascii="Angsana New" w:eastAsia="Arial Unicode MS" w:hAnsi="Angsana New" w:cs="Angsana New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  <w:r w:rsidRPr="007E05F0"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1A59FE" w:rsidRPr="001A59FE"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="001A59FE" w:rsidRPr="001A59FE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136F74E0" w14:textId="5398300D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35E37D02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33F8213" w14:textId="70B5269A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66E16A0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66DE8E" w14:textId="508F7BB6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0D74ACAE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50114070" w14:textId="62ACC9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835F46" w:rsidRPr="002E2A8B" w14:paraId="57675350" w14:textId="77777777" w:rsidTr="00113762">
        <w:trPr>
          <w:cantSplit/>
          <w:trHeight w:val="338"/>
        </w:trPr>
        <w:tc>
          <w:tcPr>
            <w:tcW w:w="4590" w:type="dxa"/>
          </w:tcPr>
          <w:p w14:paraId="36AD7058" w14:textId="77777777" w:rsidR="00835F46" w:rsidRPr="007E05F0" w:rsidRDefault="00835F46" w:rsidP="00835F46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6BBA2F5" w14:textId="77777777" w:rsidR="00835F46" w:rsidRPr="007E05F0" w:rsidRDefault="00835F46" w:rsidP="00835F46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35F46" w:rsidRPr="002E2A8B" w14:paraId="3376A040" w14:textId="77777777" w:rsidTr="00240363">
        <w:trPr>
          <w:cantSplit/>
          <w:trHeight w:val="338"/>
        </w:trPr>
        <w:tc>
          <w:tcPr>
            <w:tcW w:w="4590" w:type="dxa"/>
            <w:vAlign w:val="bottom"/>
          </w:tcPr>
          <w:p w14:paraId="31F41AC0" w14:textId="77777777" w:rsidR="00835F46" w:rsidRPr="007E05F0" w:rsidRDefault="00835F46" w:rsidP="00835F46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  <w:vAlign w:val="bottom"/>
          </w:tcPr>
          <w:p w14:paraId="7CB306CC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18B226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D774753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3F82E2A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0FFA91" w14:textId="77777777" w:rsidR="00835F46" w:rsidRPr="007E05F0" w:rsidRDefault="00835F46" w:rsidP="008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C6970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1235C296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E37927" w:rsidRPr="002E2A8B" w14:paraId="425463BF" w14:textId="77777777" w:rsidTr="00240363">
        <w:trPr>
          <w:cantSplit/>
          <w:trHeight w:val="338"/>
        </w:trPr>
        <w:tc>
          <w:tcPr>
            <w:tcW w:w="4590" w:type="dxa"/>
            <w:vAlign w:val="bottom"/>
          </w:tcPr>
          <w:p w14:paraId="68EE9415" w14:textId="4EBA7735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3B3EBDB" w14:textId="115E3EDE" w:rsidR="00E37927" w:rsidRPr="00113762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(733,825)</w:t>
            </w:r>
          </w:p>
        </w:tc>
        <w:tc>
          <w:tcPr>
            <w:tcW w:w="270" w:type="dxa"/>
          </w:tcPr>
          <w:p w14:paraId="486BFE8F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2119128" w14:textId="2065729B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(1,062,524)</w:t>
            </w:r>
          </w:p>
        </w:tc>
        <w:tc>
          <w:tcPr>
            <w:tcW w:w="270" w:type="dxa"/>
          </w:tcPr>
          <w:p w14:paraId="26FAAA3D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619FA1" w14:textId="0394FAC7" w:rsidR="00E37927" w:rsidRPr="007E05F0" w:rsidRDefault="00E37927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569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639</w:t>
            </w:r>
          </w:p>
        </w:tc>
        <w:tc>
          <w:tcPr>
            <w:tcW w:w="270" w:type="dxa"/>
          </w:tcPr>
          <w:p w14:paraId="3135C98B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7819C41" w14:textId="53726DAB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578,258</w:t>
            </w:r>
          </w:p>
        </w:tc>
      </w:tr>
      <w:tr w:rsidR="00E37927" w:rsidRPr="002E2A8B" w14:paraId="7A1330D0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3A837339" w14:textId="627C03EB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สินค้าคงเหลือ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FE82D91" w14:textId="679E82EB" w:rsidR="00E37927" w:rsidRPr="00113762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(1,625,638)</w:t>
            </w:r>
          </w:p>
        </w:tc>
        <w:tc>
          <w:tcPr>
            <w:tcW w:w="270" w:type="dxa"/>
          </w:tcPr>
          <w:p w14:paraId="6929080A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62644D7" w14:textId="33D6D669" w:rsidR="00E37927" w:rsidRPr="001A59FE" w:rsidRDefault="00E37927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4,630,206</w:t>
            </w:r>
          </w:p>
        </w:tc>
        <w:tc>
          <w:tcPr>
            <w:tcW w:w="270" w:type="dxa"/>
          </w:tcPr>
          <w:p w14:paraId="652BEACF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DBE6F5" w14:textId="05655D5B" w:rsidR="00E37927" w:rsidRPr="007E05F0" w:rsidRDefault="00E37927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395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004</w:t>
            </w:r>
          </w:p>
        </w:tc>
        <w:tc>
          <w:tcPr>
            <w:tcW w:w="270" w:type="dxa"/>
          </w:tcPr>
          <w:p w14:paraId="6F382416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57CD4D16" w14:textId="03047B6D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710,071</w:t>
            </w:r>
          </w:p>
        </w:tc>
      </w:tr>
      <w:tr w:rsidR="00E37927" w:rsidRPr="002E2A8B" w14:paraId="37D8E6A0" w14:textId="77777777" w:rsidTr="00240363">
        <w:trPr>
          <w:cantSplit/>
          <w:trHeight w:val="329"/>
        </w:trPr>
        <w:tc>
          <w:tcPr>
            <w:tcW w:w="4590" w:type="dxa"/>
            <w:vAlign w:val="bottom"/>
          </w:tcPr>
          <w:p w14:paraId="4D448403" w14:textId="4AAF3C24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สินทรัพย์หมุนเวียนอื่น (เพิ่มขึ้น) ลดลง </w:t>
            </w:r>
          </w:p>
        </w:tc>
        <w:tc>
          <w:tcPr>
            <w:tcW w:w="1080" w:type="dxa"/>
          </w:tcPr>
          <w:p w14:paraId="58894905" w14:textId="47115B05" w:rsidR="00E37927" w:rsidRPr="00113762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(126,812)</w:t>
            </w:r>
          </w:p>
        </w:tc>
        <w:tc>
          <w:tcPr>
            <w:tcW w:w="270" w:type="dxa"/>
          </w:tcPr>
          <w:p w14:paraId="25C32E2B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BCEE9EF" w14:textId="2AD7CDCF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175,479</w:t>
            </w:r>
          </w:p>
        </w:tc>
        <w:tc>
          <w:tcPr>
            <w:tcW w:w="270" w:type="dxa"/>
          </w:tcPr>
          <w:p w14:paraId="5BF14625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1CEEDA" w14:textId="1CBB189B" w:rsidR="00E37927" w:rsidRPr="007E05F0" w:rsidRDefault="00E37927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2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835</w:t>
            </w:r>
          </w:p>
        </w:tc>
        <w:tc>
          <w:tcPr>
            <w:tcW w:w="270" w:type="dxa"/>
          </w:tcPr>
          <w:p w14:paraId="3B04133D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2662D02C" w14:textId="388188D7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(7,416)</w:t>
            </w:r>
          </w:p>
        </w:tc>
      </w:tr>
      <w:tr w:rsidR="00E37927" w:rsidRPr="002E2A8B" w14:paraId="53B1D669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17145C46" w14:textId="3FA30EE4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ง</w:t>
            </w:r>
          </w:p>
        </w:tc>
        <w:tc>
          <w:tcPr>
            <w:tcW w:w="1080" w:type="dxa"/>
          </w:tcPr>
          <w:p w14:paraId="03249C3C" w14:textId="7FDDACFF" w:rsidR="00E37927" w:rsidRPr="00113762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13762">
              <w:rPr>
                <w:rFonts w:ascii="Angsana New" w:eastAsia="Arial Unicode MS" w:hAnsi="Angsana New" w:cs="Angsana New"/>
                <w:sz w:val="28"/>
                <w:szCs w:val="28"/>
              </w:rPr>
              <w:t>(78,164)</w:t>
            </w:r>
          </w:p>
        </w:tc>
        <w:tc>
          <w:tcPr>
            <w:tcW w:w="270" w:type="dxa"/>
          </w:tcPr>
          <w:p w14:paraId="2E8A631E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E094E05" w14:textId="639123F2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117,406</w:t>
            </w:r>
          </w:p>
        </w:tc>
        <w:tc>
          <w:tcPr>
            <w:tcW w:w="270" w:type="dxa"/>
          </w:tcPr>
          <w:p w14:paraId="1602D150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24A615" w14:textId="50ABB867" w:rsidR="00E37927" w:rsidRPr="007E05F0" w:rsidRDefault="00E37927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(341)</w:t>
            </w:r>
          </w:p>
        </w:tc>
        <w:tc>
          <w:tcPr>
            <w:tcW w:w="270" w:type="dxa"/>
          </w:tcPr>
          <w:p w14:paraId="6A043A0F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3F3447C3" w14:textId="23687C9F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4,843</w:t>
            </w:r>
          </w:p>
        </w:tc>
      </w:tr>
      <w:tr w:rsidR="00E37927" w:rsidRPr="002E2A8B" w14:paraId="18486886" w14:textId="77777777">
        <w:trPr>
          <w:cantSplit/>
          <w:trHeight w:val="320"/>
        </w:trPr>
        <w:tc>
          <w:tcPr>
            <w:tcW w:w="4590" w:type="dxa"/>
            <w:vAlign w:val="bottom"/>
          </w:tcPr>
          <w:p w14:paraId="687B5A6D" w14:textId="0AD63DA9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r w:rsidR="002C4041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="002C4041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="002C4041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</w:tcPr>
          <w:p w14:paraId="5F48F118" w14:textId="2531A05E" w:rsidR="00E37927" w:rsidRPr="00113762" w:rsidRDefault="009E2561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9E2561">
              <w:rPr>
                <w:rFonts w:ascii="Angsana New" w:eastAsia="Arial Unicode MS" w:hAnsi="Angsana New" w:cs="Angsana New"/>
                <w:sz w:val="28"/>
                <w:szCs w:val="28"/>
              </w:rPr>
              <w:t>172,854</w:t>
            </w:r>
          </w:p>
        </w:tc>
        <w:tc>
          <w:tcPr>
            <w:tcW w:w="270" w:type="dxa"/>
          </w:tcPr>
          <w:p w14:paraId="0C561C55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E89B0F5" w14:textId="37C73A07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(959,601)</w:t>
            </w:r>
          </w:p>
        </w:tc>
        <w:tc>
          <w:tcPr>
            <w:tcW w:w="270" w:type="dxa"/>
          </w:tcPr>
          <w:p w14:paraId="63569D2A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D83F42" w14:textId="639CDF4C" w:rsidR="00E37927" w:rsidRPr="007E05F0" w:rsidRDefault="00E37927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(95,515)</w:t>
            </w:r>
          </w:p>
        </w:tc>
        <w:tc>
          <w:tcPr>
            <w:tcW w:w="270" w:type="dxa"/>
          </w:tcPr>
          <w:p w14:paraId="5EFF8923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C3CEC78" w14:textId="5A338339" w:rsidR="00E37927" w:rsidRPr="001A59FE" w:rsidRDefault="00E37927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53,264</w:t>
            </w:r>
          </w:p>
        </w:tc>
      </w:tr>
      <w:tr w:rsidR="00E37927" w:rsidRPr="002E2A8B" w14:paraId="3FEEAA1D" w14:textId="77777777">
        <w:trPr>
          <w:cantSplit/>
          <w:trHeight w:val="320"/>
        </w:trPr>
        <w:tc>
          <w:tcPr>
            <w:tcW w:w="4590" w:type="dxa"/>
            <w:vAlign w:val="bottom"/>
          </w:tcPr>
          <w:p w14:paraId="2CDEA79C" w14:textId="3CD08A97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1080" w:type="dxa"/>
          </w:tcPr>
          <w:p w14:paraId="74D0D7B9" w14:textId="0ECFB614" w:rsidR="00E37927" w:rsidRPr="00113762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63506">
              <w:rPr>
                <w:rFonts w:ascii="Angsana New" w:eastAsia="Arial Unicode MS" w:hAnsi="Angsana New" w:cs="Angsana New"/>
                <w:sz w:val="28"/>
                <w:szCs w:val="28"/>
              </w:rPr>
              <w:t>(283,014)</w:t>
            </w:r>
          </w:p>
        </w:tc>
        <w:tc>
          <w:tcPr>
            <w:tcW w:w="270" w:type="dxa"/>
          </w:tcPr>
          <w:p w14:paraId="0AF0BC10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06B5BFF" w14:textId="23E9F78A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(165,991)</w:t>
            </w:r>
          </w:p>
        </w:tc>
        <w:tc>
          <w:tcPr>
            <w:tcW w:w="270" w:type="dxa"/>
          </w:tcPr>
          <w:p w14:paraId="41B52997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E096B88" w14:textId="074CCADA" w:rsidR="00E37927" w:rsidRPr="007E05F0" w:rsidRDefault="00E37927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 5,005 </w:t>
            </w:r>
          </w:p>
        </w:tc>
        <w:tc>
          <w:tcPr>
            <w:tcW w:w="270" w:type="dxa"/>
          </w:tcPr>
          <w:p w14:paraId="2A6F2CE7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61A745C" w14:textId="3A09CBF1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(36,809)</w:t>
            </w:r>
          </w:p>
        </w:tc>
      </w:tr>
      <w:tr w:rsidR="00E37927" w:rsidRPr="002E2A8B" w14:paraId="296A6232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4200F952" w14:textId="2761A517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</w:tcPr>
          <w:p w14:paraId="3A699003" w14:textId="07EDE403" w:rsidR="00E37927" w:rsidRPr="00113762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63506">
              <w:rPr>
                <w:rFonts w:ascii="Angsana New" w:eastAsia="Arial Unicode MS" w:hAnsi="Angsana New" w:cs="Angsana New"/>
                <w:sz w:val="28"/>
                <w:szCs w:val="28"/>
              </w:rPr>
              <w:t>81,612</w:t>
            </w:r>
          </w:p>
        </w:tc>
        <w:tc>
          <w:tcPr>
            <w:tcW w:w="270" w:type="dxa"/>
          </w:tcPr>
          <w:p w14:paraId="7EC69907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E9AEDC" w14:textId="22705612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(9,014)</w:t>
            </w:r>
          </w:p>
        </w:tc>
        <w:tc>
          <w:tcPr>
            <w:tcW w:w="270" w:type="dxa"/>
          </w:tcPr>
          <w:p w14:paraId="56E5F793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57B172" w14:textId="280ECAF0" w:rsidR="00E37927" w:rsidRPr="007E05F0" w:rsidRDefault="00E37927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(14,358)</w:t>
            </w:r>
          </w:p>
        </w:tc>
        <w:tc>
          <w:tcPr>
            <w:tcW w:w="270" w:type="dxa"/>
          </w:tcPr>
          <w:p w14:paraId="723F4398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</w:tcPr>
          <w:p w14:paraId="00110E9E" w14:textId="7EFFCFF3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22,831</w:t>
            </w:r>
          </w:p>
        </w:tc>
      </w:tr>
      <w:tr w:rsidR="00E37927" w:rsidRPr="002E2A8B" w14:paraId="7090A88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7145E4BD" w14:textId="68071BD9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652691" w14:textId="581130B6" w:rsidR="00E37927" w:rsidRPr="00113762" w:rsidRDefault="00E37927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563506">
              <w:rPr>
                <w:rFonts w:ascii="Angsana New" w:eastAsia="Arial Unicode MS" w:hAnsi="Angsana New" w:cs="Angsana New"/>
                <w:sz w:val="28"/>
                <w:szCs w:val="28"/>
              </w:rPr>
              <w:t>(72,202)</w:t>
            </w:r>
          </w:p>
        </w:tc>
        <w:tc>
          <w:tcPr>
            <w:tcW w:w="270" w:type="dxa"/>
          </w:tcPr>
          <w:p w14:paraId="40853E8D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BD71B3" w14:textId="5D21B79F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(41,597)</w:t>
            </w:r>
          </w:p>
        </w:tc>
        <w:tc>
          <w:tcPr>
            <w:tcW w:w="270" w:type="dxa"/>
          </w:tcPr>
          <w:p w14:paraId="48BFCEFF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74E6DB" w14:textId="5A8C2670" w:rsidR="00E37927" w:rsidRPr="007E05F0" w:rsidRDefault="00E37927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(32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556)</w:t>
            </w:r>
          </w:p>
        </w:tc>
        <w:tc>
          <w:tcPr>
            <w:tcW w:w="270" w:type="dxa"/>
          </w:tcPr>
          <w:p w14:paraId="7CC90758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72BA61E" w14:textId="54A0D342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(16,437)</w:t>
            </w:r>
          </w:p>
        </w:tc>
      </w:tr>
      <w:tr w:rsidR="00E37927" w:rsidRPr="002E2A8B" w14:paraId="0AD47F4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789E6F3A" w14:textId="73C45262" w:rsidR="00E37927" w:rsidRPr="007E05F0" w:rsidRDefault="00E37927" w:rsidP="00E37927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1DEDCB" w14:textId="3107D965" w:rsidR="00E37927" w:rsidRPr="00563506" w:rsidRDefault="00441F1F" w:rsidP="00390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1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441F1F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(2,665,189)</w:t>
            </w:r>
          </w:p>
        </w:tc>
        <w:tc>
          <w:tcPr>
            <w:tcW w:w="270" w:type="dxa"/>
          </w:tcPr>
          <w:p w14:paraId="243869FA" w14:textId="77777777" w:rsidR="00E37927" w:rsidRPr="00E0244D" w:rsidRDefault="00E37927" w:rsidP="00E37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3465E95" w14:textId="7A13BB6F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2,684,364</w:t>
            </w:r>
          </w:p>
        </w:tc>
        <w:tc>
          <w:tcPr>
            <w:tcW w:w="270" w:type="dxa"/>
          </w:tcPr>
          <w:p w14:paraId="5DA74DE6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644D3D" w14:textId="2968EC68" w:rsidR="00E37927" w:rsidRPr="00C224A9" w:rsidRDefault="00F23970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829,713</w:t>
            </w:r>
          </w:p>
        </w:tc>
        <w:tc>
          <w:tcPr>
            <w:tcW w:w="270" w:type="dxa"/>
          </w:tcPr>
          <w:p w14:paraId="00F41174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E3F05" w14:textId="6F75017B" w:rsidR="00E37927" w:rsidRPr="001A59FE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1,308,605</w:t>
            </w:r>
          </w:p>
        </w:tc>
      </w:tr>
      <w:tr w:rsidR="00E37927" w:rsidRPr="002E2A8B" w14:paraId="628B45A0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1523B1AE" w14:textId="77777777" w:rsidR="00E37927" w:rsidRPr="007E05F0" w:rsidRDefault="00E37927" w:rsidP="00E37927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642B1B" w14:textId="77777777" w:rsidR="00E37927" w:rsidRPr="007E05F0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66032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13534E5" w14:textId="77777777" w:rsidR="00E37927" w:rsidRPr="007E05F0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B055E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49A843" w14:textId="77777777" w:rsidR="00E37927" w:rsidRPr="007E05F0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C8E642" w14:textId="77777777" w:rsidR="00E37927" w:rsidRPr="007E05F0" w:rsidRDefault="00E37927" w:rsidP="00E37927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A365C9A" w14:textId="77777777" w:rsidR="00E37927" w:rsidRPr="007E05F0" w:rsidRDefault="00E37927" w:rsidP="00E37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910DE5" w:rsidRPr="002E2A8B" w14:paraId="4EE5B370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13FB087C" w14:textId="77777777" w:rsidR="00910DE5" w:rsidRPr="007E05F0" w:rsidRDefault="00910DE5" w:rsidP="00910DE5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ำไรก่อนภาษีเงินได้</w:t>
            </w:r>
          </w:p>
        </w:tc>
        <w:tc>
          <w:tcPr>
            <w:tcW w:w="1080" w:type="dxa"/>
            <w:vAlign w:val="bottom"/>
          </w:tcPr>
          <w:p w14:paraId="20812C1B" w14:textId="3615592C" w:rsidR="00910DE5" w:rsidRPr="00E0244D" w:rsidRDefault="00910DE5" w:rsidP="002C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932E9">
              <w:rPr>
                <w:rFonts w:ascii="Angsana New" w:hAnsi="Angsana New" w:cs="Angsana New"/>
                <w:sz w:val="28"/>
                <w:szCs w:val="28"/>
              </w:rPr>
              <w:t>2,534,625</w:t>
            </w:r>
          </w:p>
        </w:tc>
        <w:tc>
          <w:tcPr>
            <w:tcW w:w="270" w:type="dxa"/>
          </w:tcPr>
          <w:p w14:paraId="1685BDFC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D62C8A" w14:textId="059B34D3" w:rsidR="00910DE5" w:rsidRPr="001A59FE" w:rsidRDefault="00910DE5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3,080,984</w:t>
            </w:r>
          </w:p>
        </w:tc>
        <w:tc>
          <w:tcPr>
            <w:tcW w:w="270" w:type="dxa"/>
          </w:tcPr>
          <w:p w14:paraId="6A776240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013354" w14:textId="632BEBC1" w:rsidR="00910DE5" w:rsidRPr="007E05F0" w:rsidRDefault="00910DE5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5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920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845</w:t>
            </w:r>
          </w:p>
        </w:tc>
        <w:tc>
          <w:tcPr>
            <w:tcW w:w="270" w:type="dxa"/>
          </w:tcPr>
          <w:p w14:paraId="261ADD95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FB35C38" w14:textId="72994E09" w:rsidR="00910DE5" w:rsidRPr="001A59FE" w:rsidRDefault="00910DE5" w:rsidP="002C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653,098</w:t>
            </w:r>
          </w:p>
        </w:tc>
      </w:tr>
      <w:tr w:rsidR="00910DE5" w:rsidRPr="002E2A8B" w14:paraId="750E15F1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5D219EE3" w14:textId="77777777" w:rsidR="00910DE5" w:rsidRPr="007E05F0" w:rsidRDefault="00910DE5" w:rsidP="00910DE5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080" w:type="dxa"/>
            <w:vAlign w:val="bottom"/>
          </w:tcPr>
          <w:p w14:paraId="6DD94414" w14:textId="6C15C235" w:rsidR="00910DE5" w:rsidRPr="00E0244D" w:rsidRDefault="00E4683D" w:rsidP="0091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4683D">
              <w:rPr>
                <w:rFonts w:ascii="Angsana New" w:hAnsi="Angsana New" w:cs="Angsana New"/>
                <w:sz w:val="28"/>
                <w:szCs w:val="28"/>
              </w:rPr>
              <w:t>3,720,094</w:t>
            </w:r>
          </w:p>
        </w:tc>
        <w:tc>
          <w:tcPr>
            <w:tcW w:w="270" w:type="dxa"/>
          </w:tcPr>
          <w:p w14:paraId="43159665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E378685" w14:textId="5632C62F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1,139,423</w:t>
            </w:r>
          </w:p>
        </w:tc>
        <w:tc>
          <w:tcPr>
            <w:tcW w:w="270" w:type="dxa"/>
          </w:tcPr>
          <w:p w14:paraId="23307063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4582A" w14:textId="27003DAE" w:rsidR="00910DE5" w:rsidRPr="007E05F0" w:rsidRDefault="00910DE5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(5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355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608)</w:t>
            </w:r>
          </w:p>
        </w:tc>
        <w:tc>
          <w:tcPr>
            <w:tcW w:w="270" w:type="dxa"/>
          </w:tcPr>
          <w:p w14:paraId="02C700B4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772AAC5" w14:textId="6729F89F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(1,730,716)</w:t>
            </w:r>
          </w:p>
        </w:tc>
      </w:tr>
      <w:tr w:rsidR="00910DE5" w:rsidRPr="002E2A8B" w14:paraId="285CC3A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386CAF3E" w14:textId="77777777" w:rsidR="00910DE5" w:rsidRPr="007E05F0" w:rsidRDefault="00910DE5" w:rsidP="00910DE5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8BBE8E" w14:textId="501306FB" w:rsidR="00910DE5" w:rsidRPr="00E0244D" w:rsidRDefault="00AB5E65" w:rsidP="0091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AB5E65">
              <w:rPr>
                <w:rFonts w:ascii="Angsana New" w:hAnsi="Angsana New" w:cs="Angsana New"/>
                <w:sz w:val="28"/>
                <w:szCs w:val="28"/>
              </w:rPr>
              <w:t>(2,665,189)</w:t>
            </w:r>
          </w:p>
        </w:tc>
        <w:tc>
          <w:tcPr>
            <w:tcW w:w="270" w:type="dxa"/>
          </w:tcPr>
          <w:p w14:paraId="581A300A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FB1E365" w14:textId="4D9A1B26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2,684,364</w:t>
            </w:r>
          </w:p>
        </w:tc>
        <w:tc>
          <w:tcPr>
            <w:tcW w:w="270" w:type="dxa"/>
          </w:tcPr>
          <w:p w14:paraId="666D8BE1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9C300D" w14:textId="4F4B0BA2" w:rsidR="00910DE5" w:rsidRPr="007E05F0" w:rsidRDefault="00910DE5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829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713</w:t>
            </w:r>
          </w:p>
        </w:tc>
        <w:tc>
          <w:tcPr>
            <w:tcW w:w="270" w:type="dxa"/>
          </w:tcPr>
          <w:p w14:paraId="69EC191E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8C8F28" w14:textId="70D98C74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1,308,605</w:t>
            </w:r>
          </w:p>
        </w:tc>
      </w:tr>
      <w:tr w:rsidR="00910DE5" w:rsidRPr="002E2A8B" w14:paraId="7A13C51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09CABA82" w14:textId="683E7518" w:rsidR="00910DE5" w:rsidRPr="007E05F0" w:rsidRDefault="00910DE5" w:rsidP="00910DE5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เงินสดได้มา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จาก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61C2BA" w14:textId="12C26D1C" w:rsidR="00910DE5" w:rsidRPr="00E0244D" w:rsidRDefault="002F3EFB" w:rsidP="0091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2F3EFB">
              <w:rPr>
                <w:rFonts w:ascii="Angsana New" w:hAnsi="Angsana New" w:cs="Angsana New"/>
                <w:sz w:val="28"/>
                <w:szCs w:val="28"/>
              </w:rPr>
              <w:t>3,589,530</w:t>
            </w:r>
          </w:p>
        </w:tc>
        <w:tc>
          <w:tcPr>
            <w:tcW w:w="270" w:type="dxa"/>
          </w:tcPr>
          <w:p w14:paraId="5E782792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292E940" w14:textId="099207B4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 6,904,771</w:t>
            </w:r>
          </w:p>
        </w:tc>
        <w:tc>
          <w:tcPr>
            <w:tcW w:w="270" w:type="dxa"/>
          </w:tcPr>
          <w:p w14:paraId="190B1498" w14:textId="77777777" w:rsidR="00910DE5" w:rsidRPr="007E05F0" w:rsidRDefault="00910DE5" w:rsidP="00910DE5">
            <w:pPr>
              <w:tabs>
                <w:tab w:val="clear" w:pos="227"/>
                <w:tab w:val="left" w:pos="122"/>
              </w:tabs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1C49D" w14:textId="0D0A3460" w:rsidR="00910DE5" w:rsidRPr="007E05F0" w:rsidRDefault="00910DE5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1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394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950</w:t>
            </w:r>
          </w:p>
        </w:tc>
        <w:tc>
          <w:tcPr>
            <w:tcW w:w="270" w:type="dxa"/>
          </w:tcPr>
          <w:p w14:paraId="7F809A1E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3A55DFF" w14:textId="22AC89C9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230,987</w:t>
            </w:r>
          </w:p>
        </w:tc>
      </w:tr>
      <w:tr w:rsidR="00910DE5" w:rsidRPr="002E2A8B" w14:paraId="2D440DC8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637D122B" w14:textId="12AF1359" w:rsidR="00910DE5" w:rsidRPr="007E05F0" w:rsidRDefault="00910DE5" w:rsidP="00910DE5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- 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2EDD8D" w14:textId="1AF5AED4" w:rsidR="00910DE5" w:rsidRPr="00E0244D" w:rsidRDefault="00910DE5" w:rsidP="0091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424336">
              <w:rPr>
                <w:rFonts w:ascii="Angsana New" w:hAnsi="Angsana New" w:cs="Angsana New"/>
                <w:sz w:val="28"/>
                <w:szCs w:val="28"/>
              </w:rPr>
              <w:t>(393,241)</w:t>
            </w:r>
          </w:p>
        </w:tc>
        <w:tc>
          <w:tcPr>
            <w:tcW w:w="270" w:type="dxa"/>
          </w:tcPr>
          <w:p w14:paraId="30F65393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4F0F0B6" w14:textId="6A0E7901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(363,630)</w:t>
            </w:r>
          </w:p>
        </w:tc>
        <w:tc>
          <w:tcPr>
            <w:tcW w:w="270" w:type="dxa"/>
          </w:tcPr>
          <w:p w14:paraId="5A4F6CCD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0DE9E3" w14:textId="5B87F747" w:rsidR="00910DE5" w:rsidRPr="007E05F0" w:rsidRDefault="00910DE5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(10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508)</w:t>
            </w:r>
          </w:p>
        </w:tc>
        <w:tc>
          <w:tcPr>
            <w:tcW w:w="270" w:type="dxa"/>
          </w:tcPr>
          <w:p w14:paraId="14D27525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4D173" w14:textId="2B9299F8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1A59FE">
              <w:rPr>
                <w:rFonts w:ascii="Angsana New" w:eastAsia="Arial Unicode MS" w:hAnsi="Angsana New" w:cs="Angsana New"/>
                <w:sz w:val="28"/>
                <w:szCs w:val="28"/>
              </w:rPr>
              <w:t>6,879</w:t>
            </w:r>
            <w:r w:rsidRPr="001A59F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10DE5" w:rsidRPr="002E2A8B" w14:paraId="4A196EA9" w14:textId="77777777" w:rsidTr="00240363">
        <w:trPr>
          <w:cantSplit/>
          <w:trHeight w:val="320"/>
        </w:trPr>
        <w:tc>
          <w:tcPr>
            <w:tcW w:w="4590" w:type="dxa"/>
            <w:vAlign w:val="bottom"/>
          </w:tcPr>
          <w:p w14:paraId="26D185CD" w14:textId="758A2B41" w:rsidR="00910DE5" w:rsidRPr="007E05F0" w:rsidRDefault="00910DE5" w:rsidP="00910DE5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เงินสดสุทธิได้มา</w:t>
            </w:r>
            <w:r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จาก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กิจการดำเนินงาน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6E2A3" w14:textId="3EC8B037" w:rsidR="00910DE5" w:rsidRPr="00E0244D" w:rsidRDefault="00846416" w:rsidP="0091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64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3,196,289</w:t>
            </w:r>
          </w:p>
        </w:tc>
        <w:tc>
          <w:tcPr>
            <w:tcW w:w="270" w:type="dxa"/>
          </w:tcPr>
          <w:p w14:paraId="563166E6" w14:textId="77777777" w:rsidR="00910DE5" w:rsidRPr="00E0244D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5DAC" w14:textId="1D0EA90F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6,541,141</w:t>
            </w:r>
          </w:p>
        </w:tc>
        <w:tc>
          <w:tcPr>
            <w:tcW w:w="270" w:type="dxa"/>
          </w:tcPr>
          <w:p w14:paraId="40275A57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180B1" w14:textId="0A2645AC" w:rsidR="00910DE5" w:rsidRPr="00C224A9" w:rsidRDefault="00910DE5" w:rsidP="00C22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C224A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C224A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384</w:t>
            </w:r>
            <w:r w:rsidRPr="00C224A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,</w:t>
            </w:r>
            <w:r w:rsidRPr="00C224A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442</w:t>
            </w:r>
          </w:p>
        </w:tc>
        <w:tc>
          <w:tcPr>
            <w:tcW w:w="270" w:type="dxa"/>
          </w:tcPr>
          <w:p w14:paraId="5A72CBE8" w14:textId="77777777" w:rsidR="00910DE5" w:rsidRPr="007E05F0" w:rsidRDefault="00910DE5" w:rsidP="00910DE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579AC" w14:textId="7BC0F556" w:rsidR="00910DE5" w:rsidRPr="001A59FE" w:rsidRDefault="00910DE5" w:rsidP="00910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1A59F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224,108</w:t>
            </w:r>
          </w:p>
        </w:tc>
      </w:tr>
    </w:tbl>
    <w:p w14:paraId="1122F012" w14:textId="47C81ACD" w:rsidR="000A15D9" w:rsidRDefault="000A15D9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62B8FA45" w14:textId="77777777" w:rsidR="000A15D9" w:rsidRDefault="000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2FE1C312" w:rsidR="00100975" w:rsidRPr="00091CA0" w:rsidRDefault="00100975" w:rsidP="009C096A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0CAB7463" w14:textId="05570957" w:rsidR="005642A3" w:rsidRPr="001F096F" w:rsidRDefault="009C096A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5642A3" w:rsidRPr="001F096F">
        <w:rPr>
          <w:rFonts w:asciiTheme="majorBidi" w:hAnsiTheme="majorBidi" w:cs="Angsana New"/>
          <w:sz w:val="30"/>
          <w:szCs w:val="30"/>
        </w:rPr>
        <w:t>.1</w:t>
      </w:r>
      <w:r w:rsidR="004F0A44">
        <w:rPr>
          <w:rFonts w:asciiTheme="majorBidi" w:hAnsiTheme="majorBidi" w:cs="Angsana New"/>
          <w:sz w:val="30"/>
          <w:szCs w:val="30"/>
        </w:rPr>
        <w:t xml:space="preserve"> 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346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26BFD66" w14:textId="77777777" w:rsidR="008E53EF" w:rsidRDefault="008E53E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71"/>
        <w:gridCol w:w="2069"/>
      </w:tblGrid>
      <w:tr w:rsidR="00E626B6" w:rsidRPr="000A15D9" w14:paraId="62743BA6" w14:textId="77777777" w:rsidTr="000A15D9">
        <w:trPr>
          <w:trHeight w:val="290"/>
          <w:tblHeader/>
        </w:trPr>
        <w:tc>
          <w:tcPr>
            <w:tcW w:w="2426" w:type="pct"/>
            <w:vAlign w:val="bottom"/>
          </w:tcPr>
          <w:p w14:paraId="33406AE5" w14:textId="1D9AD6C0" w:rsidR="00E626B6" w:rsidRPr="006D35DA" w:rsidRDefault="00E626B6" w:rsidP="0034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02D1" w:rsidRPr="000A02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A02D1" w:rsidRPr="000A02D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A02D1" w:rsidRPr="000A02D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87" w:type="pct"/>
            <w:vAlign w:val="bottom"/>
          </w:tcPr>
          <w:p w14:paraId="4951A636" w14:textId="3E341611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0A15D9" w14:paraId="2F765F10" w14:textId="77777777" w:rsidTr="000A15D9">
        <w:trPr>
          <w:trHeight w:val="236"/>
          <w:tblHeader/>
        </w:trPr>
        <w:tc>
          <w:tcPr>
            <w:tcW w:w="2426" w:type="pct"/>
          </w:tcPr>
          <w:p w14:paraId="20213CED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3"/>
          </w:tcPr>
          <w:p w14:paraId="362B1FF9" w14:textId="2430FB2C" w:rsidR="00100975" w:rsidRPr="006D35DA" w:rsidRDefault="009155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="00FB7AEC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 w:bidi="th-TH"/>
              </w:rPr>
              <w:t>ล้าน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00975" w:rsidRPr="000A15D9" w14:paraId="0E4BB62F" w14:textId="77777777" w:rsidTr="000A15D9">
        <w:trPr>
          <w:trHeight w:val="299"/>
        </w:trPr>
        <w:tc>
          <w:tcPr>
            <w:tcW w:w="2426" w:type="pct"/>
          </w:tcPr>
          <w:p w14:paraId="6B29A6DA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7" w:type="pct"/>
          </w:tcPr>
          <w:p w14:paraId="37F2E252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BE137A1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65D0" w:rsidRPr="000A15D9" w14:paraId="3AD56694" w14:textId="77777777" w:rsidTr="004F2B96">
        <w:tc>
          <w:tcPr>
            <w:tcW w:w="2426" w:type="pct"/>
          </w:tcPr>
          <w:p w14:paraId="0998E745" w14:textId="4A206A3A" w:rsidR="00A165D0" w:rsidRPr="006D35DA" w:rsidRDefault="00A165D0" w:rsidP="00A1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สัญญาสร้างอาคารโรงงาน และคลังสินค้า</w:t>
            </w:r>
          </w:p>
        </w:tc>
        <w:tc>
          <w:tcPr>
            <w:tcW w:w="1287" w:type="pct"/>
          </w:tcPr>
          <w:p w14:paraId="7A0EE4B1" w14:textId="390C65B0" w:rsidR="00A165D0" w:rsidRDefault="00FF0ED4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  <w:p w14:paraId="28686405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49ECEC67" w14:textId="279D77FD" w:rsidR="00A165D0" w:rsidRPr="006D35DA" w:rsidRDefault="008031DB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36.8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รูเปีย</w:t>
            </w:r>
          </w:p>
        </w:tc>
        <w:tc>
          <w:tcPr>
            <w:tcW w:w="149" w:type="pct"/>
          </w:tcPr>
          <w:p w14:paraId="2135F6F3" w14:textId="387D40BD" w:rsidR="00A165D0" w:rsidRPr="006D35DA" w:rsidRDefault="00A165D0" w:rsidP="00A1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1979E70C" w14:textId="77777777" w:rsidR="006358C1" w:rsidRDefault="006358C1" w:rsidP="006358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AA765A7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E4F7F5A" w14:textId="12F39149" w:rsidR="00A165D0" w:rsidRPr="006D35DA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65D0" w:rsidRPr="000A15D9" w14:paraId="714C0102" w14:textId="77777777" w:rsidTr="004F2B96">
        <w:tc>
          <w:tcPr>
            <w:tcW w:w="2426" w:type="pct"/>
          </w:tcPr>
          <w:p w14:paraId="27CD0F2A" w14:textId="3BEA1074" w:rsidR="00A165D0" w:rsidRPr="006D35DA" w:rsidRDefault="00A165D0" w:rsidP="00A1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287" w:type="pct"/>
          </w:tcPr>
          <w:p w14:paraId="25195A4A" w14:textId="015F5D8B" w:rsidR="00A165D0" w:rsidRDefault="006358C1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433.2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58A98845" w14:textId="2F556578" w:rsidR="00A165D0" w:rsidRDefault="00493074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7ADDB287" w14:textId="59B0E662" w:rsidR="00A165D0" w:rsidRDefault="00493074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ดอลลาร์สหรัฐ</w:t>
            </w:r>
          </w:p>
          <w:p w14:paraId="2616E1BA" w14:textId="6326297F" w:rsidR="00A165D0" w:rsidRDefault="00493074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รูเปีย</w:t>
            </w:r>
          </w:p>
          <w:p w14:paraId="56DE59A3" w14:textId="1E93C376" w:rsidR="00A165D0" w:rsidRDefault="00493074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เยน</w:t>
            </w:r>
          </w:p>
          <w:p w14:paraId="5BE3C255" w14:textId="77777777" w:rsidR="00493074" w:rsidRDefault="00493074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ฟร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ั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งก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์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สว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="00A165D0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</w:t>
            </w:r>
          </w:p>
          <w:p w14:paraId="00CB781B" w14:textId="4887463A" w:rsidR="00A165D0" w:rsidRPr="006D35DA" w:rsidRDefault="00493074" w:rsidP="00A165D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หยวน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9" w:type="pct"/>
          </w:tcPr>
          <w:p w14:paraId="18CB5FFB" w14:textId="77777777" w:rsidR="00A165D0" w:rsidRPr="006D35DA" w:rsidRDefault="00A165D0" w:rsidP="00A1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43A3344D" w14:textId="75135316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570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1570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671A45C9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75F42BB9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333E5424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792EAD56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61DE9F10" w14:textId="77777777" w:rsidR="00A165D0" w:rsidRDefault="00A165D0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D2DCE31" w14:textId="34892365" w:rsidR="00493074" w:rsidRPr="006D35DA" w:rsidRDefault="00493074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65D0" w:rsidRPr="000A15D9" w14:paraId="0028123B" w14:textId="77777777" w:rsidTr="004F2B96">
        <w:tc>
          <w:tcPr>
            <w:tcW w:w="2426" w:type="pct"/>
          </w:tcPr>
          <w:p w14:paraId="7B0E913F" w14:textId="2F5CF624" w:rsidR="00A165D0" w:rsidRPr="006D35DA" w:rsidRDefault="00A165D0" w:rsidP="00A16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7" w:type="pct"/>
          </w:tcPr>
          <w:p w14:paraId="78E72953" w14:textId="1AA73A23" w:rsidR="00A165D0" w:rsidRPr="00632E52" w:rsidRDefault="00493074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</w:tc>
        <w:tc>
          <w:tcPr>
            <w:tcW w:w="149" w:type="pct"/>
          </w:tcPr>
          <w:p w14:paraId="572956B4" w14:textId="77777777" w:rsidR="00A165D0" w:rsidRPr="006D35DA" w:rsidRDefault="00A165D0" w:rsidP="00A1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3D748266" w:rsidR="00A165D0" w:rsidRPr="00632E52" w:rsidRDefault="00493074" w:rsidP="00A165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A16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165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770E0394" w:rsidR="001F096F" w:rsidRPr="001F096F" w:rsidRDefault="009C096A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20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3BFADF94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0A02D1">
        <w:rPr>
          <w:rFonts w:asciiTheme="majorBidi" w:hAnsiTheme="majorBidi"/>
          <w:sz w:val="30"/>
          <w:szCs w:val="30"/>
        </w:rPr>
        <w:t xml:space="preserve">30 </w:t>
      </w:r>
      <w:r w:rsidR="000A02D1" w:rsidRPr="000A02D1">
        <w:rPr>
          <w:rFonts w:asciiTheme="majorBidi" w:hAnsiTheme="majorBidi" w:hint="cs"/>
          <w:sz w:val="30"/>
          <w:szCs w:val="30"/>
          <w:cs/>
        </w:rPr>
        <w:t>มิถุนายน</w:t>
      </w:r>
      <w:r w:rsidR="000A02D1" w:rsidRPr="000A02D1">
        <w:rPr>
          <w:rFonts w:asciiTheme="majorBidi" w:hAnsiTheme="majorBidi"/>
          <w:sz w:val="30"/>
          <w:szCs w:val="30"/>
          <w:cs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บริษัทมีหนังสือคํ้าประกันที่ออกโดยธนาคารในนามของบริษัทจํานวน</w:t>
      </w:r>
      <w:r w:rsidR="00101697">
        <w:rPr>
          <w:rFonts w:asciiTheme="majorBidi" w:hAnsiTheme="majorBidi"/>
          <w:sz w:val="30"/>
          <w:szCs w:val="30"/>
        </w:rPr>
        <w:t xml:space="preserve"> </w:t>
      </w:r>
      <w:r w:rsidR="00ED0642">
        <w:rPr>
          <w:rFonts w:asciiTheme="majorBidi" w:hAnsiTheme="majorBidi"/>
          <w:sz w:val="30"/>
          <w:szCs w:val="30"/>
        </w:rPr>
        <w:t>24.5</w:t>
      </w:r>
      <w:r w:rsidRPr="00091CA0">
        <w:rPr>
          <w:rFonts w:asciiTheme="majorBidi" w:hAnsiTheme="majorBidi"/>
          <w:sz w:val="30"/>
          <w:szCs w:val="30"/>
          <w:cs/>
        </w:rPr>
        <w:t xml:space="preserve"> </w:t>
      </w:r>
      <w:r w:rsidR="00B759F0">
        <w:rPr>
          <w:rFonts w:asciiTheme="majorBidi" w:hAnsiTheme="majorBidi"/>
          <w:sz w:val="30"/>
          <w:szCs w:val="30"/>
        </w:rPr>
        <w:br/>
      </w:r>
      <w:r w:rsidRPr="00091CA0">
        <w:rPr>
          <w:rFonts w:asciiTheme="majorBidi" w:hAnsiTheme="majorBidi"/>
          <w:sz w:val="30"/>
          <w:szCs w:val="30"/>
          <w:cs/>
        </w:rPr>
        <w:t>ล้านบาท ซึ่งเกี่ยวกับการดําเนินงานตามปกติของบริษัท</w:t>
      </w:r>
    </w:p>
    <w:p w14:paraId="2D846F72" w14:textId="14F3BE1C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0A02D1">
        <w:rPr>
          <w:rFonts w:asciiTheme="majorBidi" w:hAnsiTheme="majorBidi"/>
          <w:sz w:val="30"/>
          <w:szCs w:val="30"/>
        </w:rPr>
        <w:t xml:space="preserve">30 </w:t>
      </w:r>
      <w:r w:rsidR="000A02D1" w:rsidRPr="000A02D1">
        <w:rPr>
          <w:rFonts w:asciiTheme="majorBidi" w:hAnsiTheme="majorBidi" w:hint="cs"/>
          <w:sz w:val="30"/>
          <w:szCs w:val="30"/>
          <w:cs/>
        </w:rPr>
        <w:t>มิถุนายน</w:t>
      </w:r>
      <w:r w:rsidR="000A02D1" w:rsidRPr="000A02D1">
        <w:rPr>
          <w:rFonts w:asciiTheme="majorBidi" w:hAnsiTheme="majorBidi"/>
          <w:sz w:val="30"/>
          <w:szCs w:val="30"/>
          <w:cs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BC66AE">
        <w:rPr>
          <w:rFonts w:asciiTheme="majorBidi" w:hAnsiTheme="majorBidi"/>
          <w:sz w:val="30"/>
          <w:szCs w:val="30"/>
        </w:rPr>
        <w:t>104.5</w:t>
      </w:r>
      <w:r w:rsidR="00CF57AD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091CA0">
        <w:rPr>
          <w:rFonts w:asciiTheme="majorBidi" w:hAnsiTheme="majorBidi" w:cstheme="majorBidi"/>
          <w:sz w:val="30"/>
          <w:szCs w:val="30"/>
        </w:rPr>
        <w:t xml:space="preserve"> </w:t>
      </w:r>
      <w:r w:rsidR="00BC66AE">
        <w:rPr>
          <w:rFonts w:asciiTheme="majorBidi" w:hAnsiTheme="majorBidi"/>
          <w:sz w:val="30"/>
          <w:szCs w:val="30"/>
        </w:rPr>
        <w:t>7.5</w:t>
      </w:r>
      <w:r w:rsidR="00101697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BC66AE">
        <w:rPr>
          <w:rFonts w:asciiTheme="majorBidi" w:hAnsiTheme="majorBidi"/>
          <w:sz w:val="30"/>
          <w:szCs w:val="30"/>
        </w:rPr>
        <w:t>2.4</w:t>
      </w:r>
      <w:r w:rsidR="000A02D1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ล้านโครนนอร์เวย์</w:t>
      </w:r>
      <w:r w:rsidR="004A4DA8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และ </w:t>
      </w:r>
      <w:r w:rsidR="00BC66AE">
        <w:rPr>
          <w:rFonts w:asciiTheme="majorBidi" w:hAnsiTheme="majorBidi"/>
          <w:sz w:val="30"/>
          <w:szCs w:val="30"/>
        </w:rPr>
        <w:t>2.2</w:t>
      </w:r>
      <w:r w:rsidR="000A02D1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735BE0B2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0A02D1">
        <w:rPr>
          <w:rFonts w:asciiTheme="majorBidi" w:hAnsiTheme="majorBidi"/>
          <w:sz w:val="30"/>
          <w:szCs w:val="30"/>
        </w:rPr>
        <w:t xml:space="preserve">30 </w:t>
      </w:r>
      <w:r w:rsidR="000A02D1" w:rsidRPr="000A02D1">
        <w:rPr>
          <w:rFonts w:asciiTheme="majorBidi" w:hAnsiTheme="majorBidi" w:hint="cs"/>
          <w:sz w:val="30"/>
          <w:szCs w:val="30"/>
          <w:cs/>
        </w:rPr>
        <w:t>มิถุนายน</w:t>
      </w:r>
      <w:r w:rsidR="000A02D1" w:rsidRPr="000A02D1">
        <w:rPr>
          <w:rFonts w:asciiTheme="majorBidi" w:hAnsiTheme="majorBidi"/>
          <w:sz w:val="30"/>
          <w:szCs w:val="30"/>
          <w:cs/>
        </w:rPr>
        <w:t xml:space="preserve"> </w:t>
      </w:r>
      <w:r w:rsidR="007C5277" w:rsidRPr="00091CA0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="007C5277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BF1998">
        <w:rPr>
          <w:rFonts w:asciiTheme="majorBidi" w:hAnsiTheme="majorBidi"/>
          <w:sz w:val="30"/>
          <w:szCs w:val="30"/>
        </w:rPr>
        <w:t>354.5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08B0D3AC" w14:textId="294C25F6" w:rsidR="00CC0C21" w:rsidRDefault="00E727A3" w:rsidP="006762C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A02D1" w:rsidRPr="000A02D1">
        <w:rPr>
          <w:rFonts w:asciiTheme="majorBidi" w:hAnsiTheme="majorBidi"/>
          <w:sz w:val="30"/>
          <w:szCs w:val="30"/>
        </w:rPr>
        <w:t xml:space="preserve">30 </w:t>
      </w:r>
      <w:r w:rsidR="000A02D1" w:rsidRPr="000A02D1">
        <w:rPr>
          <w:rFonts w:asciiTheme="majorBidi" w:hAnsiTheme="majorBidi" w:hint="cs"/>
          <w:sz w:val="30"/>
          <w:szCs w:val="30"/>
          <w:cs/>
        </w:rPr>
        <w:t>มิถุนายน</w:t>
      </w:r>
      <w:r w:rsidR="000A02D1" w:rsidRPr="000A02D1">
        <w:rPr>
          <w:rFonts w:asciiTheme="majorBidi" w:hAnsiTheme="majorBidi"/>
          <w:sz w:val="30"/>
          <w:szCs w:val="30"/>
          <w:cs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C26768">
        <w:rPr>
          <w:rFonts w:asciiTheme="majorBidi" w:hAnsiTheme="majorBidi" w:hint="cs"/>
          <w:sz w:val="30"/>
          <w:szCs w:val="30"/>
          <w:cs/>
        </w:rPr>
        <w:t>ย่อย</w:t>
      </w:r>
      <w:r w:rsidRPr="00091CA0">
        <w:rPr>
          <w:rFonts w:asciiTheme="majorBidi" w:hAnsiTheme="majorBidi"/>
          <w:sz w:val="30"/>
          <w:szCs w:val="30"/>
          <w:cs/>
        </w:rPr>
        <w:t>มีหนังสือคํ้าประกันที่ออกโดยธนาคารในนามของบริษัท</w:t>
      </w:r>
      <w:r w:rsidR="00C26768">
        <w:rPr>
          <w:rFonts w:asciiTheme="majorBidi" w:hAnsiTheme="majorBidi" w:hint="cs"/>
          <w:sz w:val="30"/>
          <w:szCs w:val="30"/>
          <w:cs/>
        </w:rPr>
        <w:t>ย่อย</w:t>
      </w:r>
      <w:r w:rsidRPr="00091CA0">
        <w:rPr>
          <w:rFonts w:asciiTheme="majorBidi" w:hAnsiTheme="majorBidi"/>
          <w:sz w:val="30"/>
          <w:szCs w:val="30"/>
          <w:cs/>
        </w:rPr>
        <w:t xml:space="preserve">จํานวน </w:t>
      </w:r>
      <w:r w:rsidR="00BF1998">
        <w:rPr>
          <w:rFonts w:asciiTheme="majorBidi" w:hAnsiTheme="majorBidi"/>
          <w:sz w:val="30"/>
          <w:szCs w:val="30"/>
        </w:rPr>
        <w:t>10.9</w:t>
      </w:r>
      <w:r w:rsidR="000A02D1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ล้านยูโร และ</w:t>
      </w:r>
      <w:r w:rsidR="00376652">
        <w:rPr>
          <w:rFonts w:asciiTheme="majorBidi" w:hAnsiTheme="majorBidi"/>
          <w:sz w:val="30"/>
          <w:szCs w:val="30"/>
        </w:rPr>
        <w:t xml:space="preserve"> </w:t>
      </w:r>
      <w:r w:rsidR="00FF4F60">
        <w:rPr>
          <w:rFonts w:asciiTheme="majorBidi" w:hAnsiTheme="majorBidi"/>
          <w:sz w:val="30"/>
          <w:szCs w:val="30"/>
        </w:rPr>
        <w:t>90,750</w:t>
      </w:r>
      <w:r w:rsidR="002E01B6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  <w:r w:rsidR="00C26768">
        <w:rPr>
          <w:rFonts w:asciiTheme="majorBidi" w:hAnsiTheme="majorBidi" w:hint="cs"/>
          <w:sz w:val="30"/>
          <w:szCs w:val="30"/>
          <w:cs/>
        </w:rPr>
        <w:t>ย่อย</w:t>
      </w:r>
    </w:p>
    <w:p w14:paraId="10EE9947" w14:textId="055428E0" w:rsidR="00100975" w:rsidRPr="00177BBC" w:rsidRDefault="00100975" w:rsidP="00A12BF1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177BBC">
        <w:rPr>
          <w:rFonts w:ascii="Angsana New" w:hAnsi="Angsana New" w:cs="Angsana New"/>
          <w:szCs w:val="30"/>
          <w:cs/>
        </w:rPr>
        <w:lastRenderedPageBreak/>
        <w:t>เหตุการณ์ภายหลังรอบระยะเวลารายงาน</w:t>
      </w:r>
      <w:r w:rsidRPr="00177BBC">
        <w:rPr>
          <w:rFonts w:ascii="Angsana New" w:hAnsi="Angsana New" w:cs="Angsana New"/>
          <w:szCs w:val="30"/>
        </w:rPr>
        <w:t xml:space="preserve"> </w:t>
      </w:r>
    </w:p>
    <w:p w14:paraId="2C7AE84D" w14:textId="22B8ACEB" w:rsidR="00100975" w:rsidRDefault="00100975" w:rsidP="001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p w14:paraId="222D9F87" w14:textId="77777777" w:rsidR="007D4DBF" w:rsidRPr="008001A0" w:rsidRDefault="007D4DBF" w:rsidP="007D4DBF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num" w:pos="720"/>
        </w:tabs>
        <w:spacing w:line="240" w:lineRule="auto"/>
        <w:ind w:left="540" w:hanging="540"/>
        <w:jc w:val="thaiDistribute"/>
        <w:rPr>
          <w:rFonts w:asciiTheme="majorBidi" w:hAnsiTheme="majorBidi"/>
          <w:sz w:val="30"/>
          <w:szCs w:val="30"/>
        </w:rPr>
      </w:pPr>
      <w:r w:rsidRPr="004A48EA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 w:rsidRPr="004A48EA">
        <w:rPr>
          <w:rFonts w:ascii="Angsana New" w:hAnsi="Angsana New" w:hint="cs"/>
          <w:sz w:val="30"/>
          <w:szCs w:val="30"/>
          <w:cs/>
        </w:rPr>
        <w:t>สิงหาคม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 w:rsidRPr="004A48EA">
        <w:rPr>
          <w:rFonts w:ascii="Angsana New" w:hAnsi="Angsana New" w:hint="cs"/>
          <w:sz w:val="30"/>
          <w:szCs w:val="30"/>
          <w:cs/>
        </w:rPr>
        <w:t>ประเทศสหรัฐอเมริกาได้ประกาศใช้มาตรการภาษีนำเข้าสินค้าจากประเทศไทยในอัตราร้อยละ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19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 w:rsidRPr="004A48EA">
        <w:rPr>
          <w:rFonts w:ascii="Angsana New" w:hAnsi="Angsana New" w:hint="cs"/>
          <w:sz w:val="30"/>
          <w:szCs w:val="30"/>
          <w:cs/>
        </w:rPr>
        <w:t>ซึ่งเป็นมาตรการตอบโต้ทางการค้า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 w:rsidRPr="004A48EA">
        <w:rPr>
          <w:rFonts w:ascii="Angsana New" w:hAnsi="Angsana New" w:hint="cs"/>
          <w:sz w:val="30"/>
          <w:szCs w:val="30"/>
          <w:cs/>
        </w:rPr>
        <w:t>โดยอัตราภาษีดังกล่าวมีความชัดเจนและผ่อนคลายมากกว่า</w:t>
      </w:r>
      <w:r>
        <w:rPr>
          <w:rFonts w:ascii="Angsana New" w:hAnsi="Angsana New"/>
          <w:sz w:val="30"/>
          <w:szCs w:val="30"/>
        </w:rPr>
        <w:br/>
      </w:r>
      <w:r w:rsidRPr="004A48EA">
        <w:rPr>
          <w:rFonts w:ascii="Angsana New" w:hAnsi="Angsana New" w:hint="cs"/>
          <w:sz w:val="30"/>
          <w:szCs w:val="30"/>
          <w:cs/>
        </w:rPr>
        <w:t>ที่คาดการณ์ไว้ก่อนหน้าจากอัตราภาษีที่สูงกว่า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4A48EA">
        <w:rPr>
          <w:rFonts w:ascii="Angsana New" w:hAnsi="Angsana New" w:hint="cs"/>
          <w:sz w:val="30"/>
          <w:szCs w:val="30"/>
          <w:cs/>
        </w:rPr>
        <w:t>ผลกระทบจากภาษีศุลกากรดังกล่าวจะส่งผลต่อธุรกิจในภาพรวม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 w:rsidRPr="004A48EA">
        <w:rPr>
          <w:rFonts w:ascii="Angsana New" w:hAnsi="Angsana New" w:hint="cs"/>
          <w:sz w:val="30"/>
          <w:szCs w:val="30"/>
          <w:cs/>
        </w:rPr>
        <w:t>โดยเฉพาะอย่างยิ่งสำหรับผู้ส่งออกไปยังประเทศสหรัฐอเมริกา</w:t>
      </w:r>
      <w:r w:rsidRPr="004A48EA">
        <w:rPr>
          <w:rFonts w:ascii="Angsana New" w:hAnsi="Angsana New"/>
          <w:sz w:val="30"/>
          <w:szCs w:val="30"/>
          <w:cs/>
        </w:rPr>
        <w:t xml:space="preserve"> </w:t>
      </w:r>
      <w:r w:rsidRPr="004A48EA">
        <w:rPr>
          <w:rFonts w:ascii="Angsana New" w:hAnsi="Angsana New" w:hint="cs"/>
          <w:sz w:val="30"/>
          <w:szCs w:val="30"/>
          <w:cs/>
        </w:rPr>
        <w:t>ฝ่ายบริหารของกลุ่มบริษัทกำลังติดตามสถานการณ์อย่างใกล้ชิดเพื่อรักษาประสิทธิภาพการดำเนินงานของกลุ่มบริษัทและลดผลกระทบที่อาจเกิดขึ้นต่อธุรกิจที่</w:t>
      </w:r>
      <w:r>
        <w:rPr>
          <w:rFonts w:ascii="Angsana New" w:hAnsi="Angsana New"/>
          <w:sz w:val="30"/>
          <w:szCs w:val="30"/>
        </w:rPr>
        <w:br/>
      </w:r>
      <w:r w:rsidRPr="004A48EA">
        <w:rPr>
          <w:rFonts w:ascii="Angsana New" w:hAnsi="Angsana New" w:hint="cs"/>
          <w:sz w:val="30"/>
          <w:szCs w:val="30"/>
          <w:cs/>
        </w:rPr>
        <w:t>กลุ่มบริษัทดำเนินการอยู่ให้น้อยที่สุด</w:t>
      </w:r>
    </w:p>
    <w:p w14:paraId="4B4DAFB8" w14:textId="77777777" w:rsidR="007D4DBF" w:rsidRDefault="007D4DBF" w:rsidP="007D4DBF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6768">
        <w:rPr>
          <w:rFonts w:ascii="Angsana New" w:hAnsi="Angsana New" w:hint="cs"/>
          <w:sz w:val="30"/>
          <w:szCs w:val="30"/>
          <w:cs/>
        </w:rPr>
        <w:t>ในวันที่</w:t>
      </w:r>
      <w:r w:rsidRPr="00C26768">
        <w:rPr>
          <w:rFonts w:ascii="Angsana New" w:hAnsi="Angsana New"/>
          <w:sz w:val="30"/>
          <w:szCs w:val="30"/>
          <w:cs/>
        </w:rPr>
        <w:t xml:space="preserve"> </w:t>
      </w:r>
      <w:r w:rsidRPr="00C26768">
        <w:rPr>
          <w:rFonts w:ascii="Angsana New" w:hAnsi="Angsana New"/>
          <w:sz w:val="30"/>
          <w:szCs w:val="30"/>
        </w:rPr>
        <w:t>4</w:t>
      </w:r>
      <w:r w:rsidRPr="00C26768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สิงหาคม</w:t>
      </w:r>
      <w:r w:rsidRPr="00B92E72">
        <w:rPr>
          <w:rFonts w:ascii="Angsana New" w:hAnsi="Angsana New"/>
          <w:sz w:val="30"/>
          <w:szCs w:val="30"/>
        </w:rPr>
        <w:t xml:space="preserve"> 2568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</w:t>
      </w:r>
      <w:r w:rsidRPr="00B92E72">
        <w:rPr>
          <w:rFonts w:ascii="Angsana New" w:hAnsi="Angsana New"/>
          <w:sz w:val="30"/>
          <w:szCs w:val="30"/>
          <w:cs/>
        </w:rPr>
        <w:br/>
      </w:r>
      <w:r w:rsidRPr="00B92E72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0D6605">
        <w:rPr>
          <w:rFonts w:ascii="Angsana New" w:hAnsi="Angsana New"/>
          <w:sz w:val="30"/>
          <w:szCs w:val="30"/>
        </w:rPr>
        <w:t>0.35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บาท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ต่อหุ้น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คิดเป็นจํานวนรวม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0D6605">
        <w:rPr>
          <w:rFonts w:ascii="Angsana New" w:hAnsi="Angsana New"/>
          <w:sz w:val="30"/>
          <w:szCs w:val="30"/>
        </w:rPr>
        <w:t>1,349.3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ล้านบาทให้กับผู้ถือหุ้นของบริษัท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B92E72">
        <w:rPr>
          <w:rFonts w:ascii="Angsana New" w:hAnsi="Angsana New" w:hint="cs"/>
          <w:sz w:val="30"/>
          <w:szCs w:val="30"/>
          <w:cs/>
        </w:rPr>
        <w:t>โดยมีกําหนดจ่าย</w:t>
      </w:r>
      <w:r w:rsidRPr="00B92E72">
        <w:rPr>
          <w:rFonts w:ascii="Angsana New" w:hAnsi="Angsana New"/>
          <w:sz w:val="30"/>
          <w:szCs w:val="30"/>
        </w:rPr>
        <w:br/>
      </w:r>
      <w:r w:rsidRPr="00B92E72">
        <w:rPr>
          <w:rFonts w:ascii="Angsana New" w:hAnsi="Angsana New" w:hint="cs"/>
          <w:sz w:val="30"/>
          <w:szCs w:val="30"/>
          <w:cs/>
        </w:rPr>
        <w:t>เงินปันผลในวันที่</w:t>
      </w:r>
      <w:r w:rsidRPr="00B92E72">
        <w:rPr>
          <w:rFonts w:ascii="Angsana New" w:hAnsi="Angsana New"/>
          <w:sz w:val="30"/>
          <w:szCs w:val="30"/>
          <w:cs/>
        </w:rPr>
        <w:t xml:space="preserve"> </w:t>
      </w:r>
      <w:r w:rsidRPr="000D6605">
        <w:rPr>
          <w:rFonts w:ascii="Angsana New" w:hAnsi="Angsana New"/>
          <w:sz w:val="30"/>
          <w:szCs w:val="30"/>
        </w:rPr>
        <w:t>1</w:t>
      </w:r>
      <w:r w:rsidRPr="00B92E7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92E72">
        <w:rPr>
          <w:rFonts w:ascii="Angsana New" w:hAnsi="Angsana New"/>
          <w:sz w:val="30"/>
          <w:szCs w:val="30"/>
        </w:rPr>
        <w:t>2568</w:t>
      </w:r>
    </w:p>
    <w:p w14:paraId="7E5B1017" w14:textId="77777777" w:rsidR="007D4DBF" w:rsidRPr="000D6605" w:rsidRDefault="007D4DBF" w:rsidP="007D4DBF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ในวันที่</w:t>
      </w:r>
      <w:r>
        <w:rPr>
          <w:rFonts w:ascii="Angsana New" w:hAnsi="Angsana New"/>
          <w:sz w:val="30"/>
          <w:szCs w:val="30"/>
        </w:rPr>
        <w:t xml:space="preserve"> 4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ที่ประชุมคณะกรรมการของบริษัทได้มีมติอนุมัติสัญญา</w:t>
      </w:r>
      <w:r w:rsidRPr="00117491">
        <w:rPr>
          <w:rFonts w:ascii="Angsana New" w:hAnsi="Angsana New" w:hint="cs"/>
          <w:sz w:val="30"/>
          <w:szCs w:val="30"/>
          <w:cs/>
        </w:rPr>
        <w:t>ด้าน</w:t>
      </w:r>
      <w:r>
        <w:rPr>
          <w:rFonts w:ascii="Angsana New" w:hAnsi="Angsana New" w:hint="cs"/>
          <w:sz w:val="30"/>
          <w:szCs w:val="30"/>
          <w:cs/>
        </w:rPr>
        <w:t>การลง</w:t>
      </w:r>
      <w:r w:rsidRPr="00117491">
        <w:rPr>
          <w:rFonts w:ascii="Angsana New" w:hAnsi="Angsana New" w:hint="cs"/>
          <w:sz w:val="30"/>
          <w:szCs w:val="30"/>
          <w:cs/>
        </w:rPr>
        <w:t>ทุนและพันธมิตรทางธุรกิจ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(Capital and business alliance agreement) </w:t>
      </w:r>
      <w:r>
        <w:rPr>
          <w:rFonts w:ascii="Angsana New" w:hAnsi="Angsana New" w:hint="cs"/>
          <w:sz w:val="30"/>
          <w:szCs w:val="30"/>
          <w:cs/>
        </w:rPr>
        <w:t xml:space="preserve">กับผู้ถือหุ้นรายหนึ่งของบริษัท ส่งผลต่อการเปลี่ยนแปลงในสัดส่วนการถือหุ้นในบริษัทจากร้อยละ </w:t>
      </w:r>
      <w:r>
        <w:rPr>
          <w:rFonts w:ascii="Angsana New" w:hAnsi="Angsana New"/>
          <w:sz w:val="30"/>
          <w:szCs w:val="30"/>
        </w:rPr>
        <w:t>6.19</w:t>
      </w:r>
      <w:r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(ไม่รวมหุ้นทุนซื้อคืน)</w:t>
      </w:r>
    </w:p>
    <w:p w14:paraId="2CA5FEB8" w14:textId="12088645" w:rsidR="00A12BF1" w:rsidRPr="00390934" w:rsidRDefault="00A12BF1" w:rsidP="003909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  <w:cs/>
        </w:rPr>
      </w:pPr>
    </w:p>
    <w:sectPr w:rsidR="00A12BF1" w:rsidRPr="00390934" w:rsidSect="00DF1040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AAA7" w14:textId="77777777" w:rsidR="00E814FD" w:rsidRDefault="00E814FD">
      <w:r>
        <w:separator/>
      </w:r>
    </w:p>
  </w:endnote>
  <w:endnote w:type="continuationSeparator" w:id="0">
    <w:p w14:paraId="7918895A" w14:textId="77777777" w:rsidR="00E814FD" w:rsidRDefault="00E814FD">
      <w:r>
        <w:continuationSeparator/>
      </w:r>
    </w:p>
  </w:endnote>
  <w:endnote w:type="continuationNotice" w:id="1">
    <w:p w14:paraId="4ACA0470" w14:textId="77777777" w:rsidR="00E814FD" w:rsidRDefault="00E814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09866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779E6B2D" w14:textId="5315A630" w:rsidR="00294C9C" w:rsidRPr="00E24935" w:rsidRDefault="00294C9C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0BD6851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71B5BA4E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EE62F" w14:textId="77777777" w:rsidR="00E814FD" w:rsidRDefault="00E814FD">
      <w:r>
        <w:separator/>
      </w:r>
    </w:p>
  </w:footnote>
  <w:footnote w:type="continuationSeparator" w:id="0">
    <w:p w14:paraId="75DEFF28" w14:textId="77777777" w:rsidR="00E814FD" w:rsidRDefault="00E814FD">
      <w:r>
        <w:continuationSeparator/>
      </w:r>
    </w:p>
  </w:footnote>
  <w:footnote w:type="continuationNotice" w:id="1">
    <w:p w14:paraId="307BADDF" w14:textId="77777777" w:rsidR="00E814FD" w:rsidRDefault="00E814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D4C" w14:textId="77777777" w:rsidR="00083BA8" w:rsidRPr="003E24D3" w:rsidRDefault="00083BA8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AEBA148" w14:textId="77777777" w:rsidR="00083BA8" w:rsidRPr="003E24D3" w:rsidRDefault="00083BA8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97045F" w14:textId="17B86126" w:rsidR="00083BA8" w:rsidRPr="00CA302D" w:rsidRDefault="00173D3F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B633C6"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(</w:t>
    </w:r>
    <w:r w:rsidR="00B633C6"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="00B633C6"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88F99B6" w14:textId="77777777" w:rsidR="00083BA8" w:rsidRPr="001329D0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022608"/>
    <w:multiLevelType w:val="hybridMultilevel"/>
    <w:tmpl w:val="D8D2811A"/>
    <w:lvl w:ilvl="0" w:tplc="4D400DC0">
      <w:numFmt w:val="bullet"/>
      <w:lvlText w:val="•"/>
      <w:lvlJc w:val="left"/>
      <w:pPr>
        <w:ind w:left="1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8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30A5009"/>
    <w:multiLevelType w:val="multilevel"/>
    <w:tmpl w:val="4FE8D794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7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23200"/>
    <w:multiLevelType w:val="hybridMultilevel"/>
    <w:tmpl w:val="F0C434C4"/>
    <w:lvl w:ilvl="0" w:tplc="97201286">
      <w:start w:val="1"/>
      <w:numFmt w:val="bullet"/>
      <w:lvlText w:val="-"/>
      <w:lvlJc w:val="left"/>
      <w:pPr>
        <w:ind w:left="20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3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E6A337D"/>
    <w:multiLevelType w:val="hybridMultilevel"/>
    <w:tmpl w:val="351E1534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978DD"/>
    <w:multiLevelType w:val="hybridMultilevel"/>
    <w:tmpl w:val="0178C136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1"/>
  </w:num>
  <w:num w:numId="2" w16cid:durableId="687605371">
    <w:abstractNumId w:val="43"/>
  </w:num>
  <w:num w:numId="3" w16cid:durableId="104472513">
    <w:abstractNumId w:val="32"/>
  </w:num>
  <w:num w:numId="4" w16cid:durableId="1187712035">
    <w:abstractNumId w:val="23"/>
  </w:num>
  <w:num w:numId="5" w16cid:durableId="1933278340">
    <w:abstractNumId w:val="28"/>
  </w:num>
  <w:num w:numId="6" w16cid:durableId="1021470231">
    <w:abstractNumId w:val="24"/>
  </w:num>
  <w:num w:numId="7" w16cid:durableId="414743987">
    <w:abstractNumId w:val="8"/>
  </w:num>
  <w:num w:numId="8" w16cid:durableId="1426999370">
    <w:abstractNumId w:val="40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4"/>
  </w:num>
  <w:num w:numId="12" w16cid:durableId="757676651">
    <w:abstractNumId w:val="26"/>
  </w:num>
  <w:num w:numId="13" w16cid:durableId="2087417103">
    <w:abstractNumId w:val="39"/>
  </w:num>
  <w:num w:numId="14" w16cid:durableId="1985768029">
    <w:abstractNumId w:val="2"/>
  </w:num>
  <w:num w:numId="15" w16cid:durableId="1301038397">
    <w:abstractNumId w:val="27"/>
  </w:num>
  <w:num w:numId="16" w16cid:durableId="1118529279">
    <w:abstractNumId w:val="22"/>
  </w:num>
  <w:num w:numId="17" w16cid:durableId="245698112">
    <w:abstractNumId w:val="18"/>
  </w:num>
  <w:num w:numId="18" w16cid:durableId="1750807290">
    <w:abstractNumId w:val="1"/>
  </w:num>
  <w:num w:numId="19" w16cid:durableId="1581327804">
    <w:abstractNumId w:val="44"/>
  </w:num>
  <w:num w:numId="20" w16cid:durableId="287930287">
    <w:abstractNumId w:val="45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6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20"/>
  </w:num>
  <w:num w:numId="27" w16cid:durableId="2128575318">
    <w:abstractNumId w:val="37"/>
  </w:num>
  <w:num w:numId="28" w16cid:durableId="1713964438">
    <w:abstractNumId w:val="42"/>
  </w:num>
  <w:num w:numId="29" w16cid:durableId="662974845">
    <w:abstractNumId w:val="30"/>
  </w:num>
  <w:num w:numId="30" w16cid:durableId="2038237217">
    <w:abstractNumId w:val="13"/>
  </w:num>
  <w:num w:numId="31" w16cid:durableId="2097743679">
    <w:abstractNumId w:val="25"/>
  </w:num>
  <w:num w:numId="32" w16cid:durableId="585189965">
    <w:abstractNumId w:val="35"/>
  </w:num>
  <w:num w:numId="33" w16cid:durableId="546990924">
    <w:abstractNumId w:val="0"/>
  </w:num>
  <w:num w:numId="34" w16cid:durableId="2072462640">
    <w:abstractNumId w:val="33"/>
  </w:num>
  <w:num w:numId="35" w16cid:durableId="316809005">
    <w:abstractNumId w:val="15"/>
  </w:num>
  <w:num w:numId="36" w16cid:durableId="691689845">
    <w:abstractNumId w:val="31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1"/>
  </w:num>
  <w:num w:numId="43" w16cid:durableId="1143501984">
    <w:abstractNumId w:val="21"/>
  </w:num>
  <w:num w:numId="44" w16cid:durableId="1811634939">
    <w:abstractNumId w:val="21"/>
  </w:num>
  <w:num w:numId="45" w16cid:durableId="1759711954">
    <w:abstractNumId w:val="21"/>
  </w:num>
  <w:num w:numId="46" w16cid:durableId="437288084">
    <w:abstractNumId w:val="21"/>
  </w:num>
  <w:num w:numId="47" w16cid:durableId="1457067268">
    <w:abstractNumId w:val="21"/>
  </w:num>
  <w:num w:numId="48" w16cid:durableId="465392819">
    <w:abstractNumId w:val="21"/>
  </w:num>
  <w:num w:numId="49" w16cid:durableId="269943269">
    <w:abstractNumId w:val="21"/>
  </w:num>
  <w:num w:numId="50" w16cid:durableId="548734250">
    <w:abstractNumId w:val="21"/>
  </w:num>
  <w:num w:numId="51" w16cid:durableId="1598444563">
    <w:abstractNumId w:val="21"/>
  </w:num>
  <w:num w:numId="52" w16cid:durableId="1478766424">
    <w:abstractNumId w:val="21"/>
  </w:num>
  <w:num w:numId="53" w16cid:durableId="1088380443">
    <w:abstractNumId w:val="21"/>
  </w:num>
  <w:num w:numId="54" w16cid:durableId="659970737">
    <w:abstractNumId w:val="21"/>
  </w:num>
  <w:num w:numId="55" w16cid:durableId="1961259577">
    <w:abstractNumId w:val="21"/>
  </w:num>
  <w:num w:numId="56" w16cid:durableId="2112554526">
    <w:abstractNumId w:val="21"/>
  </w:num>
  <w:num w:numId="57" w16cid:durableId="216162290">
    <w:abstractNumId w:val="21"/>
  </w:num>
  <w:num w:numId="58" w16cid:durableId="1377006865">
    <w:abstractNumId w:val="21"/>
  </w:num>
  <w:num w:numId="59" w16cid:durableId="156386154">
    <w:abstractNumId w:val="21"/>
  </w:num>
  <w:num w:numId="60" w16cid:durableId="1268466922">
    <w:abstractNumId w:val="21"/>
  </w:num>
  <w:num w:numId="61" w16cid:durableId="1386174271">
    <w:abstractNumId w:val="21"/>
  </w:num>
  <w:num w:numId="62" w16cid:durableId="748620355">
    <w:abstractNumId w:val="21"/>
  </w:num>
  <w:num w:numId="63" w16cid:durableId="292446529">
    <w:abstractNumId w:val="21"/>
  </w:num>
  <w:num w:numId="64" w16cid:durableId="198713824">
    <w:abstractNumId w:val="21"/>
  </w:num>
  <w:num w:numId="65" w16cid:durableId="945384414">
    <w:abstractNumId w:val="19"/>
  </w:num>
  <w:num w:numId="66" w16cid:durableId="2109963369">
    <w:abstractNumId w:val="21"/>
  </w:num>
  <w:num w:numId="67" w16cid:durableId="1655913773">
    <w:abstractNumId w:val="21"/>
  </w:num>
  <w:num w:numId="68" w16cid:durableId="1995641196">
    <w:abstractNumId w:val="38"/>
  </w:num>
  <w:num w:numId="69" w16cid:durableId="2111778748">
    <w:abstractNumId w:val="41"/>
  </w:num>
  <w:num w:numId="70" w16cid:durableId="2005624830">
    <w:abstractNumId w:val="29"/>
  </w:num>
  <w:num w:numId="71" w16cid:durableId="840125869">
    <w:abstractNumId w:val="17"/>
  </w:num>
  <w:num w:numId="72" w16cid:durableId="457066194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9F2"/>
    <w:rsid w:val="00000BA8"/>
    <w:rsid w:val="00000F14"/>
    <w:rsid w:val="00001087"/>
    <w:rsid w:val="00001278"/>
    <w:rsid w:val="000017EE"/>
    <w:rsid w:val="00002573"/>
    <w:rsid w:val="0000268C"/>
    <w:rsid w:val="00002AD3"/>
    <w:rsid w:val="00002B68"/>
    <w:rsid w:val="00002C37"/>
    <w:rsid w:val="00002E91"/>
    <w:rsid w:val="00002ED5"/>
    <w:rsid w:val="000036BD"/>
    <w:rsid w:val="000039A4"/>
    <w:rsid w:val="00004C6F"/>
    <w:rsid w:val="00004F46"/>
    <w:rsid w:val="000050D3"/>
    <w:rsid w:val="000051BA"/>
    <w:rsid w:val="00005BAB"/>
    <w:rsid w:val="00005CE6"/>
    <w:rsid w:val="00005D89"/>
    <w:rsid w:val="00005D8B"/>
    <w:rsid w:val="00006BBC"/>
    <w:rsid w:val="00006F6E"/>
    <w:rsid w:val="00007166"/>
    <w:rsid w:val="00007435"/>
    <w:rsid w:val="0000768B"/>
    <w:rsid w:val="00007B57"/>
    <w:rsid w:val="00007C39"/>
    <w:rsid w:val="00007D21"/>
    <w:rsid w:val="000100DA"/>
    <w:rsid w:val="000101D1"/>
    <w:rsid w:val="000102EF"/>
    <w:rsid w:val="00010344"/>
    <w:rsid w:val="00010A8C"/>
    <w:rsid w:val="0001102F"/>
    <w:rsid w:val="0001192B"/>
    <w:rsid w:val="00012734"/>
    <w:rsid w:val="00012A82"/>
    <w:rsid w:val="00012B87"/>
    <w:rsid w:val="00012C30"/>
    <w:rsid w:val="00012C59"/>
    <w:rsid w:val="000131E9"/>
    <w:rsid w:val="000132DF"/>
    <w:rsid w:val="000135CB"/>
    <w:rsid w:val="00013AE9"/>
    <w:rsid w:val="00013B43"/>
    <w:rsid w:val="0001450F"/>
    <w:rsid w:val="00014EFB"/>
    <w:rsid w:val="00015543"/>
    <w:rsid w:val="00015C52"/>
    <w:rsid w:val="00015CFE"/>
    <w:rsid w:val="00015F39"/>
    <w:rsid w:val="00015F49"/>
    <w:rsid w:val="000163AF"/>
    <w:rsid w:val="00016540"/>
    <w:rsid w:val="000167F5"/>
    <w:rsid w:val="000169DB"/>
    <w:rsid w:val="00016B8D"/>
    <w:rsid w:val="000176FF"/>
    <w:rsid w:val="00017D99"/>
    <w:rsid w:val="00017EAD"/>
    <w:rsid w:val="000200EE"/>
    <w:rsid w:val="00020179"/>
    <w:rsid w:val="000202DC"/>
    <w:rsid w:val="0002055E"/>
    <w:rsid w:val="00020D94"/>
    <w:rsid w:val="00020E10"/>
    <w:rsid w:val="00020EC8"/>
    <w:rsid w:val="000210F8"/>
    <w:rsid w:val="000215A2"/>
    <w:rsid w:val="000219C0"/>
    <w:rsid w:val="00021C32"/>
    <w:rsid w:val="000224D3"/>
    <w:rsid w:val="000224F6"/>
    <w:rsid w:val="00022C4A"/>
    <w:rsid w:val="00022DA2"/>
    <w:rsid w:val="00022DC5"/>
    <w:rsid w:val="00023046"/>
    <w:rsid w:val="00023605"/>
    <w:rsid w:val="00023831"/>
    <w:rsid w:val="00023A5A"/>
    <w:rsid w:val="00023AC2"/>
    <w:rsid w:val="00023CE6"/>
    <w:rsid w:val="00023FD7"/>
    <w:rsid w:val="0002439D"/>
    <w:rsid w:val="00024D7C"/>
    <w:rsid w:val="00024EFC"/>
    <w:rsid w:val="00024F0B"/>
    <w:rsid w:val="000251F5"/>
    <w:rsid w:val="0002544D"/>
    <w:rsid w:val="0002659A"/>
    <w:rsid w:val="0002666D"/>
    <w:rsid w:val="000270EC"/>
    <w:rsid w:val="00027430"/>
    <w:rsid w:val="000274BA"/>
    <w:rsid w:val="00027A86"/>
    <w:rsid w:val="00027C89"/>
    <w:rsid w:val="00030669"/>
    <w:rsid w:val="00030C0D"/>
    <w:rsid w:val="00030E69"/>
    <w:rsid w:val="00030E87"/>
    <w:rsid w:val="00031241"/>
    <w:rsid w:val="00031C8C"/>
    <w:rsid w:val="00031CFC"/>
    <w:rsid w:val="0003233F"/>
    <w:rsid w:val="00032990"/>
    <w:rsid w:val="000329F2"/>
    <w:rsid w:val="00032C5E"/>
    <w:rsid w:val="00032F78"/>
    <w:rsid w:val="0003377F"/>
    <w:rsid w:val="000338AF"/>
    <w:rsid w:val="000339AE"/>
    <w:rsid w:val="00033A17"/>
    <w:rsid w:val="00033C52"/>
    <w:rsid w:val="00033CBA"/>
    <w:rsid w:val="00033D0B"/>
    <w:rsid w:val="00033EFB"/>
    <w:rsid w:val="00033F2A"/>
    <w:rsid w:val="000346AA"/>
    <w:rsid w:val="00034CA7"/>
    <w:rsid w:val="00034EC9"/>
    <w:rsid w:val="0003505B"/>
    <w:rsid w:val="000351AC"/>
    <w:rsid w:val="000355DB"/>
    <w:rsid w:val="00035917"/>
    <w:rsid w:val="000359AD"/>
    <w:rsid w:val="00035A15"/>
    <w:rsid w:val="00035B41"/>
    <w:rsid w:val="00035D27"/>
    <w:rsid w:val="00036A84"/>
    <w:rsid w:val="00037103"/>
    <w:rsid w:val="00037C22"/>
    <w:rsid w:val="000405D3"/>
    <w:rsid w:val="000409D1"/>
    <w:rsid w:val="00040B63"/>
    <w:rsid w:val="000410EC"/>
    <w:rsid w:val="0004120C"/>
    <w:rsid w:val="000413D7"/>
    <w:rsid w:val="000414C9"/>
    <w:rsid w:val="00041573"/>
    <w:rsid w:val="0004176A"/>
    <w:rsid w:val="0004199A"/>
    <w:rsid w:val="00041B0A"/>
    <w:rsid w:val="00042129"/>
    <w:rsid w:val="00042172"/>
    <w:rsid w:val="000423BD"/>
    <w:rsid w:val="000427CC"/>
    <w:rsid w:val="00042F74"/>
    <w:rsid w:val="0004314C"/>
    <w:rsid w:val="00043298"/>
    <w:rsid w:val="000434F1"/>
    <w:rsid w:val="00043B93"/>
    <w:rsid w:val="00043BEA"/>
    <w:rsid w:val="00044031"/>
    <w:rsid w:val="0004404E"/>
    <w:rsid w:val="00044435"/>
    <w:rsid w:val="00044959"/>
    <w:rsid w:val="00044FC3"/>
    <w:rsid w:val="00044FDB"/>
    <w:rsid w:val="0004509B"/>
    <w:rsid w:val="000451D2"/>
    <w:rsid w:val="00045290"/>
    <w:rsid w:val="0004557F"/>
    <w:rsid w:val="00045799"/>
    <w:rsid w:val="00045B47"/>
    <w:rsid w:val="00045BE7"/>
    <w:rsid w:val="00045ECF"/>
    <w:rsid w:val="00045F5C"/>
    <w:rsid w:val="000460CE"/>
    <w:rsid w:val="00046312"/>
    <w:rsid w:val="00046640"/>
    <w:rsid w:val="000467E6"/>
    <w:rsid w:val="00046B70"/>
    <w:rsid w:val="00046C04"/>
    <w:rsid w:val="00046D54"/>
    <w:rsid w:val="00046DC1"/>
    <w:rsid w:val="00047145"/>
    <w:rsid w:val="00047840"/>
    <w:rsid w:val="00047913"/>
    <w:rsid w:val="00047EA3"/>
    <w:rsid w:val="00050012"/>
    <w:rsid w:val="0005095E"/>
    <w:rsid w:val="00050DDE"/>
    <w:rsid w:val="00051299"/>
    <w:rsid w:val="00051879"/>
    <w:rsid w:val="00051D0E"/>
    <w:rsid w:val="00051DCE"/>
    <w:rsid w:val="00051FD0"/>
    <w:rsid w:val="000521B3"/>
    <w:rsid w:val="000522AB"/>
    <w:rsid w:val="00052562"/>
    <w:rsid w:val="0005272B"/>
    <w:rsid w:val="00052BFF"/>
    <w:rsid w:val="0005336A"/>
    <w:rsid w:val="000539AB"/>
    <w:rsid w:val="00054433"/>
    <w:rsid w:val="00054E13"/>
    <w:rsid w:val="00054F23"/>
    <w:rsid w:val="0005542F"/>
    <w:rsid w:val="00055743"/>
    <w:rsid w:val="000558C4"/>
    <w:rsid w:val="00055986"/>
    <w:rsid w:val="00055AF0"/>
    <w:rsid w:val="00056274"/>
    <w:rsid w:val="000568FA"/>
    <w:rsid w:val="00056948"/>
    <w:rsid w:val="00056A14"/>
    <w:rsid w:val="000570AA"/>
    <w:rsid w:val="00057922"/>
    <w:rsid w:val="00057C4F"/>
    <w:rsid w:val="00057D01"/>
    <w:rsid w:val="000601B4"/>
    <w:rsid w:val="000605A6"/>
    <w:rsid w:val="000606C2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BF6"/>
    <w:rsid w:val="000652EC"/>
    <w:rsid w:val="00066174"/>
    <w:rsid w:val="000663D3"/>
    <w:rsid w:val="00066524"/>
    <w:rsid w:val="000668E5"/>
    <w:rsid w:val="000675C1"/>
    <w:rsid w:val="00067A00"/>
    <w:rsid w:val="00067EB8"/>
    <w:rsid w:val="00067F9C"/>
    <w:rsid w:val="000701EB"/>
    <w:rsid w:val="00070456"/>
    <w:rsid w:val="000708DC"/>
    <w:rsid w:val="00070B86"/>
    <w:rsid w:val="00070D48"/>
    <w:rsid w:val="00071169"/>
    <w:rsid w:val="00071BA8"/>
    <w:rsid w:val="00071BDD"/>
    <w:rsid w:val="00071E82"/>
    <w:rsid w:val="0007225E"/>
    <w:rsid w:val="00072792"/>
    <w:rsid w:val="00073E81"/>
    <w:rsid w:val="00074FF9"/>
    <w:rsid w:val="00075166"/>
    <w:rsid w:val="0007529E"/>
    <w:rsid w:val="00075F2A"/>
    <w:rsid w:val="0007609D"/>
    <w:rsid w:val="000766EA"/>
    <w:rsid w:val="00076F03"/>
    <w:rsid w:val="00076F2A"/>
    <w:rsid w:val="00076F30"/>
    <w:rsid w:val="00076F7C"/>
    <w:rsid w:val="00077072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1B0B"/>
    <w:rsid w:val="00081D6A"/>
    <w:rsid w:val="000822FF"/>
    <w:rsid w:val="00082A2C"/>
    <w:rsid w:val="00082E8D"/>
    <w:rsid w:val="00082F2B"/>
    <w:rsid w:val="000830CE"/>
    <w:rsid w:val="00083A6A"/>
    <w:rsid w:val="00083BA8"/>
    <w:rsid w:val="0008506A"/>
    <w:rsid w:val="00085292"/>
    <w:rsid w:val="000852B8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6E48"/>
    <w:rsid w:val="00086FD5"/>
    <w:rsid w:val="00087870"/>
    <w:rsid w:val="00087970"/>
    <w:rsid w:val="00087A0E"/>
    <w:rsid w:val="000901E2"/>
    <w:rsid w:val="00090C9D"/>
    <w:rsid w:val="00090E3F"/>
    <w:rsid w:val="00090F87"/>
    <w:rsid w:val="0009177C"/>
    <w:rsid w:val="00091CA0"/>
    <w:rsid w:val="00091F79"/>
    <w:rsid w:val="000920AD"/>
    <w:rsid w:val="000920FC"/>
    <w:rsid w:val="00092224"/>
    <w:rsid w:val="00092FD6"/>
    <w:rsid w:val="0009361F"/>
    <w:rsid w:val="000937B1"/>
    <w:rsid w:val="000937D7"/>
    <w:rsid w:val="00093C9D"/>
    <w:rsid w:val="00094699"/>
    <w:rsid w:val="00094A1C"/>
    <w:rsid w:val="00094B71"/>
    <w:rsid w:val="00095175"/>
    <w:rsid w:val="000953BA"/>
    <w:rsid w:val="0009552F"/>
    <w:rsid w:val="000959C3"/>
    <w:rsid w:val="00095D8A"/>
    <w:rsid w:val="000967A1"/>
    <w:rsid w:val="00096AC7"/>
    <w:rsid w:val="00096D18"/>
    <w:rsid w:val="00097002"/>
    <w:rsid w:val="00097082"/>
    <w:rsid w:val="00097565"/>
    <w:rsid w:val="000977BD"/>
    <w:rsid w:val="000977E7"/>
    <w:rsid w:val="000978EF"/>
    <w:rsid w:val="00097C09"/>
    <w:rsid w:val="00097CA2"/>
    <w:rsid w:val="00097CD1"/>
    <w:rsid w:val="00097CE6"/>
    <w:rsid w:val="000A02D1"/>
    <w:rsid w:val="000A05F8"/>
    <w:rsid w:val="000A06B7"/>
    <w:rsid w:val="000A078A"/>
    <w:rsid w:val="000A093F"/>
    <w:rsid w:val="000A0D59"/>
    <w:rsid w:val="000A0D87"/>
    <w:rsid w:val="000A0F55"/>
    <w:rsid w:val="000A0FBB"/>
    <w:rsid w:val="000A12A1"/>
    <w:rsid w:val="000A15D9"/>
    <w:rsid w:val="000A1619"/>
    <w:rsid w:val="000A171A"/>
    <w:rsid w:val="000A1EE2"/>
    <w:rsid w:val="000A228A"/>
    <w:rsid w:val="000A2FC1"/>
    <w:rsid w:val="000A3389"/>
    <w:rsid w:val="000A338D"/>
    <w:rsid w:val="000A368D"/>
    <w:rsid w:val="000A3A33"/>
    <w:rsid w:val="000A3BA3"/>
    <w:rsid w:val="000A42C6"/>
    <w:rsid w:val="000A43CC"/>
    <w:rsid w:val="000A458E"/>
    <w:rsid w:val="000A4999"/>
    <w:rsid w:val="000A4C41"/>
    <w:rsid w:val="000A4EC6"/>
    <w:rsid w:val="000A5073"/>
    <w:rsid w:val="000A52CD"/>
    <w:rsid w:val="000A551F"/>
    <w:rsid w:val="000A594E"/>
    <w:rsid w:val="000A66B9"/>
    <w:rsid w:val="000A6B3C"/>
    <w:rsid w:val="000A6EAD"/>
    <w:rsid w:val="000A71C5"/>
    <w:rsid w:val="000A78E1"/>
    <w:rsid w:val="000A79C1"/>
    <w:rsid w:val="000A7C14"/>
    <w:rsid w:val="000B0A2D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CA9"/>
    <w:rsid w:val="000B4D08"/>
    <w:rsid w:val="000B50BA"/>
    <w:rsid w:val="000B549E"/>
    <w:rsid w:val="000B5757"/>
    <w:rsid w:val="000B5B8B"/>
    <w:rsid w:val="000B5E6A"/>
    <w:rsid w:val="000B5F60"/>
    <w:rsid w:val="000B61C0"/>
    <w:rsid w:val="000B643E"/>
    <w:rsid w:val="000B65F2"/>
    <w:rsid w:val="000B6C82"/>
    <w:rsid w:val="000B6EB0"/>
    <w:rsid w:val="000C00BB"/>
    <w:rsid w:val="000C02DB"/>
    <w:rsid w:val="000C05C6"/>
    <w:rsid w:val="000C0E78"/>
    <w:rsid w:val="000C12C2"/>
    <w:rsid w:val="000C137C"/>
    <w:rsid w:val="000C1F3C"/>
    <w:rsid w:val="000C2CAE"/>
    <w:rsid w:val="000C33EB"/>
    <w:rsid w:val="000C35AC"/>
    <w:rsid w:val="000C3CF7"/>
    <w:rsid w:val="000C415C"/>
    <w:rsid w:val="000C44F2"/>
    <w:rsid w:val="000C4565"/>
    <w:rsid w:val="000C464C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26B"/>
    <w:rsid w:val="000C75A5"/>
    <w:rsid w:val="000C77E0"/>
    <w:rsid w:val="000D0049"/>
    <w:rsid w:val="000D008A"/>
    <w:rsid w:val="000D00FF"/>
    <w:rsid w:val="000D0818"/>
    <w:rsid w:val="000D0852"/>
    <w:rsid w:val="000D0C26"/>
    <w:rsid w:val="000D144D"/>
    <w:rsid w:val="000D17A0"/>
    <w:rsid w:val="000D188C"/>
    <w:rsid w:val="000D22E0"/>
    <w:rsid w:val="000D2AD0"/>
    <w:rsid w:val="000D2B15"/>
    <w:rsid w:val="000D2BC8"/>
    <w:rsid w:val="000D33D6"/>
    <w:rsid w:val="000D36B3"/>
    <w:rsid w:val="000D378F"/>
    <w:rsid w:val="000D3986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5CEA"/>
    <w:rsid w:val="000D5CF2"/>
    <w:rsid w:val="000D607F"/>
    <w:rsid w:val="000D64D7"/>
    <w:rsid w:val="000D65EB"/>
    <w:rsid w:val="000D6696"/>
    <w:rsid w:val="000D67F3"/>
    <w:rsid w:val="000D6971"/>
    <w:rsid w:val="000D6C29"/>
    <w:rsid w:val="000D6EA9"/>
    <w:rsid w:val="000D6F11"/>
    <w:rsid w:val="000D73BF"/>
    <w:rsid w:val="000D7465"/>
    <w:rsid w:val="000D79A7"/>
    <w:rsid w:val="000D7E58"/>
    <w:rsid w:val="000E03C9"/>
    <w:rsid w:val="000E078D"/>
    <w:rsid w:val="000E0D2F"/>
    <w:rsid w:val="000E167C"/>
    <w:rsid w:val="000E1F3A"/>
    <w:rsid w:val="000E276F"/>
    <w:rsid w:val="000E2AD2"/>
    <w:rsid w:val="000E2F2D"/>
    <w:rsid w:val="000E311D"/>
    <w:rsid w:val="000E314F"/>
    <w:rsid w:val="000E32D5"/>
    <w:rsid w:val="000E331F"/>
    <w:rsid w:val="000E3A83"/>
    <w:rsid w:val="000E4043"/>
    <w:rsid w:val="000E42B9"/>
    <w:rsid w:val="000E44E2"/>
    <w:rsid w:val="000E48AD"/>
    <w:rsid w:val="000E50AE"/>
    <w:rsid w:val="000E5176"/>
    <w:rsid w:val="000E56A3"/>
    <w:rsid w:val="000E56C6"/>
    <w:rsid w:val="000E5754"/>
    <w:rsid w:val="000E6788"/>
    <w:rsid w:val="000E69E5"/>
    <w:rsid w:val="000E778C"/>
    <w:rsid w:val="000E7D1B"/>
    <w:rsid w:val="000E7DC5"/>
    <w:rsid w:val="000F0134"/>
    <w:rsid w:val="000F0251"/>
    <w:rsid w:val="000F0E53"/>
    <w:rsid w:val="000F10D4"/>
    <w:rsid w:val="000F23E5"/>
    <w:rsid w:val="000F2500"/>
    <w:rsid w:val="000F257C"/>
    <w:rsid w:val="000F28FE"/>
    <w:rsid w:val="000F30BE"/>
    <w:rsid w:val="000F337F"/>
    <w:rsid w:val="000F3ADC"/>
    <w:rsid w:val="000F3AEB"/>
    <w:rsid w:val="000F3B20"/>
    <w:rsid w:val="000F3E2C"/>
    <w:rsid w:val="000F5233"/>
    <w:rsid w:val="000F5494"/>
    <w:rsid w:val="000F57D7"/>
    <w:rsid w:val="000F5B03"/>
    <w:rsid w:val="000F5BD7"/>
    <w:rsid w:val="000F5DEB"/>
    <w:rsid w:val="000F6595"/>
    <w:rsid w:val="000F677A"/>
    <w:rsid w:val="000F68AF"/>
    <w:rsid w:val="000F6941"/>
    <w:rsid w:val="000F6AAD"/>
    <w:rsid w:val="000F72D9"/>
    <w:rsid w:val="000F7921"/>
    <w:rsid w:val="001000FB"/>
    <w:rsid w:val="00100142"/>
    <w:rsid w:val="00100315"/>
    <w:rsid w:val="001004E8"/>
    <w:rsid w:val="00100975"/>
    <w:rsid w:val="00100E84"/>
    <w:rsid w:val="00101086"/>
    <w:rsid w:val="001013AC"/>
    <w:rsid w:val="0010155C"/>
    <w:rsid w:val="00101697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04"/>
    <w:rsid w:val="00103A52"/>
    <w:rsid w:val="00103A75"/>
    <w:rsid w:val="00103B15"/>
    <w:rsid w:val="00103E02"/>
    <w:rsid w:val="001041CA"/>
    <w:rsid w:val="00104663"/>
    <w:rsid w:val="00104729"/>
    <w:rsid w:val="00104A79"/>
    <w:rsid w:val="00104AE3"/>
    <w:rsid w:val="001058C9"/>
    <w:rsid w:val="00105935"/>
    <w:rsid w:val="0010646A"/>
    <w:rsid w:val="00106608"/>
    <w:rsid w:val="0010665B"/>
    <w:rsid w:val="00106B2D"/>
    <w:rsid w:val="001071F8"/>
    <w:rsid w:val="0010771F"/>
    <w:rsid w:val="001077C8"/>
    <w:rsid w:val="00107DFE"/>
    <w:rsid w:val="00107E13"/>
    <w:rsid w:val="00111750"/>
    <w:rsid w:val="00111D74"/>
    <w:rsid w:val="0011225B"/>
    <w:rsid w:val="0011238A"/>
    <w:rsid w:val="0011240E"/>
    <w:rsid w:val="00112626"/>
    <w:rsid w:val="00112C65"/>
    <w:rsid w:val="00112F22"/>
    <w:rsid w:val="00113047"/>
    <w:rsid w:val="00113059"/>
    <w:rsid w:val="00113762"/>
    <w:rsid w:val="00113FF0"/>
    <w:rsid w:val="001143E6"/>
    <w:rsid w:val="0011445A"/>
    <w:rsid w:val="00114D15"/>
    <w:rsid w:val="00114F77"/>
    <w:rsid w:val="001153D7"/>
    <w:rsid w:val="00115EDB"/>
    <w:rsid w:val="00116967"/>
    <w:rsid w:val="00116B15"/>
    <w:rsid w:val="00116EC2"/>
    <w:rsid w:val="00117024"/>
    <w:rsid w:val="00117218"/>
    <w:rsid w:val="00117491"/>
    <w:rsid w:val="00117B7C"/>
    <w:rsid w:val="00117BF0"/>
    <w:rsid w:val="001203BA"/>
    <w:rsid w:val="001205A6"/>
    <w:rsid w:val="00120624"/>
    <w:rsid w:val="0012094F"/>
    <w:rsid w:val="00120998"/>
    <w:rsid w:val="00120C4E"/>
    <w:rsid w:val="00120DD6"/>
    <w:rsid w:val="0012118F"/>
    <w:rsid w:val="001212E8"/>
    <w:rsid w:val="00121944"/>
    <w:rsid w:val="001227FA"/>
    <w:rsid w:val="00122C91"/>
    <w:rsid w:val="00122D49"/>
    <w:rsid w:val="00122F82"/>
    <w:rsid w:val="00122FC5"/>
    <w:rsid w:val="0012316A"/>
    <w:rsid w:val="001237A0"/>
    <w:rsid w:val="00123E3F"/>
    <w:rsid w:val="00123E80"/>
    <w:rsid w:val="00124000"/>
    <w:rsid w:val="001240D0"/>
    <w:rsid w:val="00124276"/>
    <w:rsid w:val="001242CD"/>
    <w:rsid w:val="001242CE"/>
    <w:rsid w:val="0012437B"/>
    <w:rsid w:val="001245C4"/>
    <w:rsid w:val="00124AD0"/>
    <w:rsid w:val="00124B9C"/>
    <w:rsid w:val="00124BEE"/>
    <w:rsid w:val="00124BF6"/>
    <w:rsid w:val="00124E33"/>
    <w:rsid w:val="001250B3"/>
    <w:rsid w:val="00125450"/>
    <w:rsid w:val="0012613F"/>
    <w:rsid w:val="00126563"/>
    <w:rsid w:val="001265FF"/>
    <w:rsid w:val="00126F90"/>
    <w:rsid w:val="00127217"/>
    <w:rsid w:val="00127798"/>
    <w:rsid w:val="00127931"/>
    <w:rsid w:val="00127AF3"/>
    <w:rsid w:val="00130DD9"/>
    <w:rsid w:val="00130E7D"/>
    <w:rsid w:val="001311D3"/>
    <w:rsid w:val="001312A7"/>
    <w:rsid w:val="00131371"/>
    <w:rsid w:val="00131892"/>
    <w:rsid w:val="00131CE5"/>
    <w:rsid w:val="0013210B"/>
    <w:rsid w:val="0013262B"/>
    <w:rsid w:val="001329C7"/>
    <w:rsid w:val="001329D0"/>
    <w:rsid w:val="00132CDC"/>
    <w:rsid w:val="00132D55"/>
    <w:rsid w:val="00132F57"/>
    <w:rsid w:val="001330AC"/>
    <w:rsid w:val="00133A5D"/>
    <w:rsid w:val="00133A7E"/>
    <w:rsid w:val="00133C4B"/>
    <w:rsid w:val="001343E6"/>
    <w:rsid w:val="0013445A"/>
    <w:rsid w:val="001344EF"/>
    <w:rsid w:val="00134552"/>
    <w:rsid w:val="0013459A"/>
    <w:rsid w:val="001346CA"/>
    <w:rsid w:val="001346D4"/>
    <w:rsid w:val="00134756"/>
    <w:rsid w:val="001347F6"/>
    <w:rsid w:val="00134BDD"/>
    <w:rsid w:val="00134C46"/>
    <w:rsid w:val="00135402"/>
    <w:rsid w:val="00135634"/>
    <w:rsid w:val="00135B2B"/>
    <w:rsid w:val="00136422"/>
    <w:rsid w:val="0013657B"/>
    <w:rsid w:val="00136658"/>
    <w:rsid w:val="00136714"/>
    <w:rsid w:val="00136935"/>
    <w:rsid w:val="00136F11"/>
    <w:rsid w:val="00136F5A"/>
    <w:rsid w:val="0013717D"/>
    <w:rsid w:val="001378A2"/>
    <w:rsid w:val="00137E45"/>
    <w:rsid w:val="00137F71"/>
    <w:rsid w:val="0014000D"/>
    <w:rsid w:val="00140396"/>
    <w:rsid w:val="001403AB"/>
    <w:rsid w:val="00140556"/>
    <w:rsid w:val="00140DAF"/>
    <w:rsid w:val="001410B8"/>
    <w:rsid w:val="00141151"/>
    <w:rsid w:val="001414F5"/>
    <w:rsid w:val="00141738"/>
    <w:rsid w:val="00141A5A"/>
    <w:rsid w:val="00141FB4"/>
    <w:rsid w:val="001421AB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4D9C"/>
    <w:rsid w:val="0014500A"/>
    <w:rsid w:val="001450E6"/>
    <w:rsid w:val="00145251"/>
    <w:rsid w:val="00145462"/>
    <w:rsid w:val="00145551"/>
    <w:rsid w:val="001457A6"/>
    <w:rsid w:val="00146071"/>
    <w:rsid w:val="001464E7"/>
    <w:rsid w:val="00146CD3"/>
    <w:rsid w:val="00147216"/>
    <w:rsid w:val="00147369"/>
    <w:rsid w:val="00147554"/>
    <w:rsid w:val="00147620"/>
    <w:rsid w:val="0014790F"/>
    <w:rsid w:val="00147ABF"/>
    <w:rsid w:val="001504CB"/>
    <w:rsid w:val="001504EB"/>
    <w:rsid w:val="0015061D"/>
    <w:rsid w:val="00150896"/>
    <w:rsid w:val="00150FDF"/>
    <w:rsid w:val="00151873"/>
    <w:rsid w:val="00151AEC"/>
    <w:rsid w:val="00151CBD"/>
    <w:rsid w:val="00151CFC"/>
    <w:rsid w:val="00152530"/>
    <w:rsid w:val="001526DE"/>
    <w:rsid w:val="00152891"/>
    <w:rsid w:val="00152B33"/>
    <w:rsid w:val="00153159"/>
    <w:rsid w:val="0015335B"/>
    <w:rsid w:val="00153671"/>
    <w:rsid w:val="00153FA6"/>
    <w:rsid w:val="00154129"/>
    <w:rsid w:val="001543ED"/>
    <w:rsid w:val="00154508"/>
    <w:rsid w:val="0015451C"/>
    <w:rsid w:val="0015488D"/>
    <w:rsid w:val="00154917"/>
    <w:rsid w:val="00154A52"/>
    <w:rsid w:val="00154C4B"/>
    <w:rsid w:val="00154F16"/>
    <w:rsid w:val="00154FA7"/>
    <w:rsid w:val="0015506B"/>
    <w:rsid w:val="001556C7"/>
    <w:rsid w:val="00155730"/>
    <w:rsid w:val="0015620B"/>
    <w:rsid w:val="00156372"/>
    <w:rsid w:val="001564AF"/>
    <w:rsid w:val="00156515"/>
    <w:rsid w:val="00156B5E"/>
    <w:rsid w:val="0015707A"/>
    <w:rsid w:val="0015762E"/>
    <w:rsid w:val="00157B13"/>
    <w:rsid w:val="00157BB7"/>
    <w:rsid w:val="00157E35"/>
    <w:rsid w:val="001600C5"/>
    <w:rsid w:val="0016051A"/>
    <w:rsid w:val="001606ED"/>
    <w:rsid w:val="00160A0F"/>
    <w:rsid w:val="00160A5F"/>
    <w:rsid w:val="001611F4"/>
    <w:rsid w:val="00161445"/>
    <w:rsid w:val="00161AC9"/>
    <w:rsid w:val="00162373"/>
    <w:rsid w:val="00162D56"/>
    <w:rsid w:val="00162E95"/>
    <w:rsid w:val="00163025"/>
    <w:rsid w:val="001640C3"/>
    <w:rsid w:val="00164287"/>
    <w:rsid w:val="0016483D"/>
    <w:rsid w:val="00164AD6"/>
    <w:rsid w:val="00164D10"/>
    <w:rsid w:val="00164EEE"/>
    <w:rsid w:val="00165B67"/>
    <w:rsid w:val="00165F91"/>
    <w:rsid w:val="001665F7"/>
    <w:rsid w:val="001669B8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179"/>
    <w:rsid w:val="00171787"/>
    <w:rsid w:val="00172081"/>
    <w:rsid w:val="00173238"/>
    <w:rsid w:val="0017323D"/>
    <w:rsid w:val="001733FC"/>
    <w:rsid w:val="001735E1"/>
    <w:rsid w:val="00173D3F"/>
    <w:rsid w:val="00173E0B"/>
    <w:rsid w:val="0017439E"/>
    <w:rsid w:val="00174AF5"/>
    <w:rsid w:val="001751A8"/>
    <w:rsid w:val="001755C1"/>
    <w:rsid w:val="00175725"/>
    <w:rsid w:val="00175B84"/>
    <w:rsid w:val="00175D57"/>
    <w:rsid w:val="00175D96"/>
    <w:rsid w:val="00175DF6"/>
    <w:rsid w:val="001760B5"/>
    <w:rsid w:val="001764AF"/>
    <w:rsid w:val="001768E9"/>
    <w:rsid w:val="00176CC9"/>
    <w:rsid w:val="001777B0"/>
    <w:rsid w:val="00177BBC"/>
    <w:rsid w:val="00177E6F"/>
    <w:rsid w:val="001801E4"/>
    <w:rsid w:val="001806EF"/>
    <w:rsid w:val="00180C2E"/>
    <w:rsid w:val="00180CF1"/>
    <w:rsid w:val="00180D04"/>
    <w:rsid w:val="0018118A"/>
    <w:rsid w:val="0018125F"/>
    <w:rsid w:val="001812F5"/>
    <w:rsid w:val="00181301"/>
    <w:rsid w:val="0018186F"/>
    <w:rsid w:val="001825F6"/>
    <w:rsid w:val="001826A8"/>
    <w:rsid w:val="001826D9"/>
    <w:rsid w:val="00182AED"/>
    <w:rsid w:val="00182C4F"/>
    <w:rsid w:val="00182C7E"/>
    <w:rsid w:val="00183075"/>
    <w:rsid w:val="00183342"/>
    <w:rsid w:val="001834F0"/>
    <w:rsid w:val="00183638"/>
    <w:rsid w:val="00183716"/>
    <w:rsid w:val="00183F00"/>
    <w:rsid w:val="001842EF"/>
    <w:rsid w:val="001843C8"/>
    <w:rsid w:val="00184401"/>
    <w:rsid w:val="00184D2A"/>
    <w:rsid w:val="0018516E"/>
    <w:rsid w:val="00185175"/>
    <w:rsid w:val="00185487"/>
    <w:rsid w:val="00185A95"/>
    <w:rsid w:val="00185AFD"/>
    <w:rsid w:val="00185B1A"/>
    <w:rsid w:val="00186A96"/>
    <w:rsid w:val="00186BB6"/>
    <w:rsid w:val="00186E89"/>
    <w:rsid w:val="0018700C"/>
    <w:rsid w:val="0018700E"/>
    <w:rsid w:val="00187720"/>
    <w:rsid w:val="00187B52"/>
    <w:rsid w:val="0019029C"/>
    <w:rsid w:val="00190393"/>
    <w:rsid w:val="001905D1"/>
    <w:rsid w:val="00190B6F"/>
    <w:rsid w:val="00190D53"/>
    <w:rsid w:val="00190E66"/>
    <w:rsid w:val="00191675"/>
    <w:rsid w:val="001916DA"/>
    <w:rsid w:val="00191A8E"/>
    <w:rsid w:val="00191B7A"/>
    <w:rsid w:val="00191F83"/>
    <w:rsid w:val="0019229D"/>
    <w:rsid w:val="001924E5"/>
    <w:rsid w:val="00192E07"/>
    <w:rsid w:val="0019386D"/>
    <w:rsid w:val="00193BFA"/>
    <w:rsid w:val="00193F31"/>
    <w:rsid w:val="00194040"/>
    <w:rsid w:val="00194187"/>
    <w:rsid w:val="0019422C"/>
    <w:rsid w:val="0019425D"/>
    <w:rsid w:val="00194FC7"/>
    <w:rsid w:val="0019513A"/>
    <w:rsid w:val="001951B6"/>
    <w:rsid w:val="00195304"/>
    <w:rsid w:val="00195543"/>
    <w:rsid w:val="0019574F"/>
    <w:rsid w:val="001958A6"/>
    <w:rsid w:val="001961A9"/>
    <w:rsid w:val="00196AB4"/>
    <w:rsid w:val="00196D6C"/>
    <w:rsid w:val="001970E8"/>
    <w:rsid w:val="00197583"/>
    <w:rsid w:val="00197786"/>
    <w:rsid w:val="00197EB8"/>
    <w:rsid w:val="001A0584"/>
    <w:rsid w:val="001A058B"/>
    <w:rsid w:val="001A079D"/>
    <w:rsid w:val="001A07B7"/>
    <w:rsid w:val="001A0C46"/>
    <w:rsid w:val="001A0FAD"/>
    <w:rsid w:val="001A1855"/>
    <w:rsid w:val="001A18E8"/>
    <w:rsid w:val="001A190C"/>
    <w:rsid w:val="001A2406"/>
    <w:rsid w:val="001A2A86"/>
    <w:rsid w:val="001A2ABA"/>
    <w:rsid w:val="001A303B"/>
    <w:rsid w:val="001A365B"/>
    <w:rsid w:val="001A3718"/>
    <w:rsid w:val="001A3919"/>
    <w:rsid w:val="001A3ADC"/>
    <w:rsid w:val="001A3B24"/>
    <w:rsid w:val="001A3CD8"/>
    <w:rsid w:val="001A410F"/>
    <w:rsid w:val="001A42CD"/>
    <w:rsid w:val="001A467E"/>
    <w:rsid w:val="001A4BDB"/>
    <w:rsid w:val="001A4C28"/>
    <w:rsid w:val="001A519F"/>
    <w:rsid w:val="001A56FA"/>
    <w:rsid w:val="001A5806"/>
    <w:rsid w:val="001A5847"/>
    <w:rsid w:val="001A5873"/>
    <w:rsid w:val="001A59FE"/>
    <w:rsid w:val="001A5B6C"/>
    <w:rsid w:val="001A5C9F"/>
    <w:rsid w:val="001A5D27"/>
    <w:rsid w:val="001A5E6D"/>
    <w:rsid w:val="001A611A"/>
    <w:rsid w:val="001A6249"/>
    <w:rsid w:val="001A6292"/>
    <w:rsid w:val="001A63E4"/>
    <w:rsid w:val="001A6403"/>
    <w:rsid w:val="001A7261"/>
    <w:rsid w:val="001A7602"/>
    <w:rsid w:val="001A7945"/>
    <w:rsid w:val="001A7CE0"/>
    <w:rsid w:val="001B0228"/>
    <w:rsid w:val="001B02A7"/>
    <w:rsid w:val="001B04BD"/>
    <w:rsid w:val="001B059B"/>
    <w:rsid w:val="001B0FEC"/>
    <w:rsid w:val="001B130D"/>
    <w:rsid w:val="001B1A94"/>
    <w:rsid w:val="001B1C96"/>
    <w:rsid w:val="001B263D"/>
    <w:rsid w:val="001B2937"/>
    <w:rsid w:val="001B2ED7"/>
    <w:rsid w:val="001B4052"/>
    <w:rsid w:val="001B483E"/>
    <w:rsid w:val="001B53EC"/>
    <w:rsid w:val="001B5697"/>
    <w:rsid w:val="001B5A26"/>
    <w:rsid w:val="001B5A9B"/>
    <w:rsid w:val="001B6118"/>
    <w:rsid w:val="001B6508"/>
    <w:rsid w:val="001B662B"/>
    <w:rsid w:val="001B6C0D"/>
    <w:rsid w:val="001B6FE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1477"/>
    <w:rsid w:val="001C19F7"/>
    <w:rsid w:val="001C2A2F"/>
    <w:rsid w:val="001C2C84"/>
    <w:rsid w:val="001C37AE"/>
    <w:rsid w:val="001C44E4"/>
    <w:rsid w:val="001C4516"/>
    <w:rsid w:val="001C48AC"/>
    <w:rsid w:val="001C4C92"/>
    <w:rsid w:val="001C5BBA"/>
    <w:rsid w:val="001C6088"/>
    <w:rsid w:val="001C60FC"/>
    <w:rsid w:val="001C6251"/>
    <w:rsid w:val="001C63FA"/>
    <w:rsid w:val="001C6B2D"/>
    <w:rsid w:val="001C7420"/>
    <w:rsid w:val="001C7568"/>
    <w:rsid w:val="001C7B47"/>
    <w:rsid w:val="001D059E"/>
    <w:rsid w:val="001D0C42"/>
    <w:rsid w:val="001D0CA6"/>
    <w:rsid w:val="001D0ECE"/>
    <w:rsid w:val="001D0F2C"/>
    <w:rsid w:val="001D1837"/>
    <w:rsid w:val="001D1889"/>
    <w:rsid w:val="001D2235"/>
    <w:rsid w:val="001D2FCE"/>
    <w:rsid w:val="001D381A"/>
    <w:rsid w:val="001D3B8F"/>
    <w:rsid w:val="001D3EFE"/>
    <w:rsid w:val="001D48C7"/>
    <w:rsid w:val="001D50EA"/>
    <w:rsid w:val="001D56CE"/>
    <w:rsid w:val="001D5A4F"/>
    <w:rsid w:val="001D5B6F"/>
    <w:rsid w:val="001D5D99"/>
    <w:rsid w:val="001D62E1"/>
    <w:rsid w:val="001D63A7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D7905"/>
    <w:rsid w:val="001D79B3"/>
    <w:rsid w:val="001D7A24"/>
    <w:rsid w:val="001E08FE"/>
    <w:rsid w:val="001E0A75"/>
    <w:rsid w:val="001E0CE4"/>
    <w:rsid w:val="001E0D77"/>
    <w:rsid w:val="001E10C4"/>
    <w:rsid w:val="001E10E4"/>
    <w:rsid w:val="001E152F"/>
    <w:rsid w:val="001E153D"/>
    <w:rsid w:val="001E1576"/>
    <w:rsid w:val="001E1A63"/>
    <w:rsid w:val="001E1B26"/>
    <w:rsid w:val="001E1E2D"/>
    <w:rsid w:val="001E22F3"/>
    <w:rsid w:val="001E24B5"/>
    <w:rsid w:val="001E24DC"/>
    <w:rsid w:val="001E289E"/>
    <w:rsid w:val="001E29A8"/>
    <w:rsid w:val="001E2BAB"/>
    <w:rsid w:val="001E3309"/>
    <w:rsid w:val="001E3361"/>
    <w:rsid w:val="001E35C1"/>
    <w:rsid w:val="001E3763"/>
    <w:rsid w:val="001E3A68"/>
    <w:rsid w:val="001E3C57"/>
    <w:rsid w:val="001E42F4"/>
    <w:rsid w:val="001E45E8"/>
    <w:rsid w:val="001E4CC4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C3A"/>
    <w:rsid w:val="001E6D58"/>
    <w:rsid w:val="001E723B"/>
    <w:rsid w:val="001E7515"/>
    <w:rsid w:val="001E7779"/>
    <w:rsid w:val="001E7C77"/>
    <w:rsid w:val="001E7DFF"/>
    <w:rsid w:val="001E7EF8"/>
    <w:rsid w:val="001E7F3A"/>
    <w:rsid w:val="001F01B6"/>
    <w:rsid w:val="001F0342"/>
    <w:rsid w:val="001F0541"/>
    <w:rsid w:val="001F07FD"/>
    <w:rsid w:val="001F087B"/>
    <w:rsid w:val="001F08C2"/>
    <w:rsid w:val="001F096F"/>
    <w:rsid w:val="001F09FF"/>
    <w:rsid w:val="001F0B5D"/>
    <w:rsid w:val="001F1188"/>
    <w:rsid w:val="001F134A"/>
    <w:rsid w:val="001F1696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AEB"/>
    <w:rsid w:val="001F3CE6"/>
    <w:rsid w:val="001F3CF7"/>
    <w:rsid w:val="001F4754"/>
    <w:rsid w:val="001F4810"/>
    <w:rsid w:val="001F49DB"/>
    <w:rsid w:val="001F4E17"/>
    <w:rsid w:val="001F5018"/>
    <w:rsid w:val="001F51C1"/>
    <w:rsid w:val="001F52CC"/>
    <w:rsid w:val="001F53A9"/>
    <w:rsid w:val="001F53CE"/>
    <w:rsid w:val="001F568E"/>
    <w:rsid w:val="001F59A0"/>
    <w:rsid w:val="001F5C3D"/>
    <w:rsid w:val="001F65E9"/>
    <w:rsid w:val="001F6AB1"/>
    <w:rsid w:val="001F6C21"/>
    <w:rsid w:val="001F6DAD"/>
    <w:rsid w:val="001F712A"/>
    <w:rsid w:val="001F7B90"/>
    <w:rsid w:val="001F7B9F"/>
    <w:rsid w:val="001F7CB5"/>
    <w:rsid w:val="001F7D1F"/>
    <w:rsid w:val="00200086"/>
    <w:rsid w:val="002008E9"/>
    <w:rsid w:val="00200BD3"/>
    <w:rsid w:val="00200E87"/>
    <w:rsid w:val="002013A5"/>
    <w:rsid w:val="00201525"/>
    <w:rsid w:val="002019C3"/>
    <w:rsid w:val="00201BAB"/>
    <w:rsid w:val="002023A0"/>
    <w:rsid w:val="002023AE"/>
    <w:rsid w:val="00202832"/>
    <w:rsid w:val="00202B06"/>
    <w:rsid w:val="00203480"/>
    <w:rsid w:val="0020348E"/>
    <w:rsid w:val="00203B9F"/>
    <w:rsid w:val="00203C60"/>
    <w:rsid w:val="00203DFB"/>
    <w:rsid w:val="002044C5"/>
    <w:rsid w:val="0020499B"/>
    <w:rsid w:val="002049CE"/>
    <w:rsid w:val="00204CE4"/>
    <w:rsid w:val="0020558F"/>
    <w:rsid w:val="002064BA"/>
    <w:rsid w:val="002068E8"/>
    <w:rsid w:val="0020690E"/>
    <w:rsid w:val="00206D26"/>
    <w:rsid w:val="00207414"/>
    <w:rsid w:val="00207529"/>
    <w:rsid w:val="0020758F"/>
    <w:rsid w:val="0020775C"/>
    <w:rsid w:val="00207C20"/>
    <w:rsid w:val="00207C74"/>
    <w:rsid w:val="00207E87"/>
    <w:rsid w:val="002101E7"/>
    <w:rsid w:val="0021036C"/>
    <w:rsid w:val="002107B4"/>
    <w:rsid w:val="00210C94"/>
    <w:rsid w:val="0021124F"/>
    <w:rsid w:val="002114B8"/>
    <w:rsid w:val="00211BCC"/>
    <w:rsid w:val="00211C80"/>
    <w:rsid w:val="002122D5"/>
    <w:rsid w:val="002124C4"/>
    <w:rsid w:val="0021287D"/>
    <w:rsid w:val="002129AA"/>
    <w:rsid w:val="00212A06"/>
    <w:rsid w:val="0021326D"/>
    <w:rsid w:val="0021327E"/>
    <w:rsid w:val="002134EA"/>
    <w:rsid w:val="00213981"/>
    <w:rsid w:val="00213A55"/>
    <w:rsid w:val="00213B00"/>
    <w:rsid w:val="0021436A"/>
    <w:rsid w:val="0021444F"/>
    <w:rsid w:val="00214C3B"/>
    <w:rsid w:val="002150F6"/>
    <w:rsid w:val="00215113"/>
    <w:rsid w:val="0021536E"/>
    <w:rsid w:val="00215757"/>
    <w:rsid w:val="0021576C"/>
    <w:rsid w:val="002157DA"/>
    <w:rsid w:val="00215968"/>
    <w:rsid w:val="002159D9"/>
    <w:rsid w:val="00215B15"/>
    <w:rsid w:val="00215D68"/>
    <w:rsid w:val="0021727B"/>
    <w:rsid w:val="002175A4"/>
    <w:rsid w:val="00217BF1"/>
    <w:rsid w:val="00217C8A"/>
    <w:rsid w:val="002201D6"/>
    <w:rsid w:val="00220455"/>
    <w:rsid w:val="00220490"/>
    <w:rsid w:val="002206C3"/>
    <w:rsid w:val="00220EAE"/>
    <w:rsid w:val="002212CB"/>
    <w:rsid w:val="00221668"/>
    <w:rsid w:val="002217EA"/>
    <w:rsid w:val="0022190E"/>
    <w:rsid w:val="00221C61"/>
    <w:rsid w:val="00221E05"/>
    <w:rsid w:val="00221EB8"/>
    <w:rsid w:val="00222309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5220"/>
    <w:rsid w:val="00225760"/>
    <w:rsid w:val="002259AC"/>
    <w:rsid w:val="002259B0"/>
    <w:rsid w:val="00225BEF"/>
    <w:rsid w:val="00226049"/>
    <w:rsid w:val="00226161"/>
    <w:rsid w:val="00226626"/>
    <w:rsid w:val="00226B23"/>
    <w:rsid w:val="00226CD3"/>
    <w:rsid w:val="002270AF"/>
    <w:rsid w:val="0022736F"/>
    <w:rsid w:val="002273EE"/>
    <w:rsid w:val="002279AD"/>
    <w:rsid w:val="002304DC"/>
    <w:rsid w:val="00230601"/>
    <w:rsid w:val="00230AC8"/>
    <w:rsid w:val="00230BCE"/>
    <w:rsid w:val="00231198"/>
    <w:rsid w:val="0023144F"/>
    <w:rsid w:val="00232A6F"/>
    <w:rsid w:val="00232E5D"/>
    <w:rsid w:val="00233439"/>
    <w:rsid w:val="002334AF"/>
    <w:rsid w:val="0023377F"/>
    <w:rsid w:val="002338AE"/>
    <w:rsid w:val="00233949"/>
    <w:rsid w:val="00233A9D"/>
    <w:rsid w:val="00234038"/>
    <w:rsid w:val="002341D1"/>
    <w:rsid w:val="002342A2"/>
    <w:rsid w:val="002344AD"/>
    <w:rsid w:val="002349CB"/>
    <w:rsid w:val="00234C1A"/>
    <w:rsid w:val="00234C1F"/>
    <w:rsid w:val="00234F61"/>
    <w:rsid w:val="0023507C"/>
    <w:rsid w:val="002354A8"/>
    <w:rsid w:val="00235AF2"/>
    <w:rsid w:val="00235CDB"/>
    <w:rsid w:val="00236180"/>
    <w:rsid w:val="00236450"/>
    <w:rsid w:val="0023663C"/>
    <w:rsid w:val="002367A3"/>
    <w:rsid w:val="00236A35"/>
    <w:rsid w:val="00236AFF"/>
    <w:rsid w:val="00236CD0"/>
    <w:rsid w:val="0023725C"/>
    <w:rsid w:val="002372CE"/>
    <w:rsid w:val="00237734"/>
    <w:rsid w:val="00237A16"/>
    <w:rsid w:val="002400B6"/>
    <w:rsid w:val="002400F8"/>
    <w:rsid w:val="002401B2"/>
    <w:rsid w:val="00240363"/>
    <w:rsid w:val="002405FC"/>
    <w:rsid w:val="00240703"/>
    <w:rsid w:val="00240712"/>
    <w:rsid w:val="00240A5C"/>
    <w:rsid w:val="00240AB3"/>
    <w:rsid w:val="00240AB7"/>
    <w:rsid w:val="00240BD8"/>
    <w:rsid w:val="00240C6F"/>
    <w:rsid w:val="00241248"/>
    <w:rsid w:val="0024194A"/>
    <w:rsid w:val="002419A8"/>
    <w:rsid w:val="00241B26"/>
    <w:rsid w:val="00241EC1"/>
    <w:rsid w:val="002420EA"/>
    <w:rsid w:val="00242563"/>
    <w:rsid w:val="002425B2"/>
    <w:rsid w:val="00242D92"/>
    <w:rsid w:val="00242F88"/>
    <w:rsid w:val="002431B5"/>
    <w:rsid w:val="0024325B"/>
    <w:rsid w:val="00243648"/>
    <w:rsid w:val="00243796"/>
    <w:rsid w:val="00243841"/>
    <w:rsid w:val="002438AF"/>
    <w:rsid w:val="00243921"/>
    <w:rsid w:val="002439D1"/>
    <w:rsid w:val="00244058"/>
    <w:rsid w:val="00244218"/>
    <w:rsid w:val="00244E4A"/>
    <w:rsid w:val="0024510B"/>
    <w:rsid w:val="002451F8"/>
    <w:rsid w:val="0024539C"/>
    <w:rsid w:val="00245AE0"/>
    <w:rsid w:val="00245C8D"/>
    <w:rsid w:val="00245F6D"/>
    <w:rsid w:val="002464CE"/>
    <w:rsid w:val="0024652C"/>
    <w:rsid w:val="002467E8"/>
    <w:rsid w:val="00246AA5"/>
    <w:rsid w:val="0024775B"/>
    <w:rsid w:val="00250210"/>
    <w:rsid w:val="00250423"/>
    <w:rsid w:val="00250550"/>
    <w:rsid w:val="002506A1"/>
    <w:rsid w:val="00250971"/>
    <w:rsid w:val="0025105F"/>
    <w:rsid w:val="002510CF"/>
    <w:rsid w:val="0025164D"/>
    <w:rsid w:val="002518B7"/>
    <w:rsid w:val="00252064"/>
    <w:rsid w:val="00252647"/>
    <w:rsid w:val="002526C0"/>
    <w:rsid w:val="002532AF"/>
    <w:rsid w:val="002532FD"/>
    <w:rsid w:val="00253541"/>
    <w:rsid w:val="00253796"/>
    <w:rsid w:val="00253846"/>
    <w:rsid w:val="00253889"/>
    <w:rsid w:val="002539C6"/>
    <w:rsid w:val="0025486A"/>
    <w:rsid w:val="002550EA"/>
    <w:rsid w:val="00255198"/>
    <w:rsid w:val="0025598A"/>
    <w:rsid w:val="00255AE0"/>
    <w:rsid w:val="00255B5E"/>
    <w:rsid w:val="00255C1A"/>
    <w:rsid w:val="00255C8F"/>
    <w:rsid w:val="00255E59"/>
    <w:rsid w:val="00256A66"/>
    <w:rsid w:val="00256C95"/>
    <w:rsid w:val="0025705F"/>
    <w:rsid w:val="00257111"/>
    <w:rsid w:val="002601F2"/>
    <w:rsid w:val="00260275"/>
    <w:rsid w:val="0026062A"/>
    <w:rsid w:val="0026099A"/>
    <w:rsid w:val="002609CE"/>
    <w:rsid w:val="00260D2A"/>
    <w:rsid w:val="00260D2E"/>
    <w:rsid w:val="00260F18"/>
    <w:rsid w:val="0026106C"/>
    <w:rsid w:val="002610A1"/>
    <w:rsid w:val="00261886"/>
    <w:rsid w:val="00261DFE"/>
    <w:rsid w:val="00262306"/>
    <w:rsid w:val="0026275B"/>
    <w:rsid w:val="00263417"/>
    <w:rsid w:val="0026349E"/>
    <w:rsid w:val="00264406"/>
    <w:rsid w:val="002645D7"/>
    <w:rsid w:val="00264901"/>
    <w:rsid w:val="00264A08"/>
    <w:rsid w:val="002655AF"/>
    <w:rsid w:val="00265C51"/>
    <w:rsid w:val="00265DDE"/>
    <w:rsid w:val="00265FD2"/>
    <w:rsid w:val="002662D6"/>
    <w:rsid w:val="0026642F"/>
    <w:rsid w:val="00266622"/>
    <w:rsid w:val="002667D6"/>
    <w:rsid w:val="00266C43"/>
    <w:rsid w:val="00266E38"/>
    <w:rsid w:val="00267A79"/>
    <w:rsid w:val="00267C4F"/>
    <w:rsid w:val="00267E77"/>
    <w:rsid w:val="00267E7D"/>
    <w:rsid w:val="002700E0"/>
    <w:rsid w:val="00270BB0"/>
    <w:rsid w:val="00270BBF"/>
    <w:rsid w:val="00270EE0"/>
    <w:rsid w:val="00270F83"/>
    <w:rsid w:val="00270FAA"/>
    <w:rsid w:val="0027124C"/>
    <w:rsid w:val="00271AEC"/>
    <w:rsid w:val="00271F9C"/>
    <w:rsid w:val="00272015"/>
    <w:rsid w:val="0027214C"/>
    <w:rsid w:val="002721AD"/>
    <w:rsid w:val="00272822"/>
    <w:rsid w:val="00272D23"/>
    <w:rsid w:val="00272F38"/>
    <w:rsid w:val="00273214"/>
    <w:rsid w:val="002732AD"/>
    <w:rsid w:val="00273435"/>
    <w:rsid w:val="0027358C"/>
    <w:rsid w:val="002735AC"/>
    <w:rsid w:val="002735E7"/>
    <w:rsid w:val="00273E73"/>
    <w:rsid w:val="00273FFD"/>
    <w:rsid w:val="0027402B"/>
    <w:rsid w:val="0027449B"/>
    <w:rsid w:val="00274673"/>
    <w:rsid w:val="0027483D"/>
    <w:rsid w:val="00274EDA"/>
    <w:rsid w:val="00274EF6"/>
    <w:rsid w:val="00274F1A"/>
    <w:rsid w:val="00274F7D"/>
    <w:rsid w:val="00275F32"/>
    <w:rsid w:val="00276171"/>
    <w:rsid w:val="00276809"/>
    <w:rsid w:val="002768F3"/>
    <w:rsid w:val="00276960"/>
    <w:rsid w:val="00277095"/>
    <w:rsid w:val="0027761F"/>
    <w:rsid w:val="0027765C"/>
    <w:rsid w:val="002776D0"/>
    <w:rsid w:val="0028037C"/>
    <w:rsid w:val="0028057B"/>
    <w:rsid w:val="00280E10"/>
    <w:rsid w:val="00280FC6"/>
    <w:rsid w:val="002810D3"/>
    <w:rsid w:val="002816E5"/>
    <w:rsid w:val="00281913"/>
    <w:rsid w:val="0028195C"/>
    <w:rsid w:val="0028271C"/>
    <w:rsid w:val="00282B22"/>
    <w:rsid w:val="00282E85"/>
    <w:rsid w:val="00282EC7"/>
    <w:rsid w:val="002832EB"/>
    <w:rsid w:val="00283AE4"/>
    <w:rsid w:val="0028406E"/>
    <w:rsid w:val="0028434A"/>
    <w:rsid w:val="00284A21"/>
    <w:rsid w:val="00284C8B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56"/>
    <w:rsid w:val="002875AF"/>
    <w:rsid w:val="002876AB"/>
    <w:rsid w:val="00287773"/>
    <w:rsid w:val="00287D18"/>
    <w:rsid w:val="0029013B"/>
    <w:rsid w:val="00290278"/>
    <w:rsid w:val="002907F9"/>
    <w:rsid w:val="00290B77"/>
    <w:rsid w:val="00291011"/>
    <w:rsid w:val="0029102F"/>
    <w:rsid w:val="002915D0"/>
    <w:rsid w:val="00291755"/>
    <w:rsid w:val="002917DD"/>
    <w:rsid w:val="00291851"/>
    <w:rsid w:val="00291C5D"/>
    <w:rsid w:val="00291E35"/>
    <w:rsid w:val="00291E50"/>
    <w:rsid w:val="00292435"/>
    <w:rsid w:val="00292671"/>
    <w:rsid w:val="00292A15"/>
    <w:rsid w:val="00292CE5"/>
    <w:rsid w:val="00293041"/>
    <w:rsid w:val="0029318F"/>
    <w:rsid w:val="0029375E"/>
    <w:rsid w:val="00293DA3"/>
    <w:rsid w:val="00294959"/>
    <w:rsid w:val="00294C8E"/>
    <w:rsid w:val="00294C9C"/>
    <w:rsid w:val="00294F57"/>
    <w:rsid w:val="00295560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018"/>
    <w:rsid w:val="002A02C5"/>
    <w:rsid w:val="002A0BB7"/>
    <w:rsid w:val="002A13F8"/>
    <w:rsid w:val="002A1533"/>
    <w:rsid w:val="002A1618"/>
    <w:rsid w:val="002A2234"/>
    <w:rsid w:val="002A231A"/>
    <w:rsid w:val="002A2685"/>
    <w:rsid w:val="002A27C5"/>
    <w:rsid w:val="002A28B7"/>
    <w:rsid w:val="002A2B4D"/>
    <w:rsid w:val="002A2D02"/>
    <w:rsid w:val="002A3847"/>
    <w:rsid w:val="002A3B1F"/>
    <w:rsid w:val="002A447F"/>
    <w:rsid w:val="002A44A7"/>
    <w:rsid w:val="002A4A02"/>
    <w:rsid w:val="002A5114"/>
    <w:rsid w:val="002A56AF"/>
    <w:rsid w:val="002A57F2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A7C41"/>
    <w:rsid w:val="002B037C"/>
    <w:rsid w:val="002B0462"/>
    <w:rsid w:val="002B064E"/>
    <w:rsid w:val="002B0856"/>
    <w:rsid w:val="002B0A29"/>
    <w:rsid w:val="002B0B04"/>
    <w:rsid w:val="002B0B0E"/>
    <w:rsid w:val="002B0F61"/>
    <w:rsid w:val="002B1745"/>
    <w:rsid w:val="002B2458"/>
    <w:rsid w:val="002B26C0"/>
    <w:rsid w:val="002B2AE8"/>
    <w:rsid w:val="002B3308"/>
    <w:rsid w:val="002B35E0"/>
    <w:rsid w:val="002B3686"/>
    <w:rsid w:val="002B37B3"/>
    <w:rsid w:val="002B39A2"/>
    <w:rsid w:val="002B3A8F"/>
    <w:rsid w:val="002B40E5"/>
    <w:rsid w:val="002B42E1"/>
    <w:rsid w:val="002B455C"/>
    <w:rsid w:val="002B473C"/>
    <w:rsid w:val="002B4D9F"/>
    <w:rsid w:val="002B4E3B"/>
    <w:rsid w:val="002B4EF5"/>
    <w:rsid w:val="002B4F7C"/>
    <w:rsid w:val="002B4F83"/>
    <w:rsid w:val="002B5474"/>
    <w:rsid w:val="002B5C5C"/>
    <w:rsid w:val="002B5E08"/>
    <w:rsid w:val="002B5E63"/>
    <w:rsid w:val="002B6144"/>
    <w:rsid w:val="002B70E1"/>
    <w:rsid w:val="002B744B"/>
    <w:rsid w:val="002B757E"/>
    <w:rsid w:val="002B77AC"/>
    <w:rsid w:val="002B77DD"/>
    <w:rsid w:val="002C00A3"/>
    <w:rsid w:val="002C0140"/>
    <w:rsid w:val="002C03EB"/>
    <w:rsid w:val="002C058E"/>
    <w:rsid w:val="002C165F"/>
    <w:rsid w:val="002C16FC"/>
    <w:rsid w:val="002C1FBA"/>
    <w:rsid w:val="002C24C6"/>
    <w:rsid w:val="002C28E0"/>
    <w:rsid w:val="002C2E11"/>
    <w:rsid w:val="002C3049"/>
    <w:rsid w:val="002C32F9"/>
    <w:rsid w:val="002C35D9"/>
    <w:rsid w:val="002C3756"/>
    <w:rsid w:val="002C3819"/>
    <w:rsid w:val="002C4041"/>
    <w:rsid w:val="002C4296"/>
    <w:rsid w:val="002C439F"/>
    <w:rsid w:val="002C4573"/>
    <w:rsid w:val="002C4603"/>
    <w:rsid w:val="002C4937"/>
    <w:rsid w:val="002C4C18"/>
    <w:rsid w:val="002C5027"/>
    <w:rsid w:val="002C56BB"/>
    <w:rsid w:val="002C589E"/>
    <w:rsid w:val="002C5E2F"/>
    <w:rsid w:val="002C63A4"/>
    <w:rsid w:val="002C6608"/>
    <w:rsid w:val="002C6B32"/>
    <w:rsid w:val="002C7186"/>
    <w:rsid w:val="002C7960"/>
    <w:rsid w:val="002C7DF7"/>
    <w:rsid w:val="002D00C2"/>
    <w:rsid w:val="002D040D"/>
    <w:rsid w:val="002D042B"/>
    <w:rsid w:val="002D05E5"/>
    <w:rsid w:val="002D07E9"/>
    <w:rsid w:val="002D0877"/>
    <w:rsid w:val="002D08CF"/>
    <w:rsid w:val="002D10D7"/>
    <w:rsid w:val="002D1677"/>
    <w:rsid w:val="002D1886"/>
    <w:rsid w:val="002D1D76"/>
    <w:rsid w:val="002D1E91"/>
    <w:rsid w:val="002D2E96"/>
    <w:rsid w:val="002D3300"/>
    <w:rsid w:val="002D350F"/>
    <w:rsid w:val="002D3889"/>
    <w:rsid w:val="002D3FD6"/>
    <w:rsid w:val="002D421C"/>
    <w:rsid w:val="002D495C"/>
    <w:rsid w:val="002D4C04"/>
    <w:rsid w:val="002D4DEA"/>
    <w:rsid w:val="002D4E97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423"/>
    <w:rsid w:val="002D754A"/>
    <w:rsid w:val="002D78C6"/>
    <w:rsid w:val="002D7A75"/>
    <w:rsid w:val="002D7D7C"/>
    <w:rsid w:val="002D7E8F"/>
    <w:rsid w:val="002D7FA1"/>
    <w:rsid w:val="002E01B6"/>
    <w:rsid w:val="002E0583"/>
    <w:rsid w:val="002E0F0D"/>
    <w:rsid w:val="002E0F37"/>
    <w:rsid w:val="002E1034"/>
    <w:rsid w:val="002E2A8B"/>
    <w:rsid w:val="002E2CF1"/>
    <w:rsid w:val="002E3296"/>
    <w:rsid w:val="002E3315"/>
    <w:rsid w:val="002E351C"/>
    <w:rsid w:val="002E3E6E"/>
    <w:rsid w:val="002E409F"/>
    <w:rsid w:val="002E43BE"/>
    <w:rsid w:val="002E46DA"/>
    <w:rsid w:val="002E494F"/>
    <w:rsid w:val="002E5C57"/>
    <w:rsid w:val="002E5FA9"/>
    <w:rsid w:val="002E5FE0"/>
    <w:rsid w:val="002E6038"/>
    <w:rsid w:val="002E60CD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F14"/>
    <w:rsid w:val="002F04C6"/>
    <w:rsid w:val="002F08C6"/>
    <w:rsid w:val="002F0CAB"/>
    <w:rsid w:val="002F182A"/>
    <w:rsid w:val="002F1CCE"/>
    <w:rsid w:val="002F2186"/>
    <w:rsid w:val="002F2370"/>
    <w:rsid w:val="002F2437"/>
    <w:rsid w:val="002F2E4B"/>
    <w:rsid w:val="002F33D8"/>
    <w:rsid w:val="002F3573"/>
    <w:rsid w:val="002F3A14"/>
    <w:rsid w:val="002F3EFB"/>
    <w:rsid w:val="002F40B8"/>
    <w:rsid w:val="002F5730"/>
    <w:rsid w:val="002F5ABD"/>
    <w:rsid w:val="002F5C81"/>
    <w:rsid w:val="002F5FDD"/>
    <w:rsid w:val="002F6148"/>
    <w:rsid w:val="002F67B5"/>
    <w:rsid w:val="002F67B6"/>
    <w:rsid w:val="002F6A5B"/>
    <w:rsid w:val="002F6F79"/>
    <w:rsid w:val="002F70A4"/>
    <w:rsid w:val="002F7166"/>
    <w:rsid w:val="002F7969"/>
    <w:rsid w:val="002F7A2A"/>
    <w:rsid w:val="002F7A33"/>
    <w:rsid w:val="0030031F"/>
    <w:rsid w:val="00300725"/>
    <w:rsid w:val="00300DAD"/>
    <w:rsid w:val="003010D9"/>
    <w:rsid w:val="00301742"/>
    <w:rsid w:val="00301746"/>
    <w:rsid w:val="00301BDD"/>
    <w:rsid w:val="00301C87"/>
    <w:rsid w:val="003021AC"/>
    <w:rsid w:val="0030223B"/>
    <w:rsid w:val="003026A3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4FFC"/>
    <w:rsid w:val="00305B63"/>
    <w:rsid w:val="00305EED"/>
    <w:rsid w:val="00306216"/>
    <w:rsid w:val="0030640F"/>
    <w:rsid w:val="00306687"/>
    <w:rsid w:val="0030677F"/>
    <w:rsid w:val="003068BF"/>
    <w:rsid w:val="00306928"/>
    <w:rsid w:val="00306965"/>
    <w:rsid w:val="00306EFD"/>
    <w:rsid w:val="00307055"/>
    <w:rsid w:val="00307073"/>
    <w:rsid w:val="00307213"/>
    <w:rsid w:val="00307238"/>
    <w:rsid w:val="00307326"/>
    <w:rsid w:val="00307F2B"/>
    <w:rsid w:val="00307FB0"/>
    <w:rsid w:val="00310257"/>
    <w:rsid w:val="0031041C"/>
    <w:rsid w:val="003104DC"/>
    <w:rsid w:val="003106AF"/>
    <w:rsid w:val="003108D2"/>
    <w:rsid w:val="00310AFB"/>
    <w:rsid w:val="00310E12"/>
    <w:rsid w:val="00310E51"/>
    <w:rsid w:val="0031110E"/>
    <w:rsid w:val="00311822"/>
    <w:rsid w:val="00311A1B"/>
    <w:rsid w:val="00311D2B"/>
    <w:rsid w:val="00311E36"/>
    <w:rsid w:val="00311EC6"/>
    <w:rsid w:val="00312251"/>
    <w:rsid w:val="003124DF"/>
    <w:rsid w:val="00312787"/>
    <w:rsid w:val="003129E8"/>
    <w:rsid w:val="00312D54"/>
    <w:rsid w:val="00312E24"/>
    <w:rsid w:val="00312E37"/>
    <w:rsid w:val="00312FC5"/>
    <w:rsid w:val="00313046"/>
    <w:rsid w:val="00313103"/>
    <w:rsid w:val="00313335"/>
    <w:rsid w:val="00313761"/>
    <w:rsid w:val="00313A39"/>
    <w:rsid w:val="00313ACC"/>
    <w:rsid w:val="00313D5E"/>
    <w:rsid w:val="00313DD4"/>
    <w:rsid w:val="003146FF"/>
    <w:rsid w:val="00314925"/>
    <w:rsid w:val="00314CB2"/>
    <w:rsid w:val="003156C6"/>
    <w:rsid w:val="003159B5"/>
    <w:rsid w:val="00315ACA"/>
    <w:rsid w:val="00315CC8"/>
    <w:rsid w:val="00315D67"/>
    <w:rsid w:val="00316006"/>
    <w:rsid w:val="00316FA3"/>
    <w:rsid w:val="00317030"/>
    <w:rsid w:val="00317513"/>
    <w:rsid w:val="0031753C"/>
    <w:rsid w:val="0031779C"/>
    <w:rsid w:val="003177CF"/>
    <w:rsid w:val="003178F2"/>
    <w:rsid w:val="00320000"/>
    <w:rsid w:val="003200ED"/>
    <w:rsid w:val="00320A2A"/>
    <w:rsid w:val="00320B26"/>
    <w:rsid w:val="00320F09"/>
    <w:rsid w:val="00320F7E"/>
    <w:rsid w:val="0032124B"/>
    <w:rsid w:val="00321497"/>
    <w:rsid w:val="00321599"/>
    <w:rsid w:val="00321715"/>
    <w:rsid w:val="0032176E"/>
    <w:rsid w:val="00322D8F"/>
    <w:rsid w:val="00322F23"/>
    <w:rsid w:val="00322FA2"/>
    <w:rsid w:val="0032311E"/>
    <w:rsid w:val="003235EE"/>
    <w:rsid w:val="00323B73"/>
    <w:rsid w:val="00324055"/>
    <w:rsid w:val="00324406"/>
    <w:rsid w:val="00324568"/>
    <w:rsid w:val="00324ADF"/>
    <w:rsid w:val="00324CCB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6C9"/>
    <w:rsid w:val="003268A8"/>
    <w:rsid w:val="00326BAE"/>
    <w:rsid w:val="00326FFA"/>
    <w:rsid w:val="00327035"/>
    <w:rsid w:val="00327510"/>
    <w:rsid w:val="00327574"/>
    <w:rsid w:val="003276A0"/>
    <w:rsid w:val="0032776B"/>
    <w:rsid w:val="0032791F"/>
    <w:rsid w:val="00327C2B"/>
    <w:rsid w:val="00327E5B"/>
    <w:rsid w:val="00327EB5"/>
    <w:rsid w:val="0033094C"/>
    <w:rsid w:val="00330EA8"/>
    <w:rsid w:val="00330F7B"/>
    <w:rsid w:val="00331012"/>
    <w:rsid w:val="00331619"/>
    <w:rsid w:val="00331639"/>
    <w:rsid w:val="0033195A"/>
    <w:rsid w:val="00331ADD"/>
    <w:rsid w:val="00332460"/>
    <w:rsid w:val="003325E6"/>
    <w:rsid w:val="003327FF"/>
    <w:rsid w:val="00333484"/>
    <w:rsid w:val="00333665"/>
    <w:rsid w:val="00333744"/>
    <w:rsid w:val="00333B4C"/>
    <w:rsid w:val="00334050"/>
    <w:rsid w:val="00334396"/>
    <w:rsid w:val="00334D0A"/>
    <w:rsid w:val="00334D8E"/>
    <w:rsid w:val="00335F73"/>
    <w:rsid w:val="0033682B"/>
    <w:rsid w:val="00336884"/>
    <w:rsid w:val="003370AA"/>
    <w:rsid w:val="0033781D"/>
    <w:rsid w:val="0033791A"/>
    <w:rsid w:val="00337C59"/>
    <w:rsid w:val="00337C70"/>
    <w:rsid w:val="00337CB0"/>
    <w:rsid w:val="00337EB0"/>
    <w:rsid w:val="00340488"/>
    <w:rsid w:val="00340D71"/>
    <w:rsid w:val="00340E38"/>
    <w:rsid w:val="00341092"/>
    <w:rsid w:val="00341431"/>
    <w:rsid w:val="00341454"/>
    <w:rsid w:val="003416E4"/>
    <w:rsid w:val="00341754"/>
    <w:rsid w:val="003417A7"/>
    <w:rsid w:val="0034190E"/>
    <w:rsid w:val="00341A45"/>
    <w:rsid w:val="00342726"/>
    <w:rsid w:val="00342981"/>
    <w:rsid w:val="00342CBC"/>
    <w:rsid w:val="00343126"/>
    <w:rsid w:val="003434C2"/>
    <w:rsid w:val="00343666"/>
    <w:rsid w:val="003437B4"/>
    <w:rsid w:val="00343B61"/>
    <w:rsid w:val="00343DE3"/>
    <w:rsid w:val="00343ED4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4F60"/>
    <w:rsid w:val="0034515C"/>
    <w:rsid w:val="0034533D"/>
    <w:rsid w:val="003455F4"/>
    <w:rsid w:val="00345849"/>
    <w:rsid w:val="003463C0"/>
    <w:rsid w:val="003464F1"/>
    <w:rsid w:val="00346526"/>
    <w:rsid w:val="00346771"/>
    <w:rsid w:val="00346B69"/>
    <w:rsid w:val="00346BAD"/>
    <w:rsid w:val="00346CB7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E84"/>
    <w:rsid w:val="0035122F"/>
    <w:rsid w:val="003516A1"/>
    <w:rsid w:val="00351862"/>
    <w:rsid w:val="00351E8D"/>
    <w:rsid w:val="00351F9B"/>
    <w:rsid w:val="0035208E"/>
    <w:rsid w:val="003525BF"/>
    <w:rsid w:val="003528C8"/>
    <w:rsid w:val="00352D38"/>
    <w:rsid w:val="00352ED4"/>
    <w:rsid w:val="00353203"/>
    <w:rsid w:val="00353430"/>
    <w:rsid w:val="00353A92"/>
    <w:rsid w:val="00353DF8"/>
    <w:rsid w:val="0035458A"/>
    <w:rsid w:val="003549E4"/>
    <w:rsid w:val="00354AD0"/>
    <w:rsid w:val="00354F1C"/>
    <w:rsid w:val="00355951"/>
    <w:rsid w:val="00355973"/>
    <w:rsid w:val="00356251"/>
    <w:rsid w:val="00356586"/>
    <w:rsid w:val="003565C0"/>
    <w:rsid w:val="0035661D"/>
    <w:rsid w:val="003579EF"/>
    <w:rsid w:val="00357C3E"/>
    <w:rsid w:val="00360335"/>
    <w:rsid w:val="003613F3"/>
    <w:rsid w:val="003617C7"/>
    <w:rsid w:val="003619B2"/>
    <w:rsid w:val="00361DC8"/>
    <w:rsid w:val="003627AA"/>
    <w:rsid w:val="00362EE0"/>
    <w:rsid w:val="00362F12"/>
    <w:rsid w:val="003638DD"/>
    <w:rsid w:val="00363956"/>
    <w:rsid w:val="00364081"/>
    <w:rsid w:val="00364218"/>
    <w:rsid w:val="003642E0"/>
    <w:rsid w:val="00364729"/>
    <w:rsid w:val="00364CFC"/>
    <w:rsid w:val="0036526C"/>
    <w:rsid w:val="003653A8"/>
    <w:rsid w:val="003657B1"/>
    <w:rsid w:val="00365E52"/>
    <w:rsid w:val="00366306"/>
    <w:rsid w:val="00366428"/>
    <w:rsid w:val="003668FB"/>
    <w:rsid w:val="0036691D"/>
    <w:rsid w:val="00366B76"/>
    <w:rsid w:val="00366C29"/>
    <w:rsid w:val="003679C8"/>
    <w:rsid w:val="003679E2"/>
    <w:rsid w:val="00367B29"/>
    <w:rsid w:val="003706A7"/>
    <w:rsid w:val="00371E0E"/>
    <w:rsid w:val="0037248A"/>
    <w:rsid w:val="00372499"/>
    <w:rsid w:val="00372536"/>
    <w:rsid w:val="0037254A"/>
    <w:rsid w:val="003730B7"/>
    <w:rsid w:val="0037334E"/>
    <w:rsid w:val="0037352F"/>
    <w:rsid w:val="0037360E"/>
    <w:rsid w:val="00373761"/>
    <w:rsid w:val="00373870"/>
    <w:rsid w:val="00373B7F"/>
    <w:rsid w:val="00373D5D"/>
    <w:rsid w:val="00374233"/>
    <w:rsid w:val="00374533"/>
    <w:rsid w:val="00374DA6"/>
    <w:rsid w:val="0037509B"/>
    <w:rsid w:val="0037559B"/>
    <w:rsid w:val="0037585C"/>
    <w:rsid w:val="00375CB4"/>
    <w:rsid w:val="00375E40"/>
    <w:rsid w:val="00375F46"/>
    <w:rsid w:val="00376606"/>
    <w:rsid w:val="00376652"/>
    <w:rsid w:val="00376D75"/>
    <w:rsid w:val="0037745E"/>
    <w:rsid w:val="00377CE9"/>
    <w:rsid w:val="00377D8B"/>
    <w:rsid w:val="0038097A"/>
    <w:rsid w:val="003809A9"/>
    <w:rsid w:val="003809B6"/>
    <w:rsid w:val="00380B40"/>
    <w:rsid w:val="00380D84"/>
    <w:rsid w:val="00381003"/>
    <w:rsid w:val="0038104D"/>
    <w:rsid w:val="0038166F"/>
    <w:rsid w:val="00381D29"/>
    <w:rsid w:val="00381E7A"/>
    <w:rsid w:val="00381FC1"/>
    <w:rsid w:val="00381FD9"/>
    <w:rsid w:val="00382079"/>
    <w:rsid w:val="00382269"/>
    <w:rsid w:val="00382566"/>
    <w:rsid w:val="0038288F"/>
    <w:rsid w:val="00382A84"/>
    <w:rsid w:val="00382C00"/>
    <w:rsid w:val="00383011"/>
    <w:rsid w:val="00383140"/>
    <w:rsid w:val="0038355B"/>
    <w:rsid w:val="00383708"/>
    <w:rsid w:val="00384815"/>
    <w:rsid w:val="00384902"/>
    <w:rsid w:val="00384EA5"/>
    <w:rsid w:val="003852BC"/>
    <w:rsid w:val="003853A1"/>
    <w:rsid w:val="003855DD"/>
    <w:rsid w:val="00385BDD"/>
    <w:rsid w:val="00385CFC"/>
    <w:rsid w:val="003860D8"/>
    <w:rsid w:val="0038610B"/>
    <w:rsid w:val="00386ACE"/>
    <w:rsid w:val="00387012"/>
    <w:rsid w:val="00387629"/>
    <w:rsid w:val="003879DA"/>
    <w:rsid w:val="00387C3B"/>
    <w:rsid w:val="00390062"/>
    <w:rsid w:val="003901C0"/>
    <w:rsid w:val="003905DA"/>
    <w:rsid w:val="003905F4"/>
    <w:rsid w:val="00390934"/>
    <w:rsid w:val="00390F2E"/>
    <w:rsid w:val="00391333"/>
    <w:rsid w:val="003913E5"/>
    <w:rsid w:val="00391770"/>
    <w:rsid w:val="00392978"/>
    <w:rsid w:val="00392B23"/>
    <w:rsid w:val="00392BD9"/>
    <w:rsid w:val="00393070"/>
    <w:rsid w:val="003932E9"/>
    <w:rsid w:val="00393343"/>
    <w:rsid w:val="003933D8"/>
    <w:rsid w:val="0039343A"/>
    <w:rsid w:val="00393A18"/>
    <w:rsid w:val="00393A86"/>
    <w:rsid w:val="00393C06"/>
    <w:rsid w:val="00393D5D"/>
    <w:rsid w:val="00393DEA"/>
    <w:rsid w:val="00394403"/>
    <w:rsid w:val="00394E0A"/>
    <w:rsid w:val="00395553"/>
    <w:rsid w:val="003958C0"/>
    <w:rsid w:val="00396510"/>
    <w:rsid w:val="00396540"/>
    <w:rsid w:val="00396830"/>
    <w:rsid w:val="00396A44"/>
    <w:rsid w:val="00396DDB"/>
    <w:rsid w:val="00396E5D"/>
    <w:rsid w:val="00397298"/>
    <w:rsid w:val="00397438"/>
    <w:rsid w:val="00397528"/>
    <w:rsid w:val="00397855"/>
    <w:rsid w:val="003A0439"/>
    <w:rsid w:val="003A0661"/>
    <w:rsid w:val="003A0ABA"/>
    <w:rsid w:val="003A0EF4"/>
    <w:rsid w:val="003A10FB"/>
    <w:rsid w:val="003A1392"/>
    <w:rsid w:val="003A1435"/>
    <w:rsid w:val="003A15F7"/>
    <w:rsid w:val="003A172F"/>
    <w:rsid w:val="003A20B0"/>
    <w:rsid w:val="003A2465"/>
    <w:rsid w:val="003A263C"/>
    <w:rsid w:val="003A2785"/>
    <w:rsid w:val="003A2A7A"/>
    <w:rsid w:val="003A2CEE"/>
    <w:rsid w:val="003A2FD0"/>
    <w:rsid w:val="003A3AB8"/>
    <w:rsid w:val="003A3DD4"/>
    <w:rsid w:val="003A444F"/>
    <w:rsid w:val="003A4876"/>
    <w:rsid w:val="003A48BC"/>
    <w:rsid w:val="003A5369"/>
    <w:rsid w:val="003A5D8A"/>
    <w:rsid w:val="003A6065"/>
    <w:rsid w:val="003A649C"/>
    <w:rsid w:val="003A66CD"/>
    <w:rsid w:val="003A6766"/>
    <w:rsid w:val="003A699A"/>
    <w:rsid w:val="003A6CC3"/>
    <w:rsid w:val="003A6E22"/>
    <w:rsid w:val="003A75AE"/>
    <w:rsid w:val="003A76F5"/>
    <w:rsid w:val="003A7E7C"/>
    <w:rsid w:val="003A7EF0"/>
    <w:rsid w:val="003B0BE2"/>
    <w:rsid w:val="003B0CA7"/>
    <w:rsid w:val="003B12CD"/>
    <w:rsid w:val="003B1554"/>
    <w:rsid w:val="003B188C"/>
    <w:rsid w:val="003B1C57"/>
    <w:rsid w:val="003B1D6B"/>
    <w:rsid w:val="003B299F"/>
    <w:rsid w:val="003B2BEC"/>
    <w:rsid w:val="003B3186"/>
    <w:rsid w:val="003B37C3"/>
    <w:rsid w:val="003B3809"/>
    <w:rsid w:val="003B3852"/>
    <w:rsid w:val="003B392C"/>
    <w:rsid w:val="003B3B75"/>
    <w:rsid w:val="003B3D09"/>
    <w:rsid w:val="003B4224"/>
    <w:rsid w:val="003B50D2"/>
    <w:rsid w:val="003B5104"/>
    <w:rsid w:val="003B51B8"/>
    <w:rsid w:val="003B56A5"/>
    <w:rsid w:val="003B5767"/>
    <w:rsid w:val="003B598C"/>
    <w:rsid w:val="003B63AC"/>
    <w:rsid w:val="003B6581"/>
    <w:rsid w:val="003B6611"/>
    <w:rsid w:val="003B7031"/>
    <w:rsid w:val="003B73CD"/>
    <w:rsid w:val="003B78FE"/>
    <w:rsid w:val="003B7BE9"/>
    <w:rsid w:val="003B7C62"/>
    <w:rsid w:val="003B7C9E"/>
    <w:rsid w:val="003B7E78"/>
    <w:rsid w:val="003C0C5E"/>
    <w:rsid w:val="003C13BF"/>
    <w:rsid w:val="003C143B"/>
    <w:rsid w:val="003C18B0"/>
    <w:rsid w:val="003C18DE"/>
    <w:rsid w:val="003C1915"/>
    <w:rsid w:val="003C1AD4"/>
    <w:rsid w:val="003C1B11"/>
    <w:rsid w:val="003C2353"/>
    <w:rsid w:val="003C25C5"/>
    <w:rsid w:val="003C273F"/>
    <w:rsid w:val="003C27E8"/>
    <w:rsid w:val="003C2B49"/>
    <w:rsid w:val="003C30A8"/>
    <w:rsid w:val="003C30C0"/>
    <w:rsid w:val="003C30FC"/>
    <w:rsid w:val="003C3236"/>
    <w:rsid w:val="003C32F6"/>
    <w:rsid w:val="003C374D"/>
    <w:rsid w:val="003C3A74"/>
    <w:rsid w:val="003C3E97"/>
    <w:rsid w:val="003C3EC1"/>
    <w:rsid w:val="003C3F54"/>
    <w:rsid w:val="003C463C"/>
    <w:rsid w:val="003C4C4B"/>
    <w:rsid w:val="003C59D2"/>
    <w:rsid w:val="003C5D1C"/>
    <w:rsid w:val="003C5E3D"/>
    <w:rsid w:val="003C6E8F"/>
    <w:rsid w:val="003C6F92"/>
    <w:rsid w:val="003C705B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B1"/>
    <w:rsid w:val="003D0BF8"/>
    <w:rsid w:val="003D123D"/>
    <w:rsid w:val="003D12BA"/>
    <w:rsid w:val="003D151B"/>
    <w:rsid w:val="003D17B3"/>
    <w:rsid w:val="003D1C22"/>
    <w:rsid w:val="003D23FA"/>
    <w:rsid w:val="003D271B"/>
    <w:rsid w:val="003D2776"/>
    <w:rsid w:val="003D27B2"/>
    <w:rsid w:val="003D2A9B"/>
    <w:rsid w:val="003D2AAC"/>
    <w:rsid w:val="003D2BED"/>
    <w:rsid w:val="003D3357"/>
    <w:rsid w:val="003D362D"/>
    <w:rsid w:val="003D3B51"/>
    <w:rsid w:val="003D3B6C"/>
    <w:rsid w:val="003D4290"/>
    <w:rsid w:val="003D4547"/>
    <w:rsid w:val="003D4ED1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CC4"/>
    <w:rsid w:val="003E0D6C"/>
    <w:rsid w:val="003E1E01"/>
    <w:rsid w:val="003E2152"/>
    <w:rsid w:val="003E2470"/>
    <w:rsid w:val="003E24D3"/>
    <w:rsid w:val="003E2512"/>
    <w:rsid w:val="003E2B7B"/>
    <w:rsid w:val="003E2C40"/>
    <w:rsid w:val="003E2CD0"/>
    <w:rsid w:val="003E33A6"/>
    <w:rsid w:val="003E33FF"/>
    <w:rsid w:val="003E3A7F"/>
    <w:rsid w:val="003E3B61"/>
    <w:rsid w:val="003E3BE5"/>
    <w:rsid w:val="003E3C43"/>
    <w:rsid w:val="003E3C72"/>
    <w:rsid w:val="003E3C90"/>
    <w:rsid w:val="003E3F0E"/>
    <w:rsid w:val="003E424C"/>
    <w:rsid w:val="003E445B"/>
    <w:rsid w:val="003E495C"/>
    <w:rsid w:val="003E528A"/>
    <w:rsid w:val="003E5560"/>
    <w:rsid w:val="003E571C"/>
    <w:rsid w:val="003E602B"/>
    <w:rsid w:val="003E6497"/>
    <w:rsid w:val="003E660E"/>
    <w:rsid w:val="003E6694"/>
    <w:rsid w:val="003E6745"/>
    <w:rsid w:val="003E6E86"/>
    <w:rsid w:val="003E6F42"/>
    <w:rsid w:val="003E7200"/>
    <w:rsid w:val="003E7284"/>
    <w:rsid w:val="003E754E"/>
    <w:rsid w:val="003F06E0"/>
    <w:rsid w:val="003F071E"/>
    <w:rsid w:val="003F0805"/>
    <w:rsid w:val="003F1402"/>
    <w:rsid w:val="003F14B0"/>
    <w:rsid w:val="003F177E"/>
    <w:rsid w:val="003F2925"/>
    <w:rsid w:val="003F2C4E"/>
    <w:rsid w:val="003F2D7B"/>
    <w:rsid w:val="003F2DC4"/>
    <w:rsid w:val="003F41B9"/>
    <w:rsid w:val="003F47FC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5EAD"/>
    <w:rsid w:val="003F61D6"/>
    <w:rsid w:val="003F6407"/>
    <w:rsid w:val="003F7105"/>
    <w:rsid w:val="003F72D3"/>
    <w:rsid w:val="003F732A"/>
    <w:rsid w:val="003F757B"/>
    <w:rsid w:val="003F791B"/>
    <w:rsid w:val="003F7CCB"/>
    <w:rsid w:val="003F7E6F"/>
    <w:rsid w:val="004010F3"/>
    <w:rsid w:val="004017D2"/>
    <w:rsid w:val="00402144"/>
    <w:rsid w:val="00402497"/>
    <w:rsid w:val="0040297E"/>
    <w:rsid w:val="00402F2B"/>
    <w:rsid w:val="004030ED"/>
    <w:rsid w:val="00403488"/>
    <w:rsid w:val="004038D8"/>
    <w:rsid w:val="00403FCC"/>
    <w:rsid w:val="004045FF"/>
    <w:rsid w:val="00404626"/>
    <w:rsid w:val="00404969"/>
    <w:rsid w:val="00404FED"/>
    <w:rsid w:val="00405780"/>
    <w:rsid w:val="004058CE"/>
    <w:rsid w:val="004058DD"/>
    <w:rsid w:val="004059BD"/>
    <w:rsid w:val="00406236"/>
    <w:rsid w:val="00406DB0"/>
    <w:rsid w:val="00406F04"/>
    <w:rsid w:val="00407164"/>
    <w:rsid w:val="004073E1"/>
    <w:rsid w:val="0040792D"/>
    <w:rsid w:val="00407D6C"/>
    <w:rsid w:val="00407F4B"/>
    <w:rsid w:val="004100EC"/>
    <w:rsid w:val="00410DBF"/>
    <w:rsid w:val="00410E14"/>
    <w:rsid w:val="0041184F"/>
    <w:rsid w:val="00411AF3"/>
    <w:rsid w:val="00411D89"/>
    <w:rsid w:val="00411E0C"/>
    <w:rsid w:val="004127F7"/>
    <w:rsid w:val="004128E1"/>
    <w:rsid w:val="00412BEC"/>
    <w:rsid w:val="00412DF3"/>
    <w:rsid w:val="00412F53"/>
    <w:rsid w:val="00413571"/>
    <w:rsid w:val="00413721"/>
    <w:rsid w:val="0041398C"/>
    <w:rsid w:val="00413A57"/>
    <w:rsid w:val="00414276"/>
    <w:rsid w:val="00414843"/>
    <w:rsid w:val="0041499F"/>
    <w:rsid w:val="004150F7"/>
    <w:rsid w:val="00415374"/>
    <w:rsid w:val="0041541C"/>
    <w:rsid w:val="00415593"/>
    <w:rsid w:val="00415601"/>
    <w:rsid w:val="00415BA7"/>
    <w:rsid w:val="00415C64"/>
    <w:rsid w:val="00415DAF"/>
    <w:rsid w:val="004163FC"/>
    <w:rsid w:val="00416533"/>
    <w:rsid w:val="00416EEE"/>
    <w:rsid w:val="0041718F"/>
    <w:rsid w:val="004175BA"/>
    <w:rsid w:val="004175D6"/>
    <w:rsid w:val="004177CC"/>
    <w:rsid w:val="00417994"/>
    <w:rsid w:val="00417BA9"/>
    <w:rsid w:val="00417C45"/>
    <w:rsid w:val="00420282"/>
    <w:rsid w:val="00420312"/>
    <w:rsid w:val="00420991"/>
    <w:rsid w:val="00420BBC"/>
    <w:rsid w:val="00420EA6"/>
    <w:rsid w:val="004210F2"/>
    <w:rsid w:val="00421322"/>
    <w:rsid w:val="004216C1"/>
    <w:rsid w:val="0042215B"/>
    <w:rsid w:val="0042238B"/>
    <w:rsid w:val="004223A7"/>
    <w:rsid w:val="004224D8"/>
    <w:rsid w:val="00422D8A"/>
    <w:rsid w:val="004234A2"/>
    <w:rsid w:val="004238B1"/>
    <w:rsid w:val="00423EAC"/>
    <w:rsid w:val="00423F04"/>
    <w:rsid w:val="0042429B"/>
    <w:rsid w:val="00424336"/>
    <w:rsid w:val="0042442A"/>
    <w:rsid w:val="004245CD"/>
    <w:rsid w:val="0042464E"/>
    <w:rsid w:val="00424C1B"/>
    <w:rsid w:val="00424EDA"/>
    <w:rsid w:val="00425496"/>
    <w:rsid w:val="0042551E"/>
    <w:rsid w:val="0042563D"/>
    <w:rsid w:val="00425D01"/>
    <w:rsid w:val="00426010"/>
    <w:rsid w:val="0042618B"/>
    <w:rsid w:val="004263CE"/>
    <w:rsid w:val="00426716"/>
    <w:rsid w:val="004272D6"/>
    <w:rsid w:val="004273C9"/>
    <w:rsid w:val="00427903"/>
    <w:rsid w:val="00427BED"/>
    <w:rsid w:val="00427D74"/>
    <w:rsid w:val="00430878"/>
    <w:rsid w:val="00430AE0"/>
    <w:rsid w:val="00430FC1"/>
    <w:rsid w:val="00431237"/>
    <w:rsid w:val="00431B9F"/>
    <w:rsid w:val="00431D7B"/>
    <w:rsid w:val="004327AD"/>
    <w:rsid w:val="00432B27"/>
    <w:rsid w:val="00432BE6"/>
    <w:rsid w:val="004330B4"/>
    <w:rsid w:val="004336D0"/>
    <w:rsid w:val="00433DD5"/>
    <w:rsid w:val="00434351"/>
    <w:rsid w:val="00434A65"/>
    <w:rsid w:val="00434E89"/>
    <w:rsid w:val="00434FF5"/>
    <w:rsid w:val="004353EE"/>
    <w:rsid w:val="004354EB"/>
    <w:rsid w:val="00435B87"/>
    <w:rsid w:val="004367B8"/>
    <w:rsid w:val="00436800"/>
    <w:rsid w:val="0043690F"/>
    <w:rsid w:val="00437199"/>
    <w:rsid w:val="0043728C"/>
    <w:rsid w:val="0043740F"/>
    <w:rsid w:val="00437770"/>
    <w:rsid w:val="0043792E"/>
    <w:rsid w:val="00437AFE"/>
    <w:rsid w:val="00437C2E"/>
    <w:rsid w:val="00437E67"/>
    <w:rsid w:val="00440075"/>
    <w:rsid w:val="00440222"/>
    <w:rsid w:val="004405F5"/>
    <w:rsid w:val="00440878"/>
    <w:rsid w:val="00440B46"/>
    <w:rsid w:val="004413F7"/>
    <w:rsid w:val="004415C9"/>
    <w:rsid w:val="00441DBE"/>
    <w:rsid w:val="00441E8F"/>
    <w:rsid w:val="00441F1F"/>
    <w:rsid w:val="0044208D"/>
    <w:rsid w:val="004422AE"/>
    <w:rsid w:val="00442DE9"/>
    <w:rsid w:val="00442E32"/>
    <w:rsid w:val="00443776"/>
    <w:rsid w:val="00444241"/>
    <w:rsid w:val="00444287"/>
    <w:rsid w:val="004443D0"/>
    <w:rsid w:val="00444500"/>
    <w:rsid w:val="00444B69"/>
    <w:rsid w:val="00444DA1"/>
    <w:rsid w:val="00445577"/>
    <w:rsid w:val="00445F24"/>
    <w:rsid w:val="004472DA"/>
    <w:rsid w:val="0044735F"/>
    <w:rsid w:val="0044743C"/>
    <w:rsid w:val="00447AEC"/>
    <w:rsid w:val="00447CC9"/>
    <w:rsid w:val="00447DB3"/>
    <w:rsid w:val="00447FFD"/>
    <w:rsid w:val="00450120"/>
    <w:rsid w:val="004502E7"/>
    <w:rsid w:val="00451479"/>
    <w:rsid w:val="00451D6D"/>
    <w:rsid w:val="00451DAE"/>
    <w:rsid w:val="0045210B"/>
    <w:rsid w:val="0045251B"/>
    <w:rsid w:val="0045251F"/>
    <w:rsid w:val="00452A90"/>
    <w:rsid w:val="00452E0A"/>
    <w:rsid w:val="00452EB2"/>
    <w:rsid w:val="00454184"/>
    <w:rsid w:val="0045422E"/>
    <w:rsid w:val="0045491C"/>
    <w:rsid w:val="004549DB"/>
    <w:rsid w:val="00454AF0"/>
    <w:rsid w:val="004550BD"/>
    <w:rsid w:val="004553A2"/>
    <w:rsid w:val="004553BD"/>
    <w:rsid w:val="00455C6D"/>
    <w:rsid w:val="00455DC4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CA"/>
    <w:rsid w:val="004618EC"/>
    <w:rsid w:val="00461FF3"/>
    <w:rsid w:val="00462046"/>
    <w:rsid w:val="004623AD"/>
    <w:rsid w:val="004624F8"/>
    <w:rsid w:val="00463626"/>
    <w:rsid w:val="00463773"/>
    <w:rsid w:val="00463931"/>
    <w:rsid w:val="00463A44"/>
    <w:rsid w:val="00464252"/>
    <w:rsid w:val="00464A97"/>
    <w:rsid w:val="00464C67"/>
    <w:rsid w:val="0046507D"/>
    <w:rsid w:val="004655B7"/>
    <w:rsid w:val="004659AB"/>
    <w:rsid w:val="00465B2C"/>
    <w:rsid w:val="00465B5D"/>
    <w:rsid w:val="004668C8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8AD"/>
    <w:rsid w:val="00471B1E"/>
    <w:rsid w:val="00471C60"/>
    <w:rsid w:val="00471DC9"/>
    <w:rsid w:val="00472531"/>
    <w:rsid w:val="004726BC"/>
    <w:rsid w:val="00472A62"/>
    <w:rsid w:val="00472B2C"/>
    <w:rsid w:val="00472BB2"/>
    <w:rsid w:val="00472DEB"/>
    <w:rsid w:val="004730CC"/>
    <w:rsid w:val="0047370C"/>
    <w:rsid w:val="00473C2C"/>
    <w:rsid w:val="00473CBE"/>
    <w:rsid w:val="00473FEB"/>
    <w:rsid w:val="004744AB"/>
    <w:rsid w:val="004744E5"/>
    <w:rsid w:val="004745E7"/>
    <w:rsid w:val="0047466D"/>
    <w:rsid w:val="00474843"/>
    <w:rsid w:val="004749C2"/>
    <w:rsid w:val="0047505B"/>
    <w:rsid w:val="0047557B"/>
    <w:rsid w:val="004755F2"/>
    <w:rsid w:val="004756A3"/>
    <w:rsid w:val="0047586F"/>
    <w:rsid w:val="004758C9"/>
    <w:rsid w:val="00475F32"/>
    <w:rsid w:val="004764AC"/>
    <w:rsid w:val="00476857"/>
    <w:rsid w:val="00476A32"/>
    <w:rsid w:val="00476F9B"/>
    <w:rsid w:val="0047719E"/>
    <w:rsid w:val="00477B22"/>
    <w:rsid w:val="00477F8B"/>
    <w:rsid w:val="00477FD1"/>
    <w:rsid w:val="004802BB"/>
    <w:rsid w:val="00480918"/>
    <w:rsid w:val="004815DA"/>
    <w:rsid w:val="0048215C"/>
    <w:rsid w:val="004826F7"/>
    <w:rsid w:val="00482817"/>
    <w:rsid w:val="00482DAC"/>
    <w:rsid w:val="00483278"/>
    <w:rsid w:val="004833F6"/>
    <w:rsid w:val="00483457"/>
    <w:rsid w:val="00483E57"/>
    <w:rsid w:val="0048443E"/>
    <w:rsid w:val="004846F9"/>
    <w:rsid w:val="00484E27"/>
    <w:rsid w:val="00484F29"/>
    <w:rsid w:val="004853A0"/>
    <w:rsid w:val="00485617"/>
    <w:rsid w:val="00485811"/>
    <w:rsid w:val="00485922"/>
    <w:rsid w:val="00485AA2"/>
    <w:rsid w:val="00485B15"/>
    <w:rsid w:val="00486159"/>
    <w:rsid w:val="004865E5"/>
    <w:rsid w:val="00486C68"/>
    <w:rsid w:val="0048700B"/>
    <w:rsid w:val="004878B9"/>
    <w:rsid w:val="0048799A"/>
    <w:rsid w:val="00490336"/>
    <w:rsid w:val="00490632"/>
    <w:rsid w:val="00490700"/>
    <w:rsid w:val="00490B58"/>
    <w:rsid w:val="004912A7"/>
    <w:rsid w:val="004918AC"/>
    <w:rsid w:val="00491A70"/>
    <w:rsid w:val="00491E5A"/>
    <w:rsid w:val="0049280E"/>
    <w:rsid w:val="00493074"/>
    <w:rsid w:val="00493216"/>
    <w:rsid w:val="004934BF"/>
    <w:rsid w:val="00493BE2"/>
    <w:rsid w:val="00493FF3"/>
    <w:rsid w:val="004945FC"/>
    <w:rsid w:val="00494F85"/>
    <w:rsid w:val="004953A8"/>
    <w:rsid w:val="00495AC1"/>
    <w:rsid w:val="00496023"/>
    <w:rsid w:val="00496082"/>
    <w:rsid w:val="004960BE"/>
    <w:rsid w:val="00496258"/>
    <w:rsid w:val="00496351"/>
    <w:rsid w:val="00496730"/>
    <w:rsid w:val="00496DD0"/>
    <w:rsid w:val="004973AE"/>
    <w:rsid w:val="00497A23"/>
    <w:rsid w:val="004A0064"/>
    <w:rsid w:val="004A023C"/>
    <w:rsid w:val="004A0261"/>
    <w:rsid w:val="004A03B5"/>
    <w:rsid w:val="004A0492"/>
    <w:rsid w:val="004A0AC0"/>
    <w:rsid w:val="004A0FA8"/>
    <w:rsid w:val="004A110D"/>
    <w:rsid w:val="004A1248"/>
    <w:rsid w:val="004A195A"/>
    <w:rsid w:val="004A19A9"/>
    <w:rsid w:val="004A1C7D"/>
    <w:rsid w:val="004A1F45"/>
    <w:rsid w:val="004A1FF0"/>
    <w:rsid w:val="004A2683"/>
    <w:rsid w:val="004A2CEB"/>
    <w:rsid w:val="004A3305"/>
    <w:rsid w:val="004A346C"/>
    <w:rsid w:val="004A3D01"/>
    <w:rsid w:val="004A41FF"/>
    <w:rsid w:val="004A4505"/>
    <w:rsid w:val="004A452F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6A3D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0C3"/>
    <w:rsid w:val="004B12A1"/>
    <w:rsid w:val="004B17A1"/>
    <w:rsid w:val="004B1C55"/>
    <w:rsid w:val="004B1E07"/>
    <w:rsid w:val="004B23B3"/>
    <w:rsid w:val="004B2CBB"/>
    <w:rsid w:val="004B2E97"/>
    <w:rsid w:val="004B4175"/>
    <w:rsid w:val="004B5037"/>
    <w:rsid w:val="004B504E"/>
    <w:rsid w:val="004B5601"/>
    <w:rsid w:val="004B589F"/>
    <w:rsid w:val="004B5B8D"/>
    <w:rsid w:val="004B5EB7"/>
    <w:rsid w:val="004B6033"/>
    <w:rsid w:val="004B6331"/>
    <w:rsid w:val="004B66E2"/>
    <w:rsid w:val="004B69F7"/>
    <w:rsid w:val="004B6ADD"/>
    <w:rsid w:val="004B6BB8"/>
    <w:rsid w:val="004B6DD6"/>
    <w:rsid w:val="004B7026"/>
    <w:rsid w:val="004B763A"/>
    <w:rsid w:val="004B797A"/>
    <w:rsid w:val="004B7D19"/>
    <w:rsid w:val="004C03EA"/>
    <w:rsid w:val="004C0705"/>
    <w:rsid w:val="004C074F"/>
    <w:rsid w:val="004C0919"/>
    <w:rsid w:val="004C0E75"/>
    <w:rsid w:val="004C0F32"/>
    <w:rsid w:val="004C1DED"/>
    <w:rsid w:val="004C1F38"/>
    <w:rsid w:val="004C1F7F"/>
    <w:rsid w:val="004C264D"/>
    <w:rsid w:val="004C2666"/>
    <w:rsid w:val="004C2C0D"/>
    <w:rsid w:val="004C30BE"/>
    <w:rsid w:val="004C30EC"/>
    <w:rsid w:val="004C331E"/>
    <w:rsid w:val="004C33D6"/>
    <w:rsid w:val="004C3A3E"/>
    <w:rsid w:val="004C3B53"/>
    <w:rsid w:val="004C3F86"/>
    <w:rsid w:val="004C4228"/>
    <w:rsid w:val="004C423A"/>
    <w:rsid w:val="004C426F"/>
    <w:rsid w:val="004C4329"/>
    <w:rsid w:val="004C491A"/>
    <w:rsid w:val="004C4B41"/>
    <w:rsid w:val="004C4BF3"/>
    <w:rsid w:val="004C4EE5"/>
    <w:rsid w:val="004C5026"/>
    <w:rsid w:val="004C50F1"/>
    <w:rsid w:val="004C52C7"/>
    <w:rsid w:val="004C58C4"/>
    <w:rsid w:val="004C6213"/>
    <w:rsid w:val="004C643D"/>
    <w:rsid w:val="004C7334"/>
    <w:rsid w:val="004C7558"/>
    <w:rsid w:val="004C7879"/>
    <w:rsid w:val="004D001E"/>
    <w:rsid w:val="004D01C2"/>
    <w:rsid w:val="004D09C6"/>
    <w:rsid w:val="004D0BF4"/>
    <w:rsid w:val="004D111D"/>
    <w:rsid w:val="004D149C"/>
    <w:rsid w:val="004D1B22"/>
    <w:rsid w:val="004D2393"/>
    <w:rsid w:val="004D23DD"/>
    <w:rsid w:val="004D29F8"/>
    <w:rsid w:val="004D2A09"/>
    <w:rsid w:val="004D2A74"/>
    <w:rsid w:val="004D2A99"/>
    <w:rsid w:val="004D2B0A"/>
    <w:rsid w:val="004D2C4D"/>
    <w:rsid w:val="004D2E9C"/>
    <w:rsid w:val="004D308F"/>
    <w:rsid w:val="004D3487"/>
    <w:rsid w:val="004D3D56"/>
    <w:rsid w:val="004D4258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6F6A"/>
    <w:rsid w:val="004D7110"/>
    <w:rsid w:val="004D755D"/>
    <w:rsid w:val="004D7C07"/>
    <w:rsid w:val="004D7C4B"/>
    <w:rsid w:val="004D7FC7"/>
    <w:rsid w:val="004E0B2D"/>
    <w:rsid w:val="004E0D0A"/>
    <w:rsid w:val="004E0F34"/>
    <w:rsid w:val="004E1019"/>
    <w:rsid w:val="004E19A5"/>
    <w:rsid w:val="004E1D18"/>
    <w:rsid w:val="004E2797"/>
    <w:rsid w:val="004E29AF"/>
    <w:rsid w:val="004E2E32"/>
    <w:rsid w:val="004E3226"/>
    <w:rsid w:val="004E3821"/>
    <w:rsid w:val="004E390B"/>
    <w:rsid w:val="004E3E27"/>
    <w:rsid w:val="004E41FC"/>
    <w:rsid w:val="004E4203"/>
    <w:rsid w:val="004E433E"/>
    <w:rsid w:val="004E4CC0"/>
    <w:rsid w:val="004E53BB"/>
    <w:rsid w:val="004E544F"/>
    <w:rsid w:val="004E54DC"/>
    <w:rsid w:val="004E5557"/>
    <w:rsid w:val="004E5977"/>
    <w:rsid w:val="004E5E98"/>
    <w:rsid w:val="004E6966"/>
    <w:rsid w:val="004E6C7D"/>
    <w:rsid w:val="004E70DA"/>
    <w:rsid w:val="004E7381"/>
    <w:rsid w:val="004E7C71"/>
    <w:rsid w:val="004E7D21"/>
    <w:rsid w:val="004E7F17"/>
    <w:rsid w:val="004E7F9D"/>
    <w:rsid w:val="004F0291"/>
    <w:rsid w:val="004F03C3"/>
    <w:rsid w:val="004F0A44"/>
    <w:rsid w:val="004F1210"/>
    <w:rsid w:val="004F15CD"/>
    <w:rsid w:val="004F2521"/>
    <w:rsid w:val="004F25DE"/>
    <w:rsid w:val="004F26A1"/>
    <w:rsid w:val="004F26CB"/>
    <w:rsid w:val="004F2B96"/>
    <w:rsid w:val="004F2C01"/>
    <w:rsid w:val="004F2F3B"/>
    <w:rsid w:val="004F3220"/>
    <w:rsid w:val="004F3354"/>
    <w:rsid w:val="004F3823"/>
    <w:rsid w:val="004F4810"/>
    <w:rsid w:val="004F4821"/>
    <w:rsid w:val="004F4D0A"/>
    <w:rsid w:val="004F4D4A"/>
    <w:rsid w:val="004F4DA6"/>
    <w:rsid w:val="004F4E7F"/>
    <w:rsid w:val="004F4F4E"/>
    <w:rsid w:val="004F4FB9"/>
    <w:rsid w:val="004F54E4"/>
    <w:rsid w:val="004F5639"/>
    <w:rsid w:val="004F5758"/>
    <w:rsid w:val="004F578F"/>
    <w:rsid w:val="004F5814"/>
    <w:rsid w:val="004F5CBC"/>
    <w:rsid w:val="004F5EEF"/>
    <w:rsid w:val="004F5FCE"/>
    <w:rsid w:val="004F610F"/>
    <w:rsid w:val="004F61D6"/>
    <w:rsid w:val="004F6495"/>
    <w:rsid w:val="004F68D6"/>
    <w:rsid w:val="004F6B74"/>
    <w:rsid w:val="004F7CBD"/>
    <w:rsid w:val="005002A2"/>
    <w:rsid w:val="00500365"/>
    <w:rsid w:val="0050036B"/>
    <w:rsid w:val="00500371"/>
    <w:rsid w:val="00500404"/>
    <w:rsid w:val="00500945"/>
    <w:rsid w:val="00500E1F"/>
    <w:rsid w:val="00500E8D"/>
    <w:rsid w:val="005011CA"/>
    <w:rsid w:val="00501336"/>
    <w:rsid w:val="00501436"/>
    <w:rsid w:val="005017B3"/>
    <w:rsid w:val="00501940"/>
    <w:rsid w:val="00501DFC"/>
    <w:rsid w:val="00502824"/>
    <w:rsid w:val="0050291B"/>
    <w:rsid w:val="00502D4E"/>
    <w:rsid w:val="00502EC0"/>
    <w:rsid w:val="00503073"/>
    <w:rsid w:val="0050332B"/>
    <w:rsid w:val="00503349"/>
    <w:rsid w:val="0050372F"/>
    <w:rsid w:val="0050376E"/>
    <w:rsid w:val="00503F1D"/>
    <w:rsid w:val="0050401F"/>
    <w:rsid w:val="005041FC"/>
    <w:rsid w:val="0050434A"/>
    <w:rsid w:val="00504453"/>
    <w:rsid w:val="00504BD6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0737D"/>
    <w:rsid w:val="00507DF2"/>
    <w:rsid w:val="00510118"/>
    <w:rsid w:val="00510326"/>
    <w:rsid w:val="00510952"/>
    <w:rsid w:val="00510CB4"/>
    <w:rsid w:val="005114A4"/>
    <w:rsid w:val="00511741"/>
    <w:rsid w:val="005119E8"/>
    <w:rsid w:val="00511DE2"/>
    <w:rsid w:val="005126B4"/>
    <w:rsid w:val="005127B9"/>
    <w:rsid w:val="00512DF3"/>
    <w:rsid w:val="00513385"/>
    <w:rsid w:val="00513A78"/>
    <w:rsid w:val="005142A2"/>
    <w:rsid w:val="005143F8"/>
    <w:rsid w:val="005146C0"/>
    <w:rsid w:val="0051539B"/>
    <w:rsid w:val="00515CD2"/>
    <w:rsid w:val="00515FE9"/>
    <w:rsid w:val="005162DC"/>
    <w:rsid w:val="00516390"/>
    <w:rsid w:val="005163B5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B5E"/>
    <w:rsid w:val="00520C47"/>
    <w:rsid w:val="00520CE4"/>
    <w:rsid w:val="005210C0"/>
    <w:rsid w:val="0052121C"/>
    <w:rsid w:val="00521303"/>
    <w:rsid w:val="0052141E"/>
    <w:rsid w:val="00521933"/>
    <w:rsid w:val="00521ADD"/>
    <w:rsid w:val="00521CCC"/>
    <w:rsid w:val="00521E77"/>
    <w:rsid w:val="00522009"/>
    <w:rsid w:val="0052221F"/>
    <w:rsid w:val="0052230B"/>
    <w:rsid w:val="005232CD"/>
    <w:rsid w:val="005236A2"/>
    <w:rsid w:val="0052386C"/>
    <w:rsid w:val="005239BF"/>
    <w:rsid w:val="00523E29"/>
    <w:rsid w:val="00524284"/>
    <w:rsid w:val="0052440F"/>
    <w:rsid w:val="00524909"/>
    <w:rsid w:val="00525C26"/>
    <w:rsid w:val="00526209"/>
    <w:rsid w:val="0052651D"/>
    <w:rsid w:val="00526556"/>
    <w:rsid w:val="0052660D"/>
    <w:rsid w:val="005267F7"/>
    <w:rsid w:val="00526835"/>
    <w:rsid w:val="005269AF"/>
    <w:rsid w:val="0052709D"/>
    <w:rsid w:val="0052757A"/>
    <w:rsid w:val="0052764D"/>
    <w:rsid w:val="00527996"/>
    <w:rsid w:val="00527A52"/>
    <w:rsid w:val="00527A73"/>
    <w:rsid w:val="00527AA3"/>
    <w:rsid w:val="00527E23"/>
    <w:rsid w:val="005303A4"/>
    <w:rsid w:val="005308A5"/>
    <w:rsid w:val="00530A2C"/>
    <w:rsid w:val="005311E0"/>
    <w:rsid w:val="0053130B"/>
    <w:rsid w:val="00531840"/>
    <w:rsid w:val="00531AA2"/>
    <w:rsid w:val="00531B5E"/>
    <w:rsid w:val="00532170"/>
    <w:rsid w:val="0053269C"/>
    <w:rsid w:val="00532922"/>
    <w:rsid w:val="0053293A"/>
    <w:rsid w:val="00532DFA"/>
    <w:rsid w:val="00532E73"/>
    <w:rsid w:val="005331C2"/>
    <w:rsid w:val="00533404"/>
    <w:rsid w:val="005335E9"/>
    <w:rsid w:val="00533699"/>
    <w:rsid w:val="005339C1"/>
    <w:rsid w:val="00533BAF"/>
    <w:rsid w:val="00533D9A"/>
    <w:rsid w:val="0053411F"/>
    <w:rsid w:val="00534480"/>
    <w:rsid w:val="00534512"/>
    <w:rsid w:val="005349BD"/>
    <w:rsid w:val="00535512"/>
    <w:rsid w:val="00535CDD"/>
    <w:rsid w:val="00535F5D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7E"/>
    <w:rsid w:val="0054259E"/>
    <w:rsid w:val="00542A53"/>
    <w:rsid w:val="00542E5A"/>
    <w:rsid w:val="00543092"/>
    <w:rsid w:val="005434C7"/>
    <w:rsid w:val="00543B34"/>
    <w:rsid w:val="00543B88"/>
    <w:rsid w:val="00544087"/>
    <w:rsid w:val="00544A3F"/>
    <w:rsid w:val="0054512B"/>
    <w:rsid w:val="00545BAC"/>
    <w:rsid w:val="00546091"/>
    <w:rsid w:val="0054646F"/>
    <w:rsid w:val="00546AC8"/>
    <w:rsid w:val="00546B8F"/>
    <w:rsid w:val="005472BA"/>
    <w:rsid w:val="00547B42"/>
    <w:rsid w:val="00547BB8"/>
    <w:rsid w:val="005504EB"/>
    <w:rsid w:val="0055059A"/>
    <w:rsid w:val="00550C1F"/>
    <w:rsid w:val="00550E7E"/>
    <w:rsid w:val="00550F30"/>
    <w:rsid w:val="005511F8"/>
    <w:rsid w:val="00551437"/>
    <w:rsid w:val="0055154B"/>
    <w:rsid w:val="00551B91"/>
    <w:rsid w:val="005522D7"/>
    <w:rsid w:val="005522F1"/>
    <w:rsid w:val="0055230E"/>
    <w:rsid w:val="005528DF"/>
    <w:rsid w:val="00552AB1"/>
    <w:rsid w:val="00552C6E"/>
    <w:rsid w:val="005530DD"/>
    <w:rsid w:val="00553123"/>
    <w:rsid w:val="00553567"/>
    <w:rsid w:val="00554BEF"/>
    <w:rsid w:val="005555D3"/>
    <w:rsid w:val="00555E2C"/>
    <w:rsid w:val="005561E8"/>
    <w:rsid w:val="00556693"/>
    <w:rsid w:val="00556698"/>
    <w:rsid w:val="00556B89"/>
    <w:rsid w:val="00556C30"/>
    <w:rsid w:val="0055728E"/>
    <w:rsid w:val="0056012D"/>
    <w:rsid w:val="00560748"/>
    <w:rsid w:val="00560D41"/>
    <w:rsid w:val="00561209"/>
    <w:rsid w:val="00562193"/>
    <w:rsid w:val="00562729"/>
    <w:rsid w:val="00562754"/>
    <w:rsid w:val="00562CC1"/>
    <w:rsid w:val="00562D5B"/>
    <w:rsid w:val="00563074"/>
    <w:rsid w:val="00563506"/>
    <w:rsid w:val="005635F0"/>
    <w:rsid w:val="0056408D"/>
    <w:rsid w:val="005642A3"/>
    <w:rsid w:val="005649D5"/>
    <w:rsid w:val="00565676"/>
    <w:rsid w:val="00565D72"/>
    <w:rsid w:val="00565EB7"/>
    <w:rsid w:val="00565F56"/>
    <w:rsid w:val="005666DF"/>
    <w:rsid w:val="0056744B"/>
    <w:rsid w:val="00567511"/>
    <w:rsid w:val="00567D59"/>
    <w:rsid w:val="00567FD9"/>
    <w:rsid w:val="00570005"/>
    <w:rsid w:val="005706A6"/>
    <w:rsid w:val="005709DF"/>
    <w:rsid w:val="00570FD2"/>
    <w:rsid w:val="0057132D"/>
    <w:rsid w:val="005713C7"/>
    <w:rsid w:val="0057168B"/>
    <w:rsid w:val="005718ED"/>
    <w:rsid w:val="00571F97"/>
    <w:rsid w:val="0057213F"/>
    <w:rsid w:val="00572945"/>
    <w:rsid w:val="005729A1"/>
    <w:rsid w:val="00572BF5"/>
    <w:rsid w:val="00572D4A"/>
    <w:rsid w:val="00572E31"/>
    <w:rsid w:val="0057326C"/>
    <w:rsid w:val="00573758"/>
    <w:rsid w:val="00573A8C"/>
    <w:rsid w:val="00573E28"/>
    <w:rsid w:val="00574611"/>
    <w:rsid w:val="00575241"/>
    <w:rsid w:val="0057526B"/>
    <w:rsid w:val="005754A7"/>
    <w:rsid w:val="005754FE"/>
    <w:rsid w:val="0057562B"/>
    <w:rsid w:val="005758B9"/>
    <w:rsid w:val="00575A27"/>
    <w:rsid w:val="005767A5"/>
    <w:rsid w:val="00576909"/>
    <w:rsid w:val="00576ADE"/>
    <w:rsid w:val="00576C27"/>
    <w:rsid w:val="00577196"/>
    <w:rsid w:val="005778FF"/>
    <w:rsid w:val="00577B93"/>
    <w:rsid w:val="005800A2"/>
    <w:rsid w:val="0058078C"/>
    <w:rsid w:val="00580A42"/>
    <w:rsid w:val="00581050"/>
    <w:rsid w:val="005810BB"/>
    <w:rsid w:val="0058156E"/>
    <w:rsid w:val="00581668"/>
    <w:rsid w:val="00581D10"/>
    <w:rsid w:val="00581E77"/>
    <w:rsid w:val="005827F0"/>
    <w:rsid w:val="005831E0"/>
    <w:rsid w:val="005832DF"/>
    <w:rsid w:val="00583305"/>
    <w:rsid w:val="00583501"/>
    <w:rsid w:val="00583B9A"/>
    <w:rsid w:val="00583CF9"/>
    <w:rsid w:val="005840D9"/>
    <w:rsid w:val="0058470D"/>
    <w:rsid w:val="00584FD1"/>
    <w:rsid w:val="00585762"/>
    <w:rsid w:val="00585B92"/>
    <w:rsid w:val="005874AE"/>
    <w:rsid w:val="0058753D"/>
    <w:rsid w:val="00587F36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85A"/>
    <w:rsid w:val="005939D8"/>
    <w:rsid w:val="00593C29"/>
    <w:rsid w:val="00594664"/>
    <w:rsid w:val="00594A3F"/>
    <w:rsid w:val="00594B71"/>
    <w:rsid w:val="00594C70"/>
    <w:rsid w:val="00594F42"/>
    <w:rsid w:val="00595753"/>
    <w:rsid w:val="00595E12"/>
    <w:rsid w:val="00595E6D"/>
    <w:rsid w:val="00595EC9"/>
    <w:rsid w:val="0059606F"/>
    <w:rsid w:val="0059640C"/>
    <w:rsid w:val="0059648F"/>
    <w:rsid w:val="00596740"/>
    <w:rsid w:val="00596934"/>
    <w:rsid w:val="00596964"/>
    <w:rsid w:val="00596D5A"/>
    <w:rsid w:val="005974A5"/>
    <w:rsid w:val="0059763D"/>
    <w:rsid w:val="00597F53"/>
    <w:rsid w:val="00597FBF"/>
    <w:rsid w:val="005A04C3"/>
    <w:rsid w:val="005A0602"/>
    <w:rsid w:val="005A08C5"/>
    <w:rsid w:val="005A0D43"/>
    <w:rsid w:val="005A0E01"/>
    <w:rsid w:val="005A1128"/>
    <w:rsid w:val="005A1437"/>
    <w:rsid w:val="005A15E7"/>
    <w:rsid w:val="005A1628"/>
    <w:rsid w:val="005A1703"/>
    <w:rsid w:val="005A20FC"/>
    <w:rsid w:val="005A25B4"/>
    <w:rsid w:val="005A291B"/>
    <w:rsid w:val="005A305C"/>
    <w:rsid w:val="005A3229"/>
    <w:rsid w:val="005A34F0"/>
    <w:rsid w:val="005A356F"/>
    <w:rsid w:val="005A39EE"/>
    <w:rsid w:val="005A3AB7"/>
    <w:rsid w:val="005A3B08"/>
    <w:rsid w:val="005A3F43"/>
    <w:rsid w:val="005A4088"/>
    <w:rsid w:val="005A411C"/>
    <w:rsid w:val="005A4499"/>
    <w:rsid w:val="005A4A98"/>
    <w:rsid w:val="005A4B77"/>
    <w:rsid w:val="005A4E09"/>
    <w:rsid w:val="005A4E0B"/>
    <w:rsid w:val="005A592D"/>
    <w:rsid w:val="005A5EAF"/>
    <w:rsid w:val="005A632F"/>
    <w:rsid w:val="005A685C"/>
    <w:rsid w:val="005A70C1"/>
    <w:rsid w:val="005A74DF"/>
    <w:rsid w:val="005A7D9F"/>
    <w:rsid w:val="005B0AF6"/>
    <w:rsid w:val="005B1444"/>
    <w:rsid w:val="005B17A9"/>
    <w:rsid w:val="005B1ED7"/>
    <w:rsid w:val="005B1EEA"/>
    <w:rsid w:val="005B2120"/>
    <w:rsid w:val="005B2698"/>
    <w:rsid w:val="005B296C"/>
    <w:rsid w:val="005B2C2C"/>
    <w:rsid w:val="005B2D41"/>
    <w:rsid w:val="005B2E02"/>
    <w:rsid w:val="005B30AE"/>
    <w:rsid w:val="005B34F5"/>
    <w:rsid w:val="005B353A"/>
    <w:rsid w:val="005B368F"/>
    <w:rsid w:val="005B3E44"/>
    <w:rsid w:val="005B41BE"/>
    <w:rsid w:val="005B4286"/>
    <w:rsid w:val="005B44E4"/>
    <w:rsid w:val="005B45C5"/>
    <w:rsid w:val="005B462B"/>
    <w:rsid w:val="005B4662"/>
    <w:rsid w:val="005B4740"/>
    <w:rsid w:val="005B47AC"/>
    <w:rsid w:val="005B47BA"/>
    <w:rsid w:val="005B4C3F"/>
    <w:rsid w:val="005B4DA6"/>
    <w:rsid w:val="005B4DD0"/>
    <w:rsid w:val="005B4F92"/>
    <w:rsid w:val="005B5054"/>
    <w:rsid w:val="005B53B3"/>
    <w:rsid w:val="005B5B11"/>
    <w:rsid w:val="005B6198"/>
    <w:rsid w:val="005B62EE"/>
    <w:rsid w:val="005B65D2"/>
    <w:rsid w:val="005B6C9D"/>
    <w:rsid w:val="005B6F5D"/>
    <w:rsid w:val="005B73F0"/>
    <w:rsid w:val="005B7890"/>
    <w:rsid w:val="005B7BD0"/>
    <w:rsid w:val="005C09E3"/>
    <w:rsid w:val="005C0A35"/>
    <w:rsid w:val="005C1229"/>
    <w:rsid w:val="005C1346"/>
    <w:rsid w:val="005C1601"/>
    <w:rsid w:val="005C1618"/>
    <w:rsid w:val="005C17A5"/>
    <w:rsid w:val="005C196F"/>
    <w:rsid w:val="005C1F9F"/>
    <w:rsid w:val="005C24BF"/>
    <w:rsid w:val="005C2604"/>
    <w:rsid w:val="005C2645"/>
    <w:rsid w:val="005C2C69"/>
    <w:rsid w:val="005C2D21"/>
    <w:rsid w:val="005C3591"/>
    <w:rsid w:val="005C3F33"/>
    <w:rsid w:val="005C4256"/>
    <w:rsid w:val="005C4369"/>
    <w:rsid w:val="005C4429"/>
    <w:rsid w:val="005C458B"/>
    <w:rsid w:val="005C4A02"/>
    <w:rsid w:val="005C53B8"/>
    <w:rsid w:val="005C5421"/>
    <w:rsid w:val="005C5931"/>
    <w:rsid w:val="005C5CE1"/>
    <w:rsid w:val="005C600F"/>
    <w:rsid w:val="005C622D"/>
    <w:rsid w:val="005C6558"/>
    <w:rsid w:val="005C6714"/>
    <w:rsid w:val="005C67B3"/>
    <w:rsid w:val="005C7203"/>
    <w:rsid w:val="005C7312"/>
    <w:rsid w:val="005C7345"/>
    <w:rsid w:val="005C7701"/>
    <w:rsid w:val="005C7BBE"/>
    <w:rsid w:val="005C7F8F"/>
    <w:rsid w:val="005D030B"/>
    <w:rsid w:val="005D0432"/>
    <w:rsid w:val="005D107E"/>
    <w:rsid w:val="005D13F4"/>
    <w:rsid w:val="005D1409"/>
    <w:rsid w:val="005D233C"/>
    <w:rsid w:val="005D23E4"/>
    <w:rsid w:val="005D2457"/>
    <w:rsid w:val="005D24D6"/>
    <w:rsid w:val="005D250B"/>
    <w:rsid w:val="005D271A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3FC"/>
    <w:rsid w:val="005D4516"/>
    <w:rsid w:val="005D4E1B"/>
    <w:rsid w:val="005D515A"/>
    <w:rsid w:val="005D530A"/>
    <w:rsid w:val="005D539D"/>
    <w:rsid w:val="005D598C"/>
    <w:rsid w:val="005D5D1A"/>
    <w:rsid w:val="005D5FD6"/>
    <w:rsid w:val="005D633C"/>
    <w:rsid w:val="005D63E3"/>
    <w:rsid w:val="005D66FC"/>
    <w:rsid w:val="005D6721"/>
    <w:rsid w:val="005D67C4"/>
    <w:rsid w:val="005D7488"/>
    <w:rsid w:val="005E0A79"/>
    <w:rsid w:val="005E105E"/>
    <w:rsid w:val="005E1333"/>
    <w:rsid w:val="005E1706"/>
    <w:rsid w:val="005E1843"/>
    <w:rsid w:val="005E1EB4"/>
    <w:rsid w:val="005E207D"/>
    <w:rsid w:val="005E24E2"/>
    <w:rsid w:val="005E2DC0"/>
    <w:rsid w:val="005E3254"/>
    <w:rsid w:val="005E3C43"/>
    <w:rsid w:val="005E3D7C"/>
    <w:rsid w:val="005E3D84"/>
    <w:rsid w:val="005E4BA3"/>
    <w:rsid w:val="005E4FDF"/>
    <w:rsid w:val="005E51B1"/>
    <w:rsid w:val="005E548A"/>
    <w:rsid w:val="005E55AF"/>
    <w:rsid w:val="005E58E0"/>
    <w:rsid w:val="005E59C7"/>
    <w:rsid w:val="005E5B12"/>
    <w:rsid w:val="005E5F9E"/>
    <w:rsid w:val="005E6331"/>
    <w:rsid w:val="005E64EF"/>
    <w:rsid w:val="005E656A"/>
    <w:rsid w:val="005E6608"/>
    <w:rsid w:val="005E6C0C"/>
    <w:rsid w:val="005E7266"/>
    <w:rsid w:val="005E7382"/>
    <w:rsid w:val="005E76BF"/>
    <w:rsid w:val="005F0217"/>
    <w:rsid w:val="005F08BB"/>
    <w:rsid w:val="005F0C7C"/>
    <w:rsid w:val="005F0E22"/>
    <w:rsid w:val="005F1191"/>
    <w:rsid w:val="005F179C"/>
    <w:rsid w:val="005F17FF"/>
    <w:rsid w:val="005F1D1C"/>
    <w:rsid w:val="005F212E"/>
    <w:rsid w:val="005F2545"/>
    <w:rsid w:val="005F2D54"/>
    <w:rsid w:val="005F312A"/>
    <w:rsid w:val="005F3886"/>
    <w:rsid w:val="005F38B1"/>
    <w:rsid w:val="005F3E86"/>
    <w:rsid w:val="005F3FBE"/>
    <w:rsid w:val="005F46F9"/>
    <w:rsid w:val="005F470B"/>
    <w:rsid w:val="005F50F1"/>
    <w:rsid w:val="005F54B9"/>
    <w:rsid w:val="005F5654"/>
    <w:rsid w:val="005F5759"/>
    <w:rsid w:val="005F58B3"/>
    <w:rsid w:val="005F5C03"/>
    <w:rsid w:val="005F6C9F"/>
    <w:rsid w:val="005F75A6"/>
    <w:rsid w:val="005F7767"/>
    <w:rsid w:val="005F7CD9"/>
    <w:rsid w:val="005F7D59"/>
    <w:rsid w:val="006001B5"/>
    <w:rsid w:val="006006B1"/>
    <w:rsid w:val="00600773"/>
    <w:rsid w:val="00600A2C"/>
    <w:rsid w:val="00600E49"/>
    <w:rsid w:val="00600E68"/>
    <w:rsid w:val="006016AB"/>
    <w:rsid w:val="0060173A"/>
    <w:rsid w:val="00601C06"/>
    <w:rsid w:val="00602340"/>
    <w:rsid w:val="0060234B"/>
    <w:rsid w:val="00602732"/>
    <w:rsid w:val="00603100"/>
    <w:rsid w:val="006040AC"/>
    <w:rsid w:val="006044BF"/>
    <w:rsid w:val="00604AC8"/>
    <w:rsid w:val="00604FB6"/>
    <w:rsid w:val="00605329"/>
    <w:rsid w:val="006056D3"/>
    <w:rsid w:val="00605FD8"/>
    <w:rsid w:val="0060646B"/>
    <w:rsid w:val="0060715A"/>
    <w:rsid w:val="006071C4"/>
    <w:rsid w:val="0060731A"/>
    <w:rsid w:val="006073CC"/>
    <w:rsid w:val="00610910"/>
    <w:rsid w:val="00610B1F"/>
    <w:rsid w:val="00610CD9"/>
    <w:rsid w:val="006116F3"/>
    <w:rsid w:val="006117EE"/>
    <w:rsid w:val="006128F5"/>
    <w:rsid w:val="00612FB6"/>
    <w:rsid w:val="006130C6"/>
    <w:rsid w:val="006134B4"/>
    <w:rsid w:val="006135E8"/>
    <w:rsid w:val="00613E86"/>
    <w:rsid w:val="006141B5"/>
    <w:rsid w:val="006141BE"/>
    <w:rsid w:val="00614557"/>
    <w:rsid w:val="006145BC"/>
    <w:rsid w:val="00614C67"/>
    <w:rsid w:val="00614C8A"/>
    <w:rsid w:val="00614F90"/>
    <w:rsid w:val="006151EA"/>
    <w:rsid w:val="00615962"/>
    <w:rsid w:val="00615BA4"/>
    <w:rsid w:val="00616AC6"/>
    <w:rsid w:val="00616DF6"/>
    <w:rsid w:val="00616E4A"/>
    <w:rsid w:val="00617370"/>
    <w:rsid w:val="00617420"/>
    <w:rsid w:val="0062003E"/>
    <w:rsid w:val="00620955"/>
    <w:rsid w:val="00620F0B"/>
    <w:rsid w:val="00620FA5"/>
    <w:rsid w:val="00621A11"/>
    <w:rsid w:val="00621BDF"/>
    <w:rsid w:val="006222C9"/>
    <w:rsid w:val="0062297A"/>
    <w:rsid w:val="00623AAD"/>
    <w:rsid w:val="00623ACA"/>
    <w:rsid w:val="0062422E"/>
    <w:rsid w:val="006243DE"/>
    <w:rsid w:val="006244BB"/>
    <w:rsid w:val="00624D25"/>
    <w:rsid w:val="00625557"/>
    <w:rsid w:val="00625569"/>
    <w:rsid w:val="00625731"/>
    <w:rsid w:val="00625BF0"/>
    <w:rsid w:val="00625C0D"/>
    <w:rsid w:val="00625D63"/>
    <w:rsid w:val="00626C90"/>
    <w:rsid w:val="00627239"/>
    <w:rsid w:val="006273EC"/>
    <w:rsid w:val="00627B1D"/>
    <w:rsid w:val="00627DBB"/>
    <w:rsid w:val="00627E26"/>
    <w:rsid w:val="006300AE"/>
    <w:rsid w:val="0063075D"/>
    <w:rsid w:val="006308BE"/>
    <w:rsid w:val="00630A4B"/>
    <w:rsid w:val="00630B8D"/>
    <w:rsid w:val="00631535"/>
    <w:rsid w:val="00631A90"/>
    <w:rsid w:val="00631C07"/>
    <w:rsid w:val="00631D3C"/>
    <w:rsid w:val="0063212C"/>
    <w:rsid w:val="006321E5"/>
    <w:rsid w:val="006328AF"/>
    <w:rsid w:val="006328ED"/>
    <w:rsid w:val="00632BCC"/>
    <w:rsid w:val="00632E52"/>
    <w:rsid w:val="00633302"/>
    <w:rsid w:val="0063332A"/>
    <w:rsid w:val="006337EB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4FC0"/>
    <w:rsid w:val="006358C1"/>
    <w:rsid w:val="0063673E"/>
    <w:rsid w:val="00636DD8"/>
    <w:rsid w:val="00636EDC"/>
    <w:rsid w:val="00637068"/>
    <w:rsid w:val="00637090"/>
    <w:rsid w:val="00637234"/>
    <w:rsid w:val="00637449"/>
    <w:rsid w:val="006378D3"/>
    <w:rsid w:val="006378D9"/>
    <w:rsid w:val="00637AB4"/>
    <w:rsid w:val="00637AC2"/>
    <w:rsid w:val="00637B93"/>
    <w:rsid w:val="00637D7D"/>
    <w:rsid w:val="00637E3D"/>
    <w:rsid w:val="00641055"/>
    <w:rsid w:val="00641261"/>
    <w:rsid w:val="006412EF"/>
    <w:rsid w:val="00641355"/>
    <w:rsid w:val="006413D1"/>
    <w:rsid w:val="00641654"/>
    <w:rsid w:val="006416F6"/>
    <w:rsid w:val="0064186E"/>
    <w:rsid w:val="00641DC2"/>
    <w:rsid w:val="00642323"/>
    <w:rsid w:val="00642819"/>
    <w:rsid w:val="006432E1"/>
    <w:rsid w:val="006433EC"/>
    <w:rsid w:val="00643C96"/>
    <w:rsid w:val="00644165"/>
    <w:rsid w:val="0064456F"/>
    <w:rsid w:val="0064463C"/>
    <w:rsid w:val="00644843"/>
    <w:rsid w:val="00644D21"/>
    <w:rsid w:val="006450DA"/>
    <w:rsid w:val="00645107"/>
    <w:rsid w:val="0064552E"/>
    <w:rsid w:val="00645814"/>
    <w:rsid w:val="006462FC"/>
    <w:rsid w:val="00646764"/>
    <w:rsid w:val="006467B7"/>
    <w:rsid w:val="00646852"/>
    <w:rsid w:val="00646B46"/>
    <w:rsid w:val="00646BF6"/>
    <w:rsid w:val="00647294"/>
    <w:rsid w:val="006474BA"/>
    <w:rsid w:val="0064786A"/>
    <w:rsid w:val="00647895"/>
    <w:rsid w:val="00650452"/>
    <w:rsid w:val="0065046F"/>
    <w:rsid w:val="00650596"/>
    <w:rsid w:val="006512BA"/>
    <w:rsid w:val="00651486"/>
    <w:rsid w:val="006516E4"/>
    <w:rsid w:val="006517AE"/>
    <w:rsid w:val="00651B2A"/>
    <w:rsid w:val="00651E4F"/>
    <w:rsid w:val="00652646"/>
    <w:rsid w:val="006527CE"/>
    <w:rsid w:val="00652918"/>
    <w:rsid w:val="00652ABE"/>
    <w:rsid w:val="00653557"/>
    <w:rsid w:val="0065370D"/>
    <w:rsid w:val="006538C0"/>
    <w:rsid w:val="006538D5"/>
    <w:rsid w:val="0065397C"/>
    <w:rsid w:val="00653A27"/>
    <w:rsid w:val="00654119"/>
    <w:rsid w:val="00654A8B"/>
    <w:rsid w:val="00654DEB"/>
    <w:rsid w:val="00655066"/>
    <w:rsid w:val="00655175"/>
    <w:rsid w:val="006551BB"/>
    <w:rsid w:val="00655364"/>
    <w:rsid w:val="006560CA"/>
    <w:rsid w:val="00656467"/>
    <w:rsid w:val="006569DE"/>
    <w:rsid w:val="00656B00"/>
    <w:rsid w:val="00657963"/>
    <w:rsid w:val="00657F55"/>
    <w:rsid w:val="00660257"/>
    <w:rsid w:val="00660E3B"/>
    <w:rsid w:val="006613FD"/>
    <w:rsid w:val="00661A9B"/>
    <w:rsid w:val="00661B05"/>
    <w:rsid w:val="00661B17"/>
    <w:rsid w:val="00662882"/>
    <w:rsid w:val="00662BB5"/>
    <w:rsid w:val="00662DB6"/>
    <w:rsid w:val="00662E84"/>
    <w:rsid w:val="0066331A"/>
    <w:rsid w:val="006635AE"/>
    <w:rsid w:val="00663F9A"/>
    <w:rsid w:val="0066420F"/>
    <w:rsid w:val="00664481"/>
    <w:rsid w:val="00664E00"/>
    <w:rsid w:val="00665100"/>
    <w:rsid w:val="00665F3A"/>
    <w:rsid w:val="00666632"/>
    <w:rsid w:val="0066683E"/>
    <w:rsid w:val="00666AD2"/>
    <w:rsid w:val="00666C97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7FB"/>
    <w:rsid w:val="00670FAB"/>
    <w:rsid w:val="006711E4"/>
    <w:rsid w:val="0067202F"/>
    <w:rsid w:val="0067268C"/>
    <w:rsid w:val="006729EB"/>
    <w:rsid w:val="00672C08"/>
    <w:rsid w:val="00672CE7"/>
    <w:rsid w:val="00672D34"/>
    <w:rsid w:val="00673002"/>
    <w:rsid w:val="006737C8"/>
    <w:rsid w:val="00673B99"/>
    <w:rsid w:val="00675809"/>
    <w:rsid w:val="00676154"/>
    <w:rsid w:val="006761C1"/>
    <w:rsid w:val="006762C5"/>
    <w:rsid w:val="006765C6"/>
    <w:rsid w:val="0067661C"/>
    <w:rsid w:val="00676653"/>
    <w:rsid w:val="0067679E"/>
    <w:rsid w:val="0067687E"/>
    <w:rsid w:val="00676EFA"/>
    <w:rsid w:val="006772A6"/>
    <w:rsid w:val="00677559"/>
    <w:rsid w:val="00677695"/>
    <w:rsid w:val="006777B7"/>
    <w:rsid w:val="00677A0B"/>
    <w:rsid w:val="00677C2A"/>
    <w:rsid w:val="00677C9B"/>
    <w:rsid w:val="00677E00"/>
    <w:rsid w:val="00677FAE"/>
    <w:rsid w:val="00680264"/>
    <w:rsid w:val="006802CA"/>
    <w:rsid w:val="006804B1"/>
    <w:rsid w:val="006804EF"/>
    <w:rsid w:val="00681213"/>
    <w:rsid w:val="00681231"/>
    <w:rsid w:val="006814E3"/>
    <w:rsid w:val="00681864"/>
    <w:rsid w:val="00681E31"/>
    <w:rsid w:val="0068263A"/>
    <w:rsid w:val="00682C8F"/>
    <w:rsid w:val="00682E4B"/>
    <w:rsid w:val="00682EB6"/>
    <w:rsid w:val="006830FC"/>
    <w:rsid w:val="00683280"/>
    <w:rsid w:val="006835CB"/>
    <w:rsid w:val="00684819"/>
    <w:rsid w:val="00684D5F"/>
    <w:rsid w:val="00684E9C"/>
    <w:rsid w:val="00685465"/>
    <w:rsid w:val="006854BC"/>
    <w:rsid w:val="006856BD"/>
    <w:rsid w:val="006857F8"/>
    <w:rsid w:val="00685E1C"/>
    <w:rsid w:val="0068658E"/>
    <w:rsid w:val="006866C7"/>
    <w:rsid w:val="006869A3"/>
    <w:rsid w:val="00686ABF"/>
    <w:rsid w:val="00687269"/>
    <w:rsid w:val="0068762C"/>
    <w:rsid w:val="0068772D"/>
    <w:rsid w:val="00687A6F"/>
    <w:rsid w:val="00687DB1"/>
    <w:rsid w:val="00687F0F"/>
    <w:rsid w:val="0069008E"/>
    <w:rsid w:val="00690476"/>
    <w:rsid w:val="006905A4"/>
    <w:rsid w:val="00690C66"/>
    <w:rsid w:val="00690F4F"/>
    <w:rsid w:val="0069109A"/>
    <w:rsid w:val="00691D49"/>
    <w:rsid w:val="00692183"/>
    <w:rsid w:val="006922A3"/>
    <w:rsid w:val="006922CB"/>
    <w:rsid w:val="006926BB"/>
    <w:rsid w:val="00692EA7"/>
    <w:rsid w:val="006933AA"/>
    <w:rsid w:val="0069350E"/>
    <w:rsid w:val="00694269"/>
    <w:rsid w:val="006942DB"/>
    <w:rsid w:val="00694741"/>
    <w:rsid w:val="00694C9C"/>
    <w:rsid w:val="00695531"/>
    <w:rsid w:val="0069573D"/>
    <w:rsid w:val="006958F0"/>
    <w:rsid w:val="00695EA4"/>
    <w:rsid w:val="00696B81"/>
    <w:rsid w:val="00696E55"/>
    <w:rsid w:val="00697351"/>
    <w:rsid w:val="00697388"/>
    <w:rsid w:val="0069784B"/>
    <w:rsid w:val="006A0094"/>
    <w:rsid w:val="006A0414"/>
    <w:rsid w:val="006A0424"/>
    <w:rsid w:val="006A0B46"/>
    <w:rsid w:val="006A0B49"/>
    <w:rsid w:val="006A0CA1"/>
    <w:rsid w:val="006A161C"/>
    <w:rsid w:val="006A1B37"/>
    <w:rsid w:val="006A1E64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A8A"/>
    <w:rsid w:val="006A5B0F"/>
    <w:rsid w:val="006A5CB6"/>
    <w:rsid w:val="006A5E70"/>
    <w:rsid w:val="006A6040"/>
    <w:rsid w:val="006A65C6"/>
    <w:rsid w:val="006A6774"/>
    <w:rsid w:val="006A6A73"/>
    <w:rsid w:val="006A6AA3"/>
    <w:rsid w:val="006A6ACF"/>
    <w:rsid w:val="006A6CA7"/>
    <w:rsid w:val="006A708F"/>
    <w:rsid w:val="006A70BF"/>
    <w:rsid w:val="006A7783"/>
    <w:rsid w:val="006A784F"/>
    <w:rsid w:val="006A78F6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5CC"/>
    <w:rsid w:val="006B291E"/>
    <w:rsid w:val="006B2AAA"/>
    <w:rsid w:val="006B2C14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8AA"/>
    <w:rsid w:val="006B5BF9"/>
    <w:rsid w:val="006B5C2C"/>
    <w:rsid w:val="006B63F7"/>
    <w:rsid w:val="006B6B1E"/>
    <w:rsid w:val="006B6F0E"/>
    <w:rsid w:val="006B6F24"/>
    <w:rsid w:val="006B725B"/>
    <w:rsid w:val="006B7275"/>
    <w:rsid w:val="006B72CA"/>
    <w:rsid w:val="006B7A4C"/>
    <w:rsid w:val="006C01F9"/>
    <w:rsid w:val="006C0EDD"/>
    <w:rsid w:val="006C129F"/>
    <w:rsid w:val="006C1531"/>
    <w:rsid w:val="006C18FD"/>
    <w:rsid w:val="006C19BE"/>
    <w:rsid w:val="006C1C84"/>
    <w:rsid w:val="006C1F10"/>
    <w:rsid w:val="006C2068"/>
    <w:rsid w:val="006C2169"/>
    <w:rsid w:val="006C2465"/>
    <w:rsid w:val="006C26E8"/>
    <w:rsid w:val="006C2882"/>
    <w:rsid w:val="006C2A15"/>
    <w:rsid w:val="006C2A1C"/>
    <w:rsid w:val="006C2B06"/>
    <w:rsid w:val="006C2B27"/>
    <w:rsid w:val="006C3080"/>
    <w:rsid w:val="006C3131"/>
    <w:rsid w:val="006C3157"/>
    <w:rsid w:val="006C34E5"/>
    <w:rsid w:val="006C3CFA"/>
    <w:rsid w:val="006C3FB5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C5765"/>
    <w:rsid w:val="006C5DC6"/>
    <w:rsid w:val="006C5FFB"/>
    <w:rsid w:val="006C61EF"/>
    <w:rsid w:val="006C7140"/>
    <w:rsid w:val="006D0865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09"/>
    <w:rsid w:val="006D302C"/>
    <w:rsid w:val="006D35DA"/>
    <w:rsid w:val="006D36A1"/>
    <w:rsid w:val="006D3A88"/>
    <w:rsid w:val="006D400A"/>
    <w:rsid w:val="006D4E36"/>
    <w:rsid w:val="006D4FC2"/>
    <w:rsid w:val="006D524D"/>
    <w:rsid w:val="006D5466"/>
    <w:rsid w:val="006D5DE4"/>
    <w:rsid w:val="006D6583"/>
    <w:rsid w:val="006D68DD"/>
    <w:rsid w:val="006D693C"/>
    <w:rsid w:val="006D6A0A"/>
    <w:rsid w:val="006D6B8D"/>
    <w:rsid w:val="006D6C33"/>
    <w:rsid w:val="006D6C90"/>
    <w:rsid w:val="006D72B2"/>
    <w:rsid w:val="006D7563"/>
    <w:rsid w:val="006D7918"/>
    <w:rsid w:val="006E00E8"/>
    <w:rsid w:val="006E02EB"/>
    <w:rsid w:val="006E031A"/>
    <w:rsid w:val="006E05FF"/>
    <w:rsid w:val="006E0758"/>
    <w:rsid w:val="006E0840"/>
    <w:rsid w:val="006E14B4"/>
    <w:rsid w:val="006E15AE"/>
    <w:rsid w:val="006E2434"/>
    <w:rsid w:val="006E273B"/>
    <w:rsid w:val="006E2854"/>
    <w:rsid w:val="006E2BB6"/>
    <w:rsid w:val="006E30F3"/>
    <w:rsid w:val="006E3627"/>
    <w:rsid w:val="006E3896"/>
    <w:rsid w:val="006E3A76"/>
    <w:rsid w:val="006E4537"/>
    <w:rsid w:val="006E46EE"/>
    <w:rsid w:val="006E4DAA"/>
    <w:rsid w:val="006E4E50"/>
    <w:rsid w:val="006E5000"/>
    <w:rsid w:val="006E50DF"/>
    <w:rsid w:val="006E5979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247"/>
    <w:rsid w:val="006F0692"/>
    <w:rsid w:val="006F08B4"/>
    <w:rsid w:val="006F098D"/>
    <w:rsid w:val="006F1405"/>
    <w:rsid w:val="006F167A"/>
    <w:rsid w:val="006F1D7D"/>
    <w:rsid w:val="006F2026"/>
    <w:rsid w:val="006F23FA"/>
    <w:rsid w:val="006F246C"/>
    <w:rsid w:val="006F27DE"/>
    <w:rsid w:val="006F2DFE"/>
    <w:rsid w:val="006F30BF"/>
    <w:rsid w:val="006F30C3"/>
    <w:rsid w:val="006F379A"/>
    <w:rsid w:val="006F3AE0"/>
    <w:rsid w:val="006F3E4F"/>
    <w:rsid w:val="006F3E67"/>
    <w:rsid w:val="006F42AC"/>
    <w:rsid w:val="006F4F47"/>
    <w:rsid w:val="006F5506"/>
    <w:rsid w:val="006F5B58"/>
    <w:rsid w:val="006F6089"/>
    <w:rsid w:val="006F640E"/>
    <w:rsid w:val="006F66B2"/>
    <w:rsid w:val="006F6F6F"/>
    <w:rsid w:val="006F7084"/>
    <w:rsid w:val="006F7097"/>
    <w:rsid w:val="006F7572"/>
    <w:rsid w:val="006F771F"/>
    <w:rsid w:val="006F7D14"/>
    <w:rsid w:val="007009B5"/>
    <w:rsid w:val="007010F8"/>
    <w:rsid w:val="0070130C"/>
    <w:rsid w:val="007017FE"/>
    <w:rsid w:val="00701B3B"/>
    <w:rsid w:val="00701F1A"/>
    <w:rsid w:val="007021F2"/>
    <w:rsid w:val="00702287"/>
    <w:rsid w:val="00702691"/>
    <w:rsid w:val="00702A9F"/>
    <w:rsid w:val="00702B33"/>
    <w:rsid w:val="00702BD3"/>
    <w:rsid w:val="007032CA"/>
    <w:rsid w:val="00703543"/>
    <w:rsid w:val="007036E2"/>
    <w:rsid w:val="0070380A"/>
    <w:rsid w:val="007042FC"/>
    <w:rsid w:val="00704627"/>
    <w:rsid w:val="00704D91"/>
    <w:rsid w:val="00704F70"/>
    <w:rsid w:val="0070527A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07831"/>
    <w:rsid w:val="007101AD"/>
    <w:rsid w:val="007101CD"/>
    <w:rsid w:val="00710211"/>
    <w:rsid w:val="00710506"/>
    <w:rsid w:val="00710617"/>
    <w:rsid w:val="0071071D"/>
    <w:rsid w:val="00710AA6"/>
    <w:rsid w:val="00710E3C"/>
    <w:rsid w:val="0071119A"/>
    <w:rsid w:val="00711215"/>
    <w:rsid w:val="007122D6"/>
    <w:rsid w:val="0071243F"/>
    <w:rsid w:val="00712716"/>
    <w:rsid w:val="0071292A"/>
    <w:rsid w:val="00712A0C"/>
    <w:rsid w:val="00712A84"/>
    <w:rsid w:val="00712E40"/>
    <w:rsid w:val="00713000"/>
    <w:rsid w:val="007138CF"/>
    <w:rsid w:val="007139BC"/>
    <w:rsid w:val="00713D63"/>
    <w:rsid w:val="00713FF1"/>
    <w:rsid w:val="00714759"/>
    <w:rsid w:val="007147D7"/>
    <w:rsid w:val="0071515E"/>
    <w:rsid w:val="0071518E"/>
    <w:rsid w:val="00715276"/>
    <w:rsid w:val="00715473"/>
    <w:rsid w:val="00715475"/>
    <w:rsid w:val="00715477"/>
    <w:rsid w:val="0071588A"/>
    <w:rsid w:val="007158AB"/>
    <w:rsid w:val="00715B7F"/>
    <w:rsid w:val="00715D75"/>
    <w:rsid w:val="00716107"/>
    <w:rsid w:val="00716D88"/>
    <w:rsid w:val="0071744E"/>
    <w:rsid w:val="007178A5"/>
    <w:rsid w:val="00717E4A"/>
    <w:rsid w:val="00717E8E"/>
    <w:rsid w:val="00717EC1"/>
    <w:rsid w:val="00720406"/>
    <w:rsid w:val="00720458"/>
    <w:rsid w:val="007207A1"/>
    <w:rsid w:val="00721397"/>
    <w:rsid w:val="00721429"/>
    <w:rsid w:val="0072193E"/>
    <w:rsid w:val="00721961"/>
    <w:rsid w:val="0072252D"/>
    <w:rsid w:val="0072260F"/>
    <w:rsid w:val="007229A8"/>
    <w:rsid w:val="00723321"/>
    <w:rsid w:val="00723635"/>
    <w:rsid w:val="00724085"/>
    <w:rsid w:val="00724237"/>
    <w:rsid w:val="00724B83"/>
    <w:rsid w:val="00724DED"/>
    <w:rsid w:val="007250BB"/>
    <w:rsid w:val="0072563D"/>
    <w:rsid w:val="00725720"/>
    <w:rsid w:val="00725B0F"/>
    <w:rsid w:val="00726492"/>
    <w:rsid w:val="00726E7E"/>
    <w:rsid w:val="007275F3"/>
    <w:rsid w:val="00730041"/>
    <w:rsid w:val="007309BB"/>
    <w:rsid w:val="00730B4D"/>
    <w:rsid w:val="00730E29"/>
    <w:rsid w:val="0073158E"/>
    <w:rsid w:val="007317BC"/>
    <w:rsid w:val="007319B8"/>
    <w:rsid w:val="00731C2B"/>
    <w:rsid w:val="00731DA6"/>
    <w:rsid w:val="00731E9E"/>
    <w:rsid w:val="00732268"/>
    <w:rsid w:val="007322A3"/>
    <w:rsid w:val="007322AB"/>
    <w:rsid w:val="00732493"/>
    <w:rsid w:val="00732C1F"/>
    <w:rsid w:val="00733383"/>
    <w:rsid w:val="00733489"/>
    <w:rsid w:val="00733641"/>
    <w:rsid w:val="00733C2E"/>
    <w:rsid w:val="00734100"/>
    <w:rsid w:val="007352C0"/>
    <w:rsid w:val="00735370"/>
    <w:rsid w:val="007353D3"/>
    <w:rsid w:val="0073548F"/>
    <w:rsid w:val="00735EA5"/>
    <w:rsid w:val="0073600B"/>
    <w:rsid w:val="007364D6"/>
    <w:rsid w:val="00736F65"/>
    <w:rsid w:val="007372E9"/>
    <w:rsid w:val="00737633"/>
    <w:rsid w:val="00737D08"/>
    <w:rsid w:val="00737D8A"/>
    <w:rsid w:val="007403CA"/>
    <w:rsid w:val="007406B9"/>
    <w:rsid w:val="007406E0"/>
    <w:rsid w:val="007407F0"/>
    <w:rsid w:val="007408AB"/>
    <w:rsid w:val="0074099F"/>
    <w:rsid w:val="00741486"/>
    <w:rsid w:val="007416A1"/>
    <w:rsid w:val="00741C5B"/>
    <w:rsid w:val="007424D0"/>
    <w:rsid w:val="0074250D"/>
    <w:rsid w:val="0074274D"/>
    <w:rsid w:val="007428C6"/>
    <w:rsid w:val="00742D77"/>
    <w:rsid w:val="00742FEF"/>
    <w:rsid w:val="00743681"/>
    <w:rsid w:val="007438AA"/>
    <w:rsid w:val="007438D8"/>
    <w:rsid w:val="00743A70"/>
    <w:rsid w:val="00744BC7"/>
    <w:rsid w:val="00744C86"/>
    <w:rsid w:val="00744F2E"/>
    <w:rsid w:val="00744F5A"/>
    <w:rsid w:val="00744FEF"/>
    <w:rsid w:val="007451BF"/>
    <w:rsid w:val="00745245"/>
    <w:rsid w:val="007457DE"/>
    <w:rsid w:val="00745851"/>
    <w:rsid w:val="00745C4F"/>
    <w:rsid w:val="00745EE8"/>
    <w:rsid w:val="007461BE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8BE"/>
    <w:rsid w:val="007509D7"/>
    <w:rsid w:val="007509EA"/>
    <w:rsid w:val="00750C5D"/>
    <w:rsid w:val="00750EC8"/>
    <w:rsid w:val="00750FF1"/>
    <w:rsid w:val="0075126C"/>
    <w:rsid w:val="0075156B"/>
    <w:rsid w:val="007519E0"/>
    <w:rsid w:val="0075230C"/>
    <w:rsid w:val="007525B5"/>
    <w:rsid w:val="00752892"/>
    <w:rsid w:val="00752BB3"/>
    <w:rsid w:val="00752D57"/>
    <w:rsid w:val="00752E03"/>
    <w:rsid w:val="00753845"/>
    <w:rsid w:val="00753B46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5DE4"/>
    <w:rsid w:val="00756268"/>
    <w:rsid w:val="00756427"/>
    <w:rsid w:val="0075671B"/>
    <w:rsid w:val="007567FD"/>
    <w:rsid w:val="00756D85"/>
    <w:rsid w:val="00756FA5"/>
    <w:rsid w:val="00757032"/>
    <w:rsid w:val="0075729E"/>
    <w:rsid w:val="0076005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933"/>
    <w:rsid w:val="00762E69"/>
    <w:rsid w:val="0076323E"/>
    <w:rsid w:val="0076347B"/>
    <w:rsid w:val="00763627"/>
    <w:rsid w:val="00763E81"/>
    <w:rsid w:val="00764067"/>
    <w:rsid w:val="00764137"/>
    <w:rsid w:val="0076424A"/>
    <w:rsid w:val="00764455"/>
    <w:rsid w:val="00764536"/>
    <w:rsid w:val="00764579"/>
    <w:rsid w:val="00764AB4"/>
    <w:rsid w:val="00764E41"/>
    <w:rsid w:val="00764EC1"/>
    <w:rsid w:val="007656D7"/>
    <w:rsid w:val="007657F1"/>
    <w:rsid w:val="00765A55"/>
    <w:rsid w:val="00765C1A"/>
    <w:rsid w:val="00765EEE"/>
    <w:rsid w:val="00766A26"/>
    <w:rsid w:val="00766BA5"/>
    <w:rsid w:val="00767450"/>
    <w:rsid w:val="00767AED"/>
    <w:rsid w:val="00767CA2"/>
    <w:rsid w:val="0077024F"/>
    <w:rsid w:val="007705A6"/>
    <w:rsid w:val="00770666"/>
    <w:rsid w:val="0077083A"/>
    <w:rsid w:val="0077087B"/>
    <w:rsid w:val="00770C67"/>
    <w:rsid w:val="00771051"/>
    <w:rsid w:val="00771107"/>
    <w:rsid w:val="00771381"/>
    <w:rsid w:val="00771B9B"/>
    <w:rsid w:val="0077221C"/>
    <w:rsid w:val="007723B4"/>
    <w:rsid w:val="00772F04"/>
    <w:rsid w:val="0077387F"/>
    <w:rsid w:val="007739E6"/>
    <w:rsid w:val="00773B1F"/>
    <w:rsid w:val="00773B2A"/>
    <w:rsid w:val="00774363"/>
    <w:rsid w:val="00774464"/>
    <w:rsid w:val="00774EB6"/>
    <w:rsid w:val="007750C9"/>
    <w:rsid w:val="007751D5"/>
    <w:rsid w:val="0077573B"/>
    <w:rsid w:val="0077623C"/>
    <w:rsid w:val="00776464"/>
    <w:rsid w:val="0077647D"/>
    <w:rsid w:val="0077656A"/>
    <w:rsid w:val="0077665F"/>
    <w:rsid w:val="00776738"/>
    <w:rsid w:val="00776DC3"/>
    <w:rsid w:val="007771AC"/>
    <w:rsid w:val="0077747A"/>
    <w:rsid w:val="00777C1C"/>
    <w:rsid w:val="00777E03"/>
    <w:rsid w:val="007800C6"/>
    <w:rsid w:val="00780951"/>
    <w:rsid w:val="00780C2B"/>
    <w:rsid w:val="00780DBC"/>
    <w:rsid w:val="00780E2C"/>
    <w:rsid w:val="0078160B"/>
    <w:rsid w:val="00781716"/>
    <w:rsid w:val="00781D76"/>
    <w:rsid w:val="00782109"/>
    <w:rsid w:val="00782266"/>
    <w:rsid w:val="007826D7"/>
    <w:rsid w:val="007827ED"/>
    <w:rsid w:val="00782813"/>
    <w:rsid w:val="007828C3"/>
    <w:rsid w:val="007831C2"/>
    <w:rsid w:val="007835B9"/>
    <w:rsid w:val="007836F7"/>
    <w:rsid w:val="00783773"/>
    <w:rsid w:val="00783946"/>
    <w:rsid w:val="0078399C"/>
    <w:rsid w:val="00783A01"/>
    <w:rsid w:val="00783FD2"/>
    <w:rsid w:val="00784B33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C96"/>
    <w:rsid w:val="00787E62"/>
    <w:rsid w:val="00787EB2"/>
    <w:rsid w:val="007900B9"/>
    <w:rsid w:val="0079017F"/>
    <w:rsid w:val="00791125"/>
    <w:rsid w:val="007912DD"/>
    <w:rsid w:val="007913CD"/>
    <w:rsid w:val="007916FE"/>
    <w:rsid w:val="00791A66"/>
    <w:rsid w:val="00791DEE"/>
    <w:rsid w:val="00791F08"/>
    <w:rsid w:val="00792412"/>
    <w:rsid w:val="007925B0"/>
    <w:rsid w:val="00792C4C"/>
    <w:rsid w:val="00792E81"/>
    <w:rsid w:val="00793D1E"/>
    <w:rsid w:val="0079404F"/>
    <w:rsid w:val="0079459E"/>
    <w:rsid w:val="00794F6F"/>
    <w:rsid w:val="00795154"/>
    <w:rsid w:val="007953F7"/>
    <w:rsid w:val="00795A2B"/>
    <w:rsid w:val="00796046"/>
    <w:rsid w:val="0079612F"/>
    <w:rsid w:val="00796427"/>
    <w:rsid w:val="00796459"/>
    <w:rsid w:val="007964C8"/>
    <w:rsid w:val="007968F7"/>
    <w:rsid w:val="00796C88"/>
    <w:rsid w:val="00796D30"/>
    <w:rsid w:val="00797A45"/>
    <w:rsid w:val="00797B38"/>
    <w:rsid w:val="00797BB6"/>
    <w:rsid w:val="00797E01"/>
    <w:rsid w:val="007A03BA"/>
    <w:rsid w:val="007A04E5"/>
    <w:rsid w:val="007A0711"/>
    <w:rsid w:val="007A076D"/>
    <w:rsid w:val="007A10BC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15F"/>
    <w:rsid w:val="007A45CD"/>
    <w:rsid w:val="007A45E7"/>
    <w:rsid w:val="007A4763"/>
    <w:rsid w:val="007A4BFA"/>
    <w:rsid w:val="007A4E72"/>
    <w:rsid w:val="007A517C"/>
    <w:rsid w:val="007A5F88"/>
    <w:rsid w:val="007A6816"/>
    <w:rsid w:val="007A695D"/>
    <w:rsid w:val="007A736C"/>
    <w:rsid w:val="007A75F0"/>
    <w:rsid w:val="007A788D"/>
    <w:rsid w:val="007A7ED3"/>
    <w:rsid w:val="007B0A0E"/>
    <w:rsid w:val="007B0E22"/>
    <w:rsid w:val="007B0EAA"/>
    <w:rsid w:val="007B0EC0"/>
    <w:rsid w:val="007B1251"/>
    <w:rsid w:val="007B17FF"/>
    <w:rsid w:val="007B1E6C"/>
    <w:rsid w:val="007B2BF0"/>
    <w:rsid w:val="007B2E3D"/>
    <w:rsid w:val="007B2F1B"/>
    <w:rsid w:val="007B34CF"/>
    <w:rsid w:val="007B3957"/>
    <w:rsid w:val="007B3CF7"/>
    <w:rsid w:val="007B413C"/>
    <w:rsid w:val="007B4264"/>
    <w:rsid w:val="007B4590"/>
    <w:rsid w:val="007B4B9B"/>
    <w:rsid w:val="007B4CE7"/>
    <w:rsid w:val="007B5C05"/>
    <w:rsid w:val="007B603C"/>
    <w:rsid w:val="007B604C"/>
    <w:rsid w:val="007B6BED"/>
    <w:rsid w:val="007B726E"/>
    <w:rsid w:val="007B731B"/>
    <w:rsid w:val="007B7637"/>
    <w:rsid w:val="007B7B6F"/>
    <w:rsid w:val="007B7C0C"/>
    <w:rsid w:val="007C031C"/>
    <w:rsid w:val="007C0F61"/>
    <w:rsid w:val="007C13CF"/>
    <w:rsid w:val="007C1591"/>
    <w:rsid w:val="007C16B9"/>
    <w:rsid w:val="007C185D"/>
    <w:rsid w:val="007C1967"/>
    <w:rsid w:val="007C2814"/>
    <w:rsid w:val="007C2817"/>
    <w:rsid w:val="007C281B"/>
    <w:rsid w:val="007C29FD"/>
    <w:rsid w:val="007C2CAD"/>
    <w:rsid w:val="007C2E4A"/>
    <w:rsid w:val="007C2E86"/>
    <w:rsid w:val="007C3526"/>
    <w:rsid w:val="007C3B42"/>
    <w:rsid w:val="007C3CD5"/>
    <w:rsid w:val="007C415A"/>
    <w:rsid w:val="007C4B56"/>
    <w:rsid w:val="007C5239"/>
    <w:rsid w:val="007C5277"/>
    <w:rsid w:val="007C5349"/>
    <w:rsid w:val="007C53E3"/>
    <w:rsid w:val="007C542B"/>
    <w:rsid w:val="007C5945"/>
    <w:rsid w:val="007C5CD3"/>
    <w:rsid w:val="007C6064"/>
    <w:rsid w:val="007C6402"/>
    <w:rsid w:val="007C68B6"/>
    <w:rsid w:val="007C6909"/>
    <w:rsid w:val="007C6B2A"/>
    <w:rsid w:val="007C76AF"/>
    <w:rsid w:val="007C7F7B"/>
    <w:rsid w:val="007C7FD0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C1"/>
    <w:rsid w:val="007D3814"/>
    <w:rsid w:val="007D38BF"/>
    <w:rsid w:val="007D3912"/>
    <w:rsid w:val="007D3C2B"/>
    <w:rsid w:val="007D3C6F"/>
    <w:rsid w:val="007D40B6"/>
    <w:rsid w:val="007D4155"/>
    <w:rsid w:val="007D4469"/>
    <w:rsid w:val="007D4D6E"/>
    <w:rsid w:val="007D4DBF"/>
    <w:rsid w:val="007D4EBE"/>
    <w:rsid w:val="007D559B"/>
    <w:rsid w:val="007D57B3"/>
    <w:rsid w:val="007D5D26"/>
    <w:rsid w:val="007D61DB"/>
    <w:rsid w:val="007D624A"/>
    <w:rsid w:val="007D62A9"/>
    <w:rsid w:val="007D631B"/>
    <w:rsid w:val="007D65C3"/>
    <w:rsid w:val="007D66AF"/>
    <w:rsid w:val="007D6768"/>
    <w:rsid w:val="007D67F4"/>
    <w:rsid w:val="007D6866"/>
    <w:rsid w:val="007D6878"/>
    <w:rsid w:val="007D68A6"/>
    <w:rsid w:val="007D726A"/>
    <w:rsid w:val="007E054A"/>
    <w:rsid w:val="007E05F0"/>
    <w:rsid w:val="007E0B09"/>
    <w:rsid w:val="007E0C78"/>
    <w:rsid w:val="007E0EB2"/>
    <w:rsid w:val="007E142E"/>
    <w:rsid w:val="007E1AE3"/>
    <w:rsid w:val="007E1E71"/>
    <w:rsid w:val="007E1F90"/>
    <w:rsid w:val="007E1FE4"/>
    <w:rsid w:val="007E2124"/>
    <w:rsid w:val="007E22B6"/>
    <w:rsid w:val="007E3621"/>
    <w:rsid w:val="007E38AF"/>
    <w:rsid w:val="007E3B82"/>
    <w:rsid w:val="007E3D77"/>
    <w:rsid w:val="007E3D8F"/>
    <w:rsid w:val="007E4151"/>
    <w:rsid w:val="007E4408"/>
    <w:rsid w:val="007E48E5"/>
    <w:rsid w:val="007E503A"/>
    <w:rsid w:val="007E5296"/>
    <w:rsid w:val="007E534D"/>
    <w:rsid w:val="007E5D55"/>
    <w:rsid w:val="007E5E3F"/>
    <w:rsid w:val="007E604F"/>
    <w:rsid w:val="007E63AD"/>
    <w:rsid w:val="007E669C"/>
    <w:rsid w:val="007E6B7B"/>
    <w:rsid w:val="007E6F26"/>
    <w:rsid w:val="007E74B9"/>
    <w:rsid w:val="007E74BA"/>
    <w:rsid w:val="007E7559"/>
    <w:rsid w:val="007E7A5F"/>
    <w:rsid w:val="007F0320"/>
    <w:rsid w:val="007F09A2"/>
    <w:rsid w:val="007F0B2F"/>
    <w:rsid w:val="007F0CD4"/>
    <w:rsid w:val="007F10F8"/>
    <w:rsid w:val="007F18E9"/>
    <w:rsid w:val="007F1EEB"/>
    <w:rsid w:val="007F2978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575"/>
    <w:rsid w:val="007F467F"/>
    <w:rsid w:val="007F4E47"/>
    <w:rsid w:val="007F57CD"/>
    <w:rsid w:val="007F5A8C"/>
    <w:rsid w:val="007F64B7"/>
    <w:rsid w:val="007F6D8F"/>
    <w:rsid w:val="007F7118"/>
    <w:rsid w:val="007F7126"/>
    <w:rsid w:val="007F77C9"/>
    <w:rsid w:val="007F7BA5"/>
    <w:rsid w:val="008001A0"/>
    <w:rsid w:val="0080071D"/>
    <w:rsid w:val="00800836"/>
    <w:rsid w:val="00800C44"/>
    <w:rsid w:val="00800DBC"/>
    <w:rsid w:val="0080112F"/>
    <w:rsid w:val="00801F07"/>
    <w:rsid w:val="008021BA"/>
    <w:rsid w:val="0080231E"/>
    <w:rsid w:val="00802459"/>
    <w:rsid w:val="008028FB"/>
    <w:rsid w:val="00802944"/>
    <w:rsid w:val="008031DB"/>
    <w:rsid w:val="0080329F"/>
    <w:rsid w:val="008033D4"/>
    <w:rsid w:val="00803896"/>
    <w:rsid w:val="00803A47"/>
    <w:rsid w:val="00803CDC"/>
    <w:rsid w:val="00803F99"/>
    <w:rsid w:val="008042AF"/>
    <w:rsid w:val="008043A3"/>
    <w:rsid w:val="008044B8"/>
    <w:rsid w:val="0080459A"/>
    <w:rsid w:val="008045A7"/>
    <w:rsid w:val="00804802"/>
    <w:rsid w:val="008049E6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56F"/>
    <w:rsid w:val="008108A3"/>
    <w:rsid w:val="008109F7"/>
    <w:rsid w:val="00810AE8"/>
    <w:rsid w:val="00810EE8"/>
    <w:rsid w:val="00811102"/>
    <w:rsid w:val="008112F7"/>
    <w:rsid w:val="008115E4"/>
    <w:rsid w:val="00811762"/>
    <w:rsid w:val="008118D3"/>
    <w:rsid w:val="00811E1F"/>
    <w:rsid w:val="008121BA"/>
    <w:rsid w:val="008122E7"/>
    <w:rsid w:val="00812371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EBE"/>
    <w:rsid w:val="00815005"/>
    <w:rsid w:val="008153AB"/>
    <w:rsid w:val="008153E7"/>
    <w:rsid w:val="008155C0"/>
    <w:rsid w:val="0081579F"/>
    <w:rsid w:val="00815B16"/>
    <w:rsid w:val="00815BE1"/>
    <w:rsid w:val="00816130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947"/>
    <w:rsid w:val="00821D95"/>
    <w:rsid w:val="008225DB"/>
    <w:rsid w:val="008227CF"/>
    <w:rsid w:val="008227FA"/>
    <w:rsid w:val="008228A3"/>
    <w:rsid w:val="008228AD"/>
    <w:rsid w:val="0082294A"/>
    <w:rsid w:val="008230E1"/>
    <w:rsid w:val="00823102"/>
    <w:rsid w:val="00823980"/>
    <w:rsid w:val="00823CD7"/>
    <w:rsid w:val="00823F71"/>
    <w:rsid w:val="00823FB7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303EE"/>
    <w:rsid w:val="00830C7F"/>
    <w:rsid w:val="0083151F"/>
    <w:rsid w:val="00831D0D"/>
    <w:rsid w:val="00831EE5"/>
    <w:rsid w:val="0083226D"/>
    <w:rsid w:val="00832414"/>
    <w:rsid w:val="00832658"/>
    <w:rsid w:val="0083279E"/>
    <w:rsid w:val="00832875"/>
    <w:rsid w:val="0083289A"/>
    <w:rsid w:val="008328AF"/>
    <w:rsid w:val="00832C93"/>
    <w:rsid w:val="008334F9"/>
    <w:rsid w:val="00833C6D"/>
    <w:rsid w:val="00833CC0"/>
    <w:rsid w:val="00833DEB"/>
    <w:rsid w:val="0083401E"/>
    <w:rsid w:val="00834BCD"/>
    <w:rsid w:val="00834CF8"/>
    <w:rsid w:val="00834ED8"/>
    <w:rsid w:val="00835596"/>
    <w:rsid w:val="008358F3"/>
    <w:rsid w:val="00835C33"/>
    <w:rsid w:val="00835E39"/>
    <w:rsid w:val="00835F46"/>
    <w:rsid w:val="00835F91"/>
    <w:rsid w:val="008360A8"/>
    <w:rsid w:val="008360EA"/>
    <w:rsid w:val="008362DE"/>
    <w:rsid w:val="008366C7"/>
    <w:rsid w:val="008369D9"/>
    <w:rsid w:val="00837005"/>
    <w:rsid w:val="00837212"/>
    <w:rsid w:val="008373F3"/>
    <w:rsid w:val="0083763A"/>
    <w:rsid w:val="00837B14"/>
    <w:rsid w:val="00837D7E"/>
    <w:rsid w:val="00837F02"/>
    <w:rsid w:val="008400C9"/>
    <w:rsid w:val="008404D2"/>
    <w:rsid w:val="00840CD9"/>
    <w:rsid w:val="00841095"/>
    <w:rsid w:val="0084112B"/>
    <w:rsid w:val="008417AC"/>
    <w:rsid w:val="00841C52"/>
    <w:rsid w:val="00841E02"/>
    <w:rsid w:val="008422A0"/>
    <w:rsid w:val="008423BD"/>
    <w:rsid w:val="00842CD0"/>
    <w:rsid w:val="00843767"/>
    <w:rsid w:val="00843974"/>
    <w:rsid w:val="00843A74"/>
    <w:rsid w:val="008441FE"/>
    <w:rsid w:val="00844284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416"/>
    <w:rsid w:val="00846506"/>
    <w:rsid w:val="008470AB"/>
    <w:rsid w:val="00847836"/>
    <w:rsid w:val="008478B6"/>
    <w:rsid w:val="00850204"/>
    <w:rsid w:val="0085045B"/>
    <w:rsid w:val="00850691"/>
    <w:rsid w:val="008506BF"/>
    <w:rsid w:val="008506FA"/>
    <w:rsid w:val="0085092F"/>
    <w:rsid w:val="00850B0E"/>
    <w:rsid w:val="00850D3B"/>
    <w:rsid w:val="00850E43"/>
    <w:rsid w:val="0085110D"/>
    <w:rsid w:val="00851156"/>
    <w:rsid w:val="00851294"/>
    <w:rsid w:val="0085140E"/>
    <w:rsid w:val="008519A4"/>
    <w:rsid w:val="00852008"/>
    <w:rsid w:val="00852025"/>
    <w:rsid w:val="008522E2"/>
    <w:rsid w:val="008522E9"/>
    <w:rsid w:val="00852354"/>
    <w:rsid w:val="0085357D"/>
    <w:rsid w:val="008535BE"/>
    <w:rsid w:val="00853C6B"/>
    <w:rsid w:val="00853D68"/>
    <w:rsid w:val="0085434B"/>
    <w:rsid w:val="008547C2"/>
    <w:rsid w:val="00854E8B"/>
    <w:rsid w:val="008550D5"/>
    <w:rsid w:val="008551FF"/>
    <w:rsid w:val="00855498"/>
    <w:rsid w:val="008555C2"/>
    <w:rsid w:val="0085587C"/>
    <w:rsid w:val="0085601F"/>
    <w:rsid w:val="0085635A"/>
    <w:rsid w:val="0085643B"/>
    <w:rsid w:val="0085663D"/>
    <w:rsid w:val="00856A80"/>
    <w:rsid w:val="00857517"/>
    <w:rsid w:val="00857705"/>
    <w:rsid w:val="0085794F"/>
    <w:rsid w:val="00857F42"/>
    <w:rsid w:val="00860246"/>
    <w:rsid w:val="0086050C"/>
    <w:rsid w:val="00860542"/>
    <w:rsid w:val="00860D9A"/>
    <w:rsid w:val="0086115A"/>
    <w:rsid w:val="0086142A"/>
    <w:rsid w:val="00861856"/>
    <w:rsid w:val="00861961"/>
    <w:rsid w:val="00861BA6"/>
    <w:rsid w:val="00861FBF"/>
    <w:rsid w:val="008620A9"/>
    <w:rsid w:val="0086213F"/>
    <w:rsid w:val="008621B0"/>
    <w:rsid w:val="008623FD"/>
    <w:rsid w:val="00862638"/>
    <w:rsid w:val="008628C0"/>
    <w:rsid w:val="00862A5F"/>
    <w:rsid w:val="00862A6B"/>
    <w:rsid w:val="00862A8A"/>
    <w:rsid w:val="00862FA6"/>
    <w:rsid w:val="008637B1"/>
    <w:rsid w:val="00863A66"/>
    <w:rsid w:val="00863C0E"/>
    <w:rsid w:val="008641F0"/>
    <w:rsid w:val="00865182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8B8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D56"/>
    <w:rsid w:val="00872EC5"/>
    <w:rsid w:val="008733C1"/>
    <w:rsid w:val="00873714"/>
    <w:rsid w:val="00873BD2"/>
    <w:rsid w:val="0087402B"/>
    <w:rsid w:val="008744AB"/>
    <w:rsid w:val="00874939"/>
    <w:rsid w:val="00874A5F"/>
    <w:rsid w:val="00874B0A"/>
    <w:rsid w:val="00874BA7"/>
    <w:rsid w:val="00874CB4"/>
    <w:rsid w:val="008758CA"/>
    <w:rsid w:val="008758DA"/>
    <w:rsid w:val="0087595C"/>
    <w:rsid w:val="00875A2F"/>
    <w:rsid w:val="00875E98"/>
    <w:rsid w:val="0087614E"/>
    <w:rsid w:val="00876E57"/>
    <w:rsid w:val="00876E98"/>
    <w:rsid w:val="00877703"/>
    <w:rsid w:val="00877A26"/>
    <w:rsid w:val="00877B3E"/>
    <w:rsid w:val="00877D9F"/>
    <w:rsid w:val="00880289"/>
    <w:rsid w:val="008807A8"/>
    <w:rsid w:val="00880F04"/>
    <w:rsid w:val="00880FAF"/>
    <w:rsid w:val="00881241"/>
    <w:rsid w:val="008822F9"/>
    <w:rsid w:val="00882459"/>
    <w:rsid w:val="00882A8C"/>
    <w:rsid w:val="00882F57"/>
    <w:rsid w:val="008831F5"/>
    <w:rsid w:val="008832E2"/>
    <w:rsid w:val="00883B5A"/>
    <w:rsid w:val="00884818"/>
    <w:rsid w:val="0088488C"/>
    <w:rsid w:val="00884BC6"/>
    <w:rsid w:val="00885A0C"/>
    <w:rsid w:val="00885C1B"/>
    <w:rsid w:val="00885E1C"/>
    <w:rsid w:val="00885F2D"/>
    <w:rsid w:val="00886959"/>
    <w:rsid w:val="00886B75"/>
    <w:rsid w:val="00886DB3"/>
    <w:rsid w:val="0088750A"/>
    <w:rsid w:val="0088772E"/>
    <w:rsid w:val="00887801"/>
    <w:rsid w:val="00887988"/>
    <w:rsid w:val="00887A74"/>
    <w:rsid w:val="00890002"/>
    <w:rsid w:val="008902C8"/>
    <w:rsid w:val="00890C34"/>
    <w:rsid w:val="00890F70"/>
    <w:rsid w:val="00891122"/>
    <w:rsid w:val="008912CE"/>
    <w:rsid w:val="00891B5B"/>
    <w:rsid w:val="00892CFE"/>
    <w:rsid w:val="008930F4"/>
    <w:rsid w:val="008937B3"/>
    <w:rsid w:val="00893E86"/>
    <w:rsid w:val="0089443C"/>
    <w:rsid w:val="008944AF"/>
    <w:rsid w:val="008944BC"/>
    <w:rsid w:val="008949C7"/>
    <w:rsid w:val="00894DCF"/>
    <w:rsid w:val="00894F55"/>
    <w:rsid w:val="0089568F"/>
    <w:rsid w:val="00895713"/>
    <w:rsid w:val="008957EA"/>
    <w:rsid w:val="00895B9C"/>
    <w:rsid w:val="00896465"/>
    <w:rsid w:val="008967A5"/>
    <w:rsid w:val="008968D9"/>
    <w:rsid w:val="00896BDA"/>
    <w:rsid w:val="00896C99"/>
    <w:rsid w:val="008972C9"/>
    <w:rsid w:val="00897795"/>
    <w:rsid w:val="008A022B"/>
    <w:rsid w:val="008A0A0A"/>
    <w:rsid w:val="008A1033"/>
    <w:rsid w:val="008A12C0"/>
    <w:rsid w:val="008A19B6"/>
    <w:rsid w:val="008A1A63"/>
    <w:rsid w:val="008A1AFA"/>
    <w:rsid w:val="008A1EAA"/>
    <w:rsid w:val="008A2285"/>
    <w:rsid w:val="008A25D4"/>
    <w:rsid w:val="008A27A5"/>
    <w:rsid w:val="008A2AB7"/>
    <w:rsid w:val="008A2BC7"/>
    <w:rsid w:val="008A2D3B"/>
    <w:rsid w:val="008A2D49"/>
    <w:rsid w:val="008A305A"/>
    <w:rsid w:val="008A3234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43F"/>
    <w:rsid w:val="008A70C5"/>
    <w:rsid w:val="008A71F4"/>
    <w:rsid w:val="008A7221"/>
    <w:rsid w:val="008A7D7A"/>
    <w:rsid w:val="008B095F"/>
    <w:rsid w:val="008B0A57"/>
    <w:rsid w:val="008B0EE2"/>
    <w:rsid w:val="008B10F1"/>
    <w:rsid w:val="008B1107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7B5"/>
    <w:rsid w:val="008B3867"/>
    <w:rsid w:val="008B3947"/>
    <w:rsid w:val="008B3A33"/>
    <w:rsid w:val="008B3A63"/>
    <w:rsid w:val="008B3AF1"/>
    <w:rsid w:val="008B4895"/>
    <w:rsid w:val="008B48B4"/>
    <w:rsid w:val="008B4A0E"/>
    <w:rsid w:val="008B4A66"/>
    <w:rsid w:val="008B5163"/>
    <w:rsid w:val="008B5651"/>
    <w:rsid w:val="008B57E2"/>
    <w:rsid w:val="008B5A88"/>
    <w:rsid w:val="008B6700"/>
    <w:rsid w:val="008B6CB5"/>
    <w:rsid w:val="008B6E28"/>
    <w:rsid w:val="008B7538"/>
    <w:rsid w:val="008B7E04"/>
    <w:rsid w:val="008B7EEE"/>
    <w:rsid w:val="008C017A"/>
    <w:rsid w:val="008C01E3"/>
    <w:rsid w:val="008C06B2"/>
    <w:rsid w:val="008C0B06"/>
    <w:rsid w:val="008C0C55"/>
    <w:rsid w:val="008C0E9A"/>
    <w:rsid w:val="008C109A"/>
    <w:rsid w:val="008C1181"/>
    <w:rsid w:val="008C15C9"/>
    <w:rsid w:val="008C1973"/>
    <w:rsid w:val="008C1B65"/>
    <w:rsid w:val="008C1BC0"/>
    <w:rsid w:val="008C291B"/>
    <w:rsid w:val="008C2C1D"/>
    <w:rsid w:val="008C2ED8"/>
    <w:rsid w:val="008C39DB"/>
    <w:rsid w:val="008C3A35"/>
    <w:rsid w:val="008C3A9F"/>
    <w:rsid w:val="008C3B48"/>
    <w:rsid w:val="008C3C99"/>
    <w:rsid w:val="008C4724"/>
    <w:rsid w:val="008C4BEF"/>
    <w:rsid w:val="008C5D6F"/>
    <w:rsid w:val="008C65CF"/>
    <w:rsid w:val="008C6A4C"/>
    <w:rsid w:val="008C706F"/>
    <w:rsid w:val="008C76EC"/>
    <w:rsid w:val="008C7729"/>
    <w:rsid w:val="008C7F47"/>
    <w:rsid w:val="008D022F"/>
    <w:rsid w:val="008D0367"/>
    <w:rsid w:val="008D07F9"/>
    <w:rsid w:val="008D0EDF"/>
    <w:rsid w:val="008D1047"/>
    <w:rsid w:val="008D10DE"/>
    <w:rsid w:val="008D14CF"/>
    <w:rsid w:val="008D18C0"/>
    <w:rsid w:val="008D2520"/>
    <w:rsid w:val="008D2551"/>
    <w:rsid w:val="008D369E"/>
    <w:rsid w:val="008D375D"/>
    <w:rsid w:val="008D3BC0"/>
    <w:rsid w:val="008D40B5"/>
    <w:rsid w:val="008D4281"/>
    <w:rsid w:val="008D46CC"/>
    <w:rsid w:val="008D4A59"/>
    <w:rsid w:val="008D4BF2"/>
    <w:rsid w:val="008D4DC8"/>
    <w:rsid w:val="008D52BC"/>
    <w:rsid w:val="008D54B6"/>
    <w:rsid w:val="008D57FF"/>
    <w:rsid w:val="008D5944"/>
    <w:rsid w:val="008D5952"/>
    <w:rsid w:val="008D5D6D"/>
    <w:rsid w:val="008D5E5F"/>
    <w:rsid w:val="008D6135"/>
    <w:rsid w:val="008D63CD"/>
    <w:rsid w:val="008D66B4"/>
    <w:rsid w:val="008D6CD0"/>
    <w:rsid w:val="008D6E68"/>
    <w:rsid w:val="008D6E8E"/>
    <w:rsid w:val="008D6FA1"/>
    <w:rsid w:val="008D74EB"/>
    <w:rsid w:val="008D7701"/>
    <w:rsid w:val="008D7A65"/>
    <w:rsid w:val="008D7A87"/>
    <w:rsid w:val="008D7C97"/>
    <w:rsid w:val="008E0305"/>
    <w:rsid w:val="008E05D5"/>
    <w:rsid w:val="008E0609"/>
    <w:rsid w:val="008E0758"/>
    <w:rsid w:val="008E143E"/>
    <w:rsid w:val="008E17D7"/>
    <w:rsid w:val="008E1C26"/>
    <w:rsid w:val="008E1CB6"/>
    <w:rsid w:val="008E1E16"/>
    <w:rsid w:val="008E1E2D"/>
    <w:rsid w:val="008E2044"/>
    <w:rsid w:val="008E2051"/>
    <w:rsid w:val="008E2159"/>
    <w:rsid w:val="008E283A"/>
    <w:rsid w:val="008E2E6C"/>
    <w:rsid w:val="008E3917"/>
    <w:rsid w:val="008E3975"/>
    <w:rsid w:val="008E3C1A"/>
    <w:rsid w:val="008E3F51"/>
    <w:rsid w:val="008E4041"/>
    <w:rsid w:val="008E43F9"/>
    <w:rsid w:val="008E44B9"/>
    <w:rsid w:val="008E44BE"/>
    <w:rsid w:val="008E49B3"/>
    <w:rsid w:val="008E4BC3"/>
    <w:rsid w:val="008E4CF6"/>
    <w:rsid w:val="008E53EF"/>
    <w:rsid w:val="008E57F1"/>
    <w:rsid w:val="008E584C"/>
    <w:rsid w:val="008E58CD"/>
    <w:rsid w:val="008E5D82"/>
    <w:rsid w:val="008E5E6F"/>
    <w:rsid w:val="008E60FF"/>
    <w:rsid w:val="008E668C"/>
    <w:rsid w:val="008E6772"/>
    <w:rsid w:val="008E6911"/>
    <w:rsid w:val="008E69B4"/>
    <w:rsid w:val="008E6C10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1AA5"/>
    <w:rsid w:val="008F21EA"/>
    <w:rsid w:val="008F2251"/>
    <w:rsid w:val="008F252F"/>
    <w:rsid w:val="008F297E"/>
    <w:rsid w:val="008F2E7D"/>
    <w:rsid w:val="008F2F17"/>
    <w:rsid w:val="008F306C"/>
    <w:rsid w:val="008F3811"/>
    <w:rsid w:val="008F3828"/>
    <w:rsid w:val="008F38E1"/>
    <w:rsid w:val="008F3F48"/>
    <w:rsid w:val="008F4500"/>
    <w:rsid w:val="008F4522"/>
    <w:rsid w:val="008F47D6"/>
    <w:rsid w:val="008F48C5"/>
    <w:rsid w:val="008F4ECF"/>
    <w:rsid w:val="008F56E7"/>
    <w:rsid w:val="008F5AC7"/>
    <w:rsid w:val="008F608D"/>
    <w:rsid w:val="008F6152"/>
    <w:rsid w:val="008F656C"/>
    <w:rsid w:val="008F65E6"/>
    <w:rsid w:val="008F72FB"/>
    <w:rsid w:val="008F742E"/>
    <w:rsid w:val="008F7473"/>
    <w:rsid w:val="008F7B04"/>
    <w:rsid w:val="008F7B8A"/>
    <w:rsid w:val="008F7F5F"/>
    <w:rsid w:val="009000CE"/>
    <w:rsid w:val="009000E1"/>
    <w:rsid w:val="0090035B"/>
    <w:rsid w:val="00900588"/>
    <w:rsid w:val="009009D2"/>
    <w:rsid w:val="009009EF"/>
    <w:rsid w:val="00901134"/>
    <w:rsid w:val="00901178"/>
    <w:rsid w:val="009014D4"/>
    <w:rsid w:val="009014EB"/>
    <w:rsid w:val="00901650"/>
    <w:rsid w:val="00901A1E"/>
    <w:rsid w:val="00901A6E"/>
    <w:rsid w:val="00901B14"/>
    <w:rsid w:val="00901F98"/>
    <w:rsid w:val="00902236"/>
    <w:rsid w:val="00902274"/>
    <w:rsid w:val="009025FD"/>
    <w:rsid w:val="00902992"/>
    <w:rsid w:val="00902C4A"/>
    <w:rsid w:val="00903001"/>
    <w:rsid w:val="009032BF"/>
    <w:rsid w:val="00903662"/>
    <w:rsid w:val="0090371C"/>
    <w:rsid w:val="009038A6"/>
    <w:rsid w:val="00903B7D"/>
    <w:rsid w:val="00903BEC"/>
    <w:rsid w:val="009044EF"/>
    <w:rsid w:val="00904697"/>
    <w:rsid w:val="009046A6"/>
    <w:rsid w:val="00904795"/>
    <w:rsid w:val="009054B0"/>
    <w:rsid w:val="0090579D"/>
    <w:rsid w:val="009063F8"/>
    <w:rsid w:val="00907044"/>
    <w:rsid w:val="009070AB"/>
    <w:rsid w:val="009073DE"/>
    <w:rsid w:val="0090774B"/>
    <w:rsid w:val="009079E5"/>
    <w:rsid w:val="00907A40"/>
    <w:rsid w:val="00907A48"/>
    <w:rsid w:val="00907DD8"/>
    <w:rsid w:val="00907E21"/>
    <w:rsid w:val="00907F6F"/>
    <w:rsid w:val="0091035E"/>
    <w:rsid w:val="00910716"/>
    <w:rsid w:val="00910D0D"/>
    <w:rsid w:val="00910DE5"/>
    <w:rsid w:val="00911699"/>
    <w:rsid w:val="00911839"/>
    <w:rsid w:val="00911ADF"/>
    <w:rsid w:val="00911DB1"/>
    <w:rsid w:val="00911EC9"/>
    <w:rsid w:val="00912045"/>
    <w:rsid w:val="009121D8"/>
    <w:rsid w:val="0091307C"/>
    <w:rsid w:val="009135FA"/>
    <w:rsid w:val="00913705"/>
    <w:rsid w:val="0091397F"/>
    <w:rsid w:val="00913EB6"/>
    <w:rsid w:val="009142A7"/>
    <w:rsid w:val="00914E4A"/>
    <w:rsid w:val="00914EF9"/>
    <w:rsid w:val="009155D1"/>
    <w:rsid w:val="00915626"/>
    <w:rsid w:val="009159DD"/>
    <w:rsid w:val="00915B53"/>
    <w:rsid w:val="00915C35"/>
    <w:rsid w:val="009165E1"/>
    <w:rsid w:val="0091673F"/>
    <w:rsid w:val="0091681A"/>
    <w:rsid w:val="00916847"/>
    <w:rsid w:val="00916867"/>
    <w:rsid w:val="00916B48"/>
    <w:rsid w:val="009170AA"/>
    <w:rsid w:val="009173D7"/>
    <w:rsid w:val="009174D4"/>
    <w:rsid w:val="009177A8"/>
    <w:rsid w:val="00917866"/>
    <w:rsid w:val="00917B92"/>
    <w:rsid w:val="00917CCD"/>
    <w:rsid w:val="00917DBE"/>
    <w:rsid w:val="00920081"/>
    <w:rsid w:val="00920082"/>
    <w:rsid w:val="009205B7"/>
    <w:rsid w:val="00920904"/>
    <w:rsid w:val="00920BDA"/>
    <w:rsid w:val="00921699"/>
    <w:rsid w:val="00921970"/>
    <w:rsid w:val="00921C12"/>
    <w:rsid w:val="00921FE3"/>
    <w:rsid w:val="00922277"/>
    <w:rsid w:val="00922612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D1A"/>
    <w:rsid w:val="00924D27"/>
    <w:rsid w:val="00924F8D"/>
    <w:rsid w:val="0092504D"/>
    <w:rsid w:val="00925211"/>
    <w:rsid w:val="009256B4"/>
    <w:rsid w:val="009257BD"/>
    <w:rsid w:val="00925AFE"/>
    <w:rsid w:val="00926647"/>
    <w:rsid w:val="00926992"/>
    <w:rsid w:val="00926A69"/>
    <w:rsid w:val="00926EA6"/>
    <w:rsid w:val="0092741C"/>
    <w:rsid w:val="0092769B"/>
    <w:rsid w:val="00927E9E"/>
    <w:rsid w:val="00930B83"/>
    <w:rsid w:val="0093105B"/>
    <w:rsid w:val="00931C01"/>
    <w:rsid w:val="00931D46"/>
    <w:rsid w:val="00932436"/>
    <w:rsid w:val="0093273D"/>
    <w:rsid w:val="00932BA0"/>
    <w:rsid w:val="00932E04"/>
    <w:rsid w:val="00933470"/>
    <w:rsid w:val="009334D7"/>
    <w:rsid w:val="0093378F"/>
    <w:rsid w:val="009339DF"/>
    <w:rsid w:val="00933D95"/>
    <w:rsid w:val="00933E7C"/>
    <w:rsid w:val="00934222"/>
    <w:rsid w:val="0093431B"/>
    <w:rsid w:val="00934454"/>
    <w:rsid w:val="00934608"/>
    <w:rsid w:val="00934756"/>
    <w:rsid w:val="00934C53"/>
    <w:rsid w:val="00935849"/>
    <w:rsid w:val="00935A77"/>
    <w:rsid w:val="00935A91"/>
    <w:rsid w:val="00935D1B"/>
    <w:rsid w:val="00936025"/>
    <w:rsid w:val="009360CE"/>
    <w:rsid w:val="00936DBF"/>
    <w:rsid w:val="00936E70"/>
    <w:rsid w:val="00937313"/>
    <w:rsid w:val="00937CB7"/>
    <w:rsid w:val="00937D3E"/>
    <w:rsid w:val="00937DBF"/>
    <w:rsid w:val="00937DEC"/>
    <w:rsid w:val="00937F80"/>
    <w:rsid w:val="009404F5"/>
    <w:rsid w:val="0094063A"/>
    <w:rsid w:val="00940676"/>
    <w:rsid w:val="00940CF6"/>
    <w:rsid w:val="00940DDE"/>
    <w:rsid w:val="00940F41"/>
    <w:rsid w:val="0094106C"/>
    <w:rsid w:val="00941BFD"/>
    <w:rsid w:val="009420B8"/>
    <w:rsid w:val="0094242C"/>
    <w:rsid w:val="00942ACE"/>
    <w:rsid w:val="009439E9"/>
    <w:rsid w:val="00944005"/>
    <w:rsid w:val="0094442B"/>
    <w:rsid w:val="00944477"/>
    <w:rsid w:val="009444BA"/>
    <w:rsid w:val="00944612"/>
    <w:rsid w:val="00944A8D"/>
    <w:rsid w:val="00944A9F"/>
    <w:rsid w:val="00944B69"/>
    <w:rsid w:val="00944E1C"/>
    <w:rsid w:val="00944F19"/>
    <w:rsid w:val="0094521B"/>
    <w:rsid w:val="0094551D"/>
    <w:rsid w:val="0094563F"/>
    <w:rsid w:val="00945836"/>
    <w:rsid w:val="00945A9E"/>
    <w:rsid w:val="00945B55"/>
    <w:rsid w:val="009465C8"/>
    <w:rsid w:val="009469A2"/>
    <w:rsid w:val="009469B0"/>
    <w:rsid w:val="00946A49"/>
    <w:rsid w:val="0094716B"/>
    <w:rsid w:val="009479CA"/>
    <w:rsid w:val="00947CA6"/>
    <w:rsid w:val="00947E76"/>
    <w:rsid w:val="00950473"/>
    <w:rsid w:val="0095091E"/>
    <w:rsid w:val="00950A4C"/>
    <w:rsid w:val="00950E15"/>
    <w:rsid w:val="00951236"/>
    <w:rsid w:val="00951495"/>
    <w:rsid w:val="00951ECA"/>
    <w:rsid w:val="009525E7"/>
    <w:rsid w:val="00953117"/>
    <w:rsid w:val="009537D5"/>
    <w:rsid w:val="009547A1"/>
    <w:rsid w:val="00954A83"/>
    <w:rsid w:val="00954B19"/>
    <w:rsid w:val="0095536C"/>
    <w:rsid w:val="009553B2"/>
    <w:rsid w:val="00955D04"/>
    <w:rsid w:val="00955DDC"/>
    <w:rsid w:val="00956178"/>
    <w:rsid w:val="00956661"/>
    <w:rsid w:val="00956C26"/>
    <w:rsid w:val="00956E76"/>
    <w:rsid w:val="009576B4"/>
    <w:rsid w:val="00957902"/>
    <w:rsid w:val="00957BD5"/>
    <w:rsid w:val="00957E0D"/>
    <w:rsid w:val="00957EE4"/>
    <w:rsid w:val="00957FA4"/>
    <w:rsid w:val="0096019C"/>
    <w:rsid w:val="009608AB"/>
    <w:rsid w:val="009608F9"/>
    <w:rsid w:val="009609DE"/>
    <w:rsid w:val="00960A11"/>
    <w:rsid w:val="00960BCC"/>
    <w:rsid w:val="00960EB2"/>
    <w:rsid w:val="00961557"/>
    <w:rsid w:val="00961885"/>
    <w:rsid w:val="00961DF1"/>
    <w:rsid w:val="00961F87"/>
    <w:rsid w:val="00962208"/>
    <w:rsid w:val="00962BC6"/>
    <w:rsid w:val="0096338A"/>
    <w:rsid w:val="009634DE"/>
    <w:rsid w:val="009637FA"/>
    <w:rsid w:val="00963B8A"/>
    <w:rsid w:val="00963BFD"/>
    <w:rsid w:val="0096429D"/>
    <w:rsid w:val="00964881"/>
    <w:rsid w:val="00964AB7"/>
    <w:rsid w:val="00964F78"/>
    <w:rsid w:val="0096514D"/>
    <w:rsid w:val="0096521B"/>
    <w:rsid w:val="0096521E"/>
    <w:rsid w:val="0096526C"/>
    <w:rsid w:val="00965460"/>
    <w:rsid w:val="0096577A"/>
    <w:rsid w:val="00965917"/>
    <w:rsid w:val="00965B88"/>
    <w:rsid w:val="00966026"/>
    <w:rsid w:val="00966146"/>
    <w:rsid w:val="009666DB"/>
    <w:rsid w:val="00966A63"/>
    <w:rsid w:val="00966B3A"/>
    <w:rsid w:val="00967476"/>
    <w:rsid w:val="0096754F"/>
    <w:rsid w:val="0096793C"/>
    <w:rsid w:val="009679F1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3C9"/>
    <w:rsid w:val="009725E1"/>
    <w:rsid w:val="009729B8"/>
    <w:rsid w:val="00972ACC"/>
    <w:rsid w:val="00973196"/>
    <w:rsid w:val="00973516"/>
    <w:rsid w:val="00973A9E"/>
    <w:rsid w:val="00973FC5"/>
    <w:rsid w:val="009741F4"/>
    <w:rsid w:val="009745B9"/>
    <w:rsid w:val="00974640"/>
    <w:rsid w:val="00975653"/>
    <w:rsid w:val="009758F3"/>
    <w:rsid w:val="00975ACA"/>
    <w:rsid w:val="00975D83"/>
    <w:rsid w:val="009768F3"/>
    <w:rsid w:val="00976DAC"/>
    <w:rsid w:val="00976EA8"/>
    <w:rsid w:val="00976F09"/>
    <w:rsid w:val="00976F5A"/>
    <w:rsid w:val="00977182"/>
    <w:rsid w:val="009771CA"/>
    <w:rsid w:val="00977355"/>
    <w:rsid w:val="0097756A"/>
    <w:rsid w:val="009775CB"/>
    <w:rsid w:val="009776E7"/>
    <w:rsid w:val="00977EDC"/>
    <w:rsid w:val="00980003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875"/>
    <w:rsid w:val="00982935"/>
    <w:rsid w:val="009840A4"/>
    <w:rsid w:val="00984241"/>
    <w:rsid w:val="009847D0"/>
    <w:rsid w:val="00984BAB"/>
    <w:rsid w:val="00984E8A"/>
    <w:rsid w:val="00985E4F"/>
    <w:rsid w:val="00986902"/>
    <w:rsid w:val="009869D7"/>
    <w:rsid w:val="00986DED"/>
    <w:rsid w:val="00986E18"/>
    <w:rsid w:val="0098730F"/>
    <w:rsid w:val="00987466"/>
    <w:rsid w:val="00987530"/>
    <w:rsid w:val="009879E8"/>
    <w:rsid w:val="00987F00"/>
    <w:rsid w:val="009908F5"/>
    <w:rsid w:val="00990FAA"/>
    <w:rsid w:val="0099195B"/>
    <w:rsid w:val="00991B29"/>
    <w:rsid w:val="00991E7B"/>
    <w:rsid w:val="0099200F"/>
    <w:rsid w:val="009926F3"/>
    <w:rsid w:val="00992D61"/>
    <w:rsid w:val="00993B52"/>
    <w:rsid w:val="00994037"/>
    <w:rsid w:val="0099419D"/>
    <w:rsid w:val="009941E5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146"/>
    <w:rsid w:val="009966EF"/>
    <w:rsid w:val="009967DC"/>
    <w:rsid w:val="00996DF3"/>
    <w:rsid w:val="00996F26"/>
    <w:rsid w:val="00997317"/>
    <w:rsid w:val="0099742F"/>
    <w:rsid w:val="00997861"/>
    <w:rsid w:val="00997AC3"/>
    <w:rsid w:val="009A019D"/>
    <w:rsid w:val="009A07E5"/>
    <w:rsid w:val="009A0D42"/>
    <w:rsid w:val="009A0D4D"/>
    <w:rsid w:val="009A0E1E"/>
    <w:rsid w:val="009A1015"/>
    <w:rsid w:val="009A10A3"/>
    <w:rsid w:val="009A1879"/>
    <w:rsid w:val="009A267F"/>
    <w:rsid w:val="009A2A67"/>
    <w:rsid w:val="009A2F85"/>
    <w:rsid w:val="009A318A"/>
    <w:rsid w:val="009A31A5"/>
    <w:rsid w:val="009A323D"/>
    <w:rsid w:val="009A324F"/>
    <w:rsid w:val="009A32F1"/>
    <w:rsid w:val="009A334F"/>
    <w:rsid w:val="009A34CA"/>
    <w:rsid w:val="009A3B7C"/>
    <w:rsid w:val="009A3B8B"/>
    <w:rsid w:val="009A3E09"/>
    <w:rsid w:val="009A3FBE"/>
    <w:rsid w:val="009A4627"/>
    <w:rsid w:val="009A4989"/>
    <w:rsid w:val="009A5646"/>
    <w:rsid w:val="009A5893"/>
    <w:rsid w:val="009A59ED"/>
    <w:rsid w:val="009A5C93"/>
    <w:rsid w:val="009A5EBA"/>
    <w:rsid w:val="009A6189"/>
    <w:rsid w:val="009A6358"/>
    <w:rsid w:val="009A67D8"/>
    <w:rsid w:val="009A77B7"/>
    <w:rsid w:val="009A7EF8"/>
    <w:rsid w:val="009B0049"/>
    <w:rsid w:val="009B00CC"/>
    <w:rsid w:val="009B0304"/>
    <w:rsid w:val="009B0338"/>
    <w:rsid w:val="009B0351"/>
    <w:rsid w:val="009B0608"/>
    <w:rsid w:val="009B0838"/>
    <w:rsid w:val="009B134D"/>
    <w:rsid w:val="009B13AA"/>
    <w:rsid w:val="009B174E"/>
    <w:rsid w:val="009B1878"/>
    <w:rsid w:val="009B18A1"/>
    <w:rsid w:val="009B196F"/>
    <w:rsid w:val="009B19A7"/>
    <w:rsid w:val="009B1EF1"/>
    <w:rsid w:val="009B1F6B"/>
    <w:rsid w:val="009B1FCD"/>
    <w:rsid w:val="009B1FCF"/>
    <w:rsid w:val="009B2003"/>
    <w:rsid w:val="009B20F8"/>
    <w:rsid w:val="009B2862"/>
    <w:rsid w:val="009B2DBB"/>
    <w:rsid w:val="009B311F"/>
    <w:rsid w:val="009B3301"/>
    <w:rsid w:val="009B33DB"/>
    <w:rsid w:val="009B3457"/>
    <w:rsid w:val="009B358B"/>
    <w:rsid w:val="009B4212"/>
    <w:rsid w:val="009B4313"/>
    <w:rsid w:val="009B48C4"/>
    <w:rsid w:val="009B50AA"/>
    <w:rsid w:val="009B57E5"/>
    <w:rsid w:val="009B5A50"/>
    <w:rsid w:val="009B5A95"/>
    <w:rsid w:val="009B5B9B"/>
    <w:rsid w:val="009B5BCF"/>
    <w:rsid w:val="009B5D5E"/>
    <w:rsid w:val="009B63C8"/>
    <w:rsid w:val="009B6DEE"/>
    <w:rsid w:val="009B6F11"/>
    <w:rsid w:val="009B7DDA"/>
    <w:rsid w:val="009C0068"/>
    <w:rsid w:val="009C094D"/>
    <w:rsid w:val="009C096A"/>
    <w:rsid w:val="009C0B4E"/>
    <w:rsid w:val="009C0C22"/>
    <w:rsid w:val="009C1A33"/>
    <w:rsid w:val="009C1B68"/>
    <w:rsid w:val="009C1C22"/>
    <w:rsid w:val="009C2183"/>
    <w:rsid w:val="009C2343"/>
    <w:rsid w:val="009C24E8"/>
    <w:rsid w:val="009C250C"/>
    <w:rsid w:val="009C29A6"/>
    <w:rsid w:val="009C2C09"/>
    <w:rsid w:val="009C356A"/>
    <w:rsid w:val="009C3803"/>
    <w:rsid w:val="009C3859"/>
    <w:rsid w:val="009C3DCC"/>
    <w:rsid w:val="009C4070"/>
    <w:rsid w:val="009C4269"/>
    <w:rsid w:val="009C4628"/>
    <w:rsid w:val="009C476B"/>
    <w:rsid w:val="009C4C01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46D"/>
    <w:rsid w:val="009D06C2"/>
    <w:rsid w:val="009D07F9"/>
    <w:rsid w:val="009D0EA0"/>
    <w:rsid w:val="009D0F37"/>
    <w:rsid w:val="009D16A3"/>
    <w:rsid w:val="009D1D30"/>
    <w:rsid w:val="009D1EB4"/>
    <w:rsid w:val="009D2252"/>
    <w:rsid w:val="009D2255"/>
    <w:rsid w:val="009D2335"/>
    <w:rsid w:val="009D26CA"/>
    <w:rsid w:val="009D27E8"/>
    <w:rsid w:val="009D29DA"/>
    <w:rsid w:val="009D2D14"/>
    <w:rsid w:val="009D31CF"/>
    <w:rsid w:val="009D3453"/>
    <w:rsid w:val="009D391A"/>
    <w:rsid w:val="009D3E12"/>
    <w:rsid w:val="009D3EA8"/>
    <w:rsid w:val="009D4516"/>
    <w:rsid w:val="009D4A14"/>
    <w:rsid w:val="009D4D28"/>
    <w:rsid w:val="009D4E91"/>
    <w:rsid w:val="009D4F51"/>
    <w:rsid w:val="009D53FF"/>
    <w:rsid w:val="009D5664"/>
    <w:rsid w:val="009D5756"/>
    <w:rsid w:val="009D60E5"/>
    <w:rsid w:val="009D664F"/>
    <w:rsid w:val="009D667E"/>
    <w:rsid w:val="009D66E6"/>
    <w:rsid w:val="009D67E8"/>
    <w:rsid w:val="009D6A46"/>
    <w:rsid w:val="009D6AC5"/>
    <w:rsid w:val="009D6DC3"/>
    <w:rsid w:val="009D6F8E"/>
    <w:rsid w:val="009D6FEC"/>
    <w:rsid w:val="009D72D0"/>
    <w:rsid w:val="009D784C"/>
    <w:rsid w:val="009E0490"/>
    <w:rsid w:val="009E0591"/>
    <w:rsid w:val="009E065B"/>
    <w:rsid w:val="009E06B3"/>
    <w:rsid w:val="009E07D3"/>
    <w:rsid w:val="009E0CA7"/>
    <w:rsid w:val="009E16D8"/>
    <w:rsid w:val="009E1A4C"/>
    <w:rsid w:val="009E1FDE"/>
    <w:rsid w:val="009E2213"/>
    <w:rsid w:val="009E2561"/>
    <w:rsid w:val="009E2CC1"/>
    <w:rsid w:val="009E2F27"/>
    <w:rsid w:val="009E355C"/>
    <w:rsid w:val="009E38B3"/>
    <w:rsid w:val="009E4018"/>
    <w:rsid w:val="009E4C9F"/>
    <w:rsid w:val="009E4DD6"/>
    <w:rsid w:val="009E533E"/>
    <w:rsid w:val="009E548A"/>
    <w:rsid w:val="009E656F"/>
    <w:rsid w:val="009E72E5"/>
    <w:rsid w:val="009E7430"/>
    <w:rsid w:val="009E775A"/>
    <w:rsid w:val="009E794E"/>
    <w:rsid w:val="009E7E56"/>
    <w:rsid w:val="009E7E8A"/>
    <w:rsid w:val="009F08B0"/>
    <w:rsid w:val="009F0A3D"/>
    <w:rsid w:val="009F0AE2"/>
    <w:rsid w:val="009F0EFF"/>
    <w:rsid w:val="009F1365"/>
    <w:rsid w:val="009F14FB"/>
    <w:rsid w:val="009F1971"/>
    <w:rsid w:val="009F1BD5"/>
    <w:rsid w:val="009F2914"/>
    <w:rsid w:val="009F3356"/>
    <w:rsid w:val="009F37D1"/>
    <w:rsid w:val="009F3D2B"/>
    <w:rsid w:val="009F4219"/>
    <w:rsid w:val="009F4AD3"/>
    <w:rsid w:val="009F4F4B"/>
    <w:rsid w:val="009F5129"/>
    <w:rsid w:val="009F5244"/>
    <w:rsid w:val="009F59D4"/>
    <w:rsid w:val="009F5A87"/>
    <w:rsid w:val="009F5B2C"/>
    <w:rsid w:val="009F5C6F"/>
    <w:rsid w:val="009F5FE8"/>
    <w:rsid w:val="009F61A5"/>
    <w:rsid w:val="009F6287"/>
    <w:rsid w:val="009F6491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6D8"/>
    <w:rsid w:val="00A01B47"/>
    <w:rsid w:val="00A01D6B"/>
    <w:rsid w:val="00A01F38"/>
    <w:rsid w:val="00A024E0"/>
    <w:rsid w:val="00A02645"/>
    <w:rsid w:val="00A028DF"/>
    <w:rsid w:val="00A02B30"/>
    <w:rsid w:val="00A03574"/>
    <w:rsid w:val="00A03681"/>
    <w:rsid w:val="00A03B4B"/>
    <w:rsid w:val="00A03FBE"/>
    <w:rsid w:val="00A04150"/>
    <w:rsid w:val="00A041C4"/>
    <w:rsid w:val="00A05310"/>
    <w:rsid w:val="00A059B7"/>
    <w:rsid w:val="00A05ADF"/>
    <w:rsid w:val="00A05BCF"/>
    <w:rsid w:val="00A0668A"/>
    <w:rsid w:val="00A066F8"/>
    <w:rsid w:val="00A06BE3"/>
    <w:rsid w:val="00A07212"/>
    <w:rsid w:val="00A07603"/>
    <w:rsid w:val="00A07A2B"/>
    <w:rsid w:val="00A07D3D"/>
    <w:rsid w:val="00A10485"/>
    <w:rsid w:val="00A1070D"/>
    <w:rsid w:val="00A10F30"/>
    <w:rsid w:val="00A10FE6"/>
    <w:rsid w:val="00A11005"/>
    <w:rsid w:val="00A1100B"/>
    <w:rsid w:val="00A1220E"/>
    <w:rsid w:val="00A12373"/>
    <w:rsid w:val="00A12BF1"/>
    <w:rsid w:val="00A136E1"/>
    <w:rsid w:val="00A1396F"/>
    <w:rsid w:val="00A13A11"/>
    <w:rsid w:val="00A13B82"/>
    <w:rsid w:val="00A13C71"/>
    <w:rsid w:val="00A1425A"/>
    <w:rsid w:val="00A14634"/>
    <w:rsid w:val="00A14A0A"/>
    <w:rsid w:val="00A14AD7"/>
    <w:rsid w:val="00A14E41"/>
    <w:rsid w:val="00A15006"/>
    <w:rsid w:val="00A1519E"/>
    <w:rsid w:val="00A15691"/>
    <w:rsid w:val="00A15708"/>
    <w:rsid w:val="00A15E63"/>
    <w:rsid w:val="00A15F70"/>
    <w:rsid w:val="00A163FE"/>
    <w:rsid w:val="00A16498"/>
    <w:rsid w:val="00A165D0"/>
    <w:rsid w:val="00A166DA"/>
    <w:rsid w:val="00A16B88"/>
    <w:rsid w:val="00A16DB9"/>
    <w:rsid w:val="00A17F87"/>
    <w:rsid w:val="00A17FB3"/>
    <w:rsid w:val="00A205B7"/>
    <w:rsid w:val="00A20791"/>
    <w:rsid w:val="00A20C3F"/>
    <w:rsid w:val="00A21078"/>
    <w:rsid w:val="00A2117B"/>
    <w:rsid w:val="00A21450"/>
    <w:rsid w:val="00A215DD"/>
    <w:rsid w:val="00A21B1F"/>
    <w:rsid w:val="00A21CF4"/>
    <w:rsid w:val="00A21D4E"/>
    <w:rsid w:val="00A21F2B"/>
    <w:rsid w:val="00A220A5"/>
    <w:rsid w:val="00A22165"/>
    <w:rsid w:val="00A22430"/>
    <w:rsid w:val="00A229F9"/>
    <w:rsid w:val="00A23841"/>
    <w:rsid w:val="00A23E37"/>
    <w:rsid w:val="00A23E88"/>
    <w:rsid w:val="00A23ECD"/>
    <w:rsid w:val="00A2416F"/>
    <w:rsid w:val="00A242DD"/>
    <w:rsid w:val="00A2438C"/>
    <w:rsid w:val="00A24651"/>
    <w:rsid w:val="00A24917"/>
    <w:rsid w:val="00A24B50"/>
    <w:rsid w:val="00A24FEF"/>
    <w:rsid w:val="00A25517"/>
    <w:rsid w:val="00A25652"/>
    <w:rsid w:val="00A256BB"/>
    <w:rsid w:val="00A26484"/>
    <w:rsid w:val="00A269BC"/>
    <w:rsid w:val="00A26B98"/>
    <w:rsid w:val="00A26FE4"/>
    <w:rsid w:val="00A270CE"/>
    <w:rsid w:val="00A27118"/>
    <w:rsid w:val="00A27581"/>
    <w:rsid w:val="00A279D7"/>
    <w:rsid w:val="00A308B0"/>
    <w:rsid w:val="00A30F1D"/>
    <w:rsid w:val="00A315C0"/>
    <w:rsid w:val="00A31842"/>
    <w:rsid w:val="00A318BF"/>
    <w:rsid w:val="00A31920"/>
    <w:rsid w:val="00A31C75"/>
    <w:rsid w:val="00A327B9"/>
    <w:rsid w:val="00A32F18"/>
    <w:rsid w:val="00A331D0"/>
    <w:rsid w:val="00A3329E"/>
    <w:rsid w:val="00A336E4"/>
    <w:rsid w:val="00A339D8"/>
    <w:rsid w:val="00A33AB9"/>
    <w:rsid w:val="00A33E82"/>
    <w:rsid w:val="00A353B4"/>
    <w:rsid w:val="00A35A1C"/>
    <w:rsid w:val="00A35C99"/>
    <w:rsid w:val="00A36567"/>
    <w:rsid w:val="00A370CC"/>
    <w:rsid w:val="00A3764D"/>
    <w:rsid w:val="00A3782B"/>
    <w:rsid w:val="00A37962"/>
    <w:rsid w:val="00A3799E"/>
    <w:rsid w:val="00A37AF5"/>
    <w:rsid w:val="00A40086"/>
    <w:rsid w:val="00A40110"/>
    <w:rsid w:val="00A401F4"/>
    <w:rsid w:val="00A40A82"/>
    <w:rsid w:val="00A40D81"/>
    <w:rsid w:val="00A4145F"/>
    <w:rsid w:val="00A42A44"/>
    <w:rsid w:val="00A42B5F"/>
    <w:rsid w:val="00A42BCA"/>
    <w:rsid w:val="00A43062"/>
    <w:rsid w:val="00A43485"/>
    <w:rsid w:val="00A4356A"/>
    <w:rsid w:val="00A43B55"/>
    <w:rsid w:val="00A43BE7"/>
    <w:rsid w:val="00A43D16"/>
    <w:rsid w:val="00A441CD"/>
    <w:rsid w:val="00A4422F"/>
    <w:rsid w:val="00A4443A"/>
    <w:rsid w:val="00A44536"/>
    <w:rsid w:val="00A44673"/>
    <w:rsid w:val="00A44893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1C6"/>
    <w:rsid w:val="00A4649A"/>
    <w:rsid w:val="00A471B4"/>
    <w:rsid w:val="00A476DC"/>
    <w:rsid w:val="00A50626"/>
    <w:rsid w:val="00A50766"/>
    <w:rsid w:val="00A50816"/>
    <w:rsid w:val="00A50A05"/>
    <w:rsid w:val="00A50E45"/>
    <w:rsid w:val="00A50F0D"/>
    <w:rsid w:val="00A5105D"/>
    <w:rsid w:val="00A514CB"/>
    <w:rsid w:val="00A515F0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490"/>
    <w:rsid w:val="00A53944"/>
    <w:rsid w:val="00A539B2"/>
    <w:rsid w:val="00A540DE"/>
    <w:rsid w:val="00A541A7"/>
    <w:rsid w:val="00A545FC"/>
    <w:rsid w:val="00A54A92"/>
    <w:rsid w:val="00A55214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742"/>
    <w:rsid w:val="00A57B54"/>
    <w:rsid w:val="00A57C34"/>
    <w:rsid w:val="00A57CF0"/>
    <w:rsid w:val="00A57ED6"/>
    <w:rsid w:val="00A60725"/>
    <w:rsid w:val="00A60751"/>
    <w:rsid w:val="00A60ABB"/>
    <w:rsid w:val="00A611F4"/>
    <w:rsid w:val="00A6154D"/>
    <w:rsid w:val="00A61A20"/>
    <w:rsid w:val="00A61E4D"/>
    <w:rsid w:val="00A61EA4"/>
    <w:rsid w:val="00A61EFF"/>
    <w:rsid w:val="00A6238D"/>
    <w:rsid w:val="00A6299A"/>
    <w:rsid w:val="00A62A75"/>
    <w:rsid w:val="00A62B56"/>
    <w:rsid w:val="00A630F8"/>
    <w:rsid w:val="00A6311F"/>
    <w:rsid w:val="00A635F3"/>
    <w:rsid w:val="00A63832"/>
    <w:rsid w:val="00A638B9"/>
    <w:rsid w:val="00A63E4E"/>
    <w:rsid w:val="00A6460D"/>
    <w:rsid w:val="00A64C35"/>
    <w:rsid w:val="00A65965"/>
    <w:rsid w:val="00A65F41"/>
    <w:rsid w:val="00A66B54"/>
    <w:rsid w:val="00A672DD"/>
    <w:rsid w:val="00A674A1"/>
    <w:rsid w:val="00A67A05"/>
    <w:rsid w:val="00A67A84"/>
    <w:rsid w:val="00A67E3F"/>
    <w:rsid w:val="00A70295"/>
    <w:rsid w:val="00A70494"/>
    <w:rsid w:val="00A705CB"/>
    <w:rsid w:val="00A70834"/>
    <w:rsid w:val="00A70A73"/>
    <w:rsid w:val="00A70D71"/>
    <w:rsid w:val="00A716F4"/>
    <w:rsid w:val="00A719AA"/>
    <w:rsid w:val="00A71E21"/>
    <w:rsid w:val="00A71E24"/>
    <w:rsid w:val="00A720B5"/>
    <w:rsid w:val="00A7212E"/>
    <w:rsid w:val="00A729FD"/>
    <w:rsid w:val="00A73DD4"/>
    <w:rsid w:val="00A73E85"/>
    <w:rsid w:val="00A7433A"/>
    <w:rsid w:val="00A74461"/>
    <w:rsid w:val="00A755BF"/>
    <w:rsid w:val="00A756E1"/>
    <w:rsid w:val="00A761BD"/>
    <w:rsid w:val="00A7668B"/>
    <w:rsid w:val="00A76FAF"/>
    <w:rsid w:val="00A77EDC"/>
    <w:rsid w:val="00A800F0"/>
    <w:rsid w:val="00A802A3"/>
    <w:rsid w:val="00A8140C"/>
    <w:rsid w:val="00A81995"/>
    <w:rsid w:val="00A81B3E"/>
    <w:rsid w:val="00A81BE2"/>
    <w:rsid w:val="00A821CB"/>
    <w:rsid w:val="00A82BB1"/>
    <w:rsid w:val="00A82C17"/>
    <w:rsid w:val="00A82C7B"/>
    <w:rsid w:val="00A83234"/>
    <w:rsid w:val="00A8353A"/>
    <w:rsid w:val="00A83813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147"/>
    <w:rsid w:val="00A86532"/>
    <w:rsid w:val="00A86BE9"/>
    <w:rsid w:val="00A86C1B"/>
    <w:rsid w:val="00A86DD7"/>
    <w:rsid w:val="00A86E48"/>
    <w:rsid w:val="00A878C6"/>
    <w:rsid w:val="00A87C7A"/>
    <w:rsid w:val="00A900E2"/>
    <w:rsid w:val="00A9012A"/>
    <w:rsid w:val="00A90266"/>
    <w:rsid w:val="00A90552"/>
    <w:rsid w:val="00A908E4"/>
    <w:rsid w:val="00A90AB5"/>
    <w:rsid w:val="00A90F2E"/>
    <w:rsid w:val="00A91037"/>
    <w:rsid w:val="00A911C0"/>
    <w:rsid w:val="00A91998"/>
    <w:rsid w:val="00A91F3F"/>
    <w:rsid w:val="00A92176"/>
    <w:rsid w:val="00A92628"/>
    <w:rsid w:val="00A92723"/>
    <w:rsid w:val="00A927B8"/>
    <w:rsid w:val="00A92A0D"/>
    <w:rsid w:val="00A92B28"/>
    <w:rsid w:val="00A92C7A"/>
    <w:rsid w:val="00A92D48"/>
    <w:rsid w:val="00A92EA7"/>
    <w:rsid w:val="00A93B63"/>
    <w:rsid w:val="00A93BBB"/>
    <w:rsid w:val="00A94387"/>
    <w:rsid w:val="00A95063"/>
    <w:rsid w:val="00A95146"/>
    <w:rsid w:val="00A951A0"/>
    <w:rsid w:val="00A954BA"/>
    <w:rsid w:val="00A95584"/>
    <w:rsid w:val="00A95716"/>
    <w:rsid w:val="00A95BC6"/>
    <w:rsid w:val="00A95E58"/>
    <w:rsid w:val="00A9602B"/>
    <w:rsid w:val="00A96874"/>
    <w:rsid w:val="00A96B2B"/>
    <w:rsid w:val="00A96F7F"/>
    <w:rsid w:val="00A96FFD"/>
    <w:rsid w:val="00A971A8"/>
    <w:rsid w:val="00A97CAC"/>
    <w:rsid w:val="00A97F92"/>
    <w:rsid w:val="00AA018C"/>
    <w:rsid w:val="00AA03E7"/>
    <w:rsid w:val="00AA0A9E"/>
    <w:rsid w:val="00AA0B95"/>
    <w:rsid w:val="00AA0E9C"/>
    <w:rsid w:val="00AA12EC"/>
    <w:rsid w:val="00AA17A0"/>
    <w:rsid w:val="00AA22B5"/>
    <w:rsid w:val="00AA22D9"/>
    <w:rsid w:val="00AA28A3"/>
    <w:rsid w:val="00AA2A61"/>
    <w:rsid w:val="00AA2D22"/>
    <w:rsid w:val="00AA2E68"/>
    <w:rsid w:val="00AA3057"/>
    <w:rsid w:val="00AA3760"/>
    <w:rsid w:val="00AA3BF1"/>
    <w:rsid w:val="00AA3C79"/>
    <w:rsid w:val="00AA3CA3"/>
    <w:rsid w:val="00AA40E7"/>
    <w:rsid w:val="00AA44ED"/>
    <w:rsid w:val="00AA475A"/>
    <w:rsid w:val="00AA4B56"/>
    <w:rsid w:val="00AA4FB7"/>
    <w:rsid w:val="00AA522A"/>
    <w:rsid w:val="00AA5791"/>
    <w:rsid w:val="00AA5CF2"/>
    <w:rsid w:val="00AA6344"/>
    <w:rsid w:val="00AA6AD3"/>
    <w:rsid w:val="00AA6C55"/>
    <w:rsid w:val="00AA71B8"/>
    <w:rsid w:val="00AA7451"/>
    <w:rsid w:val="00AA7720"/>
    <w:rsid w:val="00AA7829"/>
    <w:rsid w:val="00AA7966"/>
    <w:rsid w:val="00AA7AA1"/>
    <w:rsid w:val="00AB01FB"/>
    <w:rsid w:val="00AB022F"/>
    <w:rsid w:val="00AB04B4"/>
    <w:rsid w:val="00AB0E8F"/>
    <w:rsid w:val="00AB0F6C"/>
    <w:rsid w:val="00AB1C0B"/>
    <w:rsid w:val="00AB1FB0"/>
    <w:rsid w:val="00AB25D1"/>
    <w:rsid w:val="00AB3050"/>
    <w:rsid w:val="00AB426D"/>
    <w:rsid w:val="00AB4279"/>
    <w:rsid w:val="00AB458B"/>
    <w:rsid w:val="00AB48FB"/>
    <w:rsid w:val="00AB52C8"/>
    <w:rsid w:val="00AB552D"/>
    <w:rsid w:val="00AB58B0"/>
    <w:rsid w:val="00AB592A"/>
    <w:rsid w:val="00AB59E3"/>
    <w:rsid w:val="00AB5D0D"/>
    <w:rsid w:val="00AB5D35"/>
    <w:rsid w:val="00AB5E65"/>
    <w:rsid w:val="00AB5EF0"/>
    <w:rsid w:val="00AB61C4"/>
    <w:rsid w:val="00AB6616"/>
    <w:rsid w:val="00AB68EA"/>
    <w:rsid w:val="00AB6CAD"/>
    <w:rsid w:val="00AB6EFF"/>
    <w:rsid w:val="00AB700C"/>
    <w:rsid w:val="00AB7825"/>
    <w:rsid w:val="00AB7AC3"/>
    <w:rsid w:val="00AB7BE1"/>
    <w:rsid w:val="00AB7CD3"/>
    <w:rsid w:val="00AC016B"/>
    <w:rsid w:val="00AC08D5"/>
    <w:rsid w:val="00AC09E6"/>
    <w:rsid w:val="00AC0D9C"/>
    <w:rsid w:val="00AC1002"/>
    <w:rsid w:val="00AC144D"/>
    <w:rsid w:val="00AC17BA"/>
    <w:rsid w:val="00AC1B6C"/>
    <w:rsid w:val="00AC2034"/>
    <w:rsid w:val="00AC2070"/>
    <w:rsid w:val="00AC25B4"/>
    <w:rsid w:val="00AC27E6"/>
    <w:rsid w:val="00AC2A2C"/>
    <w:rsid w:val="00AC37C3"/>
    <w:rsid w:val="00AC3FD2"/>
    <w:rsid w:val="00AC43A9"/>
    <w:rsid w:val="00AC49D1"/>
    <w:rsid w:val="00AC4F44"/>
    <w:rsid w:val="00AC512A"/>
    <w:rsid w:val="00AC51D2"/>
    <w:rsid w:val="00AC51DF"/>
    <w:rsid w:val="00AC5673"/>
    <w:rsid w:val="00AC5B38"/>
    <w:rsid w:val="00AC5F1A"/>
    <w:rsid w:val="00AC65AA"/>
    <w:rsid w:val="00AC6B00"/>
    <w:rsid w:val="00AC6D94"/>
    <w:rsid w:val="00AC6E79"/>
    <w:rsid w:val="00AC79D9"/>
    <w:rsid w:val="00AD0086"/>
    <w:rsid w:val="00AD02EB"/>
    <w:rsid w:val="00AD0444"/>
    <w:rsid w:val="00AD0AF9"/>
    <w:rsid w:val="00AD0C61"/>
    <w:rsid w:val="00AD12D7"/>
    <w:rsid w:val="00AD13D4"/>
    <w:rsid w:val="00AD1499"/>
    <w:rsid w:val="00AD1533"/>
    <w:rsid w:val="00AD1665"/>
    <w:rsid w:val="00AD1A1A"/>
    <w:rsid w:val="00AD1BD5"/>
    <w:rsid w:val="00AD1ED8"/>
    <w:rsid w:val="00AD1F36"/>
    <w:rsid w:val="00AD273F"/>
    <w:rsid w:val="00AD2988"/>
    <w:rsid w:val="00AD2B15"/>
    <w:rsid w:val="00AD2F41"/>
    <w:rsid w:val="00AD337D"/>
    <w:rsid w:val="00AD362A"/>
    <w:rsid w:val="00AD3974"/>
    <w:rsid w:val="00AD39B2"/>
    <w:rsid w:val="00AD3A56"/>
    <w:rsid w:val="00AD3D70"/>
    <w:rsid w:val="00AD3E88"/>
    <w:rsid w:val="00AD41B4"/>
    <w:rsid w:val="00AD4630"/>
    <w:rsid w:val="00AD54C5"/>
    <w:rsid w:val="00AD56FE"/>
    <w:rsid w:val="00AD573E"/>
    <w:rsid w:val="00AD57CD"/>
    <w:rsid w:val="00AD5E35"/>
    <w:rsid w:val="00AD5F7D"/>
    <w:rsid w:val="00AD6213"/>
    <w:rsid w:val="00AD6941"/>
    <w:rsid w:val="00AD6A1B"/>
    <w:rsid w:val="00AD6BC3"/>
    <w:rsid w:val="00AD7138"/>
    <w:rsid w:val="00AD756D"/>
    <w:rsid w:val="00AD76C1"/>
    <w:rsid w:val="00AD7FC0"/>
    <w:rsid w:val="00AE03F2"/>
    <w:rsid w:val="00AE0AAC"/>
    <w:rsid w:val="00AE0E46"/>
    <w:rsid w:val="00AE1AF0"/>
    <w:rsid w:val="00AE1B2F"/>
    <w:rsid w:val="00AE1C6D"/>
    <w:rsid w:val="00AE26A3"/>
    <w:rsid w:val="00AE3296"/>
    <w:rsid w:val="00AE3484"/>
    <w:rsid w:val="00AE384F"/>
    <w:rsid w:val="00AE3AAD"/>
    <w:rsid w:val="00AE3CAA"/>
    <w:rsid w:val="00AE3EC1"/>
    <w:rsid w:val="00AE3F80"/>
    <w:rsid w:val="00AE4A80"/>
    <w:rsid w:val="00AE4BE8"/>
    <w:rsid w:val="00AE4FFB"/>
    <w:rsid w:val="00AE5A55"/>
    <w:rsid w:val="00AE5D49"/>
    <w:rsid w:val="00AE6241"/>
    <w:rsid w:val="00AE780B"/>
    <w:rsid w:val="00AE7819"/>
    <w:rsid w:val="00AE7A80"/>
    <w:rsid w:val="00AF0260"/>
    <w:rsid w:val="00AF0A32"/>
    <w:rsid w:val="00AF0EDC"/>
    <w:rsid w:val="00AF119A"/>
    <w:rsid w:val="00AF165A"/>
    <w:rsid w:val="00AF238D"/>
    <w:rsid w:val="00AF256D"/>
    <w:rsid w:val="00AF26F9"/>
    <w:rsid w:val="00AF2D62"/>
    <w:rsid w:val="00AF2EBC"/>
    <w:rsid w:val="00AF3109"/>
    <w:rsid w:val="00AF3516"/>
    <w:rsid w:val="00AF351C"/>
    <w:rsid w:val="00AF35BB"/>
    <w:rsid w:val="00AF367B"/>
    <w:rsid w:val="00AF39F8"/>
    <w:rsid w:val="00AF3D48"/>
    <w:rsid w:val="00AF4006"/>
    <w:rsid w:val="00AF4717"/>
    <w:rsid w:val="00AF519E"/>
    <w:rsid w:val="00AF5657"/>
    <w:rsid w:val="00AF58AC"/>
    <w:rsid w:val="00AF62C5"/>
    <w:rsid w:val="00AF62EF"/>
    <w:rsid w:val="00AF6315"/>
    <w:rsid w:val="00AF65E5"/>
    <w:rsid w:val="00AF6799"/>
    <w:rsid w:val="00AF682C"/>
    <w:rsid w:val="00AF687B"/>
    <w:rsid w:val="00AF6A1B"/>
    <w:rsid w:val="00AF6C81"/>
    <w:rsid w:val="00AF6CAE"/>
    <w:rsid w:val="00AF73D4"/>
    <w:rsid w:val="00AF73E6"/>
    <w:rsid w:val="00AF763E"/>
    <w:rsid w:val="00AF7B49"/>
    <w:rsid w:val="00AF7C26"/>
    <w:rsid w:val="00AF7D14"/>
    <w:rsid w:val="00B00195"/>
    <w:rsid w:val="00B00667"/>
    <w:rsid w:val="00B006ED"/>
    <w:rsid w:val="00B00857"/>
    <w:rsid w:val="00B00B67"/>
    <w:rsid w:val="00B0102F"/>
    <w:rsid w:val="00B01BEF"/>
    <w:rsid w:val="00B01D91"/>
    <w:rsid w:val="00B02196"/>
    <w:rsid w:val="00B027DB"/>
    <w:rsid w:val="00B0295C"/>
    <w:rsid w:val="00B03105"/>
    <w:rsid w:val="00B0346B"/>
    <w:rsid w:val="00B03746"/>
    <w:rsid w:val="00B04104"/>
    <w:rsid w:val="00B04347"/>
    <w:rsid w:val="00B044C2"/>
    <w:rsid w:val="00B0493D"/>
    <w:rsid w:val="00B050ED"/>
    <w:rsid w:val="00B051F0"/>
    <w:rsid w:val="00B052DC"/>
    <w:rsid w:val="00B052E5"/>
    <w:rsid w:val="00B0597F"/>
    <w:rsid w:val="00B05B10"/>
    <w:rsid w:val="00B05B8A"/>
    <w:rsid w:val="00B06722"/>
    <w:rsid w:val="00B06AF8"/>
    <w:rsid w:val="00B06E0F"/>
    <w:rsid w:val="00B06F53"/>
    <w:rsid w:val="00B07187"/>
    <w:rsid w:val="00B10187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0D2"/>
    <w:rsid w:val="00B12319"/>
    <w:rsid w:val="00B12B3D"/>
    <w:rsid w:val="00B12CD2"/>
    <w:rsid w:val="00B12D6E"/>
    <w:rsid w:val="00B1347A"/>
    <w:rsid w:val="00B13518"/>
    <w:rsid w:val="00B13BC0"/>
    <w:rsid w:val="00B13D58"/>
    <w:rsid w:val="00B14572"/>
    <w:rsid w:val="00B1465A"/>
    <w:rsid w:val="00B14780"/>
    <w:rsid w:val="00B149CE"/>
    <w:rsid w:val="00B14A1D"/>
    <w:rsid w:val="00B14BC2"/>
    <w:rsid w:val="00B14D81"/>
    <w:rsid w:val="00B1511B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1207"/>
    <w:rsid w:val="00B21BF5"/>
    <w:rsid w:val="00B22312"/>
    <w:rsid w:val="00B2264A"/>
    <w:rsid w:val="00B2287C"/>
    <w:rsid w:val="00B228F1"/>
    <w:rsid w:val="00B23451"/>
    <w:rsid w:val="00B2383A"/>
    <w:rsid w:val="00B2397D"/>
    <w:rsid w:val="00B239C9"/>
    <w:rsid w:val="00B23B13"/>
    <w:rsid w:val="00B23C8F"/>
    <w:rsid w:val="00B24188"/>
    <w:rsid w:val="00B2493C"/>
    <w:rsid w:val="00B2494D"/>
    <w:rsid w:val="00B2495D"/>
    <w:rsid w:val="00B24B3A"/>
    <w:rsid w:val="00B24DBB"/>
    <w:rsid w:val="00B25578"/>
    <w:rsid w:val="00B256B4"/>
    <w:rsid w:val="00B25A96"/>
    <w:rsid w:val="00B25BC0"/>
    <w:rsid w:val="00B265C9"/>
    <w:rsid w:val="00B269C3"/>
    <w:rsid w:val="00B26CC8"/>
    <w:rsid w:val="00B26F92"/>
    <w:rsid w:val="00B2720C"/>
    <w:rsid w:val="00B2785D"/>
    <w:rsid w:val="00B27FA1"/>
    <w:rsid w:val="00B300FF"/>
    <w:rsid w:val="00B302A9"/>
    <w:rsid w:val="00B302CA"/>
    <w:rsid w:val="00B30761"/>
    <w:rsid w:val="00B30C10"/>
    <w:rsid w:val="00B30DE6"/>
    <w:rsid w:val="00B30E31"/>
    <w:rsid w:val="00B317D8"/>
    <w:rsid w:val="00B317DF"/>
    <w:rsid w:val="00B31BCA"/>
    <w:rsid w:val="00B31CDB"/>
    <w:rsid w:val="00B31E97"/>
    <w:rsid w:val="00B31F84"/>
    <w:rsid w:val="00B322C9"/>
    <w:rsid w:val="00B322F5"/>
    <w:rsid w:val="00B32307"/>
    <w:rsid w:val="00B32399"/>
    <w:rsid w:val="00B32680"/>
    <w:rsid w:val="00B329F2"/>
    <w:rsid w:val="00B32B7F"/>
    <w:rsid w:val="00B32BA9"/>
    <w:rsid w:val="00B32D71"/>
    <w:rsid w:val="00B33072"/>
    <w:rsid w:val="00B330DB"/>
    <w:rsid w:val="00B33832"/>
    <w:rsid w:val="00B33A6B"/>
    <w:rsid w:val="00B33DB9"/>
    <w:rsid w:val="00B340F4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8C0"/>
    <w:rsid w:val="00B37D6C"/>
    <w:rsid w:val="00B37D92"/>
    <w:rsid w:val="00B4022D"/>
    <w:rsid w:val="00B404C2"/>
    <w:rsid w:val="00B40906"/>
    <w:rsid w:val="00B41294"/>
    <w:rsid w:val="00B412C2"/>
    <w:rsid w:val="00B415D8"/>
    <w:rsid w:val="00B420EF"/>
    <w:rsid w:val="00B424A9"/>
    <w:rsid w:val="00B42AEC"/>
    <w:rsid w:val="00B42D23"/>
    <w:rsid w:val="00B42DEF"/>
    <w:rsid w:val="00B439AB"/>
    <w:rsid w:val="00B43A5B"/>
    <w:rsid w:val="00B43E90"/>
    <w:rsid w:val="00B44352"/>
    <w:rsid w:val="00B44405"/>
    <w:rsid w:val="00B448B1"/>
    <w:rsid w:val="00B44B28"/>
    <w:rsid w:val="00B44FBF"/>
    <w:rsid w:val="00B451CB"/>
    <w:rsid w:val="00B452F8"/>
    <w:rsid w:val="00B45520"/>
    <w:rsid w:val="00B4560D"/>
    <w:rsid w:val="00B4575E"/>
    <w:rsid w:val="00B45BD8"/>
    <w:rsid w:val="00B45C87"/>
    <w:rsid w:val="00B4643A"/>
    <w:rsid w:val="00B46445"/>
    <w:rsid w:val="00B464FD"/>
    <w:rsid w:val="00B46711"/>
    <w:rsid w:val="00B46800"/>
    <w:rsid w:val="00B46D7F"/>
    <w:rsid w:val="00B4728A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1DC1"/>
    <w:rsid w:val="00B5216C"/>
    <w:rsid w:val="00B521EF"/>
    <w:rsid w:val="00B523A4"/>
    <w:rsid w:val="00B5292A"/>
    <w:rsid w:val="00B52E6A"/>
    <w:rsid w:val="00B53311"/>
    <w:rsid w:val="00B5337B"/>
    <w:rsid w:val="00B53F1F"/>
    <w:rsid w:val="00B54233"/>
    <w:rsid w:val="00B5442F"/>
    <w:rsid w:val="00B54955"/>
    <w:rsid w:val="00B54BC4"/>
    <w:rsid w:val="00B54D1E"/>
    <w:rsid w:val="00B54D43"/>
    <w:rsid w:val="00B550C8"/>
    <w:rsid w:val="00B550F7"/>
    <w:rsid w:val="00B55320"/>
    <w:rsid w:val="00B555A5"/>
    <w:rsid w:val="00B5576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575"/>
    <w:rsid w:val="00B61637"/>
    <w:rsid w:val="00B619B7"/>
    <w:rsid w:val="00B61D2F"/>
    <w:rsid w:val="00B61DBC"/>
    <w:rsid w:val="00B61F25"/>
    <w:rsid w:val="00B620B8"/>
    <w:rsid w:val="00B62E56"/>
    <w:rsid w:val="00B633C6"/>
    <w:rsid w:val="00B6388C"/>
    <w:rsid w:val="00B639B8"/>
    <w:rsid w:val="00B639EF"/>
    <w:rsid w:val="00B63C74"/>
    <w:rsid w:val="00B63CA9"/>
    <w:rsid w:val="00B63CC7"/>
    <w:rsid w:val="00B63F3F"/>
    <w:rsid w:val="00B63F96"/>
    <w:rsid w:val="00B64408"/>
    <w:rsid w:val="00B646B9"/>
    <w:rsid w:val="00B646FF"/>
    <w:rsid w:val="00B64CD0"/>
    <w:rsid w:val="00B64CF7"/>
    <w:rsid w:val="00B64F7B"/>
    <w:rsid w:val="00B65050"/>
    <w:rsid w:val="00B65288"/>
    <w:rsid w:val="00B657B1"/>
    <w:rsid w:val="00B65AFF"/>
    <w:rsid w:val="00B66212"/>
    <w:rsid w:val="00B665E7"/>
    <w:rsid w:val="00B66606"/>
    <w:rsid w:val="00B666AE"/>
    <w:rsid w:val="00B66C8F"/>
    <w:rsid w:val="00B66D46"/>
    <w:rsid w:val="00B66D67"/>
    <w:rsid w:val="00B66FDE"/>
    <w:rsid w:val="00B6710C"/>
    <w:rsid w:val="00B6772D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5DE"/>
    <w:rsid w:val="00B73908"/>
    <w:rsid w:val="00B73EF5"/>
    <w:rsid w:val="00B73FF6"/>
    <w:rsid w:val="00B74618"/>
    <w:rsid w:val="00B74631"/>
    <w:rsid w:val="00B759F0"/>
    <w:rsid w:val="00B76148"/>
    <w:rsid w:val="00B7614D"/>
    <w:rsid w:val="00B763ED"/>
    <w:rsid w:val="00B766A5"/>
    <w:rsid w:val="00B767DF"/>
    <w:rsid w:val="00B76A13"/>
    <w:rsid w:val="00B76B38"/>
    <w:rsid w:val="00B76BB4"/>
    <w:rsid w:val="00B76D19"/>
    <w:rsid w:val="00B7767F"/>
    <w:rsid w:val="00B77935"/>
    <w:rsid w:val="00B81003"/>
    <w:rsid w:val="00B81142"/>
    <w:rsid w:val="00B8172C"/>
    <w:rsid w:val="00B8180F"/>
    <w:rsid w:val="00B81EAC"/>
    <w:rsid w:val="00B82395"/>
    <w:rsid w:val="00B82C6E"/>
    <w:rsid w:val="00B82CE0"/>
    <w:rsid w:val="00B82EFA"/>
    <w:rsid w:val="00B8329C"/>
    <w:rsid w:val="00B83469"/>
    <w:rsid w:val="00B8377F"/>
    <w:rsid w:val="00B83945"/>
    <w:rsid w:val="00B83A16"/>
    <w:rsid w:val="00B84284"/>
    <w:rsid w:val="00B843DE"/>
    <w:rsid w:val="00B844ED"/>
    <w:rsid w:val="00B84640"/>
    <w:rsid w:val="00B8497F"/>
    <w:rsid w:val="00B85CA9"/>
    <w:rsid w:val="00B86047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5B3"/>
    <w:rsid w:val="00B90D05"/>
    <w:rsid w:val="00B91469"/>
    <w:rsid w:val="00B91705"/>
    <w:rsid w:val="00B91B2E"/>
    <w:rsid w:val="00B9209C"/>
    <w:rsid w:val="00B9236B"/>
    <w:rsid w:val="00B924DC"/>
    <w:rsid w:val="00B92E8F"/>
    <w:rsid w:val="00B9340F"/>
    <w:rsid w:val="00B936AA"/>
    <w:rsid w:val="00B9370A"/>
    <w:rsid w:val="00B9389A"/>
    <w:rsid w:val="00B93DF9"/>
    <w:rsid w:val="00B9421F"/>
    <w:rsid w:val="00B945B0"/>
    <w:rsid w:val="00B94A1D"/>
    <w:rsid w:val="00B95295"/>
    <w:rsid w:val="00B95773"/>
    <w:rsid w:val="00B958D2"/>
    <w:rsid w:val="00B95A9B"/>
    <w:rsid w:val="00B95BF6"/>
    <w:rsid w:val="00B95CBD"/>
    <w:rsid w:val="00B975DD"/>
    <w:rsid w:val="00BA0018"/>
    <w:rsid w:val="00BA038E"/>
    <w:rsid w:val="00BA0997"/>
    <w:rsid w:val="00BA0EE0"/>
    <w:rsid w:val="00BA0FF2"/>
    <w:rsid w:val="00BA10B9"/>
    <w:rsid w:val="00BA10EE"/>
    <w:rsid w:val="00BA1342"/>
    <w:rsid w:val="00BA188B"/>
    <w:rsid w:val="00BA18AE"/>
    <w:rsid w:val="00BA1F07"/>
    <w:rsid w:val="00BA215B"/>
    <w:rsid w:val="00BA2298"/>
    <w:rsid w:val="00BA2571"/>
    <w:rsid w:val="00BA263F"/>
    <w:rsid w:val="00BA272A"/>
    <w:rsid w:val="00BA277C"/>
    <w:rsid w:val="00BA2914"/>
    <w:rsid w:val="00BA293F"/>
    <w:rsid w:val="00BA2EF0"/>
    <w:rsid w:val="00BA2F16"/>
    <w:rsid w:val="00BA37BC"/>
    <w:rsid w:val="00BA38EF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32D"/>
    <w:rsid w:val="00BA643F"/>
    <w:rsid w:val="00BA6550"/>
    <w:rsid w:val="00BA65A4"/>
    <w:rsid w:val="00BA699B"/>
    <w:rsid w:val="00BA731E"/>
    <w:rsid w:val="00BA7AF4"/>
    <w:rsid w:val="00BB013B"/>
    <w:rsid w:val="00BB02D1"/>
    <w:rsid w:val="00BB0444"/>
    <w:rsid w:val="00BB04C4"/>
    <w:rsid w:val="00BB0704"/>
    <w:rsid w:val="00BB09BE"/>
    <w:rsid w:val="00BB0B50"/>
    <w:rsid w:val="00BB1382"/>
    <w:rsid w:val="00BB141B"/>
    <w:rsid w:val="00BB2285"/>
    <w:rsid w:val="00BB231B"/>
    <w:rsid w:val="00BB23AC"/>
    <w:rsid w:val="00BB24AB"/>
    <w:rsid w:val="00BB2872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4F1A"/>
    <w:rsid w:val="00BB517D"/>
    <w:rsid w:val="00BB523E"/>
    <w:rsid w:val="00BB5522"/>
    <w:rsid w:val="00BB5ECC"/>
    <w:rsid w:val="00BB614C"/>
    <w:rsid w:val="00BB61EB"/>
    <w:rsid w:val="00BB6A9F"/>
    <w:rsid w:val="00BB6AE7"/>
    <w:rsid w:val="00BB6BC0"/>
    <w:rsid w:val="00BB7133"/>
    <w:rsid w:val="00BB734A"/>
    <w:rsid w:val="00BB7E69"/>
    <w:rsid w:val="00BC00AF"/>
    <w:rsid w:val="00BC0451"/>
    <w:rsid w:val="00BC0523"/>
    <w:rsid w:val="00BC057B"/>
    <w:rsid w:val="00BC097D"/>
    <w:rsid w:val="00BC0B86"/>
    <w:rsid w:val="00BC0BF1"/>
    <w:rsid w:val="00BC0F4E"/>
    <w:rsid w:val="00BC0F85"/>
    <w:rsid w:val="00BC10DA"/>
    <w:rsid w:val="00BC1336"/>
    <w:rsid w:val="00BC201E"/>
    <w:rsid w:val="00BC2120"/>
    <w:rsid w:val="00BC257B"/>
    <w:rsid w:val="00BC2665"/>
    <w:rsid w:val="00BC2CDC"/>
    <w:rsid w:val="00BC2F42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1C1"/>
    <w:rsid w:val="00BC66AE"/>
    <w:rsid w:val="00BC68F1"/>
    <w:rsid w:val="00BC7773"/>
    <w:rsid w:val="00BC7A5C"/>
    <w:rsid w:val="00BD03C4"/>
    <w:rsid w:val="00BD096F"/>
    <w:rsid w:val="00BD0A63"/>
    <w:rsid w:val="00BD0D25"/>
    <w:rsid w:val="00BD1017"/>
    <w:rsid w:val="00BD1214"/>
    <w:rsid w:val="00BD1369"/>
    <w:rsid w:val="00BD15E9"/>
    <w:rsid w:val="00BD16EB"/>
    <w:rsid w:val="00BD17D9"/>
    <w:rsid w:val="00BD1B38"/>
    <w:rsid w:val="00BD1BA1"/>
    <w:rsid w:val="00BD1BCC"/>
    <w:rsid w:val="00BD1C12"/>
    <w:rsid w:val="00BD2C95"/>
    <w:rsid w:val="00BD2E29"/>
    <w:rsid w:val="00BD3166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872"/>
    <w:rsid w:val="00BD699D"/>
    <w:rsid w:val="00BD69D9"/>
    <w:rsid w:val="00BD7508"/>
    <w:rsid w:val="00BD7934"/>
    <w:rsid w:val="00BD7AAE"/>
    <w:rsid w:val="00BD7AC5"/>
    <w:rsid w:val="00BD7BAD"/>
    <w:rsid w:val="00BE0183"/>
    <w:rsid w:val="00BE0C24"/>
    <w:rsid w:val="00BE149B"/>
    <w:rsid w:val="00BE16F5"/>
    <w:rsid w:val="00BE1A6A"/>
    <w:rsid w:val="00BE1CC8"/>
    <w:rsid w:val="00BE1FC9"/>
    <w:rsid w:val="00BE2864"/>
    <w:rsid w:val="00BE2AC1"/>
    <w:rsid w:val="00BE2C32"/>
    <w:rsid w:val="00BE2E38"/>
    <w:rsid w:val="00BE2EF0"/>
    <w:rsid w:val="00BE3196"/>
    <w:rsid w:val="00BE31BB"/>
    <w:rsid w:val="00BE328A"/>
    <w:rsid w:val="00BE42C0"/>
    <w:rsid w:val="00BE476E"/>
    <w:rsid w:val="00BE4858"/>
    <w:rsid w:val="00BE4B58"/>
    <w:rsid w:val="00BE5356"/>
    <w:rsid w:val="00BE535E"/>
    <w:rsid w:val="00BE554B"/>
    <w:rsid w:val="00BE5A22"/>
    <w:rsid w:val="00BE6A68"/>
    <w:rsid w:val="00BE6A7D"/>
    <w:rsid w:val="00BE6E9C"/>
    <w:rsid w:val="00BE7333"/>
    <w:rsid w:val="00BE7982"/>
    <w:rsid w:val="00BE799D"/>
    <w:rsid w:val="00BE7D6D"/>
    <w:rsid w:val="00BF00A2"/>
    <w:rsid w:val="00BF0A30"/>
    <w:rsid w:val="00BF0AD5"/>
    <w:rsid w:val="00BF0B4F"/>
    <w:rsid w:val="00BF0F6C"/>
    <w:rsid w:val="00BF136A"/>
    <w:rsid w:val="00BF151F"/>
    <w:rsid w:val="00BF1678"/>
    <w:rsid w:val="00BF1998"/>
    <w:rsid w:val="00BF19E1"/>
    <w:rsid w:val="00BF1BC6"/>
    <w:rsid w:val="00BF1DDB"/>
    <w:rsid w:val="00BF1EBD"/>
    <w:rsid w:val="00BF1FC2"/>
    <w:rsid w:val="00BF23EA"/>
    <w:rsid w:val="00BF2463"/>
    <w:rsid w:val="00BF247A"/>
    <w:rsid w:val="00BF24BD"/>
    <w:rsid w:val="00BF285E"/>
    <w:rsid w:val="00BF2E15"/>
    <w:rsid w:val="00BF2EA5"/>
    <w:rsid w:val="00BF317E"/>
    <w:rsid w:val="00BF3EAD"/>
    <w:rsid w:val="00BF3F15"/>
    <w:rsid w:val="00BF3FFA"/>
    <w:rsid w:val="00BF420C"/>
    <w:rsid w:val="00BF4231"/>
    <w:rsid w:val="00BF4393"/>
    <w:rsid w:val="00BF43D4"/>
    <w:rsid w:val="00BF4591"/>
    <w:rsid w:val="00BF4A08"/>
    <w:rsid w:val="00BF4BA5"/>
    <w:rsid w:val="00BF4F1E"/>
    <w:rsid w:val="00BF4F9D"/>
    <w:rsid w:val="00BF5111"/>
    <w:rsid w:val="00BF532D"/>
    <w:rsid w:val="00BF54CA"/>
    <w:rsid w:val="00BF5CB2"/>
    <w:rsid w:val="00BF5F4A"/>
    <w:rsid w:val="00BF62BB"/>
    <w:rsid w:val="00BF64D2"/>
    <w:rsid w:val="00BF70E5"/>
    <w:rsid w:val="00BF725C"/>
    <w:rsid w:val="00BF7288"/>
    <w:rsid w:val="00C0017C"/>
    <w:rsid w:val="00C0039A"/>
    <w:rsid w:val="00C0097B"/>
    <w:rsid w:val="00C00FA4"/>
    <w:rsid w:val="00C01183"/>
    <w:rsid w:val="00C01A8E"/>
    <w:rsid w:val="00C01AA5"/>
    <w:rsid w:val="00C021BB"/>
    <w:rsid w:val="00C022C5"/>
    <w:rsid w:val="00C024D4"/>
    <w:rsid w:val="00C02881"/>
    <w:rsid w:val="00C02F08"/>
    <w:rsid w:val="00C0362F"/>
    <w:rsid w:val="00C03ECF"/>
    <w:rsid w:val="00C03F50"/>
    <w:rsid w:val="00C04184"/>
    <w:rsid w:val="00C04473"/>
    <w:rsid w:val="00C04A48"/>
    <w:rsid w:val="00C04DE0"/>
    <w:rsid w:val="00C04FFB"/>
    <w:rsid w:val="00C057DF"/>
    <w:rsid w:val="00C059D4"/>
    <w:rsid w:val="00C05A6A"/>
    <w:rsid w:val="00C05F53"/>
    <w:rsid w:val="00C06053"/>
    <w:rsid w:val="00C061AA"/>
    <w:rsid w:val="00C06330"/>
    <w:rsid w:val="00C063EB"/>
    <w:rsid w:val="00C0670D"/>
    <w:rsid w:val="00C06A5B"/>
    <w:rsid w:val="00C06B94"/>
    <w:rsid w:val="00C07C7D"/>
    <w:rsid w:val="00C07D1F"/>
    <w:rsid w:val="00C07DFD"/>
    <w:rsid w:val="00C100F2"/>
    <w:rsid w:val="00C100F8"/>
    <w:rsid w:val="00C1015A"/>
    <w:rsid w:val="00C1088A"/>
    <w:rsid w:val="00C1124A"/>
    <w:rsid w:val="00C11882"/>
    <w:rsid w:val="00C11A2C"/>
    <w:rsid w:val="00C11E17"/>
    <w:rsid w:val="00C12216"/>
    <w:rsid w:val="00C12810"/>
    <w:rsid w:val="00C1301C"/>
    <w:rsid w:val="00C139D3"/>
    <w:rsid w:val="00C13C5A"/>
    <w:rsid w:val="00C141CC"/>
    <w:rsid w:val="00C1453F"/>
    <w:rsid w:val="00C1474F"/>
    <w:rsid w:val="00C14EEF"/>
    <w:rsid w:val="00C15C03"/>
    <w:rsid w:val="00C15E47"/>
    <w:rsid w:val="00C162F1"/>
    <w:rsid w:val="00C1634B"/>
    <w:rsid w:val="00C1641C"/>
    <w:rsid w:val="00C16B25"/>
    <w:rsid w:val="00C17704"/>
    <w:rsid w:val="00C1798A"/>
    <w:rsid w:val="00C17E04"/>
    <w:rsid w:val="00C2035D"/>
    <w:rsid w:val="00C203DF"/>
    <w:rsid w:val="00C20BDA"/>
    <w:rsid w:val="00C2127A"/>
    <w:rsid w:val="00C21314"/>
    <w:rsid w:val="00C21A83"/>
    <w:rsid w:val="00C22007"/>
    <w:rsid w:val="00C22045"/>
    <w:rsid w:val="00C22211"/>
    <w:rsid w:val="00C22223"/>
    <w:rsid w:val="00C22338"/>
    <w:rsid w:val="00C22462"/>
    <w:rsid w:val="00C224A9"/>
    <w:rsid w:val="00C22FA4"/>
    <w:rsid w:val="00C22FE0"/>
    <w:rsid w:val="00C23145"/>
    <w:rsid w:val="00C23245"/>
    <w:rsid w:val="00C23546"/>
    <w:rsid w:val="00C237B9"/>
    <w:rsid w:val="00C23AE5"/>
    <w:rsid w:val="00C23B24"/>
    <w:rsid w:val="00C23BC2"/>
    <w:rsid w:val="00C23C09"/>
    <w:rsid w:val="00C2407F"/>
    <w:rsid w:val="00C24C2F"/>
    <w:rsid w:val="00C24ED8"/>
    <w:rsid w:val="00C255D6"/>
    <w:rsid w:val="00C25CBF"/>
    <w:rsid w:val="00C26768"/>
    <w:rsid w:val="00C2693A"/>
    <w:rsid w:val="00C26CF2"/>
    <w:rsid w:val="00C271B6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1"/>
    <w:rsid w:val="00C329C3"/>
    <w:rsid w:val="00C33469"/>
    <w:rsid w:val="00C33598"/>
    <w:rsid w:val="00C33799"/>
    <w:rsid w:val="00C3384E"/>
    <w:rsid w:val="00C33997"/>
    <w:rsid w:val="00C3425B"/>
    <w:rsid w:val="00C34496"/>
    <w:rsid w:val="00C34A5D"/>
    <w:rsid w:val="00C35FED"/>
    <w:rsid w:val="00C36399"/>
    <w:rsid w:val="00C36555"/>
    <w:rsid w:val="00C36D8B"/>
    <w:rsid w:val="00C37331"/>
    <w:rsid w:val="00C37376"/>
    <w:rsid w:val="00C37B4D"/>
    <w:rsid w:val="00C37CCA"/>
    <w:rsid w:val="00C37F8D"/>
    <w:rsid w:val="00C40165"/>
    <w:rsid w:val="00C40511"/>
    <w:rsid w:val="00C40561"/>
    <w:rsid w:val="00C409A8"/>
    <w:rsid w:val="00C4115F"/>
    <w:rsid w:val="00C412F5"/>
    <w:rsid w:val="00C416DB"/>
    <w:rsid w:val="00C421F8"/>
    <w:rsid w:val="00C42B38"/>
    <w:rsid w:val="00C42E50"/>
    <w:rsid w:val="00C430E7"/>
    <w:rsid w:val="00C432E7"/>
    <w:rsid w:val="00C43880"/>
    <w:rsid w:val="00C43AF1"/>
    <w:rsid w:val="00C43CFC"/>
    <w:rsid w:val="00C43E24"/>
    <w:rsid w:val="00C4521D"/>
    <w:rsid w:val="00C452BF"/>
    <w:rsid w:val="00C45340"/>
    <w:rsid w:val="00C45922"/>
    <w:rsid w:val="00C4598D"/>
    <w:rsid w:val="00C459B6"/>
    <w:rsid w:val="00C45B27"/>
    <w:rsid w:val="00C45BF3"/>
    <w:rsid w:val="00C45D3A"/>
    <w:rsid w:val="00C46471"/>
    <w:rsid w:val="00C465BB"/>
    <w:rsid w:val="00C46A5D"/>
    <w:rsid w:val="00C46AD9"/>
    <w:rsid w:val="00C47331"/>
    <w:rsid w:val="00C4743C"/>
    <w:rsid w:val="00C47C3D"/>
    <w:rsid w:val="00C47D78"/>
    <w:rsid w:val="00C47F2F"/>
    <w:rsid w:val="00C5020D"/>
    <w:rsid w:val="00C50356"/>
    <w:rsid w:val="00C50A57"/>
    <w:rsid w:val="00C50BE6"/>
    <w:rsid w:val="00C518C0"/>
    <w:rsid w:val="00C51F02"/>
    <w:rsid w:val="00C52072"/>
    <w:rsid w:val="00C52296"/>
    <w:rsid w:val="00C52B43"/>
    <w:rsid w:val="00C52D93"/>
    <w:rsid w:val="00C53065"/>
    <w:rsid w:val="00C53400"/>
    <w:rsid w:val="00C537DC"/>
    <w:rsid w:val="00C53E40"/>
    <w:rsid w:val="00C541FD"/>
    <w:rsid w:val="00C54D7C"/>
    <w:rsid w:val="00C54DE2"/>
    <w:rsid w:val="00C5500C"/>
    <w:rsid w:val="00C550C7"/>
    <w:rsid w:val="00C55319"/>
    <w:rsid w:val="00C5552D"/>
    <w:rsid w:val="00C55596"/>
    <w:rsid w:val="00C55B51"/>
    <w:rsid w:val="00C566D3"/>
    <w:rsid w:val="00C5689D"/>
    <w:rsid w:val="00C569C9"/>
    <w:rsid w:val="00C56C52"/>
    <w:rsid w:val="00C5717F"/>
    <w:rsid w:val="00C57193"/>
    <w:rsid w:val="00C576CF"/>
    <w:rsid w:val="00C576EB"/>
    <w:rsid w:val="00C577A8"/>
    <w:rsid w:val="00C579BB"/>
    <w:rsid w:val="00C579F1"/>
    <w:rsid w:val="00C57B08"/>
    <w:rsid w:val="00C57D57"/>
    <w:rsid w:val="00C57E8B"/>
    <w:rsid w:val="00C60128"/>
    <w:rsid w:val="00C602A6"/>
    <w:rsid w:val="00C607E8"/>
    <w:rsid w:val="00C60904"/>
    <w:rsid w:val="00C60AAE"/>
    <w:rsid w:val="00C60B36"/>
    <w:rsid w:val="00C61075"/>
    <w:rsid w:val="00C61258"/>
    <w:rsid w:val="00C61306"/>
    <w:rsid w:val="00C61D1D"/>
    <w:rsid w:val="00C61EBF"/>
    <w:rsid w:val="00C61FBA"/>
    <w:rsid w:val="00C625A4"/>
    <w:rsid w:val="00C62F93"/>
    <w:rsid w:val="00C6344F"/>
    <w:rsid w:val="00C63485"/>
    <w:rsid w:val="00C6368E"/>
    <w:rsid w:val="00C642F1"/>
    <w:rsid w:val="00C64717"/>
    <w:rsid w:val="00C64F45"/>
    <w:rsid w:val="00C64F60"/>
    <w:rsid w:val="00C652DF"/>
    <w:rsid w:val="00C65357"/>
    <w:rsid w:val="00C6549C"/>
    <w:rsid w:val="00C65933"/>
    <w:rsid w:val="00C65CE6"/>
    <w:rsid w:val="00C65F29"/>
    <w:rsid w:val="00C66089"/>
    <w:rsid w:val="00C66170"/>
    <w:rsid w:val="00C66CB2"/>
    <w:rsid w:val="00C673FD"/>
    <w:rsid w:val="00C6765E"/>
    <w:rsid w:val="00C67B10"/>
    <w:rsid w:val="00C67D57"/>
    <w:rsid w:val="00C67DA9"/>
    <w:rsid w:val="00C67E9B"/>
    <w:rsid w:val="00C67EEA"/>
    <w:rsid w:val="00C67FE9"/>
    <w:rsid w:val="00C70181"/>
    <w:rsid w:val="00C706DA"/>
    <w:rsid w:val="00C70B18"/>
    <w:rsid w:val="00C7137B"/>
    <w:rsid w:val="00C717BC"/>
    <w:rsid w:val="00C71ABA"/>
    <w:rsid w:val="00C71AD1"/>
    <w:rsid w:val="00C71C43"/>
    <w:rsid w:val="00C71DE2"/>
    <w:rsid w:val="00C72F9D"/>
    <w:rsid w:val="00C734BD"/>
    <w:rsid w:val="00C74006"/>
    <w:rsid w:val="00C7409E"/>
    <w:rsid w:val="00C74192"/>
    <w:rsid w:val="00C7419B"/>
    <w:rsid w:val="00C74810"/>
    <w:rsid w:val="00C748D5"/>
    <w:rsid w:val="00C74DCC"/>
    <w:rsid w:val="00C75584"/>
    <w:rsid w:val="00C75684"/>
    <w:rsid w:val="00C757B7"/>
    <w:rsid w:val="00C75BB4"/>
    <w:rsid w:val="00C761D0"/>
    <w:rsid w:val="00C771C0"/>
    <w:rsid w:val="00C77367"/>
    <w:rsid w:val="00C7781A"/>
    <w:rsid w:val="00C77A37"/>
    <w:rsid w:val="00C77A97"/>
    <w:rsid w:val="00C77D6C"/>
    <w:rsid w:val="00C80570"/>
    <w:rsid w:val="00C8088D"/>
    <w:rsid w:val="00C80F82"/>
    <w:rsid w:val="00C811F0"/>
    <w:rsid w:val="00C815AF"/>
    <w:rsid w:val="00C81C2D"/>
    <w:rsid w:val="00C81FD5"/>
    <w:rsid w:val="00C825A7"/>
    <w:rsid w:val="00C82782"/>
    <w:rsid w:val="00C82A13"/>
    <w:rsid w:val="00C836EB"/>
    <w:rsid w:val="00C838F6"/>
    <w:rsid w:val="00C8395C"/>
    <w:rsid w:val="00C842DE"/>
    <w:rsid w:val="00C84C2D"/>
    <w:rsid w:val="00C85146"/>
    <w:rsid w:val="00C85609"/>
    <w:rsid w:val="00C8579A"/>
    <w:rsid w:val="00C858AE"/>
    <w:rsid w:val="00C8629C"/>
    <w:rsid w:val="00C865C7"/>
    <w:rsid w:val="00C86A1E"/>
    <w:rsid w:val="00C86A6A"/>
    <w:rsid w:val="00C872CF"/>
    <w:rsid w:val="00C8742F"/>
    <w:rsid w:val="00C877FE"/>
    <w:rsid w:val="00C87B30"/>
    <w:rsid w:val="00C87C8D"/>
    <w:rsid w:val="00C9007E"/>
    <w:rsid w:val="00C904C1"/>
    <w:rsid w:val="00C904F0"/>
    <w:rsid w:val="00C9058A"/>
    <w:rsid w:val="00C90A48"/>
    <w:rsid w:val="00C90D6E"/>
    <w:rsid w:val="00C91286"/>
    <w:rsid w:val="00C9141D"/>
    <w:rsid w:val="00C91EAB"/>
    <w:rsid w:val="00C92AC6"/>
    <w:rsid w:val="00C92BA0"/>
    <w:rsid w:val="00C931E7"/>
    <w:rsid w:val="00C9339D"/>
    <w:rsid w:val="00C93469"/>
    <w:rsid w:val="00C93AA1"/>
    <w:rsid w:val="00C93BB1"/>
    <w:rsid w:val="00C93E77"/>
    <w:rsid w:val="00C943A2"/>
    <w:rsid w:val="00C94880"/>
    <w:rsid w:val="00C94B5B"/>
    <w:rsid w:val="00C94CAF"/>
    <w:rsid w:val="00C95629"/>
    <w:rsid w:val="00C95AF1"/>
    <w:rsid w:val="00C95E74"/>
    <w:rsid w:val="00C96B14"/>
    <w:rsid w:val="00C97771"/>
    <w:rsid w:val="00C978B5"/>
    <w:rsid w:val="00C9796B"/>
    <w:rsid w:val="00C97D7D"/>
    <w:rsid w:val="00C97E48"/>
    <w:rsid w:val="00CA02AB"/>
    <w:rsid w:val="00CA071D"/>
    <w:rsid w:val="00CA1088"/>
    <w:rsid w:val="00CA11D5"/>
    <w:rsid w:val="00CA13B9"/>
    <w:rsid w:val="00CA1485"/>
    <w:rsid w:val="00CA1B23"/>
    <w:rsid w:val="00CA1E6E"/>
    <w:rsid w:val="00CA1FC0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4C2E"/>
    <w:rsid w:val="00CA4FF7"/>
    <w:rsid w:val="00CA5435"/>
    <w:rsid w:val="00CA55A0"/>
    <w:rsid w:val="00CA55E6"/>
    <w:rsid w:val="00CA578C"/>
    <w:rsid w:val="00CA5D60"/>
    <w:rsid w:val="00CA5E58"/>
    <w:rsid w:val="00CA627A"/>
    <w:rsid w:val="00CA69AA"/>
    <w:rsid w:val="00CA6BCC"/>
    <w:rsid w:val="00CA6CD5"/>
    <w:rsid w:val="00CA70A9"/>
    <w:rsid w:val="00CA7435"/>
    <w:rsid w:val="00CA74C9"/>
    <w:rsid w:val="00CA7B5F"/>
    <w:rsid w:val="00CB00E4"/>
    <w:rsid w:val="00CB02E8"/>
    <w:rsid w:val="00CB0B5E"/>
    <w:rsid w:val="00CB0EB9"/>
    <w:rsid w:val="00CB10B8"/>
    <w:rsid w:val="00CB1109"/>
    <w:rsid w:val="00CB1138"/>
    <w:rsid w:val="00CB1681"/>
    <w:rsid w:val="00CB23AE"/>
    <w:rsid w:val="00CB27FE"/>
    <w:rsid w:val="00CB2A54"/>
    <w:rsid w:val="00CB2C55"/>
    <w:rsid w:val="00CB2D0C"/>
    <w:rsid w:val="00CB2FED"/>
    <w:rsid w:val="00CB316A"/>
    <w:rsid w:val="00CB3591"/>
    <w:rsid w:val="00CB373C"/>
    <w:rsid w:val="00CB3962"/>
    <w:rsid w:val="00CB39DC"/>
    <w:rsid w:val="00CB3C4B"/>
    <w:rsid w:val="00CB4738"/>
    <w:rsid w:val="00CB4B0C"/>
    <w:rsid w:val="00CB50A5"/>
    <w:rsid w:val="00CB52CB"/>
    <w:rsid w:val="00CB55CF"/>
    <w:rsid w:val="00CB5748"/>
    <w:rsid w:val="00CB5C26"/>
    <w:rsid w:val="00CB61D9"/>
    <w:rsid w:val="00CB64A1"/>
    <w:rsid w:val="00CB66AC"/>
    <w:rsid w:val="00CB6A85"/>
    <w:rsid w:val="00CB6E20"/>
    <w:rsid w:val="00CB702D"/>
    <w:rsid w:val="00CB7898"/>
    <w:rsid w:val="00CB7EB1"/>
    <w:rsid w:val="00CC003F"/>
    <w:rsid w:val="00CC0121"/>
    <w:rsid w:val="00CC0186"/>
    <w:rsid w:val="00CC0598"/>
    <w:rsid w:val="00CC0C21"/>
    <w:rsid w:val="00CC0FA2"/>
    <w:rsid w:val="00CC1459"/>
    <w:rsid w:val="00CC1B64"/>
    <w:rsid w:val="00CC1D67"/>
    <w:rsid w:val="00CC229D"/>
    <w:rsid w:val="00CC269B"/>
    <w:rsid w:val="00CC2B73"/>
    <w:rsid w:val="00CC35F7"/>
    <w:rsid w:val="00CC3976"/>
    <w:rsid w:val="00CC51D4"/>
    <w:rsid w:val="00CC57E3"/>
    <w:rsid w:val="00CC586C"/>
    <w:rsid w:val="00CC5921"/>
    <w:rsid w:val="00CC5E8A"/>
    <w:rsid w:val="00CC5E9B"/>
    <w:rsid w:val="00CC6474"/>
    <w:rsid w:val="00CC6CA5"/>
    <w:rsid w:val="00CC72EE"/>
    <w:rsid w:val="00CC7400"/>
    <w:rsid w:val="00CC77D0"/>
    <w:rsid w:val="00CC7ED7"/>
    <w:rsid w:val="00CD0B11"/>
    <w:rsid w:val="00CD0DB9"/>
    <w:rsid w:val="00CD11A5"/>
    <w:rsid w:val="00CD143F"/>
    <w:rsid w:val="00CD1B33"/>
    <w:rsid w:val="00CD1DA2"/>
    <w:rsid w:val="00CD1E43"/>
    <w:rsid w:val="00CD1F50"/>
    <w:rsid w:val="00CD2370"/>
    <w:rsid w:val="00CD2A52"/>
    <w:rsid w:val="00CD2BA6"/>
    <w:rsid w:val="00CD2BF2"/>
    <w:rsid w:val="00CD2D37"/>
    <w:rsid w:val="00CD3276"/>
    <w:rsid w:val="00CD3953"/>
    <w:rsid w:val="00CD3AEC"/>
    <w:rsid w:val="00CD3BAC"/>
    <w:rsid w:val="00CD3C68"/>
    <w:rsid w:val="00CD3F51"/>
    <w:rsid w:val="00CD42C1"/>
    <w:rsid w:val="00CD4336"/>
    <w:rsid w:val="00CD4355"/>
    <w:rsid w:val="00CD44C9"/>
    <w:rsid w:val="00CD4C0F"/>
    <w:rsid w:val="00CD4C7F"/>
    <w:rsid w:val="00CD4D97"/>
    <w:rsid w:val="00CD4E8C"/>
    <w:rsid w:val="00CD5201"/>
    <w:rsid w:val="00CD5934"/>
    <w:rsid w:val="00CD5A7A"/>
    <w:rsid w:val="00CD6106"/>
    <w:rsid w:val="00CD6276"/>
    <w:rsid w:val="00CD62B6"/>
    <w:rsid w:val="00CD69E7"/>
    <w:rsid w:val="00CD6CBB"/>
    <w:rsid w:val="00CD7678"/>
    <w:rsid w:val="00CE01CF"/>
    <w:rsid w:val="00CE01DD"/>
    <w:rsid w:val="00CE068D"/>
    <w:rsid w:val="00CE09BB"/>
    <w:rsid w:val="00CE0CF2"/>
    <w:rsid w:val="00CE0EF3"/>
    <w:rsid w:val="00CE100E"/>
    <w:rsid w:val="00CE1199"/>
    <w:rsid w:val="00CE12D0"/>
    <w:rsid w:val="00CE13EF"/>
    <w:rsid w:val="00CE167F"/>
    <w:rsid w:val="00CE16AB"/>
    <w:rsid w:val="00CE17D0"/>
    <w:rsid w:val="00CE1EAC"/>
    <w:rsid w:val="00CE1F67"/>
    <w:rsid w:val="00CE219F"/>
    <w:rsid w:val="00CE2206"/>
    <w:rsid w:val="00CE23FD"/>
    <w:rsid w:val="00CE25B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E99"/>
    <w:rsid w:val="00CE4F67"/>
    <w:rsid w:val="00CE5010"/>
    <w:rsid w:val="00CE51BC"/>
    <w:rsid w:val="00CE57E6"/>
    <w:rsid w:val="00CE5C63"/>
    <w:rsid w:val="00CE5CF0"/>
    <w:rsid w:val="00CE7132"/>
    <w:rsid w:val="00CE715C"/>
    <w:rsid w:val="00CE74D3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C43"/>
    <w:rsid w:val="00CF4E5C"/>
    <w:rsid w:val="00CF5540"/>
    <w:rsid w:val="00CF57AD"/>
    <w:rsid w:val="00CF57FB"/>
    <w:rsid w:val="00CF67B5"/>
    <w:rsid w:val="00CF6E31"/>
    <w:rsid w:val="00CF6F66"/>
    <w:rsid w:val="00CF7389"/>
    <w:rsid w:val="00CF7637"/>
    <w:rsid w:val="00D00188"/>
    <w:rsid w:val="00D00C68"/>
    <w:rsid w:val="00D00D63"/>
    <w:rsid w:val="00D00E14"/>
    <w:rsid w:val="00D01261"/>
    <w:rsid w:val="00D01312"/>
    <w:rsid w:val="00D01672"/>
    <w:rsid w:val="00D0176C"/>
    <w:rsid w:val="00D019DA"/>
    <w:rsid w:val="00D01A00"/>
    <w:rsid w:val="00D01B6F"/>
    <w:rsid w:val="00D0250B"/>
    <w:rsid w:val="00D02981"/>
    <w:rsid w:val="00D03197"/>
    <w:rsid w:val="00D03597"/>
    <w:rsid w:val="00D035B6"/>
    <w:rsid w:val="00D0371B"/>
    <w:rsid w:val="00D037CD"/>
    <w:rsid w:val="00D03956"/>
    <w:rsid w:val="00D04656"/>
    <w:rsid w:val="00D047F9"/>
    <w:rsid w:val="00D04827"/>
    <w:rsid w:val="00D04B28"/>
    <w:rsid w:val="00D04C4E"/>
    <w:rsid w:val="00D04D33"/>
    <w:rsid w:val="00D04F87"/>
    <w:rsid w:val="00D05061"/>
    <w:rsid w:val="00D052DA"/>
    <w:rsid w:val="00D058EB"/>
    <w:rsid w:val="00D05932"/>
    <w:rsid w:val="00D05A87"/>
    <w:rsid w:val="00D05CAF"/>
    <w:rsid w:val="00D05D14"/>
    <w:rsid w:val="00D05E0D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08BD"/>
    <w:rsid w:val="00D11080"/>
    <w:rsid w:val="00D11644"/>
    <w:rsid w:val="00D117DB"/>
    <w:rsid w:val="00D11963"/>
    <w:rsid w:val="00D11D25"/>
    <w:rsid w:val="00D11DCC"/>
    <w:rsid w:val="00D11F35"/>
    <w:rsid w:val="00D12053"/>
    <w:rsid w:val="00D12BAF"/>
    <w:rsid w:val="00D1314F"/>
    <w:rsid w:val="00D13694"/>
    <w:rsid w:val="00D13795"/>
    <w:rsid w:val="00D137B4"/>
    <w:rsid w:val="00D13831"/>
    <w:rsid w:val="00D13C71"/>
    <w:rsid w:val="00D13D69"/>
    <w:rsid w:val="00D1400F"/>
    <w:rsid w:val="00D143FB"/>
    <w:rsid w:val="00D1452C"/>
    <w:rsid w:val="00D14A68"/>
    <w:rsid w:val="00D14C11"/>
    <w:rsid w:val="00D1532A"/>
    <w:rsid w:val="00D1557F"/>
    <w:rsid w:val="00D155D4"/>
    <w:rsid w:val="00D1595F"/>
    <w:rsid w:val="00D15988"/>
    <w:rsid w:val="00D15AFB"/>
    <w:rsid w:val="00D15BA8"/>
    <w:rsid w:val="00D15DAC"/>
    <w:rsid w:val="00D15DDC"/>
    <w:rsid w:val="00D16483"/>
    <w:rsid w:val="00D170B8"/>
    <w:rsid w:val="00D17348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21DB"/>
    <w:rsid w:val="00D2297A"/>
    <w:rsid w:val="00D23355"/>
    <w:rsid w:val="00D237C6"/>
    <w:rsid w:val="00D23D9B"/>
    <w:rsid w:val="00D24145"/>
    <w:rsid w:val="00D244E8"/>
    <w:rsid w:val="00D245E5"/>
    <w:rsid w:val="00D24854"/>
    <w:rsid w:val="00D254E9"/>
    <w:rsid w:val="00D258C6"/>
    <w:rsid w:val="00D25957"/>
    <w:rsid w:val="00D25A97"/>
    <w:rsid w:val="00D2617E"/>
    <w:rsid w:val="00D262A5"/>
    <w:rsid w:val="00D26C52"/>
    <w:rsid w:val="00D26FB3"/>
    <w:rsid w:val="00D2705B"/>
    <w:rsid w:val="00D27199"/>
    <w:rsid w:val="00D272E6"/>
    <w:rsid w:val="00D27799"/>
    <w:rsid w:val="00D27A63"/>
    <w:rsid w:val="00D27EE6"/>
    <w:rsid w:val="00D30050"/>
    <w:rsid w:val="00D302FE"/>
    <w:rsid w:val="00D30561"/>
    <w:rsid w:val="00D30687"/>
    <w:rsid w:val="00D30761"/>
    <w:rsid w:val="00D3093F"/>
    <w:rsid w:val="00D30E1A"/>
    <w:rsid w:val="00D30F5B"/>
    <w:rsid w:val="00D30FD7"/>
    <w:rsid w:val="00D31286"/>
    <w:rsid w:val="00D31328"/>
    <w:rsid w:val="00D31FB6"/>
    <w:rsid w:val="00D3239F"/>
    <w:rsid w:val="00D32797"/>
    <w:rsid w:val="00D32D4D"/>
    <w:rsid w:val="00D32F30"/>
    <w:rsid w:val="00D33098"/>
    <w:rsid w:val="00D33140"/>
    <w:rsid w:val="00D33156"/>
    <w:rsid w:val="00D331CA"/>
    <w:rsid w:val="00D33209"/>
    <w:rsid w:val="00D335CD"/>
    <w:rsid w:val="00D336F4"/>
    <w:rsid w:val="00D33741"/>
    <w:rsid w:val="00D337C3"/>
    <w:rsid w:val="00D33D59"/>
    <w:rsid w:val="00D344D9"/>
    <w:rsid w:val="00D34506"/>
    <w:rsid w:val="00D3456C"/>
    <w:rsid w:val="00D34CF1"/>
    <w:rsid w:val="00D35862"/>
    <w:rsid w:val="00D358AB"/>
    <w:rsid w:val="00D35A79"/>
    <w:rsid w:val="00D35D17"/>
    <w:rsid w:val="00D35E61"/>
    <w:rsid w:val="00D35E8F"/>
    <w:rsid w:val="00D36185"/>
    <w:rsid w:val="00D36A01"/>
    <w:rsid w:val="00D37285"/>
    <w:rsid w:val="00D3734F"/>
    <w:rsid w:val="00D376E2"/>
    <w:rsid w:val="00D37719"/>
    <w:rsid w:val="00D3773F"/>
    <w:rsid w:val="00D37D6E"/>
    <w:rsid w:val="00D40284"/>
    <w:rsid w:val="00D404CB"/>
    <w:rsid w:val="00D405AF"/>
    <w:rsid w:val="00D40958"/>
    <w:rsid w:val="00D40963"/>
    <w:rsid w:val="00D40B8A"/>
    <w:rsid w:val="00D4163E"/>
    <w:rsid w:val="00D419D5"/>
    <w:rsid w:val="00D41AFF"/>
    <w:rsid w:val="00D41C16"/>
    <w:rsid w:val="00D41E18"/>
    <w:rsid w:val="00D42078"/>
    <w:rsid w:val="00D4240B"/>
    <w:rsid w:val="00D42CF2"/>
    <w:rsid w:val="00D42E08"/>
    <w:rsid w:val="00D42F23"/>
    <w:rsid w:val="00D4306D"/>
    <w:rsid w:val="00D438F8"/>
    <w:rsid w:val="00D43E3F"/>
    <w:rsid w:val="00D445A4"/>
    <w:rsid w:val="00D44846"/>
    <w:rsid w:val="00D44894"/>
    <w:rsid w:val="00D44C02"/>
    <w:rsid w:val="00D44CEA"/>
    <w:rsid w:val="00D453F8"/>
    <w:rsid w:val="00D45577"/>
    <w:rsid w:val="00D45608"/>
    <w:rsid w:val="00D45B20"/>
    <w:rsid w:val="00D45FCA"/>
    <w:rsid w:val="00D46367"/>
    <w:rsid w:val="00D46A44"/>
    <w:rsid w:val="00D46B50"/>
    <w:rsid w:val="00D46FE1"/>
    <w:rsid w:val="00D47592"/>
    <w:rsid w:val="00D476D1"/>
    <w:rsid w:val="00D47809"/>
    <w:rsid w:val="00D47BC0"/>
    <w:rsid w:val="00D5027C"/>
    <w:rsid w:val="00D508C3"/>
    <w:rsid w:val="00D50C86"/>
    <w:rsid w:val="00D50CAE"/>
    <w:rsid w:val="00D50FF2"/>
    <w:rsid w:val="00D515C3"/>
    <w:rsid w:val="00D51715"/>
    <w:rsid w:val="00D517B0"/>
    <w:rsid w:val="00D518D7"/>
    <w:rsid w:val="00D51C3B"/>
    <w:rsid w:val="00D51FDD"/>
    <w:rsid w:val="00D520EE"/>
    <w:rsid w:val="00D52DB5"/>
    <w:rsid w:val="00D52DC0"/>
    <w:rsid w:val="00D52DE0"/>
    <w:rsid w:val="00D5301F"/>
    <w:rsid w:val="00D530AE"/>
    <w:rsid w:val="00D5330A"/>
    <w:rsid w:val="00D53658"/>
    <w:rsid w:val="00D53888"/>
    <w:rsid w:val="00D538EF"/>
    <w:rsid w:val="00D53FD0"/>
    <w:rsid w:val="00D5408B"/>
    <w:rsid w:val="00D54325"/>
    <w:rsid w:val="00D54584"/>
    <w:rsid w:val="00D546F5"/>
    <w:rsid w:val="00D5471F"/>
    <w:rsid w:val="00D54B25"/>
    <w:rsid w:val="00D54C9E"/>
    <w:rsid w:val="00D54EF9"/>
    <w:rsid w:val="00D54F19"/>
    <w:rsid w:val="00D54F79"/>
    <w:rsid w:val="00D54F93"/>
    <w:rsid w:val="00D55054"/>
    <w:rsid w:val="00D55188"/>
    <w:rsid w:val="00D55530"/>
    <w:rsid w:val="00D55642"/>
    <w:rsid w:val="00D55AB7"/>
    <w:rsid w:val="00D55BC1"/>
    <w:rsid w:val="00D55FC9"/>
    <w:rsid w:val="00D5662F"/>
    <w:rsid w:val="00D56E2F"/>
    <w:rsid w:val="00D575DD"/>
    <w:rsid w:val="00D5768A"/>
    <w:rsid w:val="00D578AA"/>
    <w:rsid w:val="00D60688"/>
    <w:rsid w:val="00D60F2D"/>
    <w:rsid w:val="00D61151"/>
    <w:rsid w:val="00D611F2"/>
    <w:rsid w:val="00D6136A"/>
    <w:rsid w:val="00D61724"/>
    <w:rsid w:val="00D61F07"/>
    <w:rsid w:val="00D62286"/>
    <w:rsid w:val="00D6251D"/>
    <w:rsid w:val="00D626A3"/>
    <w:rsid w:val="00D62790"/>
    <w:rsid w:val="00D629F4"/>
    <w:rsid w:val="00D62ED1"/>
    <w:rsid w:val="00D632B9"/>
    <w:rsid w:val="00D63642"/>
    <w:rsid w:val="00D63923"/>
    <w:rsid w:val="00D64099"/>
    <w:rsid w:val="00D6446D"/>
    <w:rsid w:val="00D644E9"/>
    <w:rsid w:val="00D6488D"/>
    <w:rsid w:val="00D64EDD"/>
    <w:rsid w:val="00D65289"/>
    <w:rsid w:val="00D65A8A"/>
    <w:rsid w:val="00D66023"/>
    <w:rsid w:val="00D66072"/>
    <w:rsid w:val="00D66191"/>
    <w:rsid w:val="00D663CF"/>
    <w:rsid w:val="00D663F1"/>
    <w:rsid w:val="00D66635"/>
    <w:rsid w:val="00D67092"/>
    <w:rsid w:val="00D670FE"/>
    <w:rsid w:val="00D67AEA"/>
    <w:rsid w:val="00D67BEC"/>
    <w:rsid w:val="00D67D73"/>
    <w:rsid w:val="00D67E17"/>
    <w:rsid w:val="00D70316"/>
    <w:rsid w:val="00D7042F"/>
    <w:rsid w:val="00D70494"/>
    <w:rsid w:val="00D70D9B"/>
    <w:rsid w:val="00D70EFC"/>
    <w:rsid w:val="00D71364"/>
    <w:rsid w:val="00D71726"/>
    <w:rsid w:val="00D71D52"/>
    <w:rsid w:val="00D71E28"/>
    <w:rsid w:val="00D71F27"/>
    <w:rsid w:val="00D72388"/>
    <w:rsid w:val="00D72729"/>
    <w:rsid w:val="00D7278F"/>
    <w:rsid w:val="00D72C46"/>
    <w:rsid w:val="00D72CE7"/>
    <w:rsid w:val="00D72F91"/>
    <w:rsid w:val="00D733EB"/>
    <w:rsid w:val="00D73515"/>
    <w:rsid w:val="00D736B1"/>
    <w:rsid w:val="00D73723"/>
    <w:rsid w:val="00D73B45"/>
    <w:rsid w:val="00D73C91"/>
    <w:rsid w:val="00D73CE4"/>
    <w:rsid w:val="00D746E0"/>
    <w:rsid w:val="00D74C04"/>
    <w:rsid w:val="00D74CA4"/>
    <w:rsid w:val="00D75803"/>
    <w:rsid w:val="00D75D4D"/>
    <w:rsid w:val="00D7633E"/>
    <w:rsid w:val="00D76B82"/>
    <w:rsid w:val="00D76CF9"/>
    <w:rsid w:val="00D76E9C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C31"/>
    <w:rsid w:val="00D80D51"/>
    <w:rsid w:val="00D81786"/>
    <w:rsid w:val="00D81825"/>
    <w:rsid w:val="00D820B0"/>
    <w:rsid w:val="00D8277D"/>
    <w:rsid w:val="00D82DFC"/>
    <w:rsid w:val="00D82E01"/>
    <w:rsid w:val="00D8306C"/>
    <w:rsid w:val="00D8369B"/>
    <w:rsid w:val="00D838B4"/>
    <w:rsid w:val="00D8394C"/>
    <w:rsid w:val="00D83BB7"/>
    <w:rsid w:val="00D83C71"/>
    <w:rsid w:val="00D83CF9"/>
    <w:rsid w:val="00D84287"/>
    <w:rsid w:val="00D84410"/>
    <w:rsid w:val="00D85058"/>
    <w:rsid w:val="00D85D4E"/>
    <w:rsid w:val="00D85F0F"/>
    <w:rsid w:val="00D867F2"/>
    <w:rsid w:val="00D86816"/>
    <w:rsid w:val="00D86C4F"/>
    <w:rsid w:val="00D86CB5"/>
    <w:rsid w:val="00D8707F"/>
    <w:rsid w:val="00D8769A"/>
    <w:rsid w:val="00D87B8A"/>
    <w:rsid w:val="00D87C55"/>
    <w:rsid w:val="00D87F77"/>
    <w:rsid w:val="00D919BC"/>
    <w:rsid w:val="00D91B1E"/>
    <w:rsid w:val="00D92125"/>
    <w:rsid w:val="00D92418"/>
    <w:rsid w:val="00D926C1"/>
    <w:rsid w:val="00D93107"/>
    <w:rsid w:val="00D93B54"/>
    <w:rsid w:val="00D9401F"/>
    <w:rsid w:val="00D94054"/>
    <w:rsid w:val="00D946AF"/>
    <w:rsid w:val="00D94854"/>
    <w:rsid w:val="00D952A6"/>
    <w:rsid w:val="00D953D3"/>
    <w:rsid w:val="00D95A5D"/>
    <w:rsid w:val="00D95F7A"/>
    <w:rsid w:val="00D96829"/>
    <w:rsid w:val="00D96932"/>
    <w:rsid w:val="00D96985"/>
    <w:rsid w:val="00D96BC9"/>
    <w:rsid w:val="00D96D7E"/>
    <w:rsid w:val="00D973C5"/>
    <w:rsid w:val="00D9799B"/>
    <w:rsid w:val="00D97CBA"/>
    <w:rsid w:val="00D97E86"/>
    <w:rsid w:val="00D97FA3"/>
    <w:rsid w:val="00DA00D8"/>
    <w:rsid w:val="00DA0371"/>
    <w:rsid w:val="00DA06FF"/>
    <w:rsid w:val="00DA074B"/>
    <w:rsid w:val="00DA07FE"/>
    <w:rsid w:val="00DA0B05"/>
    <w:rsid w:val="00DA0B35"/>
    <w:rsid w:val="00DA0BFA"/>
    <w:rsid w:val="00DA0C42"/>
    <w:rsid w:val="00DA0D84"/>
    <w:rsid w:val="00DA0FA1"/>
    <w:rsid w:val="00DA186E"/>
    <w:rsid w:val="00DA1AB8"/>
    <w:rsid w:val="00DA1D8F"/>
    <w:rsid w:val="00DA1DD0"/>
    <w:rsid w:val="00DA2389"/>
    <w:rsid w:val="00DA2437"/>
    <w:rsid w:val="00DA307B"/>
    <w:rsid w:val="00DA30EC"/>
    <w:rsid w:val="00DA31D7"/>
    <w:rsid w:val="00DA33C1"/>
    <w:rsid w:val="00DA34E8"/>
    <w:rsid w:val="00DA3676"/>
    <w:rsid w:val="00DA37B5"/>
    <w:rsid w:val="00DA39AC"/>
    <w:rsid w:val="00DA3A71"/>
    <w:rsid w:val="00DA424E"/>
    <w:rsid w:val="00DA42CA"/>
    <w:rsid w:val="00DA4729"/>
    <w:rsid w:val="00DA478E"/>
    <w:rsid w:val="00DA497F"/>
    <w:rsid w:val="00DA52B3"/>
    <w:rsid w:val="00DA66BB"/>
    <w:rsid w:val="00DA6B02"/>
    <w:rsid w:val="00DA6B4D"/>
    <w:rsid w:val="00DA70F0"/>
    <w:rsid w:val="00DA798E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B9"/>
    <w:rsid w:val="00DB1EBF"/>
    <w:rsid w:val="00DB2020"/>
    <w:rsid w:val="00DB2227"/>
    <w:rsid w:val="00DB2239"/>
    <w:rsid w:val="00DB279A"/>
    <w:rsid w:val="00DB2C68"/>
    <w:rsid w:val="00DB2DCA"/>
    <w:rsid w:val="00DB2DD8"/>
    <w:rsid w:val="00DB2E32"/>
    <w:rsid w:val="00DB356A"/>
    <w:rsid w:val="00DB36B4"/>
    <w:rsid w:val="00DB3729"/>
    <w:rsid w:val="00DB384B"/>
    <w:rsid w:val="00DB388B"/>
    <w:rsid w:val="00DB3EC5"/>
    <w:rsid w:val="00DB4006"/>
    <w:rsid w:val="00DB4320"/>
    <w:rsid w:val="00DB434B"/>
    <w:rsid w:val="00DB4E30"/>
    <w:rsid w:val="00DB5151"/>
    <w:rsid w:val="00DB52FC"/>
    <w:rsid w:val="00DB542B"/>
    <w:rsid w:val="00DB5655"/>
    <w:rsid w:val="00DB5690"/>
    <w:rsid w:val="00DB57B6"/>
    <w:rsid w:val="00DB5892"/>
    <w:rsid w:val="00DB591A"/>
    <w:rsid w:val="00DB617E"/>
    <w:rsid w:val="00DB64F5"/>
    <w:rsid w:val="00DB6836"/>
    <w:rsid w:val="00DB6868"/>
    <w:rsid w:val="00DB71BD"/>
    <w:rsid w:val="00DB74FF"/>
    <w:rsid w:val="00DB7898"/>
    <w:rsid w:val="00DB7FBD"/>
    <w:rsid w:val="00DC0293"/>
    <w:rsid w:val="00DC04B2"/>
    <w:rsid w:val="00DC0549"/>
    <w:rsid w:val="00DC05E9"/>
    <w:rsid w:val="00DC0741"/>
    <w:rsid w:val="00DC0C08"/>
    <w:rsid w:val="00DC1C28"/>
    <w:rsid w:val="00DC2AEA"/>
    <w:rsid w:val="00DC30A0"/>
    <w:rsid w:val="00DC3D70"/>
    <w:rsid w:val="00DC3F19"/>
    <w:rsid w:val="00DC4089"/>
    <w:rsid w:val="00DC426F"/>
    <w:rsid w:val="00DC483C"/>
    <w:rsid w:val="00DC4AEB"/>
    <w:rsid w:val="00DC4B9F"/>
    <w:rsid w:val="00DC51F8"/>
    <w:rsid w:val="00DC52D5"/>
    <w:rsid w:val="00DC5651"/>
    <w:rsid w:val="00DC59F6"/>
    <w:rsid w:val="00DC61C4"/>
    <w:rsid w:val="00DC66A7"/>
    <w:rsid w:val="00DC6BFC"/>
    <w:rsid w:val="00DC6C86"/>
    <w:rsid w:val="00DC74A7"/>
    <w:rsid w:val="00DC75B5"/>
    <w:rsid w:val="00DC7AD2"/>
    <w:rsid w:val="00DD005C"/>
    <w:rsid w:val="00DD0859"/>
    <w:rsid w:val="00DD130C"/>
    <w:rsid w:val="00DD1375"/>
    <w:rsid w:val="00DD138D"/>
    <w:rsid w:val="00DD1B08"/>
    <w:rsid w:val="00DD1BCB"/>
    <w:rsid w:val="00DD1FDB"/>
    <w:rsid w:val="00DD28B6"/>
    <w:rsid w:val="00DD2993"/>
    <w:rsid w:val="00DD2B78"/>
    <w:rsid w:val="00DD2BEB"/>
    <w:rsid w:val="00DD2F1A"/>
    <w:rsid w:val="00DD35F2"/>
    <w:rsid w:val="00DD36C7"/>
    <w:rsid w:val="00DD3720"/>
    <w:rsid w:val="00DD3768"/>
    <w:rsid w:val="00DD393D"/>
    <w:rsid w:val="00DD3DFE"/>
    <w:rsid w:val="00DD3F0C"/>
    <w:rsid w:val="00DD45CB"/>
    <w:rsid w:val="00DD468C"/>
    <w:rsid w:val="00DD46B0"/>
    <w:rsid w:val="00DD4C42"/>
    <w:rsid w:val="00DD4CBB"/>
    <w:rsid w:val="00DD4FBB"/>
    <w:rsid w:val="00DD50A6"/>
    <w:rsid w:val="00DD5260"/>
    <w:rsid w:val="00DD5ECA"/>
    <w:rsid w:val="00DD5F3B"/>
    <w:rsid w:val="00DD6036"/>
    <w:rsid w:val="00DD637A"/>
    <w:rsid w:val="00DD6CC4"/>
    <w:rsid w:val="00DD6D78"/>
    <w:rsid w:val="00DD6EBA"/>
    <w:rsid w:val="00DD73C0"/>
    <w:rsid w:val="00DD752E"/>
    <w:rsid w:val="00DD7670"/>
    <w:rsid w:val="00DE0622"/>
    <w:rsid w:val="00DE0A04"/>
    <w:rsid w:val="00DE1083"/>
    <w:rsid w:val="00DE13ED"/>
    <w:rsid w:val="00DE16BD"/>
    <w:rsid w:val="00DE1975"/>
    <w:rsid w:val="00DE1E28"/>
    <w:rsid w:val="00DE2DA2"/>
    <w:rsid w:val="00DE32BD"/>
    <w:rsid w:val="00DE32DF"/>
    <w:rsid w:val="00DE3819"/>
    <w:rsid w:val="00DE390B"/>
    <w:rsid w:val="00DE4103"/>
    <w:rsid w:val="00DE45E9"/>
    <w:rsid w:val="00DE4752"/>
    <w:rsid w:val="00DE4F91"/>
    <w:rsid w:val="00DE5006"/>
    <w:rsid w:val="00DE5622"/>
    <w:rsid w:val="00DE59F0"/>
    <w:rsid w:val="00DE5D47"/>
    <w:rsid w:val="00DE5DEC"/>
    <w:rsid w:val="00DE6430"/>
    <w:rsid w:val="00DE6AB3"/>
    <w:rsid w:val="00DE6D8B"/>
    <w:rsid w:val="00DE790C"/>
    <w:rsid w:val="00DF0CB9"/>
    <w:rsid w:val="00DF1040"/>
    <w:rsid w:val="00DF133E"/>
    <w:rsid w:val="00DF145F"/>
    <w:rsid w:val="00DF19D9"/>
    <w:rsid w:val="00DF1C8B"/>
    <w:rsid w:val="00DF1DBE"/>
    <w:rsid w:val="00DF278E"/>
    <w:rsid w:val="00DF2AA2"/>
    <w:rsid w:val="00DF3179"/>
    <w:rsid w:val="00DF3C19"/>
    <w:rsid w:val="00DF4A0C"/>
    <w:rsid w:val="00DF5644"/>
    <w:rsid w:val="00DF590E"/>
    <w:rsid w:val="00DF5F96"/>
    <w:rsid w:val="00DF6D94"/>
    <w:rsid w:val="00DF6E50"/>
    <w:rsid w:val="00DF6F85"/>
    <w:rsid w:val="00DF7009"/>
    <w:rsid w:val="00DF71D3"/>
    <w:rsid w:val="00DF7833"/>
    <w:rsid w:val="00DF7971"/>
    <w:rsid w:val="00DF7AF0"/>
    <w:rsid w:val="00DF7FCE"/>
    <w:rsid w:val="00E00492"/>
    <w:rsid w:val="00E007FE"/>
    <w:rsid w:val="00E0098D"/>
    <w:rsid w:val="00E00A4F"/>
    <w:rsid w:val="00E00B39"/>
    <w:rsid w:val="00E00B3B"/>
    <w:rsid w:val="00E00BE6"/>
    <w:rsid w:val="00E0100C"/>
    <w:rsid w:val="00E0169B"/>
    <w:rsid w:val="00E01849"/>
    <w:rsid w:val="00E019BE"/>
    <w:rsid w:val="00E01C96"/>
    <w:rsid w:val="00E02432"/>
    <w:rsid w:val="00E0244D"/>
    <w:rsid w:val="00E02614"/>
    <w:rsid w:val="00E02C64"/>
    <w:rsid w:val="00E02DA4"/>
    <w:rsid w:val="00E034CF"/>
    <w:rsid w:val="00E03899"/>
    <w:rsid w:val="00E03BC4"/>
    <w:rsid w:val="00E0435E"/>
    <w:rsid w:val="00E04442"/>
    <w:rsid w:val="00E0465A"/>
    <w:rsid w:val="00E04878"/>
    <w:rsid w:val="00E04A00"/>
    <w:rsid w:val="00E04EF4"/>
    <w:rsid w:val="00E04F1C"/>
    <w:rsid w:val="00E04FE7"/>
    <w:rsid w:val="00E055DE"/>
    <w:rsid w:val="00E05DF8"/>
    <w:rsid w:val="00E05DFD"/>
    <w:rsid w:val="00E062E9"/>
    <w:rsid w:val="00E06E8D"/>
    <w:rsid w:val="00E07466"/>
    <w:rsid w:val="00E07A18"/>
    <w:rsid w:val="00E07D2E"/>
    <w:rsid w:val="00E10370"/>
    <w:rsid w:val="00E108E1"/>
    <w:rsid w:val="00E1111C"/>
    <w:rsid w:val="00E112EF"/>
    <w:rsid w:val="00E118F3"/>
    <w:rsid w:val="00E11C75"/>
    <w:rsid w:val="00E120BD"/>
    <w:rsid w:val="00E12261"/>
    <w:rsid w:val="00E122C3"/>
    <w:rsid w:val="00E12580"/>
    <w:rsid w:val="00E1267F"/>
    <w:rsid w:val="00E12763"/>
    <w:rsid w:val="00E12839"/>
    <w:rsid w:val="00E129F4"/>
    <w:rsid w:val="00E131A2"/>
    <w:rsid w:val="00E136AB"/>
    <w:rsid w:val="00E1391E"/>
    <w:rsid w:val="00E13BC9"/>
    <w:rsid w:val="00E1407A"/>
    <w:rsid w:val="00E14091"/>
    <w:rsid w:val="00E14238"/>
    <w:rsid w:val="00E1490B"/>
    <w:rsid w:val="00E151FF"/>
    <w:rsid w:val="00E155AB"/>
    <w:rsid w:val="00E15E76"/>
    <w:rsid w:val="00E15F49"/>
    <w:rsid w:val="00E1682A"/>
    <w:rsid w:val="00E16C20"/>
    <w:rsid w:val="00E17301"/>
    <w:rsid w:val="00E174D0"/>
    <w:rsid w:val="00E17543"/>
    <w:rsid w:val="00E1778E"/>
    <w:rsid w:val="00E17ED0"/>
    <w:rsid w:val="00E202B7"/>
    <w:rsid w:val="00E20367"/>
    <w:rsid w:val="00E2078A"/>
    <w:rsid w:val="00E2094A"/>
    <w:rsid w:val="00E214B1"/>
    <w:rsid w:val="00E21505"/>
    <w:rsid w:val="00E21DC7"/>
    <w:rsid w:val="00E22062"/>
    <w:rsid w:val="00E226A7"/>
    <w:rsid w:val="00E228A3"/>
    <w:rsid w:val="00E22B89"/>
    <w:rsid w:val="00E22DAD"/>
    <w:rsid w:val="00E22E16"/>
    <w:rsid w:val="00E23EEC"/>
    <w:rsid w:val="00E2435C"/>
    <w:rsid w:val="00E243FC"/>
    <w:rsid w:val="00E24624"/>
    <w:rsid w:val="00E24935"/>
    <w:rsid w:val="00E24E35"/>
    <w:rsid w:val="00E24F43"/>
    <w:rsid w:val="00E254F9"/>
    <w:rsid w:val="00E25E85"/>
    <w:rsid w:val="00E25F30"/>
    <w:rsid w:val="00E26100"/>
    <w:rsid w:val="00E26924"/>
    <w:rsid w:val="00E27521"/>
    <w:rsid w:val="00E276D9"/>
    <w:rsid w:val="00E27EF2"/>
    <w:rsid w:val="00E3050D"/>
    <w:rsid w:val="00E3055E"/>
    <w:rsid w:val="00E30930"/>
    <w:rsid w:val="00E30C6B"/>
    <w:rsid w:val="00E31353"/>
    <w:rsid w:val="00E31956"/>
    <w:rsid w:val="00E31B2D"/>
    <w:rsid w:val="00E31D4B"/>
    <w:rsid w:val="00E3236B"/>
    <w:rsid w:val="00E327B9"/>
    <w:rsid w:val="00E327C1"/>
    <w:rsid w:val="00E32E8B"/>
    <w:rsid w:val="00E32F15"/>
    <w:rsid w:val="00E335EB"/>
    <w:rsid w:val="00E338F4"/>
    <w:rsid w:val="00E338F6"/>
    <w:rsid w:val="00E33B0E"/>
    <w:rsid w:val="00E342DF"/>
    <w:rsid w:val="00E34707"/>
    <w:rsid w:val="00E3566C"/>
    <w:rsid w:val="00E35FB0"/>
    <w:rsid w:val="00E36050"/>
    <w:rsid w:val="00E363D3"/>
    <w:rsid w:val="00E3645E"/>
    <w:rsid w:val="00E36578"/>
    <w:rsid w:val="00E36AC7"/>
    <w:rsid w:val="00E36BB9"/>
    <w:rsid w:val="00E36CBF"/>
    <w:rsid w:val="00E3717D"/>
    <w:rsid w:val="00E372AC"/>
    <w:rsid w:val="00E37365"/>
    <w:rsid w:val="00E3765B"/>
    <w:rsid w:val="00E37857"/>
    <w:rsid w:val="00E37927"/>
    <w:rsid w:val="00E37E08"/>
    <w:rsid w:val="00E40E66"/>
    <w:rsid w:val="00E411E7"/>
    <w:rsid w:val="00E412C1"/>
    <w:rsid w:val="00E41417"/>
    <w:rsid w:val="00E418AE"/>
    <w:rsid w:val="00E41904"/>
    <w:rsid w:val="00E41B4E"/>
    <w:rsid w:val="00E41D51"/>
    <w:rsid w:val="00E42366"/>
    <w:rsid w:val="00E425A6"/>
    <w:rsid w:val="00E4263D"/>
    <w:rsid w:val="00E42AC0"/>
    <w:rsid w:val="00E42B15"/>
    <w:rsid w:val="00E42B7C"/>
    <w:rsid w:val="00E436F5"/>
    <w:rsid w:val="00E43944"/>
    <w:rsid w:val="00E43CD2"/>
    <w:rsid w:val="00E4476A"/>
    <w:rsid w:val="00E449BB"/>
    <w:rsid w:val="00E44A06"/>
    <w:rsid w:val="00E44D5E"/>
    <w:rsid w:val="00E44D83"/>
    <w:rsid w:val="00E44D8E"/>
    <w:rsid w:val="00E45042"/>
    <w:rsid w:val="00E4511D"/>
    <w:rsid w:val="00E452AA"/>
    <w:rsid w:val="00E45508"/>
    <w:rsid w:val="00E45716"/>
    <w:rsid w:val="00E4576F"/>
    <w:rsid w:val="00E45796"/>
    <w:rsid w:val="00E457AC"/>
    <w:rsid w:val="00E45B98"/>
    <w:rsid w:val="00E45ED3"/>
    <w:rsid w:val="00E45F35"/>
    <w:rsid w:val="00E460D1"/>
    <w:rsid w:val="00E466C9"/>
    <w:rsid w:val="00E467AE"/>
    <w:rsid w:val="00E4683D"/>
    <w:rsid w:val="00E46C90"/>
    <w:rsid w:val="00E46D78"/>
    <w:rsid w:val="00E47695"/>
    <w:rsid w:val="00E47861"/>
    <w:rsid w:val="00E478EE"/>
    <w:rsid w:val="00E50717"/>
    <w:rsid w:val="00E5096F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F2B"/>
    <w:rsid w:val="00E5318B"/>
    <w:rsid w:val="00E531C2"/>
    <w:rsid w:val="00E5409F"/>
    <w:rsid w:val="00E540F6"/>
    <w:rsid w:val="00E546E5"/>
    <w:rsid w:val="00E54EA4"/>
    <w:rsid w:val="00E54F1A"/>
    <w:rsid w:val="00E55941"/>
    <w:rsid w:val="00E55E5B"/>
    <w:rsid w:val="00E5656C"/>
    <w:rsid w:val="00E5689B"/>
    <w:rsid w:val="00E57109"/>
    <w:rsid w:val="00E5733C"/>
    <w:rsid w:val="00E5760B"/>
    <w:rsid w:val="00E57B87"/>
    <w:rsid w:val="00E57EED"/>
    <w:rsid w:val="00E57F26"/>
    <w:rsid w:val="00E600A3"/>
    <w:rsid w:val="00E602FE"/>
    <w:rsid w:val="00E615AE"/>
    <w:rsid w:val="00E62357"/>
    <w:rsid w:val="00E626A1"/>
    <w:rsid w:val="00E626B6"/>
    <w:rsid w:val="00E62898"/>
    <w:rsid w:val="00E62AC5"/>
    <w:rsid w:val="00E62E16"/>
    <w:rsid w:val="00E63267"/>
    <w:rsid w:val="00E633E7"/>
    <w:rsid w:val="00E6385E"/>
    <w:rsid w:val="00E6399B"/>
    <w:rsid w:val="00E63EC2"/>
    <w:rsid w:val="00E6417A"/>
    <w:rsid w:val="00E646B3"/>
    <w:rsid w:val="00E64990"/>
    <w:rsid w:val="00E64C7C"/>
    <w:rsid w:val="00E65306"/>
    <w:rsid w:val="00E65890"/>
    <w:rsid w:val="00E65911"/>
    <w:rsid w:val="00E65ACE"/>
    <w:rsid w:val="00E65BFC"/>
    <w:rsid w:val="00E65D74"/>
    <w:rsid w:val="00E65D9D"/>
    <w:rsid w:val="00E65DA8"/>
    <w:rsid w:val="00E6621B"/>
    <w:rsid w:val="00E66767"/>
    <w:rsid w:val="00E6682C"/>
    <w:rsid w:val="00E66992"/>
    <w:rsid w:val="00E67590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1B59"/>
    <w:rsid w:val="00E72437"/>
    <w:rsid w:val="00E72649"/>
    <w:rsid w:val="00E727A3"/>
    <w:rsid w:val="00E7314A"/>
    <w:rsid w:val="00E74163"/>
    <w:rsid w:val="00E74552"/>
    <w:rsid w:val="00E747C5"/>
    <w:rsid w:val="00E747F2"/>
    <w:rsid w:val="00E748DD"/>
    <w:rsid w:val="00E74B50"/>
    <w:rsid w:val="00E74BFD"/>
    <w:rsid w:val="00E75220"/>
    <w:rsid w:val="00E7550B"/>
    <w:rsid w:val="00E7569F"/>
    <w:rsid w:val="00E75BA5"/>
    <w:rsid w:val="00E75FA2"/>
    <w:rsid w:val="00E764F6"/>
    <w:rsid w:val="00E76BC1"/>
    <w:rsid w:val="00E76DD0"/>
    <w:rsid w:val="00E773C8"/>
    <w:rsid w:val="00E7797A"/>
    <w:rsid w:val="00E77BFB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4FD"/>
    <w:rsid w:val="00E816DE"/>
    <w:rsid w:val="00E81C43"/>
    <w:rsid w:val="00E81E1E"/>
    <w:rsid w:val="00E81FA5"/>
    <w:rsid w:val="00E81FD2"/>
    <w:rsid w:val="00E823D7"/>
    <w:rsid w:val="00E8257D"/>
    <w:rsid w:val="00E829BD"/>
    <w:rsid w:val="00E831A6"/>
    <w:rsid w:val="00E83699"/>
    <w:rsid w:val="00E8393B"/>
    <w:rsid w:val="00E845EA"/>
    <w:rsid w:val="00E847B7"/>
    <w:rsid w:val="00E847DB"/>
    <w:rsid w:val="00E84C9A"/>
    <w:rsid w:val="00E854E6"/>
    <w:rsid w:val="00E85A21"/>
    <w:rsid w:val="00E85C12"/>
    <w:rsid w:val="00E86353"/>
    <w:rsid w:val="00E86929"/>
    <w:rsid w:val="00E86E6E"/>
    <w:rsid w:val="00E87723"/>
    <w:rsid w:val="00E87A07"/>
    <w:rsid w:val="00E87BD6"/>
    <w:rsid w:val="00E87D54"/>
    <w:rsid w:val="00E90196"/>
    <w:rsid w:val="00E904EC"/>
    <w:rsid w:val="00E90867"/>
    <w:rsid w:val="00E909CE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1A6"/>
    <w:rsid w:val="00E93865"/>
    <w:rsid w:val="00E938F6"/>
    <w:rsid w:val="00E93C4E"/>
    <w:rsid w:val="00E93C7B"/>
    <w:rsid w:val="00E93D2F"/>
    <w:rsid w:val="00E93FEE"/>
    <w:rsid w:val="00E944CF"/>
    <w:rsid w:val="00E94685"/>
    <w:rsid w:val="00E95728"/>
    <w:rsid w:val="00E95806"/>
    <w:rsid w:val="00E95B22"/>
    <w:rsid w:val="00E95C1B"/>
    <w:rsid w:val="00E95F4F"/>
    <w:rsid w:val="00E95FB1"/>
    <w:rsid w:val="00E95FC5"/>
    <w:rsid w:val="00E967D5"/>
    <w:rsid w:val="00E968D9"/>
    <w:rsid w:val="00E96B32"/>
    <w:rsid w:val="00E96C57"/>
    <w:rsid w:val="00E972C1"/>
    <w:rsid w:val="00E97484"/>
    <w:rsid w:val="00E97649"/>
    <w:rsid w:val="00E97865"/>
    <w:rsid w:val="00E97A52"/>
    <w:rsid w:val="00E97C02"/>
    <w:rsid w:val="00E97EFF"/>
    <w:rsid w:val="00EA053D"/>
    <w:rsid w:val="00EA05D9"/>
    <w:rsid w:val="00EA06A3"/>
    <w:rsid w:val="00EA0722"/>
    <w:rsid w:val="00EA088B"/>
    <w:rsid w:val="00EA0983"/>
    <w:rsid w:val="00EA0B26"/>
    <w:rsid w:val="00EA0C4C"/>
    <w:rsid w:val="00EA0D93"/>
    <w:rsid w:val="00EA1707"/>
    <w:rsid w:val="00EA191D"/>
    <w:rsid w:val="00EA1B92"/>
    <w:rsid w:val="00EA1FA8"/>
    <w:rsid w:val="00EA217A"/>
    <w:rsid w:val="00EA223E"/>
    <w:rsid w:val="00EA2E47"/>
    <w:rsid w:val="00EA2FA4"/>
    <w:rsid w:val="00EA32BD"/>
    <w:rsid w:val="00EA34A8"/>
    <w:rsid w:val="00EA378C"/>
    <w:rsid w:val="00EA387C"/>
    <w:rsid w:val="00EA3E64"/>
    <w:rsid w:val="00EA4013"/>
    <w:rsid w:val="00EA42F2"/>
    <w:rsid w:val="00EA452A"/>
    <w:rsid w:val="00EA4B5F"/>
    <w:rsid w:val="00EA533F"/>
    <w:rsid w:val="00EA5366"/>
    <w:rsid w:val="00EA53D5"/>
    <w:rsid w:val="00EA57E3"/>
    <w:rsid w:val="00EA593F"/>
    <w:rsid w:val="00EA5A79"/>
    <w:rsid w:val="00EA5BC9"/>
    <w:rsid w:val="00EA5CFE"/>
    <w:rsid w:val="00EA60C3"/>
    <w:rsid w:val="00EA657B"/>
    <w:rsid w:val="00EA68AB"/>
    <w:rsid w:val="00EA6D3C"/>
    <w:rsid w:val="00EA6D9D"/>
    <w:rsid w:val="00EA6E80"/>
    <w:rsid w:val="00EA77A2"/>
    <w:rsid w:val="00EA7912"/>
    <w:rsid w:val="00EA79D9"/>
    <w:rsid w:val="00EA7D20"/>
    <w:rsid w:val="00EB0533"/>
    <w:rsid w:val="00EB08C6"/>
    <w:rsid w:val="00EB09D2"/>
    <w:rsid w:val="00EB1060"/>
    <w:rsid w:val="00EB155D"/>
    <w:rsid w:val="00EB1728"/>
    <w:rsid w:val="00EB196A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C22"/>
    <w:rsid w:val="00EB3EE9"/>
    <w:rsid w:val="00EB3F38"/>
    <w:rsid w:val="00EB43BB"/>
    <w:rsid w:val="00EB4828"/>
    <w:rsid w:val="00EB4AE6"/>
    <w:rsid w:val="00EB52A2"/>
    <w:rsid w:val="00EB54AD"/>
    <w:rsid w:val="00EB57B2"/>
    <w:rsid w:val="00EB5A2C"/>
    <w:rsid w:val="00EB5D68"/>
    <w:rsid w:val="00EB60B3"/>
    <w:rsid w:val="00EB64CB"/>
    <w:rsid w:val="00EB6F68"/>
    <w:rsid w:val="00EB7017"/>
    <w:rsid w:val="00EB71BF"/>
    <w:rsid w:val="00EB74CC"/>
    <w:rsid w:val="00EB7816"/>
    <w:rsid w:val="00EC0344"/>
    <w:rsid w:val="00EC03C0"/>
    <w:rsid w:val="00EC048D"/>
    <w:rsid w:val="00EC09B5"/>
    <w:rsid w:val="00EC1694"/>
    <w:rsid w:val="00EC1D40"/>
    <w:rsid w:val="00EC1F19"/>
    <w:rsid w:val="00EC1FF1"/>
    <w:rsid w:val="00EC2977"/>
    <w:rsid w:val="00EC2D50"/>
    <w:rsid w:val="00EC2E8F"/>
    <w:rsid w:val="00EC2FE2"/>
    <w:rsid w:val="00EC3235"/>
    <w:rsid w:val="00EC3521"/>
    <w:rsid w:val="00EC3786"/>
    <w:rsid w:val="00EC3BF8"/>
    <w:rsid w:val="00EC5266"/>
    <w:rsid w:val="00EC6250"/>
    <w:rsid w:val="00EC637C"/>
    <w:rsid w:val="00EC63E1"/>
    <w:rsid w:val="00EC6E06"/>
    <w:rsid w:val="00EC721A"/>
    <w:rsid w:val="00EC7546"/>
    <w:rsid w:val="00EC7812"/>
    <w:rsid w:val="00EC7A47"/>
    <w:rsid w:val="00EC7D17"/>
    <w:rsid w:val="00ED006A"/>
    <w:rsid w:val="00ED013A"/>
    <w:rsid w:val="00ED0173"/>
    <w:rsid w:val="00ED0642"/>
    <w:rsid w:val="00ED089A"/>
    <w:rsid w:val="00ED1159"/>
    <w:rsid w:val="00ED163B"/>
    <w:rsid w:val="00ED1ABD"/>
    <w:rsid w:val="00ED22A3"/>
    <w:rsid w:val="00ED235C"/>
    <w:rsid w:val="00ED2704"/>
    <w:rsid w:val="00ED2C3E"/>
    <w:rsid w:val="00ED40A3"/>
    <w:rsid w:val="00ED4451"/>
    <w:rsid w:val="00ED44A6"/>
    <w:rsid w:val="00ED469C"/>
    <w:rsid w:val="00ED49C8"/>
    <w:rsid w:val="00ED4C42"/>
    <w:rsid w:val="00ED4CDA"/>
    <w:rsid w:val="00ED5733"/>
    <w:rsid w:val="00ED574A"/>
    <w:rsid w:val="00ED62EC"/>
    <w:rsid w:val="00ED63F6"/>
    <w:rsid w:val="00ED684F"/>
    <w:rsid w:val="00ED6991"/>
    <w:rsid w:val="00ED6EC8"/>
    <w:rsid w:val="00ED7A78"/>
    <w:rsid w:val="00ED7C86"/>
    <w:rsid w:val="00ED7DD4"/>
    <w:rsid w:val="00ED7DEE"/>
    <w:rsid w:val="00ED7F2F"/>
    <w:rsid w:val="00ED7F3A"/>
    <w:rsid w:val="00EE0BE4"/>
    <w:rsid w:val="00EE0D72"/>
    <w:rsid w:val="00EE1320"/>
    <w:rsid w:val="00EE15B2"/>
    <w:rsid w:val="00EE1783"/>
    <w:rsid w:val="00EE17A4"/>
    <w:rsid w:val="00EE1E66"/>
    <w:rsid w:val="00EE1E71"/>
    <w:rsid w:val="00EE20F1"/>
    <w:rsid w:val="00EE246C"/>
    <w:rsid w:val="00EE246D"/>
    <w:rsid w:val="00EE25F2"/>
    <w:rsid w:val="00EE277B"/>
    <w:rsid w:val="00EE2D59"/>
    <w:rsid w:val="00EE2EFF"/>
    <w:rsid w:val="00EE3027"/>
    <w:rsid w:val="00EE304B"/>
    <w:rsid w:val="00EE3574"/>
    <w:rsid w:val="00EE3B9F"/>
    <w:rsid w:val="00EE3D81"/>
    <w:rsid w:val="00EE4313"/>
    <w:rsid w:val="00EE455F"/>
    <w:rsid w:val="00EE47E0"/>
    <w:rsid w:val="00EE4BF1"/>
    <w:rsid w:val="00EE4F1E"/>
    <w:rsid w:val="00EE5231"/>
    <w:rsid w:val="00EE5DD1"/>
    <w:rsid w:val="00EE65C5"/>
    <w:rsid w:val="00EE65E6"/>
    <w:rsid w:val="00EE66D4"/>
    <w:rsid w:val="00EE68B6"/>
    <w:rsid w:val="00EE69EF"/>
    <w:rsid w:val="00EE6B6E"/>
    <w:rsid w:val="00EE6E12"/>
    <w:rsid w:val="00EE7235"/>
    <w:rsid w:val="00EE742B"/>
    <w:rsid w:val="00EE753F"/>
    <w:rsid w:val="00EE78C5"/>
    <w:rsid w:val="00EE78EC"/>
    <w:rsid w:val="00EE7BF5"/>
    <w:rsid w:val="00EE7DF4"/>
    <w:rsid w:val="00EE7FBD"/>
    <w:rsid w:val="00EF0004"/>
    <w:rsid w:val="00EF01AC"/>
    <w:rsid w:val="00EF03CB"/>
    <w:rsid w:val="00EF06C8"/>
    <w:rsid w:val="00EF0743"/>
    <w:rsid w:val="00EF0B2A"/>
    <w:rsid w:val="00EF0C9D"/>
    <w:rsid w:val="00EF0D46"/>
    <w:rsid w:val="00EF1030"/>
    <w:rsid w:val="00EF1783"/>
    <w:rsid w:val="00EF1900"/>
    <w:rsid w:val="00EF1FC0"/>
    <w:rsid w:val="00EF22F3"/>
    <w:rsid w:val="00EF23EE"/>
    <w:rsid w:val="00EF2694"/>
    <w:rsid w:val="00EF2F93"/>
    <w:rsid w:val="00EF3109"/>
    <w:rsid w:val="00EF35A0"/>
    <w:rsid w:val="00EF36B2"/>
    <w:rsid w:val="00EF37F4"/>
    <w:rsid w:val="00EF39CC"/>
    <w:rsid w:val="00EF3BF5"/>
    <w:rsid w:val="00EF505A"/>
    <w:rsid w:val="00EF5249"/>
    <w:rsid w:val="00EF58AA"/>
    <w:rsid w:val="00EF610F"/>
    <w:rsid w:val="00EF68E5"/>
    <w:rsid w:val="00EF735C"/>
    <w:rsid w:val="00EF753D"/>
    <w:rsid w:val="00EF7702"/>
    <w:rsid w:val="00EF7E34"/>
    <w:rsid w:val="00EF7FB0"/>
    <w:rsid w:val="00F00CAB"/>
    <w:rsid w:val="00F00DBD"/>
    <w:rsid w:val="00F01015"/>
    <w:rsid w:val="00F013B9"/>
    <w:rsid w:val="00F016B7"/>
    <w:rsid w:val="00F01941"/>
    <w:rsid w:val="00F01D15"/>
    <w:rsid w:val="00F02096"/>
    <w:rsid w:val="00F020AA"/>
    <w:rsid w:val="00F022C3"/>
    <w:rsid w:val="00F0233B"/>
    <w:rsid w:val="00F027FC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38A"/>
    <w:rsid w:val="00F05559"/>
    <w:rsid w:val="00F05D93"/>
    <w:rsid w:val="00F0602C"/>
    <w:rsid w:val="00F06051"/>
    <w:rsid w:val="00F060CE"/>
    <w:rsid w:val="00F067C7"/>
    <w:rsid w:val="00F06A17"/>
    <w:rsid w:val="00F06A32"/>
    <w:rsid w:val="00F06C06"/>
    <w:rsid w:val="00F06C5F"/>
    <w:rsid w:val="00F06E5B"/>
    <w:rsid w:val="00F07425"/>
    <w:rsid w:val="00F07786"/>
    <w:rsid w:val="00F07CB2"/>
    <w:rsid w:val="00F07F94"/>
    <w:rsid w:val="00F1032C"/>
    <w:rsid w:val="00F10846"/>
    <w:rsid w:val="00F10931"/>
    <w:rsid w:val="00F10B99"/>
    <w:rsid w:val="00F10C51"/>
    <w:rsid w:val="00F114AA"/>
    <w:rsid w:val="00F116DB"/>
    <w:rsid w:val="00F11C83"/>
    <w:rsid w:val="00F11FEE"/>
    <w:rsid w:val="00F1201E"/>
    <w:rsid w:val="00F12318"/>
    <w:rsid w:val="00F1259E"/>
    <w:rsid w:val="00F12A46"/>
    <w:rsid w:val="00F131E5"/>
    <w:rsid w:val="00F13C8F"/>
    <w:rsid w:val="00F13E0A"/>
    <w:rsid w:val="00F13F51"/>
    <w:rsid w:val="00F14362"/>
    <w:rsid w:val="00F143A2"/>
    <w:rsid w:val="00F14435"/>
    <w:rsid w:val="00F147DB"/>
    <w:rsid w:val="00F149CF"/>
    <w:rsid w:val="00F15451"/>
    <w:rsid w:val="00F161F8"/>
    <w:rsid w:val="00F16581"/>
    <w:rsid w:val="00F16667"/>
    <w:rsid w:val="00F16895"/>
    <w:rsid w:val="00F168DD"/>
    <w:rsid w:val="00F16902"/>
    <w:rsid w:val="00F16969"/>
    <w:rsid w:val="00F16A28"/>
    <w:rsid w:val="00F16A4A"/>
    <w:rsid w:val="00F16D16"/>
    <w:rsid w:val="00F16E45"/>
    <w:rsid w:val="00F17012"/>
    <w:rsid w:val="00F1759B"/>
    <w:rsid w:val="00F17CF8"/>
    <w:rsid w:val="00F2000C"/>
    <w:rsid w:val="00F209D1"/>
    <w:rsid w:val="00F20A4B"/>
    <w:rsid w:val="00F20B0B"/>
    <w:rsid w:val="00F20B3F"/>
    <w:rsid w:val="00F20BC3"/>
    <w:rsid w:val="00F20D66"/>
    <w:rsid w:val="00F20FA5"/>
    <w:rsid w:val="00F2156D"/>
    <w:rsid w:val="00F21A32"/>
    <w:rsid w:val="00F21CD0"/>
    <w:rsid w:val="00F2211B"/>
    <w:rsid w:val="00F2220F"/>
    <w:rsid w:val="00F222C8"/>
    <w:rsid w:val="00F228A4"/>
    <w:rsid w:val="00F230E6"/>
    <w:rsid w:val="00F2327A"/>
    <w:rsid w:val="00F2395F"/>
    <w:rsid w:val="00F23970"/>
    <w:rsid w:val="00F239CD"/>
    <w:rsid w:val="00F23B5F"/>
    <w:rsid w:val="00F2408C"/>
    <w:rsid w:val="00F24FDE"/>
    <w:rsid w:val="00F2508D"/>
    <w:rsid w:val="00F250BE"/>
    <w:rsid w:val="00F2536F"/>
    <w:rsid w:val="00F2537F"/>
    <w:rsid w:val="00F25C12"/>
    <w:rsid w:val="00F25CC0"/>
    <w:rsid w:val="00F26164"/>
    <w:rsid w:val="00F27205"/>
    <w:rsid w:val="00F272CC"/>
    <w:rsid w:val="00F27A5F"/>
    <w:rsid w:val="00F27BD0"/>
    <w:rsid w:val="00F27DE6"/>
    <w:rsid w:val="00F27E79"/>
    <w:rsid w:val="00F3042F"/>
    <w:rsid w:val="00F30FB1"/>
    <w:rsid w:val="00F31760"/>
    <w:rsid w:val="00F31F56"/>
    <w:rsid w:val="00F31FCF"/>
    <w:rsid w:val="00F32038"/>
    <w:rsid w:val="00F32442"/>
    <w:rsid w:val="00F327AC"/>
    <w:rsid w:val="00F329A6"/>
    <w:rsid w:val="00F32B73"/>
    <w:rsid w:val="00F32CA7"/>
    <w:rsid w:val="00F32E9B"/>
    <w:rsid w:val="00F330C1"/>
    <w:rsid w:val="00F332E9"/>
    <w:rsid w:val="00F3391C"/>
    <w:rsid w:val="00F33BD5"/>
    <w:rsid w:val="00F33D15"/>
    <w:rsid w:val="00F33F13"/>
    <w:rsid w:val="00F34089"/>
    <w:rsid w:val="00F34355"/>
    <w:rsid w:val="00F3514B"/>
    <w:rsid w:val="00F3533C"/>
    <w:rsid w:val="00F35B43"/>
    <w:rsid w:val="00F35F4B"/>
    <w:rsid w:val="00F3604A"/>
    <w:rsid w:val="00F361C6"/>
    <w:rsid w:val="00F362C6"/>
    <w:rsid w:val="00F36463"/>
    <w:rsid w:val="00F3675B"/>
    <w:rsid w:val="00F36A8A"/>
    <w:rsid w:val="00F36A98"/>
    <w:rsid w:val="00F36E49"/>
    <w:rsid w:val="00F371FE"/>
    <w:rsid w:val="00F37398"/>
    <w:rsid w:val="00F3763D"/>
    <w:rsid w:val="00F37A2B"/>
    <w:rsid w:val="00F4028F"/>
    <w:rsid w:val="00F40478"/>
    <w:rsid w:val="00F405D8"/>
    <w:rsid w:val="00F40EAF"/>
    <w:rsid w:val="00F40F24"/>
    <w:rsid w:val="00F41BD0"/>
    <w:rsid w:val="00F41C8B"/>
    <w:rsid w:val="00F4206B"/>
    <w:rsid w:val="00F427BA"/>
    <w:rsid w:val="00F42878"/>
    <w:rsid w:val="00F42A94"/>
    <w:rsid w:val="00F42B71"/>
    <w:rsid w:val="00F430AD"/>
    <w:rsid w:val="00F43615"/>
    <w:rsid w:val="00F43788"/>
    <w:rsid w:val="00F43BEC"/>
    <w:rsid w:val="00F43C30"/>
    <w:rsid w:val="00F43D1A"/>
    <w:rsid w:val="00F44132"/>
    <w:rsid w:val="00F443DA"/>
    <w:rsid w:val="00F448CD"/>
    <w:rsid w:val="00F45C32"/>
    <w:rsid w:val="00F4664B"/>
    <w:rsid w:val="00F47592"/>
    <w:rsid w:val="00F47820"/>
    <w:rsid w:val="00F47842"/>
    <w:rsid w:val="00F479A8"/>
    <w:rsid w:val="00F47E42"/>
    <w:rsid w:val="00F47F0F"/>
    <w:rsid w:val="00F505F4"/>
    <w:rsid w:val="00F508F2"/>
    <w:rsid w:val="00F50F54"/>
    <w:rsid w:val="00F512FD"/>
    <w:rsid w:val="00F5148A"/>
    <w:rsid w:val="00F51B26"/>
    <w:rsid w:val="00F51B5F"/>
    <w:rsid w:val="00F51DA5"/>
    <w:rsid w:val="00F52A12"/>
    <w:rsid w:val="00F52D73"/>
    <w:rsid w:val="00F5348F"/>
    <w:rsid w:val="00F53A83"/>
    <w:rsid w:val="00F53BE9"/>
    <w:rsid w:val="00F53CD0"/>
    <w:rsid w:val="00F5431E"/>
    <w:rsid w:val="00F5498C"/>
    <w:rsid w:val="00F55341"/>
    <w:rsid w:val="00F55367"/>
    <w:rsid w:val="00F5543C"/>
    <w:rsid w:val="00F558E5"/>
    <w:rsid w:val="00F558E9"/>
    <w:rsid w:val="00F5593B"/>
    <w:rsid w:val="00F567EC"/>
    <w:rsid w:val="00F569E2"/>
    <w:rsid w:val="00F57248"/>
    <w:rsid w:val="00F57CB5"/>
    <w:rsid w:val="00F605AC"/>
    <w:rsid w:val="00F60B01"/>
    <w:rsid w:val="00F6100B"/>
    <w:rsid w:val="00F61217"/>
    <w:rsid w:val="00F61228"/>
    <w:rsid w:val="00F61551"/>
    <w:rsid w:val="00F6168A"/>
    <w:rsid w:val="00F61BEF"/>
    <w:rsid w:val="00F61D52"/>
    <w:rsid w:val="00F61E1E"/>
    <w:rsid w:val="00F61E94"/>
    <w:rsid w:val="00F6233C"/>
    <w:rsid w:val="00F625FD"/>
    <w:rsid w:val="00F62957"/>
    <w:rsid w:val="00F62AA6"/>
    <w:rsid w:val="00F62B57"/>
    <w:rsid w:val="00F62C4D"/>
    <w:rsid w:val="00F62D40"/>
    <w:rsid w:val="00F632C3"/>
    <w:rsid w:val="00F63EA1"/>
    <w:rsid w:val="00F63FA6"/>
    <w:rsid w:val="00F64429"/>
    <w:rsid w:val="00F644EE"/>
    <w:rsid w:val="00F64C33"/>
    <w:rsid w:val="00F64C86"/>
    <w:rsid w:val="00F64E1F"/>
    <w:rsid w:val="00F65004"/>
    <w:rsid w:val="00F65351"/>
    <w:rsid w:val="00F65A91"/>
    <w:rsid w:val="00F65F91"/>
    <w:rsid w:val="00F6601E"/>
    <w:rsid w:val="00F6606A"/>
    <w:rsid w:val="00F661D7"/>
    <w:rsid w:val="00F664E9"/>
    <w:rsid w:val="00F66564"/>
    <w:rsid w:val="00F66D23"/>
    <w:rsid w:val="00F67966"/>
    <w:rsid w:val="00F67A08"/>
    <w:rsid w:val="00F67A90"/>
    <w:rsid w:val="00F700E5"/>
    <w:rsid w:val="00F70357"/>
    <w:rsid w:val="00F71243"/>
    <w:rsid w:val="00F712EA"/>
    <w:rsid w:val="00F719D9"/>
    <w:rsid w:val="00F71AE4"/>
    <w:rsid w:val="00F71E72"/>
    <w:rsid w:val="00F72085"/>
    <w:rsid w:val="00F720CB"/>
    <w:rsid w:val="00F723D5"/>
    <w:rsid w:val="00F724AF"/>
    <w:rsid w:val="00F72A44"/>
    <w:rsid w:val="00F73BFC"/>
    <w:rsid w:val="00F73E08"/>
    <w:rsid w:val="00F74A33"/>
    <w:rsid w:val="00F75075"/>
    <w:rsid w:val="00F757D7"/>
    <w:rsid w:val="00F75971"/>
    <w:rsid w:val="00F7602F"/>
    <w:rsid w:val="00F76113"/>
    <w:rsid w:val="00F76903"/>
    <w:rsid w:val="00F76968"/>
    <w:rsid w:val="00F76D7F"/>
    <w:rsid w:val="00F770F1"/>
    <w:rsid w:val="00F7724A"/>
    <w:rsid w:val="00F77291"/>
    <w:rsid w:val="00F77E75"/>
    <w:rsid w:val="00F77E7B"/>
    <w:rsid w:val="00F80096"/>
    <w:rsid w:val="00F81217"/>
    <w:rsid w:val="00F81B1E"/>
    <w:rsid w:val="00F81DEF"/>
    <w:rsid w:val="00F81E28"/>
    <w:rsid w:val="00F82156"/>
    <w:rsid w:val="00F82160"/>
    <w:rsid w:val="00F82388"/>
    <w:rsid w:val="00F82542"/>
    <w:rsid w:val="00F827AA"/>
    <w:rsid w:val="00F8282A"/>
    <w:rsid w:val="00F82B10"/>
    <w:rsid w:val="00F82B1D"/>
    <w:rsid w:val="00F82B68"/>
    <w:rsid w:val="00F82CB2"/>
    <w:rsid w:val="00F82D05"/>
    <w:rsid w:val="00F83482"/>
    <w:rsid w:val="00F835DB"/>
    <w:rsid w:val="00F8387E"/>
    <w:rsid w:val="00F83FB0"/>
    <w:rsid w:val="00F842A4"/>
    <w:rsid w:val="00F8470D"/>
    <w:rsid w:val="00F849B2"/>
    <w:rsid w:val="00F84BA8"/>
    <w:rsid w:val="00F85AA2"/>
    <w:rsid w:val="00F862BE"/>
    <w:rsid w:val="00F86493"/>
    <w:rsid w:val="00F86605"/>
    <w:rsid w:val="00F86BEE"/>
    <w:rsid w:val="00F86FA4"/>
    <w:rsid w:val="00F87494"/>
    <w:rsid w:val="00F87B4E"/>
    <w:rsid w:val="00F87BBE"/>
    <w:rsid w:val="00F9016B"/>
    <w:rsid w:val="00F90429"/>
    <w:rsid w:val="00F9066D"/>
    <w:rsid w:val="00F9143B"/>
    <w:rsid w:val="00F91648"/>
    <w:rsid w:val="00F91721"/>
    <w:rsid w:val="00F918BA"/>
    <w:rsid w:val="00F91B25"/>
    <w:rsid w:val="00F91E52"/>
    <w:rsid w:val="00F91F60"/>
    <w:rsid w:val="00F92098"/>
    <w:rsid w:val="00F92525"/>
    <w:rsid w:val="00F92A58"/>
    <w:rsid w:val="00F93749"/>
    <w:rsid w:val="00F93BA2"/>
    <w:rsid w:val="00F93D5A"/>
    <w:rsid w:val="00F93EA0"/>
    <w:rsid w:val="00F94185"/>
    <w:rsid w:val="00F945A1"/>
    <w:rsid w:val="00F946A0"/>
    <w:rsid w:val="00F948BE"/>
    <w:rsid w:val="00F94912"/>
    <w:rsid w:val="00F94C1B"/>
    <w:rsid w:val="00F94C6C"/>
    <w:rsid w:val="00F94E5D"/>
    <w:rsid w:val="00F952ED"/>
    <w:rsid w:val="00F953E2"/>
    <w:rsid w:val="00F95538"/>
    <w:rsid w:val="00F955AB"/>
    <w:rsid w:val="00F964EB"/>
    <w:rsid w:val="00F96577"/>
    <w:rsid w:val="00F96611"/>
    <w:rsid w:val="00F96788"/>
    <w:rsid w:val="00F96CD9"/>
    <w:rsid w:val="00F96E32"/>
    <w:rsid w:val="00F96F23"/>
    <w:rsid w:val="00F96FE6"/>
    <w:rsid w:val="00F971B6"/>
    <w:rsid w:val="00F97BEA"/>
    <w:rsid w:val="00F97DD8"/>
    <w:rsid w:val="00FA03B5"/>
    <w:rsid w:val="00FA0BAB"/>
    <w:rsid w:val="00FA0DBA"/>
    <w:rsid w:val="00FA0EE8"/>
    <w:rsid w:val="00FA0FFD"/>
    <w:rsid w:val="00FA1075"/>
    <w:rsid w:val="00FA1897"/>
    <w:rsid w:val="00FA21FD"/>
    <w:rsid w:val="00FA2201"/>
    <w:rsid w:val="00FA23B2"/>
    <w:rsid w:val="00FA2B71"/>
    <w:rsid w:val="00FA2C32"/>
    <w:rsid w:val="00FA3867"/>
    <w:rsid w:val="00FA3FA2"/>
    <w:rsid w:val="00FA4058"/>
    <w:rsid w:val="00FA453C"/>
    <w:rsid w:val="00FA47D8"/>
    <w:rsid w:val="00FA4A8D"/>
    <w:rsid w:val="00FA4C6B"/>
    <w:rsid w:val="00FA4ED3"/>
    <w:rsid w:val="00FA514E"/>
    <w:rsid w:val="00FA5261"/>
    <w:rsid w:val="00FA5A07"/>
    <w:rsid w:val="00FA5AC2"/>
    <w:rsid w:val="00FA5D75"/>
    <w:rsid w:val="00FA622E"/>
    <w:rsid w:val="00FA66FF"/>
    <w:rsid w:val="00FA6884"/>
    <w:rsid w:val="00FA6983"/>
    <w:rsid w:val="00FA6EAB"/>
    <w:rsid w:val="00FA74ED"/>
    <w:rsid w:val="00FA75B3"/>
    <w:rsid w:val="00FA7704"/>
    <w:rsid w:val="00FA771D"/>
    <w:rsid w:val="00FA7A07"/>
    <w:rsid w:val="00FA7D07"/>
    <w:rsid w:val="00FB0455"/>
    <w:rsid w:val="00FB0818"/>
    <w:rsid w:val="00FB0F42"/>
    <w:rsid w:val="00FB1414"/>
    <w:rsid w:val="00FB15E6"/>
    <w:rsid w:val="00FB1DC5"/>
    <w:rsid w:val="00FB1E79"/>
    <w:rsid w:val="00FB225A"/>
    <w:rsid w:val="00FB23B4"/>
    <w:rsid w:val="00FB268A"/>
    <w:rsid w:val="00FB2C37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90B"/>
    <w:rsid w:val="00FB416A"/>
    <w:rsid w:val="00FB4189"/>
    <w:rsid w:val="00FB4C4B"/>
    <w:rsid w:val="00FB4D1F"/>
    <w:rsid w:val="00FB51B2"/>
    <w:rsid w:val="00FB568D"/>
    <w:rsid w:val="00FB57EA"/>
    <w:rsid w:val="00FB5C91"/>
    <w:rsid w:val="00FB67D8"/>
    <w:rsid w:val="00FB6842"/>
    <w:rsid w:val="00FB6A3C"/>
    <w:rsid w:val="00FB6A8D"/>
    <w:rsid w:val="00FB6AEB"/>
    <w:rsid w:val="00FB6B6B"/>
    <w:rsid w:val="00FB6BD8"/>
    <w:rsid w:val="00FB6CC6"/>
    <w:rsid w:val="00FB7618"/>
    <w:rsid w:val="00FB7AEC"/>
    <w:rsid w:val="00FB7B79"/>
    <w:rsid w:val="00FB7CDE"/>
    <w:rsid w:val="00FB7D4E"/>
    <w:rsid w:val="00FC0078"/>
    <w:rsid w:val="00FC0247"/>
    <w:rsid w:val="00FC0686"/>
    <w:rsid w:val="00FC0B98"/>
    <w:rsid w:val="00FC0CCB"/>
    <w:rsid w:val="00FC1392"/>
    <w:rsid w:val="00FC1501"/>
    <w:rsid w:val="00FC1F67"/>
    <w:rsid w:val="00FC2684"/>
    <w:rsid w:val="00FC2E2E"/>
    <w:rsid w:val="00FC3409"/>
    <w:rsid w:val="00FC3737"/>
    <w:rsid w:val="00FC3770"/>
    <w:rsid w:val="00FC38CE"/>
    <w:rsid w:val="00FC38D4"/>
    <w:rsid w:val="00FC38F4"/>
    <w:rsid w:val="00FC3BAC"/>
    <w:rsid w:val="00FC3CA0"/>
    <w:rsid w:val="00FC4080"/>
    <w:rsid w:val="00FC4C81"/>
    <w:rsid w:val="00FC5022"/>
    <w:rsid w:val="00FC598E"/>
    <w:rsid w:val="00FC599D"/>
    <w:rsid w:val="00FC626E"/>
    <w:rsid w:val="00FC6865"/>
    <w:rsid w:val="00FC68AF"/>
    <w:rsid w:val="00FC6CAB"/>
    <w:rsid w:val="00FC70B9"/>
    <w:rsid w:val="00FC70FA"/>
    <w:rsid w:val="00FC74BC"/>
    <w:rsid w:val="00FC7540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EDB"/>
    <w:rsid w:val="00FD2052"/>
    <w:rsid w:val="00FD2344"/>
    <w:rsid w:val="00FD2AB1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0"/>
    <w:rsid w:val="00FD4B2C"/>
    <w:rsid w:val="00FD4B66"/>
    <w:rsid w:val="00FD5118"/>
    <w:rsid w:val="00FD5159"/>
    <w:rsid w:val="00FD5216"/>
    <w:rsid w:val="00FD53BC"/>
    <w:rsid w:val="00FD5CAC"/>
    <w:rsid w:val="00FD5D3E"/>
    <w:rsid w:val="00FD5E49"/>
    <w:rsid w:val="00FD5F5B"/>
    <w:rsid w:val="00FD6115"/>
    <w:rsid w:val="00FD6148"/>
    <w:rsid w:val="00FD6F9D"/>
    <w:rsid w:val="00FD7237"/>
    <w:rsid w:val="00FD7248"/>
    <w:rsid w:val="00FD739D"/>
    <w:rsid w:val="00FD7B86"/>
    <w:rsid w:val="00FD7EE3"/>
    <w:rsid w:val="00FE0034"/>
    <w:rsid w:val="00FE0421"/>
    <w:rsid w:val="00FE0A38"/>
    <w:rsid w:val="00FE0AE0"/>
    <w:rsid w:val="00FE100F"/>
    <w:rsid w:val="00FE1401"/>
    <w:rsid w:val="00FE1564"/>
    <w:rsid w:val="00FE1A4C"/>
    <w:rsid w:val="00FE1F0D"/>
    <w:rsid w:val="00FE2019"/>
    <w:rsid w:val="00FE20FB"/>
    <w:rsid w:val="00FE24ED"/>
    <w:rsid w:val="00FE2867"/>
    <w:rsid w:val="00FE2A09"/>
    <w:rsid w:val="00FE2B83"/>
    <w:rsid w:val="00FE2EDF"/>
    <w:rsid w:val="00FE2F06"/>
    <w:rsid w:val="00FE39D1"/>
    <w:rsid w:val="00FE4507"/>
    <w:rsid w:val="00FE492F"/>
    <w:rsid w:val="00FE499E"/>
    <w:rsid w:val="00FE4A65"/>
    <w:rsid w:val="00FE4FF8"/>
    <w:rsid w:val="00FE5858"/>
    <w:rsid w:val="00FE5AF2"/>
    <w:rsid w:val="00FE616A"/>
    <w:rsid w:val="00FE6ED9"/>
    <w:rsid w:val="00FE7356"/>
    <w:rsid w:val="00FE741C"/>
    <w:rsid w:val="00FE74C1"/>
    <w:rsid w:val="00FE7B41"/>
    <w:rsid w:val="00FF0014"/>
    <w:rsid w:val="00FF0ABD"/>
    <w:rsid w:val="00FF0C50"/>
    <w:rsid w:val="00FF0ED4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6B0"/>
    <w:rsid w:val="00FF27A5"/>
    <w:rsid w:val="00FF2AF7"/>
    <w:rsid w:val="00FF3BE8"/>
    <w:rsid w:val="00FF41E7"/>
    <w:rsid w:val="00FF420D"/>
    <w:rsid w:val="00FF4F60"/>
    <w:rsid w:val="00FF5400"/>
    <w:rsid w:val="00FF57BA"/>
    <w:rsid w:val="00FF5C22"/>
    <w:rsid w:val="00FF5CF0"/>
    <w:rsid w:val="00FF5E49"/>
    <w:rsid w:val="00FF5F84"/>
    <w:rsid w:val="00FF6013"/>
    <w:rsid w:val="00FF6167"/>
    <w:rsid w:val="00FF6411"/>
    <w:rsid w:val="00FF657D"/>
    <w:rsid w:val="00FF6EA7"/>
    <w:rsid w:val="00FF70C6"/>
    <w:rsid w:val="00FF7407"/>
    <w:rsid w:val="00FF7732"/>
    <w:rsid w:val="00FF7771"/>
    <w:rsid w:val="00FF7A61"/>
    <w:rsid w:val="00FF7BD0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6901BBCD-D977-45A4-9406-D57DF54B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FA61DB-D9A2-4D93-8EE5-2C9F995D4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33</Pages>
  <Words>6335</Words>
  <Characters>36110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Nuttaporn, Tammakitsirichok</cp:lastModifiedBy>
  <cp:revision>2</cp:revision>
  <cp:lastPrinted>2025-06-11T00:20:00Z</cp:lastPrinted>
  <dcterms:created xsi:type="dcterms:W3CDTF">2025-08-04T01:37:00Z</dcterms:created>
  <dcterms:modified xsi:type="dcterms:W3CDTF">2025-08-04T01:37:00Z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e481c0c7b7c25ff26cf2f9dafed4e37485b00cad93a5d39d49c905c62708bbb6</vt:lpwstr>
  </property>
</Properties>
</file>