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449DBB1" w14:textId="5E7ABF8C" w:rsidR="004D0CC4" w:rsidRDefault="004D0CC4" w:rsidP="004D0C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9C33E0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68</w:t>
      </w:r>
    </w:p>
    <w:p w14:paraId="7D2ED4E7" w14:textId="139482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C43E5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lastRenderedPageBreak/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23B5E" w14:textId="52B3F146" w:rsidR="0073513E" w:rsidRPr="00E049BA" w:rsidRDefault="0073513E" w:rsidP="0073513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9C33E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8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>
        <w:rPr>
          <w:rFonts w:ascii="Angsana New" w:hAnsi="Angsana New" w:hint="cs"/>
          <w:sz w:val="30"/>
          <w:szCs w:val="30"/>
          <w:cs/>
        </w:rPr>
        <w:t xml:space="preserve">เสร็จสำหรับงวดสามเดือนและหกเดือนสิ้นสุดวันที่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2568 </w:t>
      </w:r>
      <w:r w:rsidRPr="0008263F">
        <w:rPr>
          <w:rFonts w:ascii="Angsana New" w:hAnsi="Angsana New"/>
          <w:sz w:val="30"/>
          <w:szCs w:val="30"/>
          <w:cs/>
        </w:rPr>
        <w:t>งบการเปลี่ยนแปลง</w:t>
      </w:r>
      <w:r>
        <w:rPr>
          <w:rFonts w:ascii="Angsana New" w:hAnsi="Angsana New"/>
          <w:spacing w:val="-4"/>
          <w:sz w:val="30"/>
          <w:szCs w:val="30"/>
          <w:cs/>
        </w:rPr>
        <w:t>ส่วนของผู้ถือหุ้นและงบกระแสเงินสด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>
        <w:rPr>
          <w:rFonts w:ascii="Angsana New" w:hAnsi="Angsana New" w:hint="cs"/>
          <w:spacing w:val="-4"/>
          <w:sz w:val="30"/>
          <w:szCs w:val="30"/>
          <w:cs/>
        </w:rPr>
        <w:t>วดหกเดือน</w:t>
      </w:r>
      <w:r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Pr="00B202C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2568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Pr="00B44823">
        <w:rPr>
          <w:rFonts w:ascii="Angsana New" w:hAnsi="Angsana New"/>
          <w:sz w:val="30"/>
          <w:szCs w:val="30"/>
          <w:cs/>
        </w:rPr>
        <w:t>บริษัท</w:t>
      </w:r>
      <w:r w:rsidRPr="00B44823">
        <w:rPr>
          <w:rFonts w:ascii="Angsana New" w:hAnsi="Angsana New"/>
          <w:sz w:val="30"/>
          <w:szCs w:val="30"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ไฟน์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มหาชน</w:t>
      </w:r>
      <w:r w:rsidRPr="0008263F">
        <w:rPr>
          <w:rFonts w:ascii="Angsana New" w:hAnsi="Angsana New"/>
          <w:sz w:val="30"/>
          <w:szCs w:val="30"/>
        </w:rPr>
        <w:t xml:space="preserve">)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ป็นผู้รับผิดชอบในการจัดทำและนำเสนอข้อมูลทาง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0"/>
          <w:szCs w:val="30"/>
        </w:rPr>
        <w:t xml:space="preserve"> </w:t>
      </w:r>
      <w:r w:rsidRPr="009C33E0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</w:t>
      </w:r>
      <w:r>
        <w:rPr>
          <w:rFonts w:ascii="Angsana New" w:hAnsi="Angsana New"/>
          <w:sz w:val="30"/>
          <w:szCs w:val="30"/>
          <w:cs/>
        </w:rPr>
        <w:t>เป็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40E54013" w14:textId="77777777" w:rsidR="00B773A1" w:rsidRPr="00B773A1" w:rsidRDefault="00B773A1" w:rsidP="00B773A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A6E276" w14:textId="05D533A7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92EE18" w14:textId="77777777" w:rsidR="00611EB4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13600455" w:rsidR="00611EB4" w:rsidRPr="0064070A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11EB4" w:rsidRPr="0064070A" w:rsidSect="00C43E59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66793F0" w14:textId="410A12C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04EB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7EF338" w14:textId="77777777" w:rsidR="00892633" w:rsidRDefault="0089263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51C880F" w14:textId="169A9AB5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4EB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8779A" w:rsidRPr="00F8779A">
        <w:rPr>
          <w:rFonts w:ascii="Angsana New" w:hAnsi="Angsana New"/>
          <w:sz w:val="30"/>
          <w:szCs w:val="30"/>
        </w:rPr>
        <w:t>34</w:t>
      </w:r>
      <w:r w:rsidR="00E049BA" w:rsidRPr="00804EB4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804EB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CEA45C" w14:textId="41F07BA8" w:rsidR="00DA5F86" w:rsidRPr="00804EB4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1C4B0A0" w14:textId="31B8C6BD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8AD079F" w14:textId="77777777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845049" w14:textId="77777777" w:rsidR="00981C3D" w:rsidRPr="00804EB4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108EBD2" w14:textId="77777777" w:rsidR="00A86E49" w:rsidRPr="00804EB4" w:rsidRDefault="00A86E49" w:rsidP="00D65400">
      <w:pPr>
        <w:pStyle w:val="T"/>
        <w:ind w:left="0" w:right="-43"/>
        <w:jc w:val="left"/>
        <w:rPr>
          <w:rFonts w:ascii="Angsana New" w:hAnsi="Angsana New" w:cs="Angsana New"/>
          <w:cs/>
          <w:lang w:val="en-US"/>
        </w:rPr>
      </w:pPr>
    </w:p>
    <w:p w14:paraId="6E4B8EF5" w14:textId="578F945A" w:rsidR="00484E04" w:rsidRPr="00804EB4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(</w:t>
      </w:r>
      <w:r w:rsidR="00693C03">
        <w:rPr>
          <w:rFonts w:ascii="Angsana New" w:hAnsi="Angsana New" w:cs="Angsana New" w:hint="cs"/>
          <w:cs/>
        </w:rPr>
        <w:t>จามจุรี สถาพรชัยวัฒน์</w:t>
      </w:r>
      <w:r w:rsidR="00844BEB" w:rsidRPr="00804EB4">
        <w:rPr>
          <w:rFonts w:ascii="Angsana New" w:hAnsi="Angsana New" w:cs="Angsana New"/>
          <w:cs/>
        </w:rPr>
        <w:t>)</w:t>
      </w:r>
    </w:p>
    <w:p w14:paraId="63B84BA2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804EB4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2A680395" w:rsidR="00484E04" w:rsidRPr="00804EB4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เลข</w:t>
      </w:r>
      <w:r w:rsidR="007E3EE3" w:rsidRPr="00804EB4">
        <w:rPr>
          <w:rFonts w:ascii="Angsana New" w:hAnsi="Angsana New" w:cs="Angsana New"/>
          <w:cs/>
        </w:rPr>
        <w:t xml:space="preserve">ทะเบียน </w:t>
      </w:r>
      <w:r w:rsidR="00F8779A" w:rsidRPr="00F8779A">
        <w:rPr>
          <w:rFonts w:ascii="Angsana New" w:hAnsi="Angsana New" w:cs="Angsana New"/>
          <w:lang w:val="en-US"/>
        </w:rPr>
        <w:t>11567</w:t>
      </w:r>
    </w:p>
    <w:p w14:paraId="4A535C86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00F697" w14:textId="088F0928" w:rsidR="0073513E" w:rsidRPr="008D08B1" w:rsidRDefault="00277DE6" w:rsidP="0073513E">
      <w:pPr>
        <w:pStyle w:val="T"/>
        <w:ind w:left="0" w:right="-43"/>
        <w:jc w:val="left"/>
        <w:rPr>
          <w:rFonts w:ascii="Angsana New" w:hAnsi="Angsana New" w:cs="Angsana New"/>
        </w:rPr>
      </w:pPr>
      <w:r>
        <w:rPr>
          <w:rFonts w:ascii="Angsana New" w:hAnsi="Angsana New" w:cs="Angsana New"/>
          <w:lang w:val="en-US"/>
        </w:rPr>
        <w:t>7</w:t>
      </w:r>
      <w:r w:rsidR="0073513E">
        <w:rPr>
          <w:rFonts w:ascii="Angsana New" w:hAnsi="Angsana New" w:cs="Angsana New"/>
          <w:lang w:val="en-US"/>
        </w:rPr>
        <w:t xml:space="preserve"> </w:t>
      </w:r>
      <w:r w:rsidR="0073513E">
        <w:rPr>
          <w:rFonts w:ascii="Angsana New" w:hAnsi="Angsana New" w:cs="Angsana New" w:hint="cs"/>
          <w:cs/>
          <w:lang w:val="en-US"/>
        </w:rPr>
        <w:t xml:space="preserve">สิงหาคม </w:t>
      </w:r>
      <w:r w:rsidR="0073513E">
        <w:rPr>
          <w:rFonts w:ascii="Angsana New" w:hAnsi="Angsana New" w:cs="Angsana New"/>
          <w:lang w:val="en-US"/>
        </w:rPr>
        <w:t>2568</w:t>
      </w:r>
    </w:p>
    <w:sectPr w:rsidR="0073513E" w:rsidRPr="008D08B1" w:rsidSect="00C43E59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9D797" w14:textId="77777777" w:rsidR="00F665EB" w:rsidRDefault="00F665EB">
      <w:r>
        <w:separator/>
      </w:r>
    </w:p>
  </w:endnote>
  <w:endnote w:type="continuationSeparator" w:id="0">
    <w:p w14:paraId="7BF5F025" w14:textId="77777777" w:rsidR="00F665EB" w:rsidRDefault="00F665EB">
      <w:r>
        <w:continuationSeparator/>
      </w:r>
    </w:p>
  </w:endnote>
  <w:endnote w:type="continuationNotice" w:id="1">
    <w:p w14:paraId="27887DCB" w14:textId="77777777" w:rsidR="00F665EB" w:rsidRDefault="00F665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3EBFE" w14:textId="5D56E760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F8779A" w:rsidRPr="00F8779A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439D" w14:textId="30A13BFF" w:rsidR="00FC13B3" w:rsidRPr="00DA5F86" w:rsidRDefault="00F8779A">
    <w:pPr>
      <w:pStyle w:val="Footer"/>
      <w:jc w:val="center"/>
      <w:rPr>
        <w:rFonts w:ascii="Angsana New" w:hAnsi="Angsana New"/>
        <w:sz w:val="30"/>
        <w:szCs w:val="30"/>
      </w:rPr>
    </w:pPr>
    <w:r w:rsidRPr="00F8779A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0E497" w14:textId="77777777" w:rsidR="005F1AA8" w:rsidRPr="00B501AF" w:rsidRDefault="005F1AA8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F9CE2" w14:textId="016FA843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1978" w14:textId="626C5CF7" w:rsidR="00FC13B3" w:rsidRPr="001E2748" w:rsidRDefault="00FC13B3" w:rsidP="00CD128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D3EF2" w14:textId="77777777" w:rsidR="00F665EB" w:rsidRDefault="00F665EB">
      <w:r>
        <w:separator/>
      </w:r>
    </w:p>
  </w:footnote>
  <w:footnote w:type="continuationSeparator" w:id="0">
    <w:p w14:paraId="06A732DE" w14:textId="77777777" w:rsidR="00F665EB" w:rsidRDefault="00F665EB">
      <w:r>
        <w:continuationSeparator/>
      </w:r>
    </w:p>
  </w:footnote>
  <w:footnote w:type="continuationNotice" w:id="1">
    <w:p w14:paraId="422FD50B" w14:textId="77777777" w:rsidR="00F665EB" w:rsidRDefault="00F665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87F5E" w14:textId="77777777" w:rsidR="001D624E" w:rsidRDefault="001D62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4A6E" w14:textId="7C8DD52B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37CAE1" w14:textId="3F6F081C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96E301" w14:textId="348F661F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4D750C" w14:textId="429039A2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1FFC176" w14:textId="3BAD9BE4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42535F" w14:textId="21851950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7653" w14:textId="77777777" w:rsidR="001D624E" w:rsidRDefault="001D62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FD436" w14:textId="77777777" w:rsidR="00DC0E84" w:rsidRPr="00231232" w:rsidRDefault="00DC0E84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F0CD95C" w14:textId="77777777" w:rsidR="00DC0E84" w:rsidRPr="00231232" w:rsidRDefault="00DC0E84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AFB6BAC" w14:textId="77777777" w:rsidR="00DC0E84" w:rsidRPr="00231232" w:rsidRDefault="00DC0E84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A5E89BD" w14:textId="77777777" w:rsidR="00DC0E84" w:rsidRPr="00231232" w:rsidRDefault="00DC0E84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7D6F300" w14:textId="77777777" w:rsidR="00DC0E84" w:rsidRPr="00231232" w:rsidRDefault="00DC0E84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350A95" w14:textId="77777777" w:rsidR="00DC0E84" w:rsidRPr="00231232" w:rsidRDefault="00DC0E84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9DF8" w14:textId="2F26FB1E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14209A98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9A2E5" w14:textId="77777777" w:rsidR="00B003C0" w:rsidRDefault="00B003C0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0F2E3A79" w14:textId="77777777" w:rsidR="001D624E" w:rsidRDefault="001D624E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59E72C30" w14:textId="77777777" w:rsidR="001D624E" w:rsidRDefault="001D624E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00AE8417" w14:textId="77777777" w:rsidR="001D624E" w:rsidRPr="00AB510F" w:rsidRDefault="001D624E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99129F4"/>
    <w:multiLevelType w:val="hybridMultilevel"/>
    <w:tmpl w:val="9CC233FA"/>
    <w:lvl w:ilvl="0" w:tplc="E3AE1352">
      <w:start w:val="10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8242B38"/>
    <w:multiLevelType w:val="hybridMultilevel"/>
    <w:tmpl w:val="56CA0B86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6CF24873"/>
    <w:multiLevelType w:val="hybridMultilevel"/>
    <w:tmpl w:val="8A289EE8"/>
    <w:lvl w:ilvl="0" w:tplc="216EE8A4">
      <w:start w:val="8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20487"/>
    <w:multiLevelType w:val="hybridMultilevel"/>
    <w:tmpl w:val="5E0A4454"/>
    <w:lvl w:ilvl="0" w:tplc="EC30A932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8"/>
  </w:num>
  <w:num w:numId="12" w16cid:durableId="1660814258">
    <w:abstractNumId w:val="13"/>
  </w:num>
  <w:num w:numId="13" w16cid:durableId="1419792250">
    <w:abstractNumId w:val="24"/>
  </w:num>
  <w:num w:numId="14" w16cid:durableId="781337936">
    <w:abstractNumId w:val="16"/>
  </w:num>
  <w:num w:numId="15" w16cid:durableId="2045519833">
    <w:abstractNumId w:val="19"/>
  </w:num>
  <w:num w:numId="16" w16cid:durableId="523980739">
    <w:abstractNumId w:val="25"/>
  </w:num>
  <w:num w:numId="17" w16cid:durableId="268784572">
    <w:abstractNumId w:val="22"/>
  </w:num>
  <w:num w:numId="18" w16cid:durableId="1865090183">
    <w:abstractNumId w:val="12"/>
  </w:num>
  <w:num w:numId="19" w16cid:durableId="284701111">
    <w:abstractNumId w:val="23"/>
  </w:num>
  <w:num w:numId="20" w16cid:durableId="1036275408">
    <w:abstractNumId w:val="27"/>
  </w:num>
  <w:num w:numId="21" w16cid:durableId="1578830517">
    <w:abstractNumId w:val="21"/>
  </w:num>
  <w:num w:numId="22" w16cid:durableId="936521719">
    <w:abstractNumId w:val="10"/>
  </w:num>
  <w:num w:numId="23" w16cid:durableId="2026976559">
    <w:abstractNumId w:val="29"/>
  </w:num>
  <w:num w:numId="24" w16cid:durableId="608120305">
    <w:abstractNumId w:val="20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 w:numId="28" w16cid:durableId="556933505">
    <w:abstractNumId w:val="26"/>
  </w:num>
  <w:num w:numId="29" w16cid:durableId="1615209940">
    <w:abstractNumId w:val="28"/>
  </w:num>
  <w:num w:numId="30" w16cid:durableId="1433358120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E08"/>
    <w:rsid w:val="00000FE3"/>
    <w:rsid w:val="00002832"/>
    <w:rsid w:val="00003228"/>
    <w:rsid w:val="00003982"/>
    <w:rsid w:val="00003A59"/>
    <w:rsid w:val="00005588"/>
    <w:rsid w:val="00005A66"/>
    <w:rsid w:val="00006084"/>
    <w:rsid w:val="0000674B"/>
    <w:rsid w:val="00006AA3"/>
    <w:rsid w:val="00006B3B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60C"/>
    <w:rsid w:val="00042EA6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668F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B16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9DF"/>
    <w:rsid w:val="00083DDF"/>
    <w:rsid w:val="00084E5B"/>
    <w:rsid w:val="00087FE4"/>
    <w:rsid w:val="00090CC0"/>
    <w:rsid w:val="00090F00"/>
    <w:rsid w:val="000918A8"/>
    <w:rsid w:val="00091AB6"/>
    <w:rsid w:val="000922B5"/>
    <w:rsid w:val="0009235A"/>
    <w:rsid w:val="00094EC6"/>
    <w:rsid w:val="00095E87"/>
    <w:rsid w:val="000962F5"/>
    <w:rsid w:val="00096CAA"/>
    <w:rsid w:val="000972AC"/>
    <w:rsid w:val="00097439"/>
    <w:rsid w:val="000A00CD"/>
    <w:rsid w:val="000A2D59"/>
    <w:rsid w:val="000A302E"/>
    <w:rsid w:val="000A3EA4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026A"/>
    <w:rsid w:val="000B1367"/>
    <w:rsid w:val="000B1FA2"/>
    <w:rsid w:val="000B20D1"/>
    <w:rsid w:val="000B3534"/>
    <w:rsid w:val="000B3BFB"/>
    <w:rsid w:val="000B3FFC"/>
    <w:rsid w:val="000B475A"/>
    <w:rsid w:val="000B4FD4"/>
    <w:rsid w:val="000B5036"/>
    <w:rsid w:val="000B5A71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1F56"/>
    <w:rsid w:val="000E218B"/>
    <w:rsid w:val="000E2CDF"/>
    <w:rsid w:val="000E34C4"/>
    <w:rsid w:val="000E3A81"/>
    <w:rsid w:val="000E3B21"/>
    <w:rsid w:val="000E4171"/>
    <w:rsid w:val="000E4184"/>
    <w:rsid w:val="000E41F4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366D"/>
    <w:rsid w:val="000F5165"/>
    <w:rsid w:val="000F52B5"/>
    <w:rsid w:val="000F5E2D"/>
    <w:rsid w:val="000F6799"/>
    <w:rsid w:val="000F6D15"/>
    <w:rsid w:val="000F71A0"/>
    <w:rsid w:val="000F78E8"/>
    <w:rsid w:val="001010D0"/>
    <w:rsid w:val="001013B2"/>
    <w:rsid w:val="00102B46"/>
    <w:rsid w:val="001030B1"/>
    <w:rsid w:val="0010395A"/>
    <w:rsid w:val="00106F94"/>
    <w:rsid w:val="001074E3"/>
    <w:rsid w:val="00107666"/>
    <w:rsid w:val="00107775"/>
    <w:rsid w:val="00110702"/>
    <w:rsid w:val="00110931"/>
    <w:rsid w:val="00112FBF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17140"/>
    <w:rsid w:val="00121275"/>
    <w:rsid w:val="001214B2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310E0"/>
    <w:rsid w:val="00131424"/>
    <w:rsid w:val="00132697"/>
    <w:rsid w:val="001332AB"/>
    <w:rsid w:val="00133885"/>
    <w:rsid w:val="00133A51"/>
    <w:rsid w:val="00133FD0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1B9"/>
    <w:rsid w:val="0019146E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91B"/>
    <w:rsid w:val="001A2ED8"/>
    <w:rsid w:val="001A2F86"/>
    <w:rsid w:val="001A34CC"/>
    <w:rsid w:val="001A365F"/>
    <w:rsid w:val="001A41C5"/>
    <w:rsid w:val="001A4653"/>
    <w:rsid w:val="001A487C"/>
    <w:rsid w:val="001A5263"/>
    <w:rsid w:val="001A5411"/>
    <w:rsid w:val="001A60A8"/>
    <w:rsid w:val="001A6914"/>
    <w:rsid w:val="001A6F6E"/>
    <w:rsid w:val="001B092A"/>
    <w:rsid w:val="001B0DC1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6A30"/>
    <w:rsid w:val="001C721C"/>
    <w:rsid w:val="001C7372"/>
    <w:rsid w:val="001C7EF9"/>
    <w:rsid w:val="001D0858"/>
    <w:rsid w:val="001D0EFF"/>
    <w:rsid w:val="001D36AD"/>
    <w:rsid w:val="001D4659"/>
    <w:rsid w:val="001D4C7C"/>
    <w:rsid w:val="001D4C9B"/>
    <w:rsid w:val="001D4CB2"/>
    <w:rsid w:val="001D55B5"/>
    <w:rsid w:val="001D5F0D"/>
    <w:rsid w:val="001D5FA7"/>
    <w:rsid w:val="001D60D1"/>
    <w:rsid w:val="001D624E"/>
    <w:rsid w:val="001D6492"/>
    <w:rsid w:val="001D64EF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C22"/>
    <w:rsid w:val="001F0DEC"/>
    <w:rsid w:val="001F0F07"/>
    <w:rsid w:val="001F16AE"/>
    <w:rsid w:val="001F1DF1"/>
    <w:rsid w:val="001F2A70"/>
    <w:rsid w:val="001F2DD6"/>
    <w:rsid w:val="001F3639"/>
    <w:rsid w:val="001F3E70"/>
    <w:rsid w:val="001F4477"/>
    <w:rsid w:val="001F477A"/>
    <w:rsid w:val="001F4D4E"/>
    <w:rsid w:val="001F5BFF"/>
    <w:rsid w:val="001F7210"/>
    <w:rsid w:val="002002FA"/>
    <w:rsid w:val="0020067D"/>
    <w:rsid w:val="00200A50"/>
    <w:rsid w:val="00201402"/>
    <w:rsid w:val="002018BD"/>
    <w:rsid w:val="00202832"/>
    <w:rsid w:val="002028C7"/>
    <w:rsid w:val="00202BED"/>
    <w:rsid w:val="00202C6A"/>
    <w:rsid w:val="002030BA"/>
    <w:rsid w:val="002043A9"/>
    <w:rsid w:val="00205A6A"/>
    <w:rsid w:val="00205F72"/>
    <w:rsid w:val="00206551"/>
    <w:rsid w:val="00206E43"/>
    <w:rsid w:val="002071BF"/>
    <w:rsid w:val="00207FDF"/>
    <w:rsid w:val="002110BD"/>
    <w:rsid w:val="00212ED2"/>
    <w:rsid w:val="00213D20"/>
    <w:rsid w:val="002141A5"/>
    <w:rsid w:val="00214BF1"/>
    <w:rsid w:val="0021502C"/>
    <w:rsid w:val="00215617"/>
    <w:rsid w:val="00216A0C"/>
    <w:rsid w:val="00217969"/>
    <w:rsid w:val="00217BC6"/>
    <w:rsid w:val="00220B16"/>
    <w:rsid w:val="002214C8"/>
    <w:rsid w:val="0022154F"/>
    <w:rsid w:val="00222B8D"/>
    <w:rsid w:val="00223D92"/>
    <w:rsid w:val="00224A9B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4E4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331"/>
    <w:rsid w:val="00247A3F"/>
    <w:rsid w:val="0025054D"/>
    <w:rsid w:val="00250612"/>
    <w:rsid w:val="002510C0"/>
    <w:rsid w:val="00251780"/>
    <w:rsid w:val="002519D6"/>
    <w:rsid w:val="00251D54"/>
    <w:rsid w:val="00252A26"/>
    <w:rsid w:val="00253599"/>
    <w:rsid w:val="002544AA"/>
    <w:rsid w:val="0025523F"/>
    <w:rsid w:val="00255A7B"/>
    <w:rsid w:val="00255C9D"/>
    <w:rsid w:val="00255FDB"/>
    <w:rsid w:val="0025705D"/>
    <w:rsid w:val="002573C1"/>
    <w:rsid w:val="002607D0"/>
    <w:rsid w:val="00261195"/>
    <w:rsid w:val="00261303"/>
    <w:rsid w:val="00261D31"/>
    <w:rsid w:val="0026204C"/>
    <w:rsid w:val="0026254C"/>
    <w:rsid w:val="002632F3"/>
    <w:rsid w:val="002640A8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804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77DE6"/>
    <w:rsid w:val="002809D4"/>
    <w:rsid w:val="002817B3"/>
    <w:rsid w:val="002818C6"/>
    <w:rsid w:val="00283D5F"/>
    <w:rsid w:val="00283DA9"/>
    <w:rsid w:val="002854C0"/>
    <w:rsid w:val="00285D5B"/>
    <w:rsid w:val="00285EAA"/>
    <w:rsid w:val="0029062F"/>
    <w:rsid w:val="00291247"/>
    <w:rsid w:val="002913DD"/>
    <w:rsid w:val="00291ED6"/>
    <w:rsid w:val="002920BD"/>
    <w:rsid w:val="00292367"/>
    <w:rsid w:val="00292AB1"/>
    <w:rsid w:val="00293816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7D"/>
    <w:rsid w:val="002D4AF9"/>
    <w:rsid w:val="002D4C38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74"/>
    <w:rsid w:val="002E56C0"/>
    <w:rsid w:val="002E6AC7"/>
    <w:rsid w:val="002E6CD3"/>
    <w:rsid w:val="002E7845"/>
    <w:rsid w:val="002E7AC9"/>
    <w:rsid w:val="002F1DD9"/>
    <w:rsid w:val="002F2094"/>
    <w:rsid w:val="002F2865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9FD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77"/>
    <w:rsid w:val="003256E1"/>
    <w:rsid w:val="00326634"/>
    <w:rsid w:val="00326CD8"/>
    <w:rsid w:val="00326CE2"/>
    <w:rsid w:val="003304D6"/>
    <w:rsid w:val="00330632"/>
    <w:rsid w:val="00331006"/>
    <w:rsid w:val="00331221"/>
    <w:rsid w:val="003322A3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95A"/>
    <w:rsid w:val="00337AC8"/>
    <w:rsid w:val="00337EAE"/>
    <w:rsid w:val="00340ECB"/>
    <w:rsid w:val="00342099"/>
    <w:rsid w:val="00342DDA"/>
    <w:rsid w:val="00343AC8"/>
    <w:rsid w:val="00343BC3"/>
    <w:rsid w:val="0034421B"/>
    <w:rsid w:val="00344332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7055"/>
    <w:rsid w:val="00360ABC"/>
    <w:rsid w:val="00360B81"/>
    <w:rsid w:val="003614B4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0D59"/>
    <w:rsid w:val="00372144"/>
    <w:rsid w:val="0037365C"/>
    <w:rsid w:val="00374B43"/>
    <w:rsid w:val="003757A2"/>
    <w:rsid w:val="00375D12"/>
    <w:rsid w:val="00375DA7"/>
    <w:rsid w:val="00375EF7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3D87"/>
    <w:rsid w:val="00384E79"/>
    <w:rsid w:val="003850B5"/>
    <w:rsid w:val="00387C36"/>
    <w:rsid w:val="00390A13"/>
    <w:rsid w:val="00391D68"/>
    <w:rsid w:val="00391FFC"/>
    <w:rsid w:val="00392CED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589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B7436"/>
    <w:rsid w:val="003C0089"/>
    <w:rsid w:val="003C0602"/>
    <w:rsid w:val="003C1F24"/>
    <w:rsid w:val="003C25D9"/>
    <w:rsid w:val="003C2C10"/>
    <w:rsid w:val="003C3F97"/>
    <w:rsid w:val="003C4203"/>
    <w:rsid w:val="003C42BE"/>
    <w:rsid w:val="003C460C"/>
    <w:rsid w:val="003C4AB7"/>
    <w:rsid w:val="003C546B"/>
    <w:rsid w:val="003C54C6"/>
    <w:rsid w:val="003D09F9"/>
    <w:rsid w:val="003D0FF1"/>
    <w:rsid w:val="003D147D"/>
    <w:rsid w:val="003D3976"/>
    <w:rsid w:val="003D3E63"/>
    <w:rsid w:val="003D45FC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2F3A"/>
    <w:rsid w:val="003F3071"/>
    <w:rsid w:val="003F45D8"/>
    <w:rsid w:val="003F4AD8"/>
    <w:rsid w:val="003F4BBE"/>
    <w:rsid w:val="003F578A"/>
    <w:rsid w:val="003F5EF5"/>
    <w:rsid w:val="003F6830"/>
    <w:rsid w:val="003F68F2"/>
    <w:rsid w:val="003F7301"/>
    <w:rsid w:val="003F73C3"/>
    <w:rsid w:val="003F7671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6C3B"/>
    <w:rsid w:val="00417561"/>
    <w:rsid w:val="00420B7B"/>
    <w:rsid w:val="00421888"/>
    <w:rsid w:val="0042195F"/>
    <w:rsid w:val="00423A25"/>
    <w:rsid w:val="00423B6F"/>
    <w:rsid w:val="00423D00"/>
    <w:rsid w:val="004242BA"/>
    <w:rsid w:val="00424550"/>
    <w:rsid w:val="00425859"/>
    <w:rsid w:val="004259D8"/>
    <w:rsid w:val="004262B0"/>
    <w:rsid w:val="00426768"/>
    <w:rsid w:val="00427483"/>
    <w:rsid w:val="00427687"/>
    <w:rsid w:val="00427981"/>
    <w:rsid w:val="00427BFE"/>
    <w:rsid w:val="0043017C"/>
    <w:rsid w:val="00430BF6"/>
    <w:rsid w:val="004322CC"/>
    <w:rsid w:val="00432BC9"/>
    <w:rsid w:val="0043380A"/>
    <w:rsid w:val="00433B82"/>
    <w:rsid w:val="00433D92"/>
    <w:rsid w:val="00434752"/>
    <w:rsid w:val="004353EB"/>
    <w:rsid w:val="0043541E"/>
    <w:rsid w:val="0043573C"/>
    <w:rsid w:val="00435877"/>
    <w:rsid w:val="00436CFE"/>
    <w:rsid w:val="00437981"/>
    <w:rsid w:val="00437AF5"/>
    <w:rsid w:val="00437DF7"/>
    <w:rsid w:val="00440D6F"/>
    <w:rsid w:val="00440DDF"/>
    <w:rsid w:val="00441471"/>
    <w:rsid w:val="00442BD3"/>
    <w:rsid w:val="00442DD8"/>
    <w:rsid w:val="004430C8"/>
    <w:rsid w:val="0044478C"/>
    <w:rsid w:val="00444C25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6993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51A0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174"/>
    <w:rsid w:val="004803D6"/>
    <w:rsid w:val="00480547"/>
    <w:rsid w:val="00480910"/>
    <w:rsid w:val="00480944"/>
    <w:rsid w:val="00480E70"/>
    <w:rsid w:val="00480EE8"/>
    <w:rsid w:val="00481110"/>
    <w:rsid w:val="00481B37"/>
    <w:rsid w:val="00481E65"/>
    <w:rsid w:val="004829E1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0D8"/>
    <w:rsid w:val="00491767"/>
    <w:rsid w:val="00491AB3"/>
    <w:rsid w:val="0049222C"/>
    <w:rsid w:val="0049370C"/>
    <w:rsid w:val="00493DE7"/>
    <w:rsid w:val="00494ECA"/>
    <w:rsid w:val="004965B6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695"/>
    <w:rsid w:val="004B7BD2"/>
    <w:rsid w:val="004C05F6"/>
    <w:rsid w:val="004C1800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0CC4"/>
    <w:rsid w:val="004D132B"/>
    <w:rsid w:val="004D25B7"/>
    <w:rsid w:val="004D2D58"/>
    <w:rsid w:val="004D3075"/>
    <w:rsid w:val="004D3109"/>
    <w:rsid w:val="004D3521"/>
    <w:rsid w:val="004D5C72"/>
    <w:rsid w:val="004D5DF8"/>
    <w:rsid w:val="004D6138"/>
    <w:rsid w:val="004D6425"/>
    <w:rsid w:val="004D68A6"/>
    <w:rsid w:val="004D745D"/>
    <w:rsid w:val="004D789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4F7E2E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3DBB"/>
    <w:rsid w:val="005145A0"/>
    <w:rsid w:val="00515333"/>
    <w:rsid w:val="005163C4"/>
    <w:rsid w:val="005171E8"/>
    <w:rsid w:val="0051797F"/>
    <w:rsid w:val="005205C8"/>
    <w:rsid w:val="00520674"/>
    <w:rsid w:val="00520E53"/>
    <w:rsid w:val="00521137"/>
    <w:rsid w:val="00521487"/>
    <w:rsid w:val="00521EC1"/>
    <w:rsid w:val="00522B8D"/>
    <w:rsid w:val="0052305F"/>
    <w:rsid w:val="005230B1"/>
    <w:rsid w:val="0052378B"/>
    <w:rsid w:val="005239D0"/>
    <w:rsid w:val="005243B5"/>
    <w:rsid w:val="00524CE3"/>
    <w:rsid w:val="0052515E"/>
    <w:rsid w:val="00525167"/>
    <w:rsid w:val="00525AD0"/>
    <w:rsid w:val="0052691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972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57F9D"/>
    <w:rsid w:val="0056078E"/>
    <w:rsid w:val="00560B5E"/>
    <w:rsid w:val="0056176F"/>
    <w:rsid w:val="005619BA"/>
    <w:rsid w:val="00561B86"/>
    <w:rsid w:val="005625E5"/>
    <w:rsid w:val="005628B4"/>
    <w:rsid w:val="00564CB5"/>
    <w:rsid w:val="00565DF7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1DC"/>
    <w:rsid w:val="00587211"/>
    <w:rsid w:val="00587520"/>
    <w:rsid w:val="00587E28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BD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2C7E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5777"/>
    <w:rsid w:val="005C6AB3"/>
    <w:rsid w:val="005C7471"/>
    <w:rsid w:val="005C7BD6"/>
    <w:rsid w:val="005C7CEA"/>
    <w:rsid w:val="005D02B1"/>
    <w:rsid w:val="005D03E8"/>
    <w:rsid w:val="005D05A7"/>
    <w:rsid w:val="005D0C82"/>
    <w:rsid w:val="005D0FE6"/>
    <w:rsid w:val="005D1364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AF7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66C6"/>
    <w:rsid w:val="005E69FD"/>
    <w:rsid w:val="005E70C3"/>
    <w:rsid w:val="005E7387"/>
    <w:rsid w:val="005F07C9"/>
    <w:rsid w:val="005F0821"/>
    <w:rsid w:val="005F19A5"/>
    <w:rsid w:val="005F1AA8"/>
    <w:rsid w:val="005F38AC"/>
    <w:rsid w:val="005F4458"/>
    <w:rsid w:val="005F4BB4"/>
    <w:rsid w:val="005F56D7"/>
    <w:rsid w:val="005F5B0C"/>
    <w:rsid w:val="005F5D82"/>
    <w:rsid w:val="005F66C6"/>
    <w:rsid w:val="005F67DF"/>
    <w:rsid w:val="005F70DE"/>
    <w:rsid w:val="005F7A7A"/>
    <w:rsid w:val="005F7E57"/>
    <w:rsid w:val="00600016"/>
    <w:rsid w:val="00600302"/>
    <w:rsid w:val="006011B9"/>
    <w:rsid w:val="00601363"/>
    <w:rsid w:val="006017E7"/>
    <w:rsid w:val="0060260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2811"/>
    <w:rsid w:val="006132BC"/>
    <w:rsid w:val="006133F5"/>
    <w:rsid w:val="00613F44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33C"/>
    <w:rsid w:val="0062744B"/>
    <w:rsid w:val="00627703"/>
    <w:rsid w:val="006320E3"/>
    <w:rsid w:val="0063231B"/>
    <w:rsid w:val="00632D56"/>
    <w:rsid w:val="00632FD1"/>
    <w:rsid w:val="00633FFC"/>
    <w:rsid w:val="006362FD"/>
    <w:rsid w:val="00636492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846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333"/>
    <w:rsid w:val="00660B01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5D37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6F7F"/>
    <w:rsid w:val="00677881"/>
    <w:rsid w:val="00677997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493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5681"/>
    <w:rsid w:val="006B5C07"/>
    <w:rsid w:val="006B6495"/>
    <w:rsid w:val="006B6889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B00"/>
    <w:rsid w:val="006C5C22"/>
    <w:rsid w:val="006C646D"/>
    <w:rsid w:val="006C64CF"/>
    <w:rsid w:val="006C6A3C"/>
    <w:rsid w:val="006C7525"/>
    <w:rsid w:val="006D05B1"/>
    <w:rsid w:val="006D07E2"/>
    <w:rsid w:val="006D102C"/>
    <w:rsid w:val="006D2E2C"/>
    <w:rsid w:val="006D2EDA"/>
    <w:rsid w:val="006D4B2C"/>
    <w:rsid w:val="006D4B7C"/>
    <w:rsid w:val="006D5D21"/>
    <w:rsid w:val="006D5D35"/>
    <w:rsid w:val="006D656E"/>
    <w:rsid w:val="006E1434"/>
    <w:rsid w:val="006E165A"/>
    <w:rsid w:val="006E19C5"/>
    <w:rsid w:val="006E23E2"/>
    <w:rsid w:val="006E2BB1"/>
    <w:rsid w:val="006E30E3"/>
    <w:rsid w:val="006E38F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185"/>
    <w:rsid w:val="006F3609"/>
    <w:rsid w:val="006F3922"/>
    <w:rsid w:val="006F3994"/>
    <w:rsid w:val="006F3A7E"/>
    <w:rsid w:val="006F41B7"/>
    <w:rsid w:val="006F5295"/>
    <w:rsid w:val="006F55A8"/>
    <w:rsid w:val="006F64D0"/>
    <w:rsid w:val="006F785B"/>
    <w:rsid w:val="00701353"/>
    <w:rsid w:val="007014EA"/>
    <w:rsid w:val="00701BF0"/>
    <w:rsid w:val="00702A95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13E"/>
    <w:rsid w:val="0073533F"/>
    <w:rsid w:val="00735E26"/>
    <w:rsid w:val="007376F8"/>
    <w:rsid w:val="00741101"/>
    <w:rsid w:val="0074159E"/>
    <w:rsid w:val="00742FC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6D2"/>
    <w:rsid w:val="00751C72"/>
    <w:rsid w:val="00751ED7"/>
    <w:rsid w:val="007527B6"/>
    <w:rsid w:val="007527B7"/>
    <w:rsid w:val="00752EF5"/>
    <w:rsid w:val="00754134"/>
    <w:rsid w:val="0075489D"/>
    <w:rsid w:val="0075505B"/>
    <w:rsid w:val="00756671"/>
    <w:rsid w:val="007568B3"/>
    <w:rsid w:val="00756A9E"/>
    <w:rsid w:val="007601CB"/>
    <w:rsid w:val="00760442"/>
    <w:rsid w:val="007606D5"/>
    <w:rsid w:val="00760B0D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A34"/>
    <w:rsid w:val="00772FF5"/>
    <w:rsid w:val="00773D6D"/>
    <w:rsid w:val="00773E5F"/>
    <w:rsid w:val="0077417E"/>
    <w:rsid w:val="00774349"/>
    <w:rsid w:val="00774478"/>
    <w:rsid w:val="0077658B"/>
    <w:rsid w:val="00776632"/>
    <w:rsid w:val="007773A0"/>
    <w:rsid w:val="007776C7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3A9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A6C42"/>
    <w:rsid w:val="007B011A"/>
    <w:rsid w:val="007B0462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1CB1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201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3F5C"/>
    <w:rsid w:val="008141B1"/>
    <w:rsid w:val="0081645E"/>
    <w:rsid w:val="008165BD"/>
    <w:rsid w:val="0081747E"/>
    <w:rsid w:val="00817D5D"/>
    <w:rsid w:val="00821DFA"/>
    <w:rsid w:val="008220B2"/>
    <w:rsid w:val="008222E5"/>
    <w:rsid w:val="008224DA"/>
    <w:rsid w:val="0082287F"/>
    <w:rsid w:val="00822A87"/>
    <w:rsid w:val="00823918"/>
    <w:rsid w:val="0082446D"/>
    <w:rsid w:val="00824615"/>
    <w:rsid w:val="0082783D"/>
    <w:rsid w:val="00827A88"/>
    <w:rsid w:val="00830540"/>
    <w:rsid w:val="00830DED"/>
    <w:rsid w:val="00830EE1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37C31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0D5"/>
    <w:rsid w:val="00850520"/>
    <w:rsid w:val="00851395"/>
    <w:rsid w:val="00851E51"/>
    <w:rsid w:val="00852EB2"/>
    <w:rsid w:val="00853C92"/>
    <w:rsid w:val="00854685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229"/>
    <w:rsid w:val="0086435F"/>
    <w:rsid w:val="008655BC"/>
    <w:rsid w:val="008660C0"/>
    <w:rsid w:val="00866577"/>
    <w:rsid w:val="0086788A"/>
    <w:rsid w:val="00870A79"/>
    <w:rsid w:val="00871008"/>
    <w:rsid w:val="008710F9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873"/>
    <w:rsid w:val="008A0A8D"/>
    <w:rsid w:val="008A0D60"/>
    <w:rsid w:val="008A13AB"/>
    <w:rsid w:val="008A1477"/>
    <w:rsid w:val="008A1C02"/>
    <w:rsid w:val="008A244F"/>
    <w:rsid w:val="008A30AA"/>
    <w:rsid w:val="008A3710"/>
    <w:rsid w:val="008A3721"/>
    <w:rsid w:val="008A474B"/>
    <w:rsid w:val="008A5843"/>
    <w:rsid w:val="008A5C6C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3F34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049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6792"/>
    <w:rsid w:val="008C71D0"/>
    <w:rsid w:val="008D0200"/>
    <w:rsid w:val="008D08B1"/>
    <w:rsid w:val="008D0A9D"/>
    <w:rsid w:val="008D11BF"/>
    <w:rsid w:val="008D159A"/>
    <w:rsid w:val="008D2FA8"/>
    <w:rsid w:val="008D30D9"/>
    <w:rsid w:val="008D3666"/>
    <w:rsid w:val="008D5621"/>
    <w:rsid w:val="008D58DC"/>
    <w:rsid w:val="008D7940"/>
    <w:rsid w:val="008D7ED1"/>
    <w:rsid w:val="008E0174"/>
    <w:rsid w:val="008E028B"/>
    <w:rsid w:val="008E0990"/>
    <w:rsid w:val="008E2500"/>
    <w:rsid w:val="008E32A7"/>
    <w:rsid w:val="008E362F"/>
    <w:rsid w:val="008E3C93"/>
    <w:rsid w:val="008E4699"/>
    <w:rsid w:val="008E5154"/>
    <w:rsid w:val="008E5479"/>
    <w:rsid w:val="008E6235"/>
    <w:rsid w:val="008E6C73"/>
    <w:rsid w:val="008E7FA2"/>
    <w:rsid w:val="008F0261"/>
    <w:rsid w:val="008F1624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3C5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58C"/>
    <w:rsid w:val="00916693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34055"/>
    <w:rsid w:val="00934134"/>
    <w:rsid w:val="0093424E"/>
    <w:rsid w:val="00936248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2CFE"/>
    <w:rsid w:val="00983880"/>
    <w:rsid w:val="009838A0"/>
    <w:rsid w:val="009846AE"/>
    <w:rsid w:val="00984A8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1DD9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183"/>
    <w:rsid w:val="009A7EC8"/>
    <w:rsid w:val="009B0871"/>
    <w:rsid w:val="009B0C5A"/>
    <w:rsid w:val="009B12C3"/>
    <w:rsid w:val="009B13EF"/>
    <w:rsid w:val="009B2A99"/>
    <w:rsid w:val="009B4408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5045"/>
    <w:rsid w:val="009D0B29"/>
    <w:rsid w:val="009D0CE5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305A"/>
    <w:rsid w:val="009E417F"/>
    <w:rsid w:val="009E53D6"/>
    <w:rsid w:val="009E553B"/>
    <w:rsid w:val="009E6429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9F69D9"/>
    <w:rsid w:val="00A00439"/>
    <w:rsid w:val="00A00658"/>
    <w:rsid w:val="00A008C0"/>
    <w:rsid w:val="00A00D29"/>
    <w:rsid w:val="00A013D3"/>
    <w:rsid w:val="00A019D6"/>
    <w:rsid w:val="00A027C4"/>
    <w:rsid w:val="00A02DA8"/>
    <w:rsid w:val="00A03E4D"/>
    <w:rsid w:val="00A048CD"/>
    <w:rsid w:val="00A05617"/>
    <w:rsid w:val="00A06328"/>
    <w:rsid w:val="00A06A92"/>
    <w:rsid w:val="00A074D3"/>
    <w:rsid w:val="00A1098B"/>
    <w:rsid w:val="00A109FE"/>
    <w:rsid w:val="00A1117D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49C"/>
    <w:rsid w:val="00A17C73"/>
    <w:rsid w:val="00A17E03"/>
    <w:rsid w:val="00A17F2D"/>
    <w:rsid w:val="00A17F8B"/>
    <w:rsid w:val="00A21E81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8DE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0610"/>
    <w:rsid w:val="00A71221"/>
    <w:rsid w:val="00A73227"/>
    <w:rsid w:val="00A73ED7"/>
    <w:rsid w:val="00A740E9"/>
    <w:rsid w:val="00A74EA5"/>
    <w:rsid w:val="00A75B29"/>
    <w:rsid w:val="00A766E2"/>
    <w:rsid w:val="00A76BEF"/>
    <w:rsid w:val="00A8057D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353"/>
    <w:rsid w:val="00A90A68"/>
    <w:rsid w:val="00A9144F"/>
    <w:rsid w:val="00A91636"/>
    <w:rsid w:val="00A91AD7"/>
    <w:rsid w:val="00A91AF9"/>
    <w:rsid w:val="00A92232"/>
    <w:rsid w:val="00A92A88"/>
    <w:rsid w:val="00A9375F"/>
    <w:rsid w:val="00A93AF0"/>
    <w:rsid w:val="00A940C7"/>
    <w:rsid w:val="00A94325"/>
    <w:rsid w:val="00A94C0A"/>
    <w:rsid w:val="00A95260"/>
    <w:rsid w:val="00A95BC1"/>
    <w:rsid w:val="00A960F0"/>
    <w:rsid w:val="00A962E2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33B4"/>
    <w:rsid w:val="00AB3E4D"/>
    <w:rsid w:val="00AB45F6"/>
    <w:rsid w:val="00AB4AC7"/>
    <w:rsid w:val="00AB4AFD"/>
    <w:rsid w:val="00AB4D8C"/>
    <w:rsid w:val="00AB5D41"/>
    <w:rsid w:val="00AC0800"/>
    <w:rsid w:val="00AC1751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6D16"/>
    <w:rsid w:val="00AD74FE"/>
    <w:rsid w:val="00AD7929"/>
    <w:rsid w:val="00AD7BEF"/>
    <w:rsid w:val="00AE0153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169"/>
    <w:rsid w:val="00AF0D13"/>
    <w:rsid w:val="00AF10A0"/>
    <w:rsid w:val="00AF11F7"/>
    <w:rsid w:val="00AF12AC"/>
    <w:rsid w:val="00AF14F8"/>
    <w:rsid w:val="00AF2445"/>
    <w:rsid w:val="00AF284C"/>
    <w:rsid w:val="00AF3197"/>
    <w:rsid w:val="00AF378F"/>
    <w:rsid w:val="00AF379E"/>
    <w:rsid w:val="00AF39C7"/>
    <w:rsid w:val="00AF486C"/>
    <w:rsid w:val="00AF7924"/>
    <w:rsid w:val="00AF7E19"/>
    <w:rsid w:val="00B003C0"/>
    <w:rsid w:val="00B00993"/>
    <w:rsid w:val="00B00F8E"/>
    <w:rsid w:val="00B01192"/>
    <w:rsid w:val="00B020DA"/>
    <w:rsid w:val="00B04636"/>
    <w:rsid w:val="00B04EFB"/>
    <w:rsid w:val="00B06263"/>
    <w:rsid w:val="00B06768"/>
    <w:rsid w:val="00B06A11"/>
    <w:rsid w:val="00B06EDA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63"/>
    <w:rsid w:val="00B22380"/>
    <w:rsid w:val="00B22830"/>
    <w:rsid w:val="00B24088"/>
    <w:rsid w:val="00B24D09"/>
    <w:rsid w:val="00B25342"/>
    <w:rsid w:val="00B2624A"/>
    <w:rsid w:val="00B2659C"/>
    <w:rsid w:val="00B2666A"/>
    <w:rsid w:val="00B27BDF"/>
    <w:rsid w:val="00B3080E"/>
    <w:rsid w:val="00B308BA"/>
    <w:rsid w:val="00B30948"/>
    <w:rsid w:val="00B32039"/>
    <w:rsid w:val="00B32AC4"/>
    <w:rsid w:val="00B33005"/>
    <w:rsid w:val="00B33405"/>
    <w:rsid w:val="00B33BBB"/>
    <w:rsid w:val="00B34662"/>
    <w:rsid w:val="00B34D21"/>
    <w:rsid w:val="00B36C3B"/>
    <w:rsid w:val="00B36EC2"/>
    <w:rsid w:val="00B36F35"/>
    <w:rsid w:val="00B37F05"/>
    <w:rsid w:val="00B404F1"/>
    <w:rsid w:val="00B408D2"/>
    <w:rsid w:val="00B40976"/>
    <w:rsid w:val="00B41529"/>
    <w:rsid w:val="00B41F48"/>
    <w:rsid w:val="00B41FFB"/>
    <w:rsid w:val="00B42DA6"/>
    <w:rsid w:val="00B4496C"/>
    <w:rsid w:val="00B44BC0"/>
    <w:rsid w:val="00B46FBD"/>
    <w:rsid w:val="00B47AF5"/>
    <w:rsid w:val="00B501AF"/>
    <w:rsid w:val="00B51262"/>
    <w:rsid w:val="00B51282"/>
    <w:rsid w:val="00B51758"/>
    <w:rsid w:val="00B52302"/>
    <w:rsid w:val="00B5291A"/>
    <w:rsid w:val="00B531CF"/>
    <w:rsid w:val="00B5345A"/>
    <w:rsid w:val="00B57B3A"/>
    <w:rsid w:val="00B61293"/>
    <w:rsid w:val="00B625D1"/>
    <w:rsid w:val="00B62EDB"/>
    <w:rsid w:val="00B62EEB"/>
    <w:rsid w:val="00B63E88"/>
    <w:rsid w:val="00B641F5"/>
    <w:rsid w:val="00B642DF"/>
    <w:rsid w:val="00B64CCE"/>
    <w:rsid w:val="00B65DA9"/>
    <w:rsid w:val="00B65DEB"/>
    <w:rsid w:val="00B6688F"/>
    <w:rsid w:val="00B668A1"/>
    <w:rsid w:val="00B67F8B"/>
    <w:rsid w:val="00B70E51"/>
    <w:rsid w:val="00B71DBA"/>
    <w:rsid w:val="00B72207"/>
    <w:rsid w:val="00B74402"/>
    <w:rsid w:val="00B75CFD"/>
    <w:rsid w:val="00B773A1"/>
    <w:rsid w:val="00B778BB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0227"/>
    <w:rsid w:val="00B91E7D"/>
    <w:rsid w:val="00B93165"/>
    <w:rsid w:val="00B9324C"/>
    <w:rsid w:val="00B936BE"/>
    <w:rsid w:val="00B938C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2828"/>
    <w:rsid w:val="00BA33EA"/>
    <w:rsid w:val="00BA36B7"/>
    <w:rsid w:val="00BA424D"/>
    <w:rsid w:val="00BA5610"/>
    <w:rsid w:val="00BA5A52"/>
    <w:rsid w:val="00BB07A6"/>
    <w:rsid w:val="00BB0E5E"/>
    <w:rsid w:val="00BB14D8"/>
    <w:rsid w:val="00BB16B0"/>
    <w:rsid w:val="00BB20D2"/>
    <w:rsid w:val="00BB228D"/>
    <w:rsid w:val="00BB28F5"/>
    <w:rsid w:val="00BB2E34"/>
    <w:rsid w:val="00BB4632"/>
    <w:rsid w:val="00BB71A5"/>
    <w:rsid w:val="00BB75DD"/>
    <w:rsid w:val="00BB7AC3"/>
    <w:rsid w:val="00BC0132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51B8"/>
    <w:rsid w:val="00BC6274"/>
    <w:rsid w:val="00BC7501"/>
    <w:rsid w:val="00BC7FB5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624"/>
    <w:rsid w:val="00BE2D02"/>
    <w:rsid w:val="00BE346A"/>
    <w:rsid w:val="00BE3BA5"/>
    <w:rsid w:val="00BE3CB5"/>
    <w:rsid w:val="00BE3CCE"/>
    <w:rsid w:val="00BE539D"/>
    <w:rsid w:val="00BE5491"/>
    <w:rsid w:val="00BE555C"/>
    <w:rsid w:val="00BE60E1"/>
    <w:rsid w:val="00BE78CA"/>
    <w:rsid w:val="00BE7E43"/>
    <w:rsid w:val="00BF0EA1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19C"/>
    <w:rsid w:val="00C05576"/>
    <w:rsid w:val="00C055BD"/>
    <w:rsid w:val="00C06118"/>
    <w:rsid w:val="00C0675D"/>
    <w:rsid w:val="00C06D44"/>
    <w:rsid w:val="00C06E3B"/>
    <w:rsid w:val="00C074A1"/>
    <w:rsid w:val="00C07534"/>
    <w:rsid w:val="00C07A00"/>
    <w:rsid w:val="00C07D9F"/>
    <w:rsid w:val="00C10FCA"/>
    <w:rsid w:val="00C111D2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1797F"/>
    <w:rsid w:val="00C2032E"/>
    <w:rsid w:val="00C204A2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271AE"/>
    <w:rsid w:val="00C27670"/>
    <w:rsid w:val="00C30058"/>
    <w:rsid w:val="00C3042C"/>
    <w:rsid w:val="00C3056B"/>
    <w:rsid w:val="00C30724"/>
    <w:rsid w:val="00C3083A"/>
    <w:rsid w:val="00C30B18"/>
    <w:rsid w:val="00C30E03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48B0"/>
    <w:rsid w:val="00C45150"/>
    <w:rsid w:val="00C45280"/>
    <w:rsid w:val="00C45DD2"/>
    <w:rsid w:val="00C46059"/>
    <w:rsid w:val="00C472FC"/>
    <w:rsid w:val="00C475EF"/>
    <w:rsid w:val="00C47B54"/>
    <w:rsid w:val="00C47BAB"/>
    <w:rsid w:val="00C47D90"/>
    <w:rsid w:val="00C5038C"/>
    <w:rsid w:val="00C50F0F"/>
    <w:rsid w:val="00C5244D"/>
    <w:rsid w:val="00C5265C"/>
    <w:rsid w:val="00C53226"/>
    <w:rsid w:val="00C53235"/>
    <w:rsid w:val="00C534CC"/>
    <w:rsid w:val="00C542D4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8BA"/>
    <w:rsid w:val="00C62C1F"/>
    <w:rsid w:val="00C63463"/>
    <w:rsid w:val="00C64660"/>
    <w:rsid w:val="00C649F3"/>
    <w:rsid w:val="00C64CBE"/>
    <w:rsid w:val="00C65A9E"/>
    <w:rsid w:val="00C66688"/>
    <w:rsid w:val="00C66796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3BB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B11"/>
    <w:rsid w:val="00C83CF7"/>
    <w:rsid w:val="00C863C6"/>
    <w:rsid w:val="00C8706C"/>
    <w:rsid w:val="00C87C5A"/>
    <w:rsid w:val="00C87C8F"/>
    <w:rsid w:val="00C87CB6"/>
    <w:rsid w:val="00C87CD0"/>
    <w:rsid w:val="00C905FA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0DB6"/>
    <w:rsid w:val="00CA17C9"/>
    <w:rsid w:val="00CA1D70"/>
    <w:rsid w:val="00CA358D"/>
    <w:rsid w:val="00CA368E"/>
    <w:rsid w:val="00CA54B8"/>
    <w:rsid w:val="00CA582E"/>
    <w:rsid w:val="00CA649B"/>
    <w:rsid w:val="00CA6715"/>
    <w:rsid w:val="00CA77AF"/>
    <w:rsid w:val="00CB03E5"/>
    <w:rsid w:val="00CB2098"/>
    <w:rsid w:val="00CB28ED"/>
    <w:rsid w:val="00CB39F1"/>
    <w:rsid w:val="00CB4235"/>
    <w:rsid w:val="00CB51EF"/>
    <w:rsid w:val="00CB5415"/>
    <w:rsid w:val="00CB708D"/>
    <w:rsid w:val="00CB7652"/>
    <w:rsid w:val="00CB7A22"/>
    <w:rsid w:val="00CB7F5C"/>
    <w:rsid w:val="00CC0F9F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63B0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6F0"/>
    <w:rsid w:val="00CE7896"/>
    <w:rsid w:val="00CE7BC7"/>
    <w:rsid w:val="00CF031F"/>
    <w:rsid w:val="00CF05BD"/>
    <w:rsid w:val="00CF0D51"/>
    <w:rsid w:val="00CF12FB"/>
    <w:rsid w:val="00CF1C3E"/>
    <w:rsid w:val="00CF1E9F"/>
    <w:rsid w:val="00CF1F09"/>
    <w:rsid w:val="00CF2625"/>
    <w:rsid w:val="00CF3686"/>
    <w:rsid w:val="00CF4630"/>
    <w:rsid w:val="00CF4C9C"/>
    <w:rsid w:val="00CF5642"/>
    <w:rsid w:val="00CF6615"/>
    <w:rsid w:val="00CF75FC"/>
    <w:rsid w:val="00CF7B89"/>
    <w:rsid w:val="00CF7FCD"/>
    <w:rsid w:val="00D006D6"/>
    <w:rsid w:val="00D015AA"/>
    <w:rsid w:val="00D017DD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012"/>
    <w:rsid w:val="00D063B1"/>
    <w:rsid w:val="00D0686C"/>
    <w:rsid w:val="00D06D01"/>
    <w:rsid w:val="00D07C3D"/>
    <w:rsid w:val="00D10315"/>
    <w:rsid w:val="00D1063B"/>
    <w:rsid w:val="00D10C77"/>
    <w:rsid w:val="00D121FC"/>
    <w:rsid w:val="00D13409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4A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02C1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4B9E"/>
    <w:rsid w:val="00D560C0"/>
    <w:rsid w:val="00D56AD7"/>
    <w:rsid w:val="00D56BE4"/>
    <w:rsid w:val="00D572C1"/>
    <w:rsid w:val="00D60804"/>
    <w:rsid w:val="00D61923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96B"/>
    <w:rsid w:val="00D65A0D"/>
    <w:rsid w:val="00D66679"/>
    <w:rsid w:val="00D670A1"/>
    <w:rsid w:val="00D67296"/>
    <w:rsid w:val="00D67C21"/>
    <w:rsid w:val="00D67DB2"/>
    <w:rsid w:val="00D70BF5"/>
    <w:rsid w:val="00D71674"/>
    <w:rsid w:val="00D71B94"/>
    <w:rsid w:val="00D71BED"/>
    <w:rsid w:val="00D72275"/>
    <w:rsid w:val="00D72647"/>
    <w:rsid w:val="00D7294A"/>
    <w:rsid w:val="00D72A2E"/>
    <w:rsid w:val="00D72DE7"/>
    <w:rsid w:val="00D73090"/>
    <w:rsid w:val="00D738F2"/>
    <w:rsid w:val="00D73D97"/>
    <w:rsid w:val="00D74632"/>
    <w:rsid w:val="00D75768"/>
    <w:rsid w:val="00D770E3"/>
    <w:rsid w:val="00D8131E"/>
    <w:rsid w:val="00D813BF"/>
    <w:rsid w:val="00D821DF"/>
    <w:rsid w:val="00D826BE"/>
    <w:rsid w:val="00D83862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D76"/>
    <w:rsid w:val="00DA3E4B"/>
    <w:rsid w:val="00DA4553"/>
    <w:rsid w:val="00DA4DAC"/>
    <w:rsid w:val="00DA5F86"/>
    <w:rsid w:val="00DA6D0F"/>
    <w:rsid w:val="00DB0370"/>
    <w:rsid w:val="00DB0808"/>
    <w:rsid w:val="00DB1F9F"/>
    <w:rsid w:val="00DB4667"/>
    <w:rsid w:val="00DB4CEE"/>
    <w:rsid w:val="00DB53E0"/>
    <w:rsid w:val="00DB5F19"/>
    <w:rsid w:val="00DB6743"/>
    <w:rsid w:val="00DB7499"/>
    <w:rsid w:val="00DB75A5"/>
    <w:rsid w:val="00DB7E07"/>
    <w:rsid w:val="00DC0E84"/>
    <w:rsid w:val="00DC2064"/>
    <w:rsid w:val="00DC246A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3DBA"/>
    <w:rsid w:val="00DD5059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9F1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876"/>
    <w:rsid w:val="00DF59CD"/>
    <w:rsid w:val="00DF59D8"/>
    <w:rsid w:val="00DF675C"/>
    <w:rsid w:val="00DF77EF"/>
    <w:rsid w:val="00E00B06"/>
    <w:rsid w:val="00E00DC3"/>
    <w:rsid w:val="00E013FD"/>
    <w:rsid w:val="00E01FCC"/>
    <w:rsid w:val="00E02C91"/>
    <w:rsid w:val="00E03EB3"/>
    <w:rsid w:val="00E0404F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6C8"/>
    <w:rsid w:val="00E23A9F"/>
    <w:rsid w:val="00E24A70"/>
    <w:rsid w:val="00E25DBE"/>
    <w:rsid w:val="00E262B1"/>
    <w:rsid w:val="00E26795"/>
    <w:rsid w:val="00E26CE3"/>
    <w:rsid w:val="00E2746A"/>
    <w:rsid w:val="00E278E2"/>
    <w:rsid w:val="00E27ED0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5FA3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52F"/>
    <w:rsid w:val="00E46CBE"/>
    <w:rsid w:val="00E47348"/>
    <w:rsid w:val="00E476C6"/>
    <w:rsid w:val="00E47848"/>
    <w:rsid w:val="00E5036B"/>
    <w:rsid w:val="00E5155C"/>
    <w:rsid w:val="00E52006"/>
    <w:rsid w:val="00E54428"/>
    <w:rsid w:val="00E5471E"/>
    <w:rsid w:val="00E55AAE"/>
    <w:rsid w:val="00E560A8"/>
    <w:rsid w:val="00E56E07"/>
    <w:rsid w:val="00E56F98"/>
    <w:rsid w:val="00E571FB"/>
    <w:rsid w:val="00E577FC"/>
    <w:rsid w:val="00E57F9E"/>
    <w:rsid w:val="00E60026"/>
    <w:rsid w:val="00E6021C"/>
    <w:rsid w:val="00E60E60"/>
    <w:rsid w:val="00E60FA4"/>
    <w:rsid w:val="00E615AC"/>
    <w:rsid w:val="00E61B05"/>
    <w:rsid w:val="00E61DED"/>
    <w:rsid w:val="00E622DA"/>
    <w:rsid w:val="00E623F0"/>
    <w:rsid w:val="00E62845"/>
    <w:rsid w:val="00E648B6"/>
    <w:rsid w:val="00E64B0C"/>
    <w:rsid w:val="00E64C75"/>
    <w:rsid w:val="00E6595C"/>
    <w:rsid w:val="00E65E56"/>
    <w:rsid w:val="00E66141"/>
    <w:rsid w:val="00E66783"/>
    <w:rsid w:val="00E66F86"/>
    <w:rsid w:val="00E677D6"/>
    <w:rsid w:val="00E67B49"/>
    <w:rsid w:val="00E703F7"/>
    <w:rsid w:val="00E71A0C"/>
    <w:rsid w:val="00E720B0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5A3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528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534"/>
    <w:rsid w:val="00EB77C7"/>
    <w:rsid w:val="00EC0913"/>
    <w:rsid w:val="00EC0D26"/>
    <w:rsid w:val="00EC153A"/>
    <w:rsid w:val="00EC1966"/>
    <w:rsid w:val="00EC1C8D"/>
    <w:rsid w:val="00EC2E55"/>
    <w:rsid w:val="00EC3952"/>
    <w:rsid w:val="00EC4AD2"/>
    <w:rsid w:val="00EC4EF2"/>
    <w:rsid w:val="00EC58D1"/>
    <w:rsid w:val="00EC5D21"/>
    <w:rsid w:val="00EC65AF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5E87"/>
    <w:rsid w:val="00EF6276"/>
    <w:rsid w:val="00F00934"/>
    <w:rsid w:val="00F0123A"/>
    <w:rsid w:val="00F020B9"/>
    <w:rsid w:val="00F043DA"/>
    <w:rsid w:val="00F049DB"/>
    <w:rsid w:val="00F04D3D"/>
    <w:rsid w:val="00F04DD1"/>
    <w:rsid w:val="00F05DC0"/>
    <w:rsid w:val="00F07693"/>
    <w:rsid w:val="00F0782B"/>
    <w:rsid w:val="00F10DD4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29C4"/>
    <w:rsid w:val="00F23339"/>
    <w:rsid w:val="00F23E5F"/>
    <w:rsid w:val="00F2467E"/>
    <w:rsid w:val="00F24B13"/>
    <w:rsid w:val="00F25829"/>
    <w:rsid w:val="00F25A43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3E63"/>
    <w:rsid w:val="00F34992"/>
    <w:rsid w:val="00F34B8B"/>
    <w:rsid w:val="00F406A7"/>
    <w:rsid w:val="00F40D95"/>
    <w:rsid w:val="00F410F6"/>
    <w:rsid w:val="00F4212D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344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5EB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657C"/>
    <w:rsid w:val="00F7794A"/>
    <w:rsid w:val="00F77DCA"/>
    <w:rsid w:val="00F80E24"/>
    <w:rsid w:val="00F82DF2"/>
    <w:rsid w:val="00F842C7"/>
    <w:rsid w:val="00F8576F"/>
    <w:rsid w:val="00F85D50"/>
    <w:rsid w:val="00F8779A"/>
    <w:rsid w:val="00F902D7"/>
    <w:rsid w:val="00F90AA2"/>
    <w:rsid w:val="00F90B57"/>
    <w:rsid w:val="00F91D52"/>
    <w:rsid w:val="00F91D79"/>
    <w:rsid w:val="00F93008"/>
    <w:rsid w:val="00F93B5C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A7A4A"/>
    <w:rsid w:val="00FB13F5"/>
    <w:rsid w:val="00FB1451"/>
    <w:rsid w:val="00FB1A3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6505"/>
    <w:rsid w:val="00FC7209"/>
    <w:rsid w:val="00FC7C6A"/>
    <w:rsid w:val="00FD0569"/>
    <w:rsid w:val="00FD0A56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034"/>
    <w:rsid w:val="00FD5205"/>
    <w:rsid w:val="00FD54AA"/>
    <w:rsid w:val="00FD54BD"/>
    <w:rsid w:val="00FD7822"/>
    <w:rsid w:val="00FE11C5"/>
    <w:rsid w:val="00FE1447"/>
    <w:rsid w:val="00FE23D9"/>
    <w:rsid w:val="00FE24FB"/>
    <w:rsid w:val="00FE3D86"/>
    <w:rsid w:val="00FE4081"/>
    <w:rsid w:val="00FE527F"/>
    <w:rsid w:val="00FE548E"/>
    <w:rsid w:val="00FE55AF"/>
    <w:rsid w:val="00FE5B99"/>
    <w:rsid w:val="00FE5DBD"/>
    <w:rsid w:val="00FE6818"/>
    <w:rsid w:val="00FE6EE4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5FB2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5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713887-F0C2-4E44-92CD-60F78CD70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1228</TotalTime>
  <Pages>3</Pages>
  <Words>355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131</cp:revision>
  <cp:lastPrinted>2025-07-23T06:24:00Z</cp:lastPrinted>
  <dcterms:created xsi:type="dcterms:W3CDTF">2025-04-21T07:56:00Z</dcterms:created>
  <dcterms:modified xsi:type="dcterms:W3CDTF">2025-08-06T07:21:00Z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