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3364AC" w:rsidRPr="0008263F" w14:paraId="630EF785" w14:textId="77777777" w:rsidTr="00FE3D86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9976648" w14:textId="77777777" w:rsidR="003364AC" w:rsidRPr="00FA7A4A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A7A4A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3BA81A" w14:textId="77777777" w:rsidR="003364AC" w:rsidRPr="00FA7A4A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BACE661" w14:textId="77777777" w:rsidR="003364AC" w:rsidRPr="00FA7A4A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A7A4A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3364AC" w:rsidRPr="00711FB8" w14:paraId="4C5AD609" w14:textId="77777777" w:rsidTr="00FE3D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03A92E4" w14:textId="77777777" w:rsidR="003364AC" w:rsidRPr="00711FB8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220C0B" w14:textId="77777777" w:rsidR="003364AC" w:rsidRPr="00711FB8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F34EC52" w14:textId="77777777" w:rsidR="003364AC" w:rsidRPr="00711FB8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3364AC" w:rsidRPr="0008263F" w14:paraId="12B2F8E9" w14:textId="77777777" w:rsidTr="00FE3D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D205B7" w14:textId="3FF48937" w:rsidR="003364AC" w:rsidRPr="0008263F" w:rsidRDefault="00F8779A" w:rsidP="002E23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8779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B320D48" w14:textId="77777777" w:rsidR="003364AC" w:rsidRPr="0008263F" w:rsidRDefault="003364AC" w:rsidP="002E23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3447CB" w14:textId="77777777" w:rsidR="003364AC" w:rsidRPr="0008263F" w:rsidRDefault="003364AC" w:rsidP="002E23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3364AC" w:rsidRPr="0008263F" w14:paraId="2F6A3A6E" w14:textId="77777777" w:rsidTr="00FE3D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703C507" w14:textId="4740EC2E" w:rsidR="003364AC" w:rsidRPr="00D94F60" w:rsidRDefault="00F8779A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8779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6AA9B32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A10BE88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3364AC" w:rsidRPr="0008263F" w14:paraId="6A875D8D" w14:textId="77777777" w:rsidTr="00FE3D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9504B54" w14:textId="23EB6B87" w:rsidR="003364AC" w:rsidRPr="0008263F" w:rsidRDefault="00F8779A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8779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866A64A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5063761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364AC" w:rsidRPr="0008263F" w14:paraId="0DCC4585" w14:textId="77777777" w:rsidTr="00FE3D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61CD7D7" w14:textId="2B4A763A" w:rsidR="003364AC" w:rsidRPr="0008263F" w:rsidRDefault="00F8779A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8779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B914957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FB78093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364AC" w:rsidRPr="0008263F" w14:paraId="219B3DBC" w14:textId="77777777" w:rsidTr="00FE3D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93C90B" w14:textId="33B37D20" w:rsidR="003364AC" w:rsidRPr="0008263F" w:rsidRDefault="00F8779A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8779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094A101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F1A6DE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</w:tr>
      <w:tr w:rsidR="003364AC" w:rsidRPr="0008263F" w14:paraId="76F1357E" w14:textId="77777777" w:rsidTr="00FE3D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9C19C8" w14:textId="5DD6BC07" w:rsidR="003364AC" w:rsidRPr="0008263F" w:rsidRDefault="00F8779A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8779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E95E83F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FB8384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72A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73513E" w:rsidRPr="0008263F" w14:paraId="2C4C558C" w14:textId="77777777" w:rsidTr="00FE3D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C9723D" w14:textId="66F894B3" w:rsidR="0073513E" w:rsidRPr="00F8779A" w:rsidRDefault="0073513E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A304C20" w14:textId="77777777" w:rsidR="0073513E" w:rsidRPr="0008263F" w:rsidRDefault="0073513E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9E549C8" w14:textId="6726BCA2" w:rsidR="0073513E" w:rsidRPr="003772AA" w:rsidRDefault="0073513E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73513E" w:rsidRPr="0008263F" w14:paraId="041DB982" w14:textId="77777777" w:rsidTr="00FE3D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1A71FE" w14:textId="2B443022" w:rsidR="0073513E" w:rsidRPr="009C33E0" w:rsidRDefault="0073513E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293BDA4" w14:textId="77777777" w:rsidR="0073513E" w:rsidRPr="0008263F" w:rsidRDefault="0073513E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8DF2866" w14:textId="0AD1CAFF" w:rsidR="0073513E" w:rsidRPr="003772AA" w:rsidRDefault="0073513E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3513E" w:rsidRPr="0008263F" w14:paraId="08E528FA" w14:textId="77777777" w:rsidTr="00FE3D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E9E1B1C" w14:textId="3A5F24E5" w:rsidR="0073513E" w:rsidRPr="00FD22F8" w:rsidRDefault="0073513E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282D039" w14:textId="77777777" w:rsidR="0073513E" w:rsidRPr="0008263F" w:rsidRDefault="0073513E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F7AE662" w14:textId="256760B4" w:rsidR="0073513E" w:rsidRPr="003772AA" w:rsidRDefault="0073513E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B5F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E3D86" w:rsidRPr="0008263F" w14:paraId="5D6FC572" w14:textId="77777777" w:rsidTr="00FE3D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A61BD76" w14:textId="18BD9D00" w:rsidR="00FE3D86" w:rsidRPr="0008263F" w:rsidRDefault="00FE3D86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AE2C02" w14:textId="77777777" w:rsidR="00FE3D86" w:rsidRPr="0008263F" w:rsidRDefault="00FE3D86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DB4842" w14:textId="3D3CB73B" w:rsidR="00FE3D86" w:rsidRPr="003664C6" w:rsidRDefault="00FE3D86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E3D86" w:rsidRPr="0008263F" w14:paraId="795A95EB" w14:textId="77777777" w:rsidTr="00FE3D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F68C78" w14:textId="0E7D4FB2" w:rsidR="00FE3D86" w:rsidRDefault="00FE3D86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779A34" w14:textId="77777777" w:rsidR="00FE3D86" w:rsidRPr="0008263F" w:rsidRDefault="00FE3D86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B63A916" w14:textId="1E6B06AC" w:rsidR="00FE3D86" w:rsidRPr="00DB5F19" w:rsidRDefault="00FE3D86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E3D86" w:rsidRPr="0008263F" w14:paraId="0FC4B023" w14:textId="77777777" w:rsidTr="00FE3D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364BEA" w14:textId="5BD53476" w:rsidR="00FE3D86" w:rsidRDefault="00FE3D86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0B0714" w14:textId="77777777" w:rsidR="00FE3D86" w:rsidRPr="0008263F" w:rsidRDefault="00FE3D86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1B7783" w14:textId="1D4A6E22" w:rsidR="00FE3D86" w:rsidRPr="00DB5F19" w:rsidRDefault="00FE3D86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E3D86" w:rsidRPr="0008263F" w14:paraId="4D4CD582" w14:textId="77777777" w:rsidTr="00FE3D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7A5F680" w14:textId="77777777" w:rsidR="00FE3D86" w:rsidRPr="0008263F" w:rsidRDefault="00FE3D86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EE406E" w14:textId="77777777" w:rsidR="00FE3D86" w:rsidRPr="0008263F" w:rsidRDefault="00FE3D86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2A6AB7" w14:textId="77777777" w:rsidR="00FE3D86" w:rsidRPr="0008263F" w:rsidRDefault="00FE3D86" w:rsidP="0073513E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FE3D86" w:rsidRPr="0008263F" w14:paraId="1270E897" w14:textId="77777777" w:rsidTr="00FE3D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A7ACB4" w14:textId="77777777" w:rsidR="00FE3D86" w:rsidRPr="0008263F" w:rsidRDefault="00FE3D86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992C04" w14:textId="77777777" w:rsidR="00FE3D86" w:rsidRPr="0008263F" w:rsidRDefault="00FE3D86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D3A58E4" w14:textId="77777777" w:rsidR="00FE3D86" w:rsidRPr="0008263F" w:rsidRDefault="00FE3D86" w:rsidP="0073513E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3D86" w:rsidRPr="0008263F" w14:paraId="26B9EC6A" w14:textId="77777777" w:rsidTr="00FE3D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097A075" w14:textId="77777777" w:rsidR="00FE3D86" w:rsidRPr="0008263F" w:rsidRDefault="00FE3D86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F35371" w14:textId="77777777" w:rsidR="00FE3D86" w:rsidRPr="0008263F" w:rsidRDefault="00FE3D86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8D4CC99" w14:textId="77777777" w:rsidR="00FE3D86" w:rsidRPr="0008263F" w:rsidRDefault="00FE3D86" w:rsidP="0073513E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45AF6863" w14:textId="77777777" w:rsidR="003364AC" w:rsidRPr="006E4B1C" w:rsidRDefault="003364AC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5447B8C" w14:textId="77777777" w:rsidR="003364AC" w:rsidRPr="006A34F6" w:rsidRDefault="003364AC" w:rsidP="006A34F6">
      <w:pPr>
        <w:rPr>
          <w:rFonts w:ascii="Angsana New" w:hAnsi="Angsana New"/>
          <w:sz w:val="30"/>
          <w:szCs w:val="30"/>
          <w:cs/>
        </w:rPr>
      </w:pPr>
    </w:p>
    <w:p w14:paraId="5F44A50A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677C6226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29CE2CC3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65981053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15B7380A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30EDA316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27965976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4DF2CEDF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76F71407" w14:textId="77777777" w:rsidR="003364AC" w:rsidRDefault="003364AC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FC85AA2" w14:textId="77777777" w:rsidR="003364AC" w:rsidRDefault="003364AC" w:rsidP="006A3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center"/>
        <w:rPr>
          <w:rFonts w:ascii="Angsana New" w:hAnsi="Angsana New"/>
          <w:sz w:val="30"/>
          <w:szCs w:val="30"/>
        </w:rPr>
      </w:pPr>
    </w:p>
    <w:p w14:paraId="4449F010" w14:textId="77777777" w:rsidR="003364AC" w:rsidRPr="006F159D" w:rsidRDefault="003364AC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A34F6">
        <w:rPr>
          <w:rFonts w:ascii="Angsana New" w:hAnsi="Angsana New"/>
          <w:sz w:val="30"/>
          <w:szCs w:val="30"/>
        </w:rPr>
        <w:br w:type="page"/>
      </w:r>
      <w:r w:rsidRPr="004969BE">
        <w:rPr>
          <w:rFonts w:ascii="Angsana New" w:hAnsi="Angsana New"/>
          <w:sz w:val="30"/>
          <w:szCs w:val="30"/>
          <w:cs/>
        </w:rPr>
        <w:t>หมายเหตุ</w:t>
      </w:r>
      <w:r w:rsidRPr="006F159D">
        <w:rPr>
          <w:rFonts w:ascii="Angsana New" w:hAnsi="Angsana New"/>
          <w:sz w:val="30"/>
          <w:szCs w:val="30"/>
          <w:cs/>
        </w:rPr>
        <w:t>ประกอบงบการเงินเป็นส่วนหนึ่งของงบการเงินระหว่างกาลนี้</w:t>
      </w:r>
    </w:p>
    <w:p w14:paraId="638B6F5A" w14:textId="77777777" w:rsidR="003364AC" w:rsidRPr="006F159D" w:rsidRDefault="003364AC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30"/>
          <w:szCs w:val="30"/>
        </w:rPr>
      </w:pPr>
    </w:p>
    <w:p w14:paraId="773BABDB" w14:textId="3DE6B40A" w:rsidR="003364AC" w:rsidRPr="006F159D" w:rsidRDefault="003364AC" w:rsidP="00366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Pr="006F159D">
        <w:rPr>
          <w:rFonts w:ascii="Angsana New" w:hAnsi="Angsana New" w:hint="cs"/>
          <w:sz w:val="30"/>
          <w:szCs w:val="30"/>
          <w:cs/>
        </w:rPr>
        <w:t>คณะ</w:t>
      </w:r>
      <w:r w:rsidRPr="006F159D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A17E03">
        <w:rPr>
          <w:rFonts w:ascii="Angsana New" w:hAnsi="Angsana New"/>
          <w:sz w:val="30"/>
          <w:szCs w:val="30"/>
        </w:rPr>
        <w:t xml:space="preserve"> </w:t>
      </w:r>
      <w:r w:rsidR="00277DE6">
        <w:rPr>
          <w:rFonts w:ascii="Angsana New" w:hAnsi="Angsana New"/>
          <w:sz w:val="30"/>
          <w:szCs w:val="30"/>
        </w:rPr>
        <w:t>7</w:t>
      </w:r>
      <w:r w:rsidR="0073513E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73513E">
        <w:rPr>
          <w:rFonts w:ascii="Angsana New" w:hAnsi="Angsana New"/>
          <w:sz w:val="30"/>
          <w:szCs w:val="30"/>
        </w:rPr>
        <w:t>2568</w:t>
      </w:r>
    </w:p>
    <w:p w14:paraId="473CDA6F" w14:textId="77777777" w:rsidR="003364AC" w:rsidRPr="006F159D" w:rsidRDefault="003364AC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30"/>
          <w:szCs w:val="30"/>
        </w:rPr>
      </w:pPr>
    </w:p>
    <w:p w14:paraId="0494A121" w14:textId="77777777" w:rsidR="003364AC" w:rsidRPr="006F159D" w:rsidRDefault="003364AC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6F159D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54F6296E" w14:textId="77777777" w:rsidR="003364AC" w:rsidRPr="006F159D" w:rsidRDefault="003364AC" w:rsidP="003F4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2A054E1" w14:textId="77777777" w:rsidR="003364AC" w:rsidRPr="006F159D" w:rsidRDefault="003364AC" w:rsidP="006F1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บริษัทดำเนินธุรกิจหลักเกี่ยวกับการผลิตและจำหน่ายท่อทองแดงไร้ตะเข็บชนิดต่าง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 xml:space="preserve">ๆ ซึ่งเป็นส่วนประกอบที่สำคัญที่จะนำไปใช้ในอุตสาหกรรมการผลิตเครื่องปรับอากาศและตู้เย็น </w:t>
      </w:r>
    </w:p>
    <w:p w14:paraId="5BE4EF23" w14:textId="77777777" w:rsidR="003364AC" w:rsidRPr="006F159D" w:rsidRDefault="003364AC" w:rsidP="003F4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78B702C8" w14:textId="19CE288B" w:rsidR="003364AC" w:rsidRPr="006F159D" w:rsidRDefault="005E7387" w:rsidP="006F1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E7387">
        <w:rPr>
          <w:rFonts w:ascii="Angsana New" w:hAnsi="Angsana New"/>
          <w:sz w:val="30"/>
          <w:szCs w:val="30"/>
          <w:cs/>
        </w:rPr>
        <w:t xml:space="preserve">ผู้ถือหุ้นรายใหญ่ในระหว่างปีได้แก่ บริษัท </w:t>
      </w:r>
      <w:r w:rsidRPr="005E7387">
        <w:rPr>
          <w:rFonts w:ascii="Angsana New" w:hAnsi="Angsana New"/>
          <w:sz w:val="30"/>
          <w:szCs w:val="30"/>
        </w:rPr>
        <w:t>CTJ Holdings</w:t>
      </w:r>
      <w:r w:rsidR="00F8779A" w:rsidRPr="00F8779A">
        <w:rPr>
          <w:rFonts w:ascii="Angsana New" w:hAnsi="Angsana New"/>
          <w:sz w:val="30"/>
          <w:szCs w:val="30"/>
        </w:rPr>
        <w:t>2</w:t>
      </w:r>
      <w:r w:rsidRPr="005E7387">
        <w:rPr>
          <w:rFonts w:ascii="Angsana New" w:hAnsi="Angsana New"/>
          <w:sz w:val="30"/>
          <w:szCs w:val="30"/>
        </w:rPr>
        <w:t>, Ltd. (</w:t>
      </w:r>
      <w:r w:rsidRPr="005E7387">
        <w:rPr>
          <w:rFonts w:ascii="Angsana New" w:hAnsi="Angsana New"/>
          <w:sz w:val="30"/>
          <w:szCs w:val="30"/>
          <w:cs/>
        </w:rPr>
        <w:t>ถือหุ้นร้อยละ</w:t>
      </w:r>
      <w:r w:rsidR="00125710">
        <w:rPr>
          <w:rFonts w:ascii="Angsana New" w:hAnsi="Angsana New"/>
          <w:sz w:val="30"/>
          <w:szCs w:val="30"/>
        </w:rPr>
        <w:t xml:space="preserve"> </w:t>
      </w:r>
      <w:r w:rsidR="00F8779A" w:rsidRPr="00F8779A">
        <w:rPr>
          <w:rFonts w:ascii="Angsana New" w:hAnsi="Angsana New"/>
          <w:sz w:val="30"/>
          <w:szCs w:val="30"/>
        </w:rPr>
        <w:t>42</w:t>
      </w:r>
      <w:r w:rsidR="00125710">
        <w:rPr>
          <w:rFonts w:ascii="Angsana New" w:hAnsi="Angsana New"/>
          <w:sz w:val="30"/>
          <w:szCs w:val="30"/>
        </w:rPr>
        <w:t>.</w:t>
      </w:r>
      <w:r w:rsidR="00F8779A" w:rsidRPr="00F8779A">
        <w:rPr>
          <w:rFonts w:ascii="Angsana New" w:hAnsi="Angsana New"/>
          <w:sz w:val="30"/>
          <w:szCs w:val="30"/>
        </w:rPr>
        <w:t>25</w:t>
      </w:r>
      <w:r w:rsidRPr="005E7387">
        <w:rPr>
          <w:rFonts w:ascii="Angsana New" w:hAnsi="Angsana New"/>
          <w:sz w:val="30"/>
          <w:szCs w:val="30"/>
          <w:cs/>
        </w:rPr>
        <w:t>) ซึ่งเป็นนิติบุคคลที่จัดตั้งขึ้นในประเทศญี่ปุ่น</w:t>
      </w:r>
    </w:p>
    <w:p w14:paraId="1FF2A72C" w14:textId="77777777" w:rsidR="003364AC" w:rsidRPr="006F159D" w:rsidRDefault="003364AC" w:rsidP="003F4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3B0407D8" w14:textId="77777777" w:rsidR="003364AC" w:rsidRPr="006F159D" w:rsidRDefault="003364AC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6F159D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24ADC08A" w14:textId="77777777" w:rsidR="003364AC" w:rsidRPr="006F159D" w:rsidRDefault="003364AC" w:rsidP="006A1257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rPr>
          <w:rFonts w:ascii="Angsana New" w:hAnsi="Angsana New"/>
          <w:sz w:val="30"/>
          <w:szCs w:val="30"/>
        </w:rPr>
      </w:pPr>
    </w:p>
    <w:p w14:paraId="38C02428" w14:textId="1AEB8FD8" w:rsidR="003364AC" w:rsidRPr="006F159D" w:rsidRDefault="003364AC" w:rsidP="002E2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 w:hint="cs"/>
          <w:sz w:val="30"/>
          <w:szCs w:val="30"/>
          <w:cs/>
        </w:rPr>
        <w:t>งบ</w:t>
      </w:r>
      <w:r w:rsidRPr="006F159D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6F159D">
        <w:rPr>
          <w:rFonts w:ascii="Angsana New" w:hAnsi="Angsana New" w:hint="cs"/>
          <w:sz w:val="30"/>
          <w:szCs w:val="30"/>
          <w:cs/>
        </w:rPr>
        <w:t>แบบย่อ</w:t>
      </w:r>
      <w:r w:rsidRPr="006F159D">
        <w:rPr>
          <w:rFonts w:ascii="Angsana New" w:hAnsi="Angsana New"/>
          <w:sz w:val="30"/>
          <w:szCs w:val="30"/>
          <w:cs/>
        </w:rPr>
        <w:t>นี้</w:t>
      </w:r>
      <w:r w:rsidRPr="006F159D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6F159D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6F159D">
        <w:rPr>
          <w:rFonts w:ascii="Angsana New" w:hAnsi="Angsana New" w:hint="cs"/>
          <w:sz w:val="30"/>
          <w:szCs w:val="30"/>
          <w:cs/>
        </w:rPr>
        <w:t>งบการเงินประจำปี และ</w:t>
      </w:r>
      <w:r w:rsidRPr="006F159D">
        <w:rPr>
          <w:rFonts w:ascii="Angsana New" w:hAnsi="Angsana New"/>
          <w:sz w:val="30"/>
          <w:szCs w:val="30"/>
          <w:cs/>
        </w:rPr>
        <w:t>จัดทำ</w:t>
      </w:r>
      <w:r w:rsidRPr="006F159D">
        <w:rPr>
          <w:rFonts w:ascii="Angsana New" w:hAnsi="Angsana New"/>
          <w:sz w:val="30"/>
          <w:szCs w:val="30"/>
          <w:cs/>
        </w:rPr>
        <w:br/>
      </w:r>
      <w:r w:rsidRPr="006F159D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</w:t>
      </w:r>
      <w:r w:rsidRPr="006F159D">
        <w:rPr>
          <w:rFonts w:ascii="Angsana New" w:hAnsi="Angsana New"/>
          <w:spacing w:val="-2"/>
          <w:sz w:val="30"/>
          <w:szCs w:val="30"/>
          <w:cs/>
        </w:rPr>
        <w:t>ระหว่างกาลในรูปแบบย่อ</w:t>
      </w:r>
      <w:r w:rsidRPr="006F159D">
        <w:rPr>
          <w:rFonts w:ascii="Angsana New" w:hAnsi="Angsana New" w:hint="cs"/>
          <w:spacing w:val="-2"/>
          <w:sz w:val="30"/>
          <w:szCs w:val="30"/>
          <w:cs/>
        </w:rPr>
        <w:t xml:space="preserve"> (“งบการเงินระหว่างกาล”) </w:t>
      </w:r>
      <w:r w:rsidRPr="006F159D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 ฉบับที่</w:t>
      </w:r>
      <w:r w:rsidRPr="006F159D">
        <w:rPr>
          <w:rFonts w:ascii="Angsana New" w:hAnsi="Angsana New"/>
          <w:sz w:val="30"/>
          <w:szCs w:val="30"/>
          <w:cs/>
        </w:rPr>
        <w:t xml:space="preserve"> </w:t>
      </w:r>
      <w:r w:rsidR="00F8779A" w:rsidRPr="00F8779A">
        <w:rPr>
          <w:rFonts w:ascii="Angsana New" w:hAnsi="Angsana New"/>
          <w:sz w:val="30"/>
          <w:szCs w:val="30"/>
        </w:rPr>
        <w:t>34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 xml:space="preserve">เรื่อง </w:t>
      </w:r>
      <w:r w:rsidRPr="006F159D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6F159D">
        <w:rPr>
          <w:rFonts w:ascii="Angsana New" w:hAnsi="Angsana New"/>
          <w:i/>
          <w:iCs/>
          <w:sz w:val="30"/>
          <w:szCs w:val="30"/>
          <w:cs/>
        </w:rPr>
        <w:t>การเงิ</w:t>
      </w:r>
      <w:r w:rsidRPr="006F159D">
        <w:rPr>
          <w:rFonts w:ascii="Angsana New" w:hAnsi="Angsana New" w:hint="cs"/>
          <w:i/>
          <w:iCs/>
          <w:sz w:val="30"/>
          <w:szCs w:val="30"/>
          <w:cs/>
        </w:rPr>
        <w:t>น</w:t>
      </w:r>
      <w:r w:rsidRPr="006F159D">
        <w:rPr>
          <w:rFonts w:ascii="Angsana New" w:hAnsi="Angsana New"/>
          <w:i/>
          <w:iCs/>
          <w:sz w:val="30"/>
          <w:szCs w:val="30"/>
          <w:cs/>
        </w:rPr>
        <w:t>ระหว่างกาล</w:t>
      </w:r>
      <w:r w:rsidRPr="006F159D">
        <w:rPr>
          <w:rFonts w:ascii="Angsana New" w:hAnsi="Angsana New"/>
          <w:sz w:val="30"/>
          <w:szCs w:val="30"/>
          <w:cs/>
        </w:rPr>
        <w:t xml:space="preserve"> 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6F159D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>กฎระเบียบและประกาศ</w:t>
      </w:r>
      <w:r w:rsidRPr="006F159D">
        <w:rPr>
          <w:rFonts w:ascii="Angsana New" w:hAnsi="Angsana New"/>
          <w:spacing w:val="6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>
        <w:rPr>
          <w:rFonts w:ascii="Angsana New" w:hAnsi="Angsana New" w:hint="cs"/>
          <w:sz w:val="30"/>
          <w:szCs w:val="30"/>
          <w:cs/>
        </w:rPr>
        <w:t>ในงบการเงินประจำปี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F8779A" w:rsidRPr="00F8779A">
        <w:rPr>
          <w:rFonts w:ascii="Angsana New" w:hAnsi="Angsana New"/>
          <w:sz w:val="30"/>
          <w:szCs w:val="30"/>
        </w:rPr>
        <w:t>31</w:t>
      </w:r>
      <w:r w:rsidRPr="006F159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8779A" w:rsidRPr="00F8779A">
        <w:rPr>
          <w:rFonts w:ascii="Angsana New" w:hAnsi="Angsana New"/>
          <w:sz w:val="30"/>
          <w:szCs w:val="30"/>
        </w:rPr>
        <w:t>25</w:t>
      </w:r>
      <w:r w:rsidR="00864229">
        <w:rPr>
          <w:rFonts w:ascii="Angsana New" w:hAnsi="Angsana New"/>
          <w:sz w:val="30"/>
          <w:szCs w:val="30"/>
        </w:rPr>
        <w:t>67</w:t>
      </w:r>
    </w:p>
    <w:p w14:paraId="3E37EAF2" w14:textId="77777777" w:rsidR="003364AC" w:rsidRPr="006F159D" w:rsidRDefault="003364AC" w:rsidP="006A1257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rPr>
          <w:rFonts w:ascii="Angsana New" w:hAnsi="Angsana New"/>
          <w:sz w:val="30"/>
          <w:szCs w:val="30"/>
        </w:rPr>
      </w:pPr>
    </w:p>
    <w:p w14:paraId="7FE66A8A" w14:textId="7B4FFC53" w:rsidR="003364AC" w:rsidRPr="00AD05E4" w:rsidRDefault="003364AC" w:rsidP="00B00F8E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</w:t>
      </w:r>
      <w:r w:rsidR="00200A50" w:rsidRPr="00200A50">
        <w:rPr>
          <w:rFonts w:ascii="Angsana New" w:hAnsi="Angsana New"/>
          <w:sz w:val="30"/>
          <w:szCs w:val="30"/>
          <w:cs/>
        </w:rPr>
        <w:t>ใช้วิจารณญาณและ</w:t>
      </w:r>
      <w:r w:rsidRPr="006F159D">
        <w:rPr>
          <w:rFonts w:ascii="Angsana New" w:hAnsi="Angsana New"/>
          <w:sz w:val="30"/>
          <w:szCs w:val="30"/>
          <w:cs/>
        </w:rPr>
        <w:t>ใช้การประมาณการในการถือปฏิบัติตามนโยบายการบัญชีของบริษัท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</w:t>
      </w:r>
      <w:r w:rsidRPr="00D637E7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F8779A" w:rsidRPr="00F8779A">
        <w:rPr>
          <w:rFonts w:ascii="Angsana New" w:hAnsi="Angsana New"/>
          <w:sz w:val="30"/>
          <w:szCs w:val="30"/>
        </w:rPr>
        <w:t>31</w:t>
      </w:r>
      <w:r w:rsidRPr="00D637E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8779A" w:rsidRPr="00F8779A">
        <w:rPr>
          <w:rFonts w:ascii="Angsana New" w:hAnsi="Angsana New"/>
          <w:sz w:val="30"/>
          <w:szCs w:val="30"/>
        </w:rPr>
        <w:t>256</w:t>
      </w:r>
      <w:r w:rsidR="00864229">
        <w:rPr>
          <w:rFonts w:ascii="Angsana New" w:hAnsi="Angsana New"/>
          <w:sz w:val="30"/>
          <w:szCs w:val="30"/>
        </w:rPr>
        <w:t>7</w:t>
      </w:r>
    </w:p>
    <w:p w14:paraId="52CF2D89" w14:textId="1079892C" w:rsidR="005230B1" w:rsidRDefault="005230B1" w:rsidP="005F7A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bookmarkStart w:id="0" w:name="_Hlk156239716"/>
      <w:r>
        <w:rPr>
          <w:rFonts w:ascii="Angsana New" w:hAnsi="Angsana New"/>
          <w:sz w:val="30"/>
          <w:szCs w:val="30"/>
          <w:cs/>
        </w:rPr>
        <w:br w:type="page"/>
      </w:r>
    </w:p>
    <w:bookmarkEnd w:id="0"/>
    <w:p w14:paraId="45921D9B" w14:textId="79EDB0EC" w:rsidR="003364AC" w:rsidRPr="00AF10A0" w:rsidRDefault="003364AC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 w:rsidRPr="00AF10A0">
        <w:rPr>
          <w:rFonts w:ascii="Angsana New" w:hAnsi="Angsana New"/>
          <w:b/>
          <w:bCs/>
          <w:sz w:val="30"/>
          <w:szCs w:val="30"/>
          <w:cs/>
        </w:rPr>
        <w:t>บุคคล</w:t>
      </w:r>
      <w:r w:rsidRPr="00AF10A0">
        <w:rPr>
          <w:rFonts w:ascii="Angsana New" w:hAnsi="Angsana New"/>
          <w:b/>
          <w:bCs/>
          <w:sz w:val="30"/>
          <w:szCs w:val="30"/>
          <w:cs/>
          <w:lang w:val="th-TH"/>
        </w:rPr>
        <w:t>หรือกิจการที่เกี่ยวข้องกัน</w:t>
      </w:r>
    </w:p>
    <w:p w14:paraId="11869C40" w14:textId="77777777" w:rsidR="003364AC" w:rsidRPr="00515333" w:rsidRDefault="003364AC" w:rsidP="00467021">
      <w:pPr>
        <w:pStyle w:val="FSBlank"/>
      </w:pPr>
    </w:p>
    <w:p w14:paraId="0198AAF5" w14:textId="245DE20F" w:rsidR="00CD5685" w:rsidRPr="00DD3A60" w:rsidRDefault="0073513E" w:rsidP="00BE3CCE">
      <w:pPr>
        <w:pStyle w:val="FSContent"/>
      </w:pPr>
      <w:r w:rsidRPr="00DD3A60">
        <w:rPr>
          <w:cs/>
        </w:rPr>
        <w:t>รายการที่สำคัญกับบุคคลหรือกิจการที่เกี่ยวข้องกัน</w:t>
      </w:r>
      <w:r w:rsidRPr="006F159D">
        <w:rPr>
          <w:cs/>
        </w:rPr>
        <w:t>สำหรับ</w:t>
      </w:r>
      <w:r w:rsidRPr="006F159D">
        <w:rPr>
          <w:rFonts w:hint="cs"/>
          <w:cs/>
        </w:rPr>
        <w:t>งวด</w:t>
      </w:r>
      <w:r>
        <w:rPr>
          <w:rFonts w:hint="cs"/>
          <w:cs/>
        </w:rPr>
        <w:t>สามเดือนและหก</w:t>
      </w:r>
      <w:r w:rsidRPr="006F159D">
        <w:rPr>
          <w:rFonts w:hint="cs"/>
          <w:cs/>
        </w:rPr>
        <w:t>เดือน</w:t>
      </w:r>
      <w:r w:rsidRPr="006F159D">
        <w:rPr>
          <w:cs/>
        </w:rPr>
        <w:t xml:space="preserve">สิ้นสุดวันที่ </w:t>
      </w:r>
      <w:r w:rsidRPr="006F159D">
        <w:t>3</w:t>
      </w:r>
      <w:r>
        <w:t xml:space="preserve">0 </w:t>
      </w:r>
      <w:r>
        <w:rPr>
          <w:rFonts w:hint="cs"/>
          <w:cs/>
        </w:rPr>
        <w:t>มิถุนายน</w:t>
      </w:r>
      <w:r w:rsidR="002F2865">
        <w:rPr>
          <w:rFonts w:hint="cs"/>
          <w:cs/>
        </w:rPr>
        <w:t xml:space="preserve"> </w:t>
      </w:r>
      <w:r w:rsidR="00CD5685" w:rsidRPr="00DD3A60">
        <w:rPr>
          <w:cs/>
        </w:rPr>
        <w:t>สรุปได้ดังนี้</w:t>
      </w:r>
    </w:p>
    <w:p w14:paraId="4C980705" w14:textId="17080DA6" w:rsidR="003364AC" w:rsidRDefault="003364AC" w:rsidP="00463C1E">
      <w:pPr>
        <w:pStyle w:val="FSContent"/>
        <w:rPr>
          <w:sz w:val="20"/>
          <w:szCs w:val="20"/>
        </w:rPr>
      </w:pP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90"/>
        <w:gridCol w:w="1354"/>
        <w:gridCol w:w="236"/>
        <w:gridCol w:w="1279"/>
      </w:tblGrid>
      <w:tr w:rsidR="00C43E59" w:rsidRPr="00D5409B" w14:paraId="449360E5" w14:textId="77777777" w:rsidTr="00E82A73">
        <w:trPr>
          <w:tblHeader/>
        </w:trPr>
        <w:tc>
          <w:tcPr>
            <w:tcW w:w="6290" w:type="dxa"/>
          </w:tcPr>
          <w:p w14:paraId="10E6E595" w14:textId="1B13AE64" w:rsidR="00C43E59" w:rsidRPr="00D5409B" w:rsidRDefault="00864229" w:rsidP="00E82A73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7351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7351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4" w:type="dxa"/>
          </w:tcPr>
          <w:p w14:paraId="05024545" w14:textId="269C54DB" w:rsidR="00C43E59" w:rsidRPr="00D5409B" w:rsidRDefault="00F8779A" w:rsidP="00E82A73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79A">
              <w:rPr>
                <w:rFonts w:ascii="Angsana New" w:hAnsi="Angsana New"/>
                <w:sz w:val="30"/>
                <w:szCs w:val="30"/>
              </w:rPr>
              <w:t>256</w:t>
            </w:r>
            <w:r w:rsidR="0086422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43282E20" w14:textId="77777777" w:rsidR="00C43E59" w:rsidRPr="00D5409B" w:rsidRDefault="00C43E59" w:rsidP="00E82A73">
            <w:pPr>
              <w:tabs>
                <w:tab w:val="decimal" w:pos="1062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777E5518" w14:textId="284A5411" w:rsidR="00C43E59" w:rsidRPr="00D5409B" w:rsidRDefault="00F8779A" w:rsidP="00E82A73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79A">
              <w:rPr>
                <w:rFonts w:ascii="Angsana New" w:hAnsi="Angsana New"/>
                <w:sz w:val="30"/>
                <w:szCs w:val="30"/>
              </w:rPr>
              <w:t>256</w:t>
            </w:r>
            <w:r w:rsidR="0086422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43E59" w:rsidRPr="00D5409B" w14:paraId="1288C361" w14:textId="77777777" w:rsidTr="00E82A73">
        <w:trPr>
          <w:tblHeader/>
        </w:trPr>
        <w:tc>
          <w:tcPr>
            <w:tcW w:w="6290" w:type="dxa"/>
          </w:tcPr>
          <w:p w14:paraId="64F90FAD" w14:textId="77777777" w:rsidR="00C43E59" w:rsidRPr="00D5409B" w:rsidRDefault="00C43E59" w:rsidP="00E82A73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9" w:type="dxa"/>
            <w:gridSpan w:val="3"/>
          </w:tcPr>
          <w:p w14:paraId="41DB3B8F" w14:textId="77777777" w:rsidR="00C43E59" w:rsidRPr="00D5409B" w:rsidRDefault="00C43E59" w:rsidP="00E82A73">
            <w:pPr>
              <w:spacing w:line="38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3E59" w:rsidRPr="0037579F" w14:paraId="7691854B" w14:textId="77777777" w:rsidTr="00E82A73">
        <w:tc>
          <w:tcPr>
            <w:tcW w:w="6290" w:type="dxa"/>
          </w:tcPr>
          <w:p w14:paraId="23BC1F54" w14:textId="77777777" w:rsidR="00C43E59" w:rsidRPr="0037579F" w:rsidRDefault="00C43E59" w:rsidP="00E82A73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4" w:type="dxa"/>
          </w:tcPr>
          <w:p w14:paraId="030AB11C" w14:textId="77777777" w:rsidR="00C43E59" w:rsidRPr="0037579F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393F9C" w14:textId="77777777" w:rsidR="00C43E59" w:rsidRPr="0037579F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B4A259B" w14:textId="77777777" w:rsidR="00C43E59" w:rsidRPr="0037579F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513E" w:rsidRPr="0037579F" w14:paraId="367CA700" w14:textId="77777777" w:rsidTr="00E82A73">
        <w:tc>
          <w:tcPr>
            <w:tcW w:w="6290" w:type="dxa"/>
          </w:tcPr>
          <w:p w14:paraId="47B39438" w14:textId="77777777" w:rsidR="0073513E" w:rsidRPr="0037579F" w:rsidRDefault="0073513E" w:rsidP="0073513E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37579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4F49F97E" w14:textId="3EFB9806" w:rsidR="0073513E" w:rsidRPr="00FF4314" w:rsidRDefault="00FF5FB2" w:rsidP="00735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341,656</w:t>
            </w:r>
          </w:p>
        </w:tc>
        <w:tc>
          <w:tcPr>
            <w:tcW w:w="236" w:type="dxa"/>
          </w:tcPr>
          <w:p w14:paraId="63F525BF" w14:textId="77777777" w:rsidR="0073513E" w:rsidRPr="00FF4314" w:rsidRDefault="0073513E" w:rsidP="0073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EB5FB75" w14:textId="126980A1" w:rsidR="0073513E" w:rsidRPr="00FF4314" w:rsidRDefault="0073513E" w:rsidP="0073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72144">
              <w:rPr>
                <w:rFonts w:asciiTheme="majorBidi" w:hAnsiTheme="majorBidi" w:cstheme="majorBidi"/>
                <w:sz w:val="30"/>
                <w:szCs w:val="30"/>
              </w:rPr>
              <w:t>347,62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3513E" w:rsidRPr="0037579F" w14:paraId="6BA8C88C" w14:textId="77777777" w:rsidTr="00E82A73">
        <w:tc>
          <w:tcPr>
            <w:tcW w:w="6290" w:type="dxa"/>
          </w:tcPr>
          <w:p w14:paraId="4B557B2A" w14:textId="4F2B6572" w:rsidR="0073513E" w:rsidRPr="0037579F" w:rsidRDefault="0073513E" w:rsidP="0073513E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ซื้อวัตถุดิบและวัสดุสิ้นเปลืองโรงงาน</w:t>
            </w:r>
          </w:p>
        </w:tc>
        <w:tc>
          <w:tcPr>
            <w:tcW w:w="1354" w:type="dxa"/>
          </w:tcPr>
          <w:p w14:paraId="2962E602" w14:textId="050A272A" w:rsidR="0073513E" w:rsidRPr="00372144" w:rsidRDefault="00FF5FB2" w:rsidP="00735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2214C8">
              <w:rPr>
                <w:rFonts w:asciiTheme="majorBidi" w:hAnsiTheme="majorBidi" w:cstheme="majorBidi"/>
                <w:sz w:val="30"/>
                <w:szCs w:val="30"/>
              </w:rPr>
              <w:t>,676</w:t>
            </w:r>
          </w:p>
        </w:tc>
        <w:tc>
          <w:tcPr>
            <w:tcW w:w="236" w:type="dxa"/>
          </w:tcPr>
          <w:p w14:paraId="521E95D8" w14:textId="77777777" w:rsidR="0073513E" w:rsidRPr="00FF4314" w:rsidRDefault="0073513E" w:rsidP="0073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7A67655E" w14:textId="45CA0CF5" w:rsidR="0073513E" w:rsidRDefault="0073513E" w:rsidP="0073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92367">
              <w:rPr>
                <w:rFonts w:asciiTheme="majorBidi" w:hAnsiTheme="majorBidi" w:cstheme="majorBidi"/>
                <w:sz w:val="30"/>
                <w:szCs w:val="30"/>
              </w:rPr>
              <w:t>6,450</w:t>
            </w:r>
          </w:p>
        </w:tc>
      </w:tr>
      <w:tr w:rsidR="0073513E" w:rsidRPr="0037579F" w14:paraId="76B9E6E0" w14:textId="77777777" w:rsidTr="00E82A73">
        <w:tc>
          <w:tcPr>
            <w:tcW w:w="6290" w:type="dxa"/>
          </w:tcPr>
          <w:p w14:paraId="4A83C9A1" w14:textId="77777777" w:rsidR="0073513E" w:rsidRPr="0037579F" w:rsidRDefault="0073513E" w:rsidP="0073513E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354" w:type="dxa"/>
          </w:tcPr>
          <w:p w14:paraId="3CDB1090" w14:textId="4DCFCD3E" w:rsidR="0073513E" w:rsidRPr="00FF4314" w:rsidRDefault="002214C8" w:rsidP="0073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1,187</w:t>
            </w:r>
          </w:p>
        </w:tc>
        <w:tc>
          <w:tcPr>
            <w:tcW w:w="236" w:type="dxa"/>
          </w:tcPr>
          <w:p w14:paraId="3B172D71" w14:textId="77777777" w:rsidR="0073513E" w:rsidRPr="00FF4314" w:rsidRDefault="0073513E" w:rsidP="0073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3372CAF" w14:textId="40927D36" w:rsidR="0073513E" w:rsidRPr="00FF4314" w:rsidRDefault="0073513E" w:rsidP="0073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2A2D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7C2A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C2A2D">
              <w:rPr>
                <w:rFonts w:asciiTheme="majorBidi" w:hAnsiTheme="majorBidi"/>
                <w:sz w:val="30"/>
                <w:szCs w:val="30"/>
                <w:cs/>
              </w:rPr>
              <w:t>488</w:t>
            </w:r>
          </w:p>
        </w:tc>
      </w:tr>
      <w:tr w:rsidR="0073513E" w:rsidRPr="0037579F" w14:paraId="43689BBE" w14:textId="77777777" w:rsidTr="00E82A73">
        <w:tc>
          <w:tcPr>
            <w:tcW w:w="6290" w:type="dxa"/>
          </w:tcPr>
          <w:p w14:paraId="54DB0D25" w14:textId="77777777" w:rsidR="0073513E" w:rsidRPr="0037579F" w:rsidRDefault="0073513E" w:rsidP="0073513E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354" w:type="dxa"/>
          </w:tcPr>
          <w:p w14:paraId="72943940" w14:textId="4A0E8871" w:rsidR="0073513E" w:rsidRPr="00FF4314" w:rsidRDefault="002214C8" w:rsidP="00735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1,071</w:t>
            </w:r>
          </w:p>
        </w:tc>
        <w:tc>
          <w:tcPr>
            <w:tcW w:w="236" w:type="dxa"/>
          </w:tcPr>
          <w:p w14:paraId="3B655345" w14:textId="77777777" w:rsidR="0073513E" w:rsidRPr="00FF4314" w:rsidRDefault="0073513E" w:rsidP="0073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39386432" w14:textId="2ACA00CC" w:rsidR="0073513E" w:rsidRPr="00FF4314" w:rsidRDefault="0073513E" w:rsidP="0073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2A2D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7C2A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C2A2D">
              <w:rPr>
                <w:rFonts w:asciiTheme="majorBidi" w:hAnsiTheme="majorBidi"/>
                <w:sz w:val="30"/>
                <w:szCs w:val="30"/>
                <w:cs/>
              </w:rPr>
              <w:t>067</w:t>
            </w:r>
          </w:p>
        </w:tc>
      </w:tr>
      <w:tr w:rsidR="00864229" w:rsidRPr="0037579F" w14:paraId="66B16980" w14:textId="77777777" w:rsidTr="00E82A73">
        <w:tc>
          <w:tcPr>
            <w:tcW w:w="6290" w:type="dxa"/>
          </w:tcPr>
          <w:p w14:paraId="54452786" w14:textId="77777777" w:rsidR="00864229" w:rsidRPr="0037579F" w:rsidRDefault="00864229" w:rsidP="00864229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7C0A3397" w14:textId="77777777" w:rsidR="00864229" w:rsidRPr="007C2A2D" w:rsidRDefault="00864229" w:rsidP="008642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E6A27FC" w14:textId="77777777" w:rsidR="00864229" w:rsidRPr="00FF4314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398CB967" w14:textId="77777777" w:rsidR="00864229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4229" w:rsidRPr="0037579F" w14:paraId="124D7E36" w14:textId="77777777" w:rsidTr="00E82A73">
        <w:trPr>
          <w:trHeight w:val="281"/>
        </w:trPr>
        <w:tc>
          <w:tcPr>
            <w:tcW w:w="6290" w:type="dxa"/>
          </w:tcPr>
          <w:p w14:paraId="20C08292" w14:textId="77777777" w:rsidR="00864229" w:rsidRPr="0037579F" w:rsidRDefault="00864229" w:rsidP="00864229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4" w:type="dxa"/>
          </w:tcPr>
          <w:p w14:paraId="145DD81C" w14:textId="77777777" w:rsidR="00864229" w:rsidRPr="00FF4314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385F12" w14:textId="77777777" w:rsidR="00864229" w:rsidRPr="00FF4314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60A41885" w14:textId="77777777" w:rsidR="00864229" w:rsidRPr="00FF4314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4229" w:rsidRPr="0037579F" w14:paraId="22062E78" w14:textId="77777777" w:rsidTr="00E82A73">
        <w:tc>
          <w:tcPr>
            <w:tcW w:w="6290" w:type="dxa"/>
          </w:tcPr>
          <w:p w14:paraId="41EF9391" w14:textId="77777777" w:rsidR="00864229" w:rsidRPr="0037579F" w:rsidRDefault="00864229" w:rsidP="00864229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54" w:type="dxa"/>
          </w:tcPr>
          <w:p w14:paraId="1EFCF320" w14:textId="77777777" w:rsidR="00864229" w:rsidRPr="00FF4314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07D71B" w14:textId="77777777" w:rsidR="00864229" w:rsidRPr="00FF4314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6CD427C2" w14:textId="77777777" w:rsidR="00864229" w:rsidRPr="00FF4314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4229" w:rsidRPr="0037579F" w14:paraId="239BC916" w14:textId="77777777" w:rsidTr="00E82A73">
        <w:tc>
          <w:tcPr>
            <w:tcW w:w="6290" w:type="dxa"/>
          </w:tcPr>
          <w:p w14:paraId="62318822" w14:textId="77777777" w:rsidR="00864229" w:rsidRPr="0037579F" w:rsidRDefault="00864229" w:rsidP="00864229">
            <w:pPr>
              <w:spacing w:line="380" w:lineRule="exact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4" w:type="dxa"/>
          </w:tcPr>
          <w:p w14:paraId="214078B0" w14:textId="3CCB7651" w:rsidR="00864229" w:rsidRPr="00FF4314" w:rsidRDefault="008C6792" w:rsidP="008642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6,082</w:t>
            </w:r>
          </w:p>
        </w:tc>
        <w:tc>
          <w:tcPr>
            <w:tcW w:w="236" w:type="dxa"/>
          </w:tcPr>
          <w:p w14:paraId="4162C6D6" w14:textId="77777777" w:rsidR="00864229" w:rsidRPr="00FF4314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572E3DA" w14:textId="236743B1" w:rsidR="00864229" w:rsidRPr="00FF4314" w:rsidRDefault="0073513E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2A2D">
              <w:rPr>
                <w:rFonts w:asciiTheme="majorBidi" w:hAnsiTheme="majorBidi"/>
                <w:sz w:val="30"/>
                <w:szCs w:val="30"/>
                <w:cs/>
              </w:rPr>
              <w:t>7</w:t>
            </w:r>
            <w:r w:rsidRPr="007C2A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C2A2D">
              <w:rPr>
                <w:rFonts w:asciiTheme="majorBidi" w:hAnsiTheme="majorBidi"/>
                <w:sz w:val="30"/>
                <w:szCs w:val="30"/>
                <w:cs/>
              </w:rPr>
              <w:t>907</w:t>
            </w:r>
          </w:p>
        </w:tc>
      </w:tr>
      <w:tr w:rsidR="00864229" w:rsidRPr="0037579F" w14:paraId="7BD0A94B" w14:textId="77777777" w:rsidTr="00E82A73">
        <w:tc>
          <w:tcPr>
            <w:tcW w:w="6290" w:type="dxa"/>
          </w:tcPr>
          <w:p w14:paraId="10648C19" w14:textId="77777777" w:rsidR="00864229" w:rsidRPr="0037579F" w:rsidRDefault="00864229" w:rsidP="00864229">
            <w:pPr>
              <w:spacing w:line="380" w:lineRule="exact"/>
              <w:ind w:right="-43" w:firstLine="3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7C5F4D6E" w14:textId="62881368" w:rsidR="00864229" w:rsidRPr="00FF4314" w:rsidRDefault="008C6792" w:rsidP="008642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6,082</w:t>
            </w:r>
          </w:p>
        </w:tc>
        <w:tc>
          <w:tcPr>
            <w:tcW w:w="236" w:type="dxa"/>
          </w:tcPr>
          <w:p w14:paraId="6F2A778F" w14:textId="77777777" w:rsidR="00864229" w:rsidRPr="00FF4314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4B3999DE" w14:textId="04C98EB3" w:rsidR="00864229" w:rsidRPr="00FF4314" w:rsidRDefault="0073513E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7,907</w:t>
            </w:r>
          </w:p>
        </w:tc>
      </w:tr>
    </w:tbl>
    <w:p w14:paraId="0EFBA5AC" w14:textId="287700B4" w:rsidR="00C43E59" w:rsidRDefault="00C43E59" w:rsidP="00C43E59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5E847042" w14:textId="77777777" w:rsidR="0073513E" w:rsidRDefault="0073513E" w:rsidP="00C43E59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90"/>
        <w:gridCol w:w="1354"/>
        <w:gridCol w:w="236"/>
        <w:gridCol w:w="1279"/>
      </w:tblGrid>
      <w:tr w:rsidR="0073513E" w:rsidRPr="00D5409B" w14:paraId="698B82C9" w14:textId="77777777" w:rsidTr="00842D71">
        <w:trPr>
          <w:tblHeader/>
        </w:trPr>
        <w:tc>
          <w:tcPr>
            <w:tcW w:w="6290" w:type="dxa"/>
          </w:tcPr>
          <w:p w14:paraId="0EE60368" w14:textId="0DD55211" w:rsidR="0073513E" w:rsidRPr="00D5409B" w:rsidRDefault="0073513E" w:rsidP="00842D71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D540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4" w:type="dxa"/>
          </w:tcPr>
          <w:p w14:paraId="291D685A" w14:textId="77777777" w:rsidR="0073513E" w:rsidRPr="00D5409B" w:rsidRDefault="0073513E" w:rsidP="00842D71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79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83907AE" w14:textId="77777777" w:rsidR="0073513E" w:rsidRPr="00D5409B" w:rsidRDefault="0073513E" w:rsidP="00842D71">
            <w:pPr>
              <w:tabs>
                <w:tab w:val="decimal" w:pos="1062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6EE886E2" w14:textId="77777777" w:rsidR="0073513E" w:rsidRPr="00D5409B" w:rsidRDefault="0073513E" w:rsidP="00842D71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79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3513E" w:rsidRPr="00D5409B" w14:paraId="14F21F60" w14:textId="77777777" w:rsidTr="00842D71">
        <w:trPr>
          <w:tblHeader/>
        </w:trPr>
        <w:tc>
          <w:tcPr>
            <w:tcW w:w="6290" w:type="dxa"/>
          </w:tcPr>
          <w:p w14:paraId="28254E6F" w14:textId="77777777" w:rsidR="0073513E" w:rsidRPr="00D5409B" w:rsidRDefault="0073513E" w:rsidP="00842D71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9" w:type="dxa"/>
            <w:gridSpan w:val="3"/>
          </w:tcPr>
          <w:p w14:paraId="3A3EC401" w14:textId="77777777" w:rsidR="0073513E" w:rsidRPr="00D5409B" w:rsidRDefault="0073513E" w:rsidP="00842D71">
            <w:pPr>
              <w:spacing w:line="38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513E" w:rsidRPr="0037579F" w14:paraId="3037D128" w14:textId="77777777" w:rsidTr="00842D71">
        <w:tc>
          <w:tcPr>
            <w:tcW w:w="6290" w:type="dxa"/>
          </w:tcPr>
          <w:p w14:paraId="27AA6484" w14:textId="77777777" w:rsidR="0073513E" w:rsidRPr="0037579F" w:rsidRDefault="0073513E" w:rsidP="00842D71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4" w:type="dxa"/>
          </w:tcPr>
          <w:p w14:paraId="4EDEF019" w14:textId="77777777" w:rsidR="0073513E" w:rsidRPr="0037579F" w:rsidRDefault="0073513E" w:rsidP="0084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ADC83F" w14:textId="77777777" w:rsidR="0073513E" w:rsidRPr="0037579F" w:rsidRDefault="0073513E" w:rsidP="0084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7AE7F891" w14:textId="77777777" w:rsidR="0073513E" w:rsidRPr="0037579F" w:rsidRDefault="0073513E" w:rsidP="0084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513E" w:rsidRPr="0037579F" w14:paraId="74A56874" w14:textId="77777777" w:rsidTr="00842D71">
        <w:tc>
          <w:tcPr>
            <w:tcW w:w="6290" w:type="dxa"/>
          </w:tcPr>
          <w:p w14:paraId="685FB662" w14:textId="77777777" w:rsidR="0073513E" w:rsidRPr="0037579F" w:rsidRDefault="0073513E" w:rsidP="0073513E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37579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3AE4B90D" w14:textId="57FDD6B2" w:rsidR="0073513E" w:rsidRPr="00FF4314" w:rsidRDefault="00636492" w:rsidP="00735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708,694</w:t>
            </w:r>
          </w:p>
        </w:tc>
        <w:tc>
          <w:tcPr>
            <w:tcW w:w="236" w:type="dxa"/>
          </w:tcPr>
          <w:p w14:paraId="739BED54" w14:textId="77777777" w:rsidR="0073513E" w:rsidRPr="00FF4314" w:rsidRDefault="0073513E" w:rsidP="0073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3FECA5E7" w14:textId="527B2179" w:rsidR="0073513E" w:rsidRPr="00FF4314" w:rsidRDefault="0073513E" w:rsidP="0073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2A2D">
              <w:rPr>
                <w:rFonts w:asciiTheme="majorBidi" w:hAnsiTheme="majorBidi" w:cstheme="majorBidi"/>
                <w:sz w:val="30"/>
                <w:szCs w:val="30"/>
              </w:rPr>
              <w:t>677,107</w:t>
            </w:r>
          </w:p>
        </w:tc>
      </w:tr>
      <w:tr w:rsidR="0073513E" w:rsidRPr="0037579F" w14:paraId="2E47FD63" w14:textId="77777777" w:rsidTr="00842D71">
        <w:tc>
          <w:tcPr>
            <w:tcW w:w="6290" w:type="dxa"/>
          </w:tcPr>
          <w:p w14:paraId="08A52CAB" w14:textId="77777777" w:rsidR="0073513E" w:rsidRPr="0037579F" w:rsidRDefault="0073513E" w:rsidP="0073513E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ซื้อวัตถุดิบและวัสดุสิ้นเปลืองโรงงาน</w:t>
            </w:r>
          </w:p>
        </w:tc>
        <w:tc>
          <w:tcPr>
            <w:tcW w:w="1354" w:type="dxa"/>
          </w:tcPr>
          <w:p w14:paraId="43AF5FC8" w14:textId="21DB6D7C" w:rsidR="0073513E" w:rsidRPr="00372144" w:rsidRDefault="00636492" w:rsidP="00735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25,532</w:t>
            </w:r>
          </w:p>
        </w:tc>
        <w:tc>
          <w:tcPr>
            <w:tcW w:w="236" w:type="dxa"/>
          </w:tcPr>
          <w:p w14:paraId="39FA5652" w14:textId="77777777" w:rsidR="0073513E" w:rsidRPr="00FF4314" w:rsidRDefault="0073513E" w:rsidP="0073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3CE5963" w14:textId="5A397EF1" w:rsidR="0073513E" w:rsidRDefault="0073513E" w:rsidP="0073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2A2D">
              <w:rPr>
                <w:rFonts w:asciiTheme="majorBidi" w:hAnsiTheme="majorBidi" w:cstheme="majorBidi"/>
                <w:sz w:val="30"/>
                <w:szCs w:val="30"/>
              </w:rPr>
              <w:t>18,874</w:t>
            </w:r>
          </w:p>
        </w:tc>
      </w:tr>
      <w:tr w:rsidR="0073513E" w:rsidRPr="0037579F" w14:paraId="2C07CFFB" w14:textId="77777777" w:rsidTr="00842D71">
        <w:tc>
          <w:tcPr>
            <w:tcW w:w="6290" w:type="dxa"/>
          </w:tcPr>
          <w:p w14:paraId="1AD09150" w14:textId="77777777" w:rsidR="0073513E" w:rsidRPr="0037579F" w:rsidRDefault="0073513E" w:rsidP="0073513E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354" w:type="dxa"/>
          </w:tcPr>
          <w:p w14:paraId="4E637571" w14:textId="386DFF3F" w:rsidR="0073513E" w:rsidRPr="00FF4314" w:rsidRDefault="00636492" w:rsidP="0073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4,169</w:t>
            </w:r>
          </w:p>
        </w:tc>
        <w:tc>
          <w:tcPr>
            <w:tcW w:w="236" w:type="dxa"/>
          </w:tcPr>
          <w:p w14:paraId="589D3F8C" w14:textId="77777777" w:rsidR="0073513E" w:rsidRPr="00FF4314" w:rsidRDefault="0073513E" w:rsidP="0073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39BD359" w14:textId="0BEA54CE" w:rsidR="0073513E" w:rsidRPr="00FF4314" w:rsidRDefault="0073513E" w:rsidP="0073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2A2D">
              <w:rPr>
                <w:rFonts w:asciiTheme="majorBidi" w:hAnsiTheme="majorBidi" w:cstheme="majorBidi"/>
                <w:sz w:val="30"/>
                <w:szCs w:val="30"/>
              </w:rPr>
              <w:t>4,958</w:t>
            </w:r>
          </w:p>
        </w:tc>
      </w:tr>
      <w:tr w:rsidR="0073513E" w:rsidRPr="0037579F" w14:paraId="283161CC" w14:textId="77777777" w:rsidTr="00842D71">
        <w:tc>
          <w:tcPr>
            <w:tcW w:w="6290" w:type="dxa"/>
          </w:tcPr>
          <w:p w14:paraId="42C29112" w14:textId="77777777" w:rsidR="0073513E" w:rsidRPr="0037579F" w:rsidRDefault="0073513E" w:rsidP="0073513E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354" w:type="dxa"/>
          </w:tcPr>
          <w:p w14:paraId="3D4444EB" w14:textId="717675A1" w:rsidR="0073513E" w:rsidRPr="00FF4314" w:rsidRDefault="00636492" w:rsidP="00735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2,334</w:t>
            </w:r>
          </w:p>
        </w:tc>
        <w:tc>
          <w:tcPr>
            <w:tcW w:w="236" w:type="dxa"/>
          </w:tcPr>
          <w:p w14:paraId="7F14BBFE" w14:textId="77777777" w:rsidR="0073513E" w:rsidRPr="00FF4314" w:rsidRDefault="0073513E" w:rsidP="0073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97CEA32" w14:textId="798A41DE" w:rsidR="0073513E" w:rsidRPr="00FF4314" w:rsidRDefault="0073513E" w:rsidP="0073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2A2D">
              <w:rPr>
                <w:rFonts w:asciiTheme="majorBidi" w:hAnsiTheme="majorBidi" w:cstheme="majorBidi"/>
                <w:sz w:val="30"/>
                <w:szCs w:val="30"/>
              </w:rPr>
              <w:t>2,110</w:t>
            </w:r>
          </w:p>
        </w:tc>
      </w:tr>
      <w:tr w:rsidR="0073513E" w:rsidRPr="0037579F" w14:paraId="285E3234" w14:textId="77777777" w:rsidTr="00842D71">
        <w:tc>
          <w:tcPr>
            <w:tcW w:w="6290" w:type="dxa"/>
          </w:tcPr>
          <w:p w14:paraId="09819C97" w14:textId="77777777" w:rsidR="0073513E" w:rsidRPr="0037579F" w:rsidRDefault="0073513E" w:rsidP="00842D71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4C60F94A" w14:textId="77777777" w:rsidR="0073513E" w:rsidRPr="007C2A2D" w:rsidRDefault="0073513E" w:rsidP="00842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F485AB5" w14:textId="77777777" w:rsidR="0073513E" w:rsidRPr="00FF4314" w:rsidRDefault="0073513E" w:rsidP="0084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5CCAEE4" w14:textId="77777777" w:rsidR="0073513E" w:rsidRDefault="0073513E" w:rsidP="0084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513E" w:rsidRPr="0037579F" w14:paraId="45C450E3" w14:textId="77777777" w:rsidTr="00842D71">
        <w:trPr>
          <w:trHeight w:val="281"/>
        </w:trPr>
        <w:tc>
          <w:tcPr>
            <w:tcW w:w="6290" w:type="dxa"/>
          </w:tcPr>
          <w:p w14:paraId="40B8B268" w14:textId="77777777" w:rsidR="0073513E" w:rsidRPr="0037579F" w:rsidRDefault="0073513E" w:rsidP="00842D71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4" w:type="dxa"/>
          </w:tcPr>
          <w:p w14:paraId="08A11E7F" w14:textId="77777777" w:rsidR="0073513E" w:rsidRPr="00FF4314" w:rsidRDefault="0073513E" w:rsidP="0084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1B9207" w14:textId="77777777" w:rsidR="0073513E" w:rsidRPr="00FF4314" w:rsidRDefault="0073513E" w:rsidP="0084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4BDF09B" w14:textId="77777777" w:rsidR="0073513E" w:rsidRPr="00FF4314" w:rsidRDefault="0073513E" w:rsidP="0084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513E" w:rsidRPr="0037579F" w14:paraId="21D76248" w14:textId="77777777" w:rsidTr="00842D71">
        <w:tc>
          <w:tcPr>
            <w:tcW w:w="6290" w:type="dxa"/>
          </w:tcPr>
          <w:p w14:paraId="175FE17E" w14:textId="77777777" w:rsidR="0073513E" w:rsidRPr="0037579F" w:rsidRDefault="0073513E" w:rsidP="00842D71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54" w:type="dxa"/>
          </w:tcPr>
          <w:p w14:paraId="545A6E1F" w14:textId="77777777" w:rsidR="0073513E" w:rsidRPr="00FF4314" w:rsidRDefault="0073513E" w:rsidP="0084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3F82D0" w14:textId="77777777" w:rsidR="0073513E" w:rsidRPr="00FF4314" w:rsidRDefault="0073513E" w:rsidP="0084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1B8A4074" w14:textId="77777777" w:rsidR="0073513E" w:rsidRPr="00FF4314" w:rsidRDefault="0073513E" w:rsidP="0084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513E" w:rsidRPr="0037579F" w14:paraId="6F7C6B77" w14:textId="77777777" w:rsidTr="00842D71">
        <w:tc>
          <w:tcPr>
            <w:tcW w:w="6290" w:type="dxa"/>
          </w:tcPr>
          <w:p w14:paraId="5EE22A36" w14:textId="77777777" w:rsidR="0073513E" w:rsidRPr="0037579F" w:rsidRDefault="0073513E" w:rsidP="00842D71">
            <w:pPr>
              <w:spacing w:line="380" w:lineRule="exact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4" w:type="dxa"/>
          </w:tcPr>
          <w:p w14:paraId="257A5374" w14:textId="228BA9AE" w:rsidR="0073513E" w:rsidRPr="00FF4314" w:rsidRDefault="008C6792" w:rsidP="00842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13,413</w:t>
            </w:r>
          </w:p>
        </w:tc>
        <w:tc>
          <w:tcPr>
            <w:tcW w:w="236" w:type="dxa"/>
          </w:tcPr>
          <w:p w14:paraId="60E049F4" w14:textId="77777777" w:rsidR="0073513E" w:rsidRPr="00FF4314" w:rsidRDefault="0073513E" w:rsidP="0084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1781F40E" w14:textId="2B2E40E1" w:rsidR="0073513E" w:rsidRPr="00FF4314" w:rsidRDefault="0073513E" w:rsidP="0084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2A2D">
              <w:rPr>
                <w:rFonts w:asciiTheme="majorBidi" w:hAnsiTheme="majorBidi" w:cstheme="majorBidi"/>
                <w:sz w:val="30"/>
                <w:szCs w:val="30"/>
              </w:rPr>
              <w:t>14,581</w:t>
            </w:r>
          </w:p>
        </w:tc>
      </w:tr>
      <w:tr w:rsidR="0073513E" w:rsidRPr="0037579F" w14:paraId="5388C515" w14:textId="77777777" w:rsidTr="00842D71">
        <w:tc>
          <w:tcPr>
            <w:tcW w:w="6290" w:type="dxa"/>
          </w:tcPr>
          <w:p w14:paraId="13339EC8" w14:textId="77777777" w:rsidR="0073513E" w:rsidRPr="0037579F" w:rsidRDefault="0073513E" w:rsidP="00842D71">
            <w:pPr>
              <w:spacing w:line="380" w:lineRule="exact"/>
              <w:ind w:right="-43" w:firstLine="3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3E5F1D86" w14:textId="3B8E9551" w:rsidR="0073513E" w:rsidRPr="00FF4314" w:rsidRDefault="008C6792" w:rsidP="00842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13,413</w:t>
            </w:r>
          </w:p>
        </w:tc>
        <w:tc>
          <w:tcPr>
            <w:tcW w:w="236" w:type="dxa"/>
          </w:tcPr>
          <w:p w14:paraId="61FC605D" w14:textId="77777777" w:rsidR="0073513E" w:rsidRPr="00FF4314" w:rsidRDefault="0073513E" w:rsidP="0084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2A09C2F4" w14:textId="7C72BA71" w:rsidR="0073513E" w:rsidRPr="0073513E" w:rsidRDefault="0073513E" w:rsidP="0084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51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14,581</w:t>
            </w:r>
          </w:p>
        </w:tc>
      </w:tr>
    </w:tbl>
    <w:p w14:paraId="5DD35162" w14:textId="77777777" w:rsidR="0073513E" w:rsidRDefault="0073513E" w:rsidP="00C43E59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2B004D15" w14:textId="4599E5D0" w:rsidR="00C43E59" w:rsidRDefault="00C43E59" w:rsidP="00463C1E">
      <w:pPr>
        <w:pStyle w:val="FSContent"/>
        <w:rPr>
          <w:sz w:val="20"/>
          <w:szCs w:val="2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73"/>
        <w:gridCol w:w="1350"/>
        <w:gridCol w:w="239"/>
        <w:gridCol w:w="1309"/>
      </w:tblGrid>
      <w:tr w:rsidR="003364AC" w:rsidRPr="0021502C" w14:paraId="023E58F1" w14:textId="77777777" w:rsidTr="00B2659C">
        <w:trPr>
          <w:tblHeader/>
        </w:trPr>
        <w:tc>
          <w:tcPr>
            <w:tcW w:w="6273" w:type="dxa"/>
          </w:tcPr>
          <w:p w14:paraId="5CE6C0BA" w14:textId="77777777" w:rsidR="003364AC" w:rsidRPr="00B5291A" w:rsidRDefault="003364AC" w:rsidP="000E593E">
            <w:pPr>
              <w:spacing w:line="240" w:lineRule="auto"/>
              <w:ind w:right="-43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B7C7BBC" w14:textId="14EEAE05" w:rsidR="003364AC" w:rsidRPr="00D94F60" w:rsidRDefault="0073513E" w:rsidP="000E59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</w:tcPr>
          <w:p w14:paraId="11A39ECF" w14:textId="77777777" w:rsidR="003364AC" w:rsidRPr="0021502C" w:rsidRDefault="003364AC" w:rsidP="000E593E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</w:tcPr>
          <w:p w14:paraId="4D1037ED" w14:textId="498B21A6" w:rsidR="003364AC" w:rsidRPr="00D94F60" w:rsidRDefault="00F8779A" w:rsidP="000E59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364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364A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364AC" w:rsidRPr="0021502C" w14:paraId="5BF587A0" w14:textId="77777777" w:rsidTr="00B2659C">
        <w:trPr>
          <w:tblHeader/>
        </w:trPr>
        <w:tc>
          <w:tcPr>
            <w:tcW w:w="6273" w:type="dxa"/>
          </w:tcPr>
          <w:p w14:paraId="2CE6C0DC" w14:textId="77777777" w:rsidR="003364AC" w:rsidRPr="00B5291A" w:rsidRDefault="003364AC" w:rsidP="000E593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5291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1350" w:type="dxa"/>
          </w:tcPr>
          <w:p w14:paraId="2B819151" w14:textId="01FAA3FB" w:rsidR="003364AC" w:rsidRPr="0021502C" w:rsidRDefault="00F8779A" w:rsidP="000E59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6422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9" w:type="dxa"/>
          </w:tcPr>
          <w:p w14:paraId="24B08F4B" w14:textId="77777777" w:rsidR="003364AC" w:rsidRPr="0021502C" w:rsidRDefault="003364AC" w:rsidP="000E593E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</w:tcPr>
          <w:p w14:paraId="2475F2EF" w14:textId="29A4CD9D" w:rsidR="003364AC" w:rsidRPr="0021502C" w:rsidRDefault="00F8779A" w:rsidP="000E59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6422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364AC" w:rsidRPr="0021502C" w14:paraId="405D6FB7" w14:textId="77777777" w:rsidTr="000E593E">
        <w:trPr>
          <w:tblHeader/>
        </w:trPr>
        <w:tc>
          <w:tcPr>
            <w:tcW w:w="6273" w:type="dxa"/>
          </w:tcPr>
          <w:p w14:paraId="7560E5EE" w14:textId="77777777" w:rsidR="003364AC" w:rsidRPr="0021502C" w:rsidRDefault="003364AC" w:rsidP="000E593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98" w:type="dxa"/>
            <w:gridSpan w:val="3"/>
          </w:tcPr>
          <w:p w14:paraId="2161CF61" w14:textId="77777777" w:rsidR="003364AC" w:rsidRPr="0021502C" w:rsidRDefault="003364AC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64AC" w:rsidRPr="0021502C" w14:paraId="3F1C622D" w14:textId="77777777" w:rsidTr="000E593E">
        <w:tc>
          <w:tcPr>
            <w:tcW w:w="6273" w:type="dxa"/>
          </w:tcPr>
          <w:p w14:paraId="5B939127" w14:textId="77777777" w:rsidR="003364AC" w:rsidRPr="0021502C" w:rsidRDefault="003364AC" w:rsidP="000E593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150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98" w:type="dxa"/>
            <w:gridSpan w:val="3"/>
          </w:tcPr>
          <w:p w14:paraId="47345E8F" w14:textId="77777777" w:rsidR="003364AC" w:rsidRPr="0021502C" w:rsidRDefault="003364AC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0683C" w:rsidRPr="0021502C" w14:paraId="3EB24E63" w14:textId="77777777" w:rsidTr="00B2659C">
        <w:tc>
          <w:tcPr>
            <w:tcW w:w="6273" w:type="dxa"/>
            <w:vAlign w:val="bottom"/>
          </w:tcPr>
          <w:p w14:paraId="3EEF241A" w14:textId="77777777" w:rsidR="0040683C" w:rsidRPr="0021502C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748C56B" w14:textId="4F92BAC4" w:rsidR="0040683C" w:rsidRPr="00DF29F1" w:rsidRDefault="00FD0A56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346,911</w:t>
            </w:r>
          </w:p>
        </w:tc>
        <w:tc>
          <w:tcPr>
            <w:tcW w:w="239" w:type="dxa"/>
            <w:vAlign w:val="bottom"/>
          </w:tcPr>
          <w:p w14:paraId="3DCAA11E" w14:textId="77777777" w:rsidR="0040683C" w:rsidRPr="0021502C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vAlign w:val="bottom"/>
          </w:tcPr>
          <w:p w14:paraId="2193D07F" w14:textId="31D195DD" w:rsidR="0040683C" w:rsidRPr="0021502C" w:rsidRDefault="00864229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335,760</w:t>
            </w:r>
          </w:p>
        </w:tc>
      </w:tr>
      <w:tr w:rsidR="00995F96" w:rsidRPr="0021502C" w14:paraId="730944A1" w14:textId="77777777" w:rsidTr="00E52C15">
        <w:tc>
          <w:tcPr>
            <w:tcW w:w="6273" w:type="dxa"/>
          </w:tcPr>
          <w:p w14:paraId="7D90A204" w14:textId="77777777" w:rsidR="00995F96" w:rsidRPr="001C3F7E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0A45D1A" w14:textId="76D4B4C4" w:rsidR="00995F96" w:rsidRPr="001C3F7E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2C948CC8" w14:textId="77777777" w:rsidR="00995F96" w:rsidRPr="001C3F7E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</w:tcPr>
          <w:p w14:paraId="59E9A26E" w14:textId="77777777" w:rsidR="00995F96" w:rsidRPr="001C3F7E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95F96" w:rsidRPr="0021502C" w14:paraId="455A69C8" w14:textId="77777777" w:rsidTr="00E52C15">
        <w:tc>
          <w:tcPr>
            <w:tcW w:w="6273" w:type="dxa"/>
            <w:vAlign w:val="bottom"/>
          </w:tcPr>
          <w:p w14:paraId="459AB931" w14:textId="77777777" w:rsidR="00995F96" w:rsidRPr="0021502C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</w:t>
            </w:r>
            <w:r w:rsidRPr="002150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หนี้อื่น</w:t>
            </w:r>
          </w:p>
        </w:tc>
        <w:tc>
          <w:tcPr>
            <w:tcW w:w="1350" w:type="dxa"/>
            <w:vAlign w:val="bottom"/>
          </w:tcPr>
          <w:p w14:paraId="5BBF6B6F" w14:textId="77777777" w:rsidR="00995F96" w:rsidRPr="0021502C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59896AF9" w14:textId="77777777" w:rsidR="00995F96" w:rsidRPr="0021502C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07D9B0A5" w14:textId="77777777" w:rsidR="00995F96" w:rsidRPr="0021502C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683C" w:rsidRPr="0021502C" w14:paraId="424224A0" w14:textId="77777777" w:rsidTr="00E52C15">
        <w:tc>
          <w:tcPr>
            <w:tcW w:w="6273" w:type="dxa"/>
            <w:vAlign w:val="bottom"/>
          </w:tcPr>
          <w:p w14:paraId="3898EE34" w14:textId="77777777" w:rsidR="0040683C" w:rsidRPr="0021502C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DF724D8" w14:textId="47074869" w:rsidR="0040683C" w:rsidRPr="00CA649B" w:rsidRDefault="00FD0A56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1,734</w:t>
            </w:r>
          </w:p>
        </w:tc>
        <w:tc>
          <w:tcPr>
            <w:tcW w:w="239" w:type="dxa"/>
            <w:vAlign w:val="bottom"/>
          </w:tcPr>
          <w:p w14:paraId="6D4D5825" w14:textId="77777777" w:rsidR="0040683C" w:rsidRPr="0021502C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vAlign w:val="bottom"/>
          </w:tcPr>
          <w:p w14:paraId="4B3B6FF0" w14:textId="06A5F372" w:rsidR="0040683C" w:rsidRPr="0021502C" w:rsidRDefault="00864229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1,144</w:t>
            </w:r>
          </w:p>
        </w:tc>
      </w:tr>
      <w:tr w:rsidR="00EC761E" w:rsidRPr="0021502C" w14:paraId="26AFB2FC" w14:textId="77777777" w:rsidTr="00864229">
        <w:tc>
          <w:tcPr>
            <w:tcW w:w="6273" w:type="dxa"/>
          </w:tcPr>
          <w:p w14:paraId="09204F29" w14:textId="77777777" w:rsidR="00EC761E" w:rsidRPr="001C3F7E" w:rsidRDefault="00EC761E" w:rsidP="001C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789999C" w14:textId="753B6C2D" w:rsidR="00EC761E" w:rsidRPr="001C3F7E" w:rsidRDefault="00EC761E" w:rsidP="001C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34D6B49D" w14:textId="77777777" w:rsidR="00EC761E" w:rsidRPr="001C3F7E" w:rsidRDefault="00EC761E" w:rsidP="001C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</w:tcPr>
          <w:p w14:paraId="2BDBB4B1" w14:textId="77777777" w:rsidR="00EC761E" w:rsidRPr="001C3F7E" w:rsidRDefault="00EC761E" w:rsidP="001C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64229" w:rsidRPr="0021502C" w14:paraId="50285AD2" w14:textId="77777777" w:rsidTr="00864229">
        <w:tc>
          <w:tcPr>
            <w:tcW w:w="6273" w:type="dxa"/>
            <w:vAlign w:val="bottom"/>
          </w:tcPr>
          <w:p w14:paraId="51CE8074" w14:textId="66E50F7A" w:rsidR="00864229" w:rsidRPr="001C3F7E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  <w:vAlign w:val="bottom"/>
          </w:tcPr>
          <w:p w14:paraId="7A22C62B" w14:textId="77777777" w:rsidR="00864229" w:rsidRPr="001C3F7E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  <w:vAlign w:val="bottom"/>
          </w:tcPr>
          <w:p w14:paraId="23194C45" w14:textId="77777777" w:rsidR="00864229" w:rsidRPr="001C3F7E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9" w:type="dxa"/>
            <w:vAlign w:val="bottom"/>
          </w:tcPr>
          <w:p w14:paraId="1C8FB53B" w14:textId="77777777" w:rsidR="00864229" w:rsidRPr="001C3F7E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64229" w:rsidRPr="0021502C" w14:paraId="7A50B6F1" w14:textId="77777777" w:rsidTr="00864229">
        <w:tc>
          <w:tcPr>
            <w:tcW w:w="6273" w:type="dxa"/>
            <w:vAlign w:val="bottom"/>
          </w:tcPr>
          <w:p w14:paraId="24F7AAAB" w14:textId="7C8FA08C" w:rsidR="00864229" w:rsidRPr="001C3F7E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3C573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vAlign w:val="bottom"/>
          </w:tcPr>
          <w:p w14:paraId="4C5B2A0D" w14:textId="306B3717" w:rsidR="00864229" w:rsidRPr="00FD0A56" w:rsidRDefault="00FD0A56" w:rsidP="00AD6D16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409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B40976" w:rsidRPr="00B409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2,657</w:t>
            </w:r>
          </w:p>
        </w:tc>
        <w:tc>
          <w:tcPr>
            <w:tcW w:w="239" w:type="dxa"/>
            <w:vAlign w:val="bottom"/>
          </w:tcPr>
          <w:p w14:paraId="60691CF2" w14:textId="77777777" w:rsidR="00864229" w:rsidRPr="001C3F7E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9" w:type="dxa"/>
            <w:vAlign w:val="bottom"/>
          </w:tcPr>
          <w:p w14:paraId="3B886328" w14:textId="29789CA7" w:rsidR="00864229" w:rsidRPr="001C3F7E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11,147</w:t>
            </w:r>
          </w:p>
        </w:tc>
      </w:tr>
      <w:tr w:rsidR="00864229" w:rsidRPr="0021502C" w14:paraId="0B3B1D11" w14:textId="77777777" w:rsidTr="00864229">
        <w:tc>
          <w:tcPr>
            <w:tcW w:w="6273" w:type="dxa"/>
          </w:tcPr>
          <w:p w14:paraId="0ECEDE16" w14:textId="77777777" w:rsidR="00864229" w:rsidRPr="001C3F7E" w:rsidRDefault="00864229" w:rsidP="001C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12AB38E" w14:textId="77777777" w:rsidR="00864229" w:rsidRPr="001C3F7E" w:rsidRDefault="00864229" w:rsidP="001C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4E3725F4" w14:textId="77777777" w:rsidR="00864229" w:rsidRPr="001C3F7E" w:rsidRDefault="00864229" w:rsidP="001C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</w:tcPr>
          <w:p w14:paraId="34B7D38A" w14:textId="77777777" w:rsidR="00864229" w:rsidRPr="001C3F7E" w:rsidRDefault="00864229" w:rsidP="001C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A649B" w:rsidRPr="00515333" w14:paraId="02DD55CD" w14:textId="77777777" w:rsidTr="00B2659C">
        <w:tc>
          <w:tcPr>
            <w:tcW w:w="6273" w:type="dxa"/>
          </w:tcPr>
          <w:p w14:paraId="21A2B28F" w14:textId="44E2C6CE" w:rsidR="00CA649B" w:rsidRPr="00515333" w:rsidRDefault="00CA649B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150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79A8E679" w14:textId="77777777" w:rsidR="00CA649B" w:rsidRPr="00515333" w:rsidRDefault="00CA649B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</w:tcPr>
          <w:p w14:paraId="5F9E9795" w14:textId="77777777" w:rsidR="00CA649B" w:rsidRPr="00515333" w:rsidRDefault="00CA649B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09" w:type="dxa"/>
          </w:tcPr>
          <w:p w14:paraId="622A110F" w14:textId="77777777" w:rsidR="00CA649B" w:rsidRPr="00515333" w:rsidRDefault="00CA649B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0683C" w:rsidRPr="00515333" w14:paraId="61DA9F88" w14:textId="77777777" w:rsidTr="00682226">
        <w:tc>
          <w:tcPr>
            <w:tcW w:w="6273" w:type="dxa"/>
          </w:tcPr>
          <w:p w14:paraId="59A9C17E" w14:textId="7BF76211" w:rsidR="0040683C" w:rsidRPr="00515333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070EAAB" w14:textId="4AB6FE77" w:rsidR="0040683C" w:rsidRPr="00B2659C" w:rsidRDefault="00B40976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4,415</w:t>
            </w:r>
          </w:p>
        </w:tc>
        <w:tc>
          <w:tcPr>
            <w:tcW w:w="239" w:type="dxa"/>
          </w:tcPr>
          <w:p w14:paraId="66E7918A" w14:textId="77777777" w:rsidR="0040683C" w:rsidRPr="00515333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vAlign w:val="bottom"/>
          </w:tcPr>
          <w:p w14:paraId="5CC738CB" w14:textId="472D79D9" w:rsidR="0040683C" w:rsidRPr="00515333" w:rsidRDefault="00864229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5,381</w:t>
            </w:r>
          </w:p>
        </w:tc>
      </w:tr>
    </w:tbl>
    <w:p w14:paraId="7CA79259" w14:textId="3F04E381" w:rsidR="002F2865" w:rsidRDefault="002F2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98F4718" w14:textId="4E7F1724" w:rsidR="003364AC" w:rsidRPr="000E593E" w:rsidRDefault="003364AC" w:rsidP="0021502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E593E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58A723C8" w14:textId="77777777" w:rsidR="003364AC" w:rsidRPr="000E593E" w:rsidRDefault="003364AC" w:rsidP="00C9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71" w:type="dxa"/>
        <w:tblInd w:w="450" w:type="dxa"/>
        <w:tblLook w:val="0000" w:firstRow="0" w:lastRow="0" w:firstColumn="0" w:lastColumn="0" w:noHBand="0" w:noVBand="0"/>
      </w:tblPr>
      <w:tblGrid>
        <w:gridCol w:w="5324"/>
        <w:gridCol w:w="927"/>
        <w:gridCol w:w="1341"/>
        <w:gridCol w:w="236"/>
        <w:gridCol w:w="34"/>
        <w:gridCol w:w="1309"/>
      </w:tblGrid>
      <w:tr w:rsidR="003364AC" w:rsidRPr="000E593E" w14:paraId="41950614" w14:textId="77777777" w:rsidTr="00CA54B8">
        <w:trPr>
          <w:tblHeader/>
        </w:trPr>
        <w:tc>
          <w:tcPr>
            <w:tcW w:w="5324" w:type="dxa"/>
          </w:tcPr>
          <w:p w14:paraId="1F14951D" w14:textId="77777777" w:rsidR="003364AC" w:rsidRPr="000E593E" w:rsidRDefault="003364AC" w:rsidP="0021502C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7" w:type="dxa"/>
          </w:tcPr>
          <w:p w14:paraId="73A92AC3" w14:textId="77777777" w:rsidR="003364AC" w:rsidRPr="000E593E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0" w:right="-86" w:firstLine="38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1" w:type="dxa"/>
          </w:tcPr>
          <w:p w14:paraId="3BDA61A4" w14:textId="574EEC59" w:rsidR="003364AC" w:rsidRPr="000E593E" w:rsidRDefault="0073513E" w:rsidP="0021502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93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43E0B282" w14:textId="77777777" w:rsidR="003364AC" w:rsidRPr="000E593E" w:rsidRDefault="003364AC" w:rsidP="0021502C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gridSpan w:val="2"/>
          </w:tcPr>
          <w:p w14:paraId="1E2D0E94" w14:textId="16D54ADC" w:rsidR="003364AC" w:rsidRPr="000E593E" w:rsidRDefault="00F8779A" w:rsidP="0021502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364AC" w:rsidRPr="000E59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364AC" w:rsidRPr="000E593E" w14:paraId="29842BE2" w14:textId="77777777" w:rsidTr="00CA54B8">
        <w:trPr>
          <w:tblHeader/>
        </w:trPr>
        <w:tc>
          <w:tcPr>
            <w:tcW w:w="5324" w:type="dxa"/>
          </w:tcPr>
          <w:p w14:paraId="0D16FD98" w14:textId="77777777" w:rsidR="003364AC" w:rsidRPr="000E593E" w:rsidRDefault="003364AC" w:rsidP="0021502C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</w:tcPr>
          <w:p w14:paraId="460B58E8" w14:textId="77777777" w:rsidR="003364AC" w:rsidRPr="000E593E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E59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41" w:type="dxa"/>
          </w:tcPr>
          <w:p w14:paraId="3C5E87F6" w14:textId="47B05C12" w:rsidR="003364AC" w:rsidRPr="000E593E" w:rsidRDefault="00F8779A" w:rsidP="0021502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6422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1192AD61" w14:textId="77777777" w:rsidR="003364AC" w:rsidRPr="000E593E" w:rsidRDefault="003364AC" w:rsidP="0021502C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gridSpan w:val="2"/>
          </w:tcPr>
          <w:p w14:paraId="431220E1" w14:textId="5E834334" w:rsidR="003364AC" w:rsidRPr="000E593E" w:rsidRDefault="00F8779A" w:rsidP="0021502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6422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364AC" w:rsidRPr="000E593E" w14:paraId="19F3647C" w14:textId="77777777" w:rsidTr="00CA54B8">
        <w:trPr>
          <w:tblHeader/>
        </w:trPr>
        <w:tc>
          <w:tcPr>
            <w:tcW w:w="5324" w:type="dxa"/>
          </w:tcPr>
          <w:p w14:paraId="4E945644" w14:textId="77777777" w:rsidR="003364AC" w:rsidRPr="000E593E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27" w:type="dxa"/>
          </w:tcPr>
          <w:p w14:paraId="2BBE4E63" w14:textId="77777777" w:rsidR="003364AC" w:rsidRPr="000E593E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20" w:type="dxa"/>
            <w:gridSpan w:val="4"/>
          </w:tcPr>
          <w:p w14:paraId="3ED20415" w14:textId="77777777" w:rsidR="003364AC" w:rsidRPr="000E593E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59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59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59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364AC" w:rsidRPr="000E593E" w14:paraId="778CB012" w14:textId="77777777" w:rsidTr="0040683C">
        <w:tc>
          <w:tcPr>
            <w:tcW w:w="5324" w:type="dxa"/>
          </w:tcPr>
          <w:p w14:paraId="2962AE22" w14:textId="77777777" w:rsidR="003364AC" w:rsidRPr="000E593E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59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</w:t>
            </w:r>
          </w:p>
        </w:tc>
        <w:tc>
          <w:tcPr>
            <w:tcW w:w="927" w:type="dxa"/>
          </w:tcPr>
          <w:p w14:paraId="49BF13F6" w14:textId="77777777" w:rsidR="003364AC" w:rsidRPr="000E593E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426D9464" w14:textId="77777777" w:rsidR="003364AC" w:rsidRPr="000E593E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0E299DF" w14:textId="77777777" w:rsidR="003364AC" w:rsidRPr="000E593E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</w:tcPr>
          <w:p w14:paraId="1035B5D0" w14:textId="77777777" w:rsidR="003364AC" w:rsidRPr="000E593E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E7845" w:rsidRPr="000E593E" w14:paraId="0B0F444E" w14:textId="77777777" w:rsidTr="00D67C21">
        <w:tc>
          <w:tcPr>
            <w:tcW w:w="5324" w:type="dxa"/>
          </w:tcPr>
          <w:p w14:paraId="6B4BA121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E593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27" w:type="dxa"/>
            <w:vAlign w:val="center"/>
          </w:tcPr>
          <w:p w14:paraId="4F715783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4A37256A" w14:textId="2797258A" w:rsidR="002E7845" w:rsidRPr="000E593E" w:rsidRDefault="00E35FA3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346,911</w:t>
            </w:r>
          </w:p>
        </w:tc>
        <w:tc>
          <w:tcPr>
            <w:tcW w:w="270" w:type="dxa"/>
            <w:gridSpan w:val="2"/>
          </w:tcPr>
          <w:p w14:paraId="40A331C5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vAlign w:val="center"/>
          </w:tcPr>
          <w:p w14:paraId="4FB9195F" w14:textId="2F729B2B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63AC">
              <w:rPr>
                <w:rFonts w:ascii="Angsana New" w:hAnsi="Angsana New" w:cs="Angsana New"/>
                <w:sz w:val="30"/>
                <w:szCs w:val="30"/>
                <w:lang w:val="en-US"/>
              </w:rPr>
              <w:t>334,969</w:t>
            </w:r>
          </w:p>
        </w:tc>
      </w:tr>
      <w:tr w:rsidR="002E7845" w:rsidRPr="000E593E" w14:paraId="48E4817C" w14:textId="77777777" w:rsidTr="00D67C21">
        <w:tc>
          <w:tcPr>
            <w:tcW w:w="5324" w:type="dxa"/>
          </w:tcPr>
          <w:p w14:paraId="19A1FE80" w14:textId="06B20222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93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27" w:type="dxa"/>
            <w:vAlign w:val="center"/>
          </w:tcPr>
          <w:p w14:paraId="76AD3A41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6EA0D3EF" w14:textId="77777777" w:rsidR="002E7845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AEF6FA3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vAlign w:val="center"/>
          </w:tcPr>
          <w:p w14:paraId="3E9A84C6" w14:textId="77777777" w:rsidR="002E7845" w:rsidRPr="0028215B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9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87C36" w:rsidRPr="00557F9D" w14:paraId="36CD98AD" w14:textId="77777777" w:rsidTr="00D67C21">
        <w:tc>
          <w:tcPr>
            <w:tcW w:w="5324" w:type="dxa"/>
          </w:tcPr>
          <w:p w14:paraId="47DDC2DB" w14:textId="180A4AB7" w:rsidR="00387C36" w:rsidRPr="00387C36" w:rsidRDefault="00387C36" w:rsidP="00387C36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1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87C3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</w:t>
            </w:r>
            <w:r w:rsidRPr="00387C3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387C3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น้อยกว่า </w:t>
            </w:r>
            <w:r w:rsidRPr="00387C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90 </w:t>
            </w:r>
            <w:r w:rsidRPr="00387C3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927" w:type="dxa"/>
            <w:vAlign w:val="center"/>
          </w:tcPr>
          <w:p w14:paraId="21893596" w14:textId="77777777" w:rsidR="00387C36" w:rsidRPr="000E593E" w:rsidRDefault="00387C36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27D96FCB" w14:textId="6C87E9AF" w:rsidR="00387C36" w:rsidRDefault="00E35FA3" w:rsidP="00557F9D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51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5BA29057" w14:textId="77777777" w:rsidR="00387C36" w:rsidRPr="000E593E" w:rsidRDefault="00387C36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vAlign w:val="center"/>
          </w:tcPr>
          <w:p w14:paraId="06885265" w14:textId="45A9DF69" w:rsidR="00387C36" w:rsidRPr="0028215B" w:rsidRDefault="00557F9D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9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791</w:t>
            </w:r>
          </w:p>
        </w:tc>
      </w:tr>
      <w:tr w:rsidR="002E7845" w:rsidRPr="000E593E" w14:paraId="6B475777" w14:textId="77777777" w:rsidTr="00D67C21">
        <w:tc>
          <w:tcPr>
            <w:tcW w:w="5324" w:type="dxa"/>
          </w:tcPr>
          <w:p w14:paraId="63BC224D" w14:textId="77777777" w:rsidR="002E7845" w:rsidRPr="000E593E" w:rsidRDefault="002E7845" w:rsidP="002E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</w:tcPr>
          <w:p w14:paraId="437CC621" w14:textId="0E7D4A2C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F8779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24C9B7E2" w14:textId="1C709640" w:rsidR="002E7845" w:rsidRPr="000E593E" w:rsidRDefault="00224A9B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346,911</w:t>
            </w:r>
          </w:p>
        </w:tc>
        <w:tc>
          <w:tcPr>
            <w:tcW w:w="270" w:type="dxa"/>
            <w:gridSpan w:val="2"/>
          </w:tcPr>
          <w:p w14:paraId="69A00F0C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E372C" w14:textId="2F17A553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163A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335,760</w:t>
            </w:r>
          </w:p>
        </w:tc>
      </w:tr>
      <w:tr w:rsidR="002E7845" w:rsidRPr="000E593E" w14:paraId="5C5E0433" w14:textId="77777777" w:rsidTr="0040683C">
        <w:tc>
          <w:tcPr>
            <w:tcW w:w="5324" w:type="dxa"/>
          </w:tcPr>
          <w:p w14:paraId="2AF3712F" w14:textId="77777777" w:rsidR="002E7845" w:rsidRPr="000E593E" w:rsidRDefault="002E7845" w:rsidP="002E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7" w:type="dxa"/>
          </w:tcPr>
          <w:p w14:paraId="5849E2C7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341" w:type="dxa"/>
          </w:tcPr>
          <w:p w14:paraId="258DC9CE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B83B1B0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09" w:type="dxa"/>
          </w:tcPr>
          <w:p w14:paraId="16447C37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CA54B8" w:rsidRPr="000E593E" w14:paraId="548BE2A3" w14:textId="77777777" w:rsidTr="0040683C">
        <w:tc>
          <w:tcPr>
            <w:tcW w:w="5324" w:type="dxa"/>
          </w:tcPr>
          <w:p w14:paraId="2AB1E2F6" w14:textId="77777777" w:rsidR="00CA54B8" w:rsidRPr="000E593E" w:rsidRDefault="00CA54B8" w:rsidP="002E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7" w:type="dxa"/>
          </w:tcPr>
          <w:p w14:paraId="055CBACE" w14:textId="77777777" w:rsidR="00CA54B8" w:rsidRPr="000E593E" w:rsidRDefault="00CA54B8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341" w:type="dxa"/>
          </w:tcPr>
          <w:p w14:paraId="51773698" w14:textId="77777777" w:rsidR="00CA54B8" w:rsidRPr="000E593E" w:rsidRDefault="00CA54B8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576432D" w14:textId="77777777" w:rsidR="00CA54B8" w:rsidRPr="000E593E" w:rsidRDefault="00CA54B8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09" w:type="dxa"/>
          </w:tcPr>
          <w:p w14:paraId="04FC0D03" w14:textId="77777777" w:rsidR="00CA54B8" w:rsidRPr="000E593E" w:rsidRDefault="00CA54B8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CA54B8" w:rsidRPr="000E593E" w14:paraId="104E54E5" w14:textId="77777777" w:rsidTr="0040683C">
        <w:tc>
          <w:tcPr>
            <w:tcW w:w="5324" w:type="dxa"/>
          </w:tcPr>
          <w:p w14:paraId="04529B69" w14:textId="77777777" w:rsidR="00CA54B8" w:rsidRPr="000E593E" w:rsidRDefault="00CA54B8" w:rsidP="002E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7" w:type="dxa"/>
          </w:tcPr>
          <w:p w14:paraId="7020B3C1" w14:textId="77777777" w:rsidR="00CA54B8" w:rsidRPr="000E593E" w:rsidRDefault="00CA54B8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341" w:type="dxa"/>
          </w:tcPr>
          <w:p w14:paraId="319CDE30" w14:textId="77777777" w:rsidR="00CA54B8" w:rsidRPr="000E593E" w:rsidRDefault="00CA54B8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A04A0A4" w14:textId="77777777" w:rsidR="00CA54B8" w:rsidRPr="000E593E" w:rsidRDefault="00CA54B8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09" w:type="dxa"/>
          </w:tcPr>
          <w:p w14:paraId="4E939F2D" w14:textId="77777777" w:rsidR="00CA54B8" w:rsidRPr="000E593E" w:rsidRDefault="00CA54B8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CA54B8" w:rsidRPr="000E593E" w14:paraId="74A3754E" w14:textId="77777777" w:rsidTr="0040683C">
        <w:tc>
          <w:tcPr>
            <w:tcW w:w="5324" w:type="dxa"/>
          </w:tcPr>
          <w:p w14:paraId="7840E296" w14:textId="77777777" w:rsidR="00CA54B8" w:rsidRPr="000E593E" w:rsidRDefault="00CA54B8" w:rsidP="002E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7" w:type="dxa"/>
          </w:tcPr>
          <w:p w14:paraId="6C418C00" w14:textId="77777777" w:rsidR="00CA54B8" w:rsidRPr="000E593E" w:rsidRDefault="00CA54B8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341" w:type="dxa"/>
          </w:tcPr>
          <w:p w14:paraId="29A4D16A" w14:textId="77777777" w:rsidR="00CA54B8" w:rsidRPr="000E593E" w:rsidRDefault="00CA54B8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33029B43" w14:textId="77777777" w:rsidR="00CA54B8" w:rsidRPr="000E593E" w:rsidRDefault="00CA54B8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09" w:type="dxa"/>
          </w:tcPr>
          <w:p w14:paraId="060B2552" w14:textId="77777777" w:rsidR="00CA54B8" w:rsidRPr="000E593E" w:rsidRDefault="00CA54B8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CA54B8" w:rsidRPr="000E593E" w14:paraId="5939BA7F" w14:textId="77777777" w:rsidTr="0040683C">
        <w:tc>
          <w:tcPr>
            <w:tcW w:w="5324" w:type="dxa"/>
          </w:tcPr>
          <w:p w14:paraId="0ABB5094" w14:textId="77777777" w:rsidR="00CA54B8" w:rsidRPr="000E593E" w:rsidRDefault="00CA54B8" w:rsidP="002E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7" w:type="dxa"/>
          </w:tcPr>
          <w:p w14:paraId="4F0EF177" w14:textId="77777777" w:rsidR="00CA54B8" w:rsidRPr="000E593E" w:rsidRDefault="00CA54B8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341" w:type="dxa"/>
          </w:tcPr>
          <w:p w14:paraId="0B5248D0" w14:textId="77777777" w:rsidR="00CA54B8" w:rsidRPr="000E593E" w:rsidRDefault="00CA54B8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EBFFA39" w14:textId="77777777" w:rsidR="00CA54B8" w:rsidRPr="000E593E" w:rsidRDefault="00CA54B8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09" w:type="dxa"/>
          </w:tcPr>
          <w:p w14:paraId="55EF526B" w14:textId="77777777" w:rsidR="00CA54B8" w:rsidRPr="000E593E" w:rsidRDefault="00CA54B8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866577" w:rsidRPr="000E593E" w14:paraId="1EB0A5C2" w14:textId="77777777" w:rsidTr="0040683C">
        <w:tc>
          <w:tcPr>
            <w:tcW w:w="5324" w:type="dxa"/>
          </w:tcPr>
          <w:p w14:paraId="50B3DE18" w14:textId="77777777" w:rsidR="00866577" w:rsidRPr="000E593E" w:rsidRDefault="00866577" w:rsidP="002E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7" w:type="dxa"/>
          </w:tcPr>
          <w:p w14:paraId="1F5C2766" w14:textId="77777777" w:rsidR="00866577" w:rsidRPr="000E593E" w:rsidRDefault="00866577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341" w:type="dxa"/>
          </w:tcPr>
          <w:p w14:paraId="2D603505" w14:textId="77777777" w:rsidR="00866577" w:rsidRPr="000E593E" w:rsidRDefault="00866577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EDEC6CC" w14:textId="77777777" w:rsidR="00866577" w:rsidRPr="000E593E" w:rsidRDefault="00866577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09" w:type="dxa"/>
          </w:tcPr>
          <w:p w14:paraId="237D72FA" w14:textId="77777777" w:rsidR="00866577" w:rsidRPr="000E593E" w:rsidRDefault="00866577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866577" w:rsidRPr="000E593E" w14:paraId="45973F64" w14:textId="77777777" w:rsidTr="0040683C">
        <w:tc>
          <w:tcPr>
            <w:tcW w:w="5324" w:type="dxa"/>
          </w:tcPr>
          <w:p w14:paraId="14D65DCD" w14:textId="77777777" w:rsidR="00866577" w:rsidRPr="000E593E" w:rsidRDefault="00866577" w:rsidP="002E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7" w:type="dxa"/>
          </w:tcPr>
          <w:p w14:paraId="7ED94B93" w14:textId="77777777" w:rsidR="00866577" w:rsidRPr="000E593E" w:rsidRDefault="00866577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341" w:type="dxa"/>
          </w:tcPr>
          <w:p w14:paraId="713538E4" w14:textId="77777777" w:rsidR="00866577" w:rsidRPr="000E593E" w:rsidRDefault="00866577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1D471A6" w14:textId="77777777" w:rsidR="00866577" w:rsidRPr="000E593E" w:rsidRDefault="00866577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09" w:type="dxa"/>
          </w:tcPr>
          <w:p w14:paraId="6E18B9A7" w14:textId="77777777" w:rsidR="00866577" w:rsidRPr="000E593E" w:rsidRDefault="00866577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CA54B8" w:rsidRPr="000E593E" w14:paraId="00147BA8" w14:textId="77777777" w:rsidTr="0040683C">
        <w:tc>
          <w:tcPr>
            <w:tcW w:w="5324" w:type="dxa"/>
          </w:tcPr>
          <w:p w14:paraId="0EDF7090" w14:textId="77777777" w:rsidR="00CA54B8" w:rsidRPr="000E593E" w:rsidRDefault="00CA54B8" w:rsidP="002E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7" w:type="dxa"/>
          </w:tcPr>
          <w:p w14:paraId="2CEE03C7" w14:textId="77777777" w:rsidR="00CA54B8" w:rsidRPr="000E593E" w:rsidRDefault="00CA54B8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341" w:type="dxa"/>
          </w:tcPr>
          <w:p w14:paraId="4213BD5D" w14:textId="77777777" w:rsidR="00CA54B8" w:rsidRPr="000E593E" w:rsidRDefault="00CA54B8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A546AFC" w14:textId="77777777" w:rsidR="00CA54B8" w:rsidRPr="000E593E" w:rsidRDefault="00CA54B8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09" w:type="dxa"/>
          </w:tcPr>
          <w:p w14:paraId="639902FC" w14:textId="77777777" w:rsidR="00CA54B8" w:rsidRPr="000E593E" w:rsidRDefault="00CA54B8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CA54B8" w:rsidRPr="000E593E" w14:paraId="4492520C" w14:textId="77777777" w:rsidTr="0040683C">
        <w:tc>
          <w:tcPr>
            <w:tcW w:w="5324" w:type="dxa"/>
          </w:tcPr>
          <w:p w14:paraId="147C9B2A" w14:textId="77777777" w:rsidR="00CA54B8" w:rsidRPr="000E593E" w:rsidRDefault="00CA54B8" w:rsidP="002E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7" w:type="dxa"/>
          </w:tcPr>
          <w:p w14:paraId="0B59571A" w14:textId="77777777" w:rsidR="00CA54B8" w:rsidRPr="000E593E" w:rsidRDefault="00CA54B8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341" w:type="dxa"/>
          </w:tcPr>
          <w:p w14:paraId="7D6F46CD" w14:textId="77777777" w:rsidR="00CA54B8" w:rsidRPr="000E593E" w:rsidRDefault="00CA54B8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30FC15D1" w14:textId="77777777" w:rsidR="00CA54B8" w:rsidRPr="000E593E" w:rsidRDefault="00CA54B8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09" w:type="dxa"/>
          </w:tcPr>
          <w:p w14:paraId="51DDC9C4" w14:textId="77777777" w:rsidR="00CA54B8" w:rsidRPr="000E593E" w:rsidRDefault="00CA54B8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CA54B8" w:rsidRPr="000E593E" w14:paraId="311B55D3" w14:textId="77777777" w:rsidTr="0040683C">
        <w:tc>
          <w:tcPr>
            <w:tcW w:w="5324" w:type="dxa"/>
          </w:tcPr>
          <w:p w14:paraId="4E61ECFE" w14:textId="77777777" w:rsidR="00CA54B8" w:rsidRPr="000E593E" w:rsidRDefault="00CA54B8" w:rsidP="002E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7" w:type="dxa"/>
          </w:tcPr>
          <w:p w14:paraId="1DCD9BDA" w14:textId="77777777" w:rsidR="00CA54B8" w:rsidRPr="000E593E" w:rsidRDefault="00CA54B8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341" w:type="dxa"/>
          </w:tcPr>
          <w:p w14:paraId="73E0A9EC" w14:textId="77777777" w:rsidR="00CA54B8" w:rsidRPr="000E593E" w:rsidRDefault="00CA54B8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CE3B7A0" w14:textId="77777777" w:rsidR="00CA54B8" w:rsidRPr="000E593E" w:rsidRDefault="00CA54B8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09" w:type="dxa"/>
          </w:tcPr>
          <w:p w14:paraId="17083664" w14:textId="77777777" w:rsidR="00CA54B8" w:rsidRPr="000E593E" w:rsidRDefault="00CA54B8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CA54B8" w:rsidRPr="000E593E" w14:paraId="3140F605" w14:textId="77777777" w:rsidTr="0040683C">
        <w:tc>
          <w:tcPr>
            <w:tcW w:w="5324" w:type="dxa"/>
          </w:tcPr>
          <w:p w14:paraId="5E8EF376" w14:textId="77777777" w:rsidR="00CA54B8" w:rsidRPr="000E593E" w:rsidRDefault="00CA54B8" w:rsidP="002E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7" w:type="dxa"/>
          </w:tcPr>
          <w:p w14:paraId="2D1ED9F9" w14:textId="77777777" w:rsidR="00CA54B8" w:rsidRPr="000E593E" w:rsidRDefault="00CA54B8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341" w:type="dxa"/>
          </w:tcPr>
          <w:p w14:paraId="139CF2B6" w14:textId="77777777" w:rsidR="00CA54B8" w:rsidRPr="000E593E" w:rsidRDefault="00CA54B8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717EE03" w14:textId="77777777" w:rsidR="00CA54B8" w:rsidRPr="000E593E" w:rsidRDefault="00CA54B8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09" w:type="dxa"/>
          </w:tcPr>
          <w:p w14:paraId="3C129DEA" w14:textId="77777777" w:rsidR="00CA54B8" w:rsidRPr="000E593E" w:rsidRDefault="00CA54B8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CA54B8" w:rsidRPr="000E593E" w14:paraId="13425CF1" w14:textId="77777777" w:rsidTr="0040683C">
        <w:tc>
          <w:tcPr>
            <w:tcW w:w="5324" w:type="dxa"/>
          </w:tcPr>
          <w:p w14:paraId="07855A61" w14:textId="77777777" w:rsidR="00CA54B8" w:rsidRPr="000E593E" w:rsidRDefault="00CA54B8" w:rsidP="002E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7" w:type="dxa"/>
          </w:tcPr>
          <w:p w14:paraId="21E8F682" w14:textId="77777777" w:rsidR="00CA54B8" w:rsidRPr="000E593E" w:rsidRDefault="00CA54B8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341" w:type="dxa"/>
          </w:tcPr>
          <w:p w14:paraId="0145A6B5" w14:textId="77777777" w:rsidR="00CA54B8" w:rsidRPr="000E593E" w:rsidRDefault="00CA54B8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8191A2F" w14:textId="77777777" w:rsidR="00CA54B8" w:rsidRPr="000E593E" w:rsidRDefault="00CA54B8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09" w:type="dxa"/>
          </w:tcPr>
          <w:p w14:paraId="260E7244" w14:textId="77777777" w:rsidR="00CA54B8" w:rsidRPr="000E593E" w:rsidRDefault="00CA54B8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CA54B8" w:rsidRPr="000E593E" w14:paraId="4B381131" w14:textId="77777777" w:rsidTr="0040683C">
        <w:tc>
          <w:tcPr>
            <w:tcW w:w="5324" w:type="dxa"/>
          </w:tcPr>
          <w:p w14:paraId="74E2BBA8" w14:textId="77777777" w:rsidR="00CA54B8" w:rsidRPr="000E593E" w:rsidRDefault="00CA54B8" w:rsidP="002E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7" w:type="dxa"/>
          </w:tcPr>
          <w:p w14:paraId="394621C7" w14:textId="77777777" w:rsidR="00CA54B8" w:rsidRPr="000E593E" w:rsidRDefault="00CA54B8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341" w:type="dxa"/>
          </w:tcPr>
          <w:p w14:paraId="528AB1F9" w14:textId="77777777" w:rsidR="00CA54B8" w:rsidRPr="000E593E" w:rsidRDefault="00CA54B8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DDA7FC4" w14:textId="77777777" w:rsidR="00CA54B8" w:rsidRPr="000E593E" w:rsidRDefault="00CA54B8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09" w:type="dxa"/>
          </w:tcPr>
          <w:p w14:paraId="326441AB" w14:textId="77777777" w:rsidR="00CA54B8" w:rsidRPr="000E593E" w:rsidRDefault="00CA54B8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2E7845" w:rsidRPr="000E593E" w14:paraId="3E046693" w14:textId="77777777" w:rsidTr="0040683C">
        <w:tc>
          <w:tcPr>
            <w:tcW w:w="5324" w:type="dxa"/>
          </w:tcPr>
          <w:p w14:paraId="1DD3F78A" w14:textId="77777777" w:rsidR="002E7845" w:rsidRPr="000E593E" w:rsidRDefault="002E7845" w:rsidP="002E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59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บุคคลหรือกิจการที่ไม่เกี่ยวข้องกัน  </w:t>
            </w:r>
          </w:p>
        </w:tc>
        <w:tc>
          <w:tcPr>
            <w:tcW w:w="927" w:type="dxa"/>
          </w:tcPr>
          <w:p w14:paraId="67CC28E5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1E49C923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FB6056E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</w:tcPr>
          <w:p w14:paraId="54FB0BE6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2E7845" w:rsidRPr="000E593E" w14:paraId="4C081FD4" w14:textId="77777777" w:rsidTr="0040683C">
        <w:tc>
          <w:tcPr>
            <w:tcW w:w="5324" w:type="dxa"/>
          </w:tcPr>
          <w:p w14:paraId="49DFDE15" w14:textId="77777777" w:rsidR="002E7845" w:rsidRPr="000E593E" w:rsidRDefault="002E7845" w:rsidP="002E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593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27" w:type="dxa"/>
          </w:tcPr>
          <w:p w14:paraId="2C57ACD0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3A8D7198" w14:textId="183FF180" w:rsidR="002E7845" w:rsidRPr="000E593E" w:rsidRDefault="001F477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  <w:r w:rsidR="008305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8305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406</w:t>
            </w:r>
          </w:p>
        </w:tc>
        <w:tc>
          <w:tcPr>
            <w:tcW w:w="270" w:type="dxa"/>
            <w:gridSpan w:val="2"/>
          </w:tcPr>
          <w:p w14:paraId="5F4B9960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</w:tcPr>
          <w:p w14:paraId="7247EAD0" w14:textId="3D15B9E5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1,034,203</w:t>
            </w:r>
          </w:p>
        </w:tc>
      </w:tr>
      <w:tr w:rsidR="002E7845" w:rsidRPr="000E593E" w14:paraId="7E3BD073" w14:textId="77777777" w:rsidTr="0040683C">
        <w:tc>
          <w:tcPr>
            <w:tcW w:w="5324" w:type="dxa"/>
          </w:tcPr>
          <w:p w14:paraId="6EB9E201" w14:textId="77777777" w:rsidR="002E7845" w:rsidRPr="000E593E" w:rsidRDefault="002E7845" w:rsidP="002E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593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27" w:type="dxa"/>
          </w:tcPr>
          <w:p w14:paraId="6C201FF8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2777649B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A5B5D5C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</w:tcPr>
          <w:p w14:paraId="0E195E1A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2E7845" w:rsidRPr="000E593E" w14:paraId="317CC35A" w14:textId="77777777" w:rsidTr="0040683C">
        <w:tc>
          <w:tcPr>
            <w:tcW w:w="5324" w:type="dxa"/>
          </w:tcPr>
          <w:p w14:paraId="2E2133CB" w14:textId="6407C8B8" w:rsidR="002E7845" w:rsidRPr="000E593E" w:rsidRDefault="002E7845" w:rsidP="002E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6853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90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927" w:type="dxa"/>
          </w:tcPr>
          <w:p w14:paraId="4ACCCA30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2D756C4E" w14:textId="4B26353E" w:rsidR="002E7845" w:rsidRPr="00B51758" w:rsidRDefault="001F477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13,643</w:t>
            </w:r>
          </w:p>
        </w:tc>
        <w:tc>
          <w:tcPr>
            <w:tcW w:w="270" w:type="dxa"/>
            <w:gridSpan w:val="2"/>
          </w:tcPr>
          <w:p w14:paraId="0CC8B026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</w:tcPr>
          <w:p w14:paraId="0A1A640B" w14:textId="05895D56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7,445</w:t>
            </w:r>
          </w:p>
        </w:tc>
      </w:tr>
      <w:tr w:rsidR="002E7845" w:rsidRPr="000E593E" w14:paraId="4C5EF14E" w14:textId="77777777" w:rsidTr="0040683C">
        <w:tc>
          <w:tcPr>
            <w:tcW w:w="5324" w:type="dxa"/>
          </w:tcPr>
          <w:p w14:paraId="57B8D725" w14:textId="7CEF6939" w:rsidR="002E7845" w:rsidRPr="000E593E" w:rsidRDefault="002E7845" w:rsidP="002E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6853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F163AC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F163AC">
              <w:rPr>
                <w:rFonts w:ascii="Angsana New" w:hAnsi="Angsana New"/>
                <w:sz w:val="30"/>
                <w:szCs w:val="30"/>
                <w:cs/>
              </w:rPr>
              <w:t xml:space="preserve"> 90 </w:t>
            </w:r>
            <w:r w:rsidRPr="00F163AC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927" w:type="dxa"/>
          </w:tcPr>
          <w:p w14:paraId="69227A95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AC5A5A8" w14:textId="5FBCD868" w:rsidR="002E7845" w:rsidRPr="00B51758" w:rsidRDefault="001F477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0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1,281</w:t>
            </w:r>
          </w:p>
        </w:tc>
        <w:tc>
          <w:tcPr>
            <w:tcW w:w="270" w:type="dxa"/>
            <w:gridSpan w:val="2"/>
          </w:tcPr>
          <w:p w14:paraId="3B70FDB7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78C22DAB" w14:textId="66A7F71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12,638</w:t>
            </w:r>
          </w:p>
        </w:tc>
      </w:tr>
      <w:tr w:rsidR="002E7845" w:rsidRPr="000E593E" w14:paraId="7AFE8B1E" w14:textId="77777777" w:rsidTr="0040683C">
        <w:tc>
          <w:tcPr>
            <w:tcW w:w="5324" w:type="dxa"/>
          </w:tcPr>
          <w:p w14:paraId="715C24A9" w14:textId="77777777" w:rsidR="002E7845" w:rsidRPr="000E593E" w:rsidRDefault="002E7845" w:rsidP="002E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</w:tcPr>
          <w:p w14:paraId="76F753BD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09546CAE" w14:textId="2DD12E68" w:rsidR="002E7845" w:rsidRPr="000E593E" w:rsidRDefault="001F477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8305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78,330</w:t>
            </w:r>
          </w:p>
        </w:tc>
        <w:tc>
          <w:tcPr>
            <w:tcW w:w="270" w:type="dxa"/>
            <w:gridSpan w:val="2"/>
          </w:tcPr>
          <w:p w14:paraId="06D9FBCC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739D7781" w14:textId="4180BAF3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1,054,286</w:t>
            </w:r>
          </w:p>
        </w:tc>
      </w:tr>
      <w:tr w:rsidR="002E7845" w:rsidRPr="000E593E" w14:paraId="7C3F79FC" w14:textId="77777777" w:rsidTr="00866577">
        <w:tc>
          <w:tcPr>
            <w:tcW w:w="5324" w:type="dxa"/>
          </w:tcPr>
          <w:p w14:paraId="122BF676" w14:textId="77777777" w:rsidR="002E7845" w:rsidRPr="000E593E" w:rsidRDefault="002E7845" w:rsidP="002E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7" w:type="dxa"/>
          </w:tcPr>
          <w:p w14:paraId="3B9ACA62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3C52F050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4D9F751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48F1B87D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138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2E7845" w:rsidRPr="000E593E" w14:paraId="54D04DC1" w14:textId="77777777" w:rsidTr="00866577">
        <w:tc>
          <w:tcPr>
            <w:tcW w:w="5324" w:type="dxa"/>
          </w:tcPr>
          <w:p w14:paraId="2A37ABF0" w14:textId="77777777" w:rsidR="002E7845" w:rsidRPr="000E593E" w:rsidRDefault="002E7845" w:rsidP="002E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59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7" w:type="dxa"/>
          </w:tcPr>
          <w:p w14:paraId="34CBE58A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</w:tcPr>
          <w:p w14:paraId="0D31A053" w14:textId="59734511" w:rsidR="002E7845" w:rsidRPr="000E593E" w:rsidRDefault="001911B9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1,32</w:t>
            </w:r>
            <w:r w:rsidR="008305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5,241</w:t>
            </w:r>
          </w:p>
        </w:tc>
        <w:tc>
          <w:tcPr>
            <w:tcW w:w="270" w:type="dxa"/>
            <w:gridSpan w:val="2"/>
          </w:tcPr>
          <w:p w14:paraId="43E044AD" w14:textId="7777777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</w:tcPr>
          <w:p w14:paraId="0DB7875A" w14:textId="07F1DFE7" w:rsidR="002E7845" w:rsidRPr="000E593E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1,390,046</w:t>
            </w:r>
          </w:p>
        </w:tc>
      </w:tr>
    </w:tbl>
    <w:p w14:paraId="0C359607" w14:textId="77777777" w:rsidR="00112FBF" w:rsidRDefault="00112FBF" w:rsidP="00112F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77E6CA" w14:textId="201E1732" w:rsidR="00375EF7" w:rsidRDefault="00112FBF" w:rsidP="00112F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Pr="00B5291A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Pr="00B5291A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9C33E0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 xml:space="preserve">2567 </w:t>
      </w:r>
      <w:r w:rsidRPr="00B5291A">
        <w:rPr>
          <w:rFonts w:asciiTheme="majorBidi" w:hAnsiTheme="majorBidi" w:cstheme="majorBidi"/>
          <w:sz w:val="30"/>
          <w:szCs w:val="30"/>
        </w:rPr>
        <w:t xml:space="preserve"> </w:t>
      </w:r>
      <w:r w:rsidRPr="000E593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ไม่มี</w:t>
      </w:r>
      <w:r w:rsidR="00B33BBB">
        <w:rPr>
          <w:rFonts w:asciiTheme="majorBidi" w:hAnsiTheme="majorBidi" w:cstheme="majorBidi" w:hint="cs"/>
          <w:sz w:val="30"/>
          <w:szCs w:val="30"/>
          <w:cs/>
        </w:rPr>
        <w:t>ผลขาดทุนจากการด้อย</w:t>
      </w:r>
      <w:r w:rsidR="0052378B">
        <w:rPr>
          <w:rFonts w:asciiTheme="majorBidi" w:hAnsiTheme="majorBidi" w:cstheme="majorBidi" w:hint="cs"/>
          <w:sz w:val="30"/>
          <w:szCs w:val="30"/>
          <w:cs/>
        </w:rPr>
        <w:t>ค่าของลูกหนี้การค้า</w:t>
      </w:r>
    </w:p>
    <w:p w14:paraId="3700C3B1" w14:textId="77777777" w:rsidR="00112FBF" w:rsidRPr="00112FBF" w:rsidRDefault="00112FBF" w:rsidP="00112F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73F522" w14:textId="161BA439" w:rsidR="003364AC" w:rsidRPr="00227755" w:rsidRDefault="003364AC" w:rsidP="00523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227755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สัญญาขายลดลูกหนี้</w:t>
      </w:r>
    </w:p>
    <w:p w14:paraId="548FDD89" w14:textId="77777777" w:rsidR="003364AC" w:rsidRPr="000E593E" w:rsidRDefault="003364AC" w:rsidP="00D73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1D2183" w14:textId="3DF950EA" w:rsidR="0052378B" w:rsidRPr="0052378B" w:rsidRDefault="0073513E" w:rsidP="005237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Pr="00B5291A">
        <w:rPr>
          <w:rFonts w:asciiTheme="majorBidi" w:hAnsiTheme="majorBidi" w:cstheme="majorBidi" w:hint="cs"/>
          <w:sz w:val="30"/>
          <w:szCs w:val="30"/>
          <w:cs/>
        </w:rPr>
        <w:t>งวด</w:t>
      </w:r>
      <w:r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B5291A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Pr="00B5291A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9C33E0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B5291A">
        <w:rPr>
          <w:rFonts w:asciiTheme="majorBidi" w:hAnsiTheme="majorBidi" w:cstheme="majorBidi"/>
          <w:sz w:val="30"/>
          <w:szCs w:val="30"/>
        </w:rPr>
        <w:t xml:space="preserve"> </w:t>
      </w:r>
      <w:r w:rsidRPr="000E593E">
        <w:rPr>
          <w:rFonts w:asciiTheme="majorBidi" w:hAnsiTheme="majorBidi" w:cstheme="majorBidi" w:hint="cs"/>
          <w:sz w:val="30"/>
          <w:szCs w:val="30"/>
          <w:cs/>
        </w:rPr>
        <w:t>บริษัทได้โอนสิทธิเรียกร้องที่จะได้รับชำระหนี้จากลูกหนี้จำนวน</w:t>
      </w:r>
      <w:r w:rsidR="001911B9">
        <w:rPr>
          <w:rFonts w:asciiTheme="majorBidi" w:hAnsiTheme="majorBidi" w:cstheme="majorBidi"/>
          <w:sz w:val="30"/>
          <w:szCs w:val="30"/>
        </w:rPr>
        <w:t xml:space="preserve"> 681.4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0E593E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3364AC"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F8779A" w:rsidRPr="00F8779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3364AC" w:rsidRPr="000E593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364AC"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F8779A" w:rsidRPr="00F8779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E7845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3364AC" w:rsidRPr="000E593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8779A" w:rsidRPr="00F8779A">
        <w:rPr>
          <w:rFonts w:ascii="Angsana New" w:hAnsi="Angsana New"/>
          <w:i/>
          <w:iCs/>
          <w:sz w:val="30"/>
          <w:szCs w:val="30"/>
        </w:rPr>
        <w:t>1</w:t>
      </w:r>
      <w:r w:rsidR="008F1624" w:rsidRPr="008F1624">
        <w:rPr>
          <w:rFonts w:ascii="Angsana New" w:hAnsi="Angsana New"/>
          <w:i/>
          <w:iCs/>
          <w:sz w:val="30"/>
          <w:szCs w:val="30"/>
        </w:rPr>
        <w:t>,</w:t>
      </w:r>
      <w:r w:rsidR="002E7845">
        <w:rPr>
          <w:rFonts w:ascii="Angsana New" w:hAnsi="Angsana New"/>
          <w:i/>
          <w:iCs/>
          <w:sz w:val="30"/>
          <w:szCs w:val="30"/>
        </w:rPr>
        <w:t>391</w:t>
      </w:r>
      <w:r w:rsidR="008F1624" w:rsidRPr="008F1624">
        <w:rPr>
          <w:rFonts w:ascii="Angsana New" w:hAnsi="Angsana New"/>
          <w:i/>
          <w:iCs/>
          <w:sz w:val="30"/>
          <w:szCs w:val="30"/>
        </w:rPr>
        <w:t>.</w:t>
      </w:r>
      <w:r w:rsidR="002E7845">
        <w:rPr>
          <w:rFonts w:ascii="Angsana New" w:hAnsi="Angsana New"/>
          <w:i/>
          <w:iCs/>
          <w:sz w:val="30"/>
          <w:szCs w:val="30"/>
        </w:rPr>
        <w:t>8</w:t>
      </w:r>
      <w:r w:rsidR="008F1624" w:rsidRPr="008F1624">
        <w:rPr>
          <w:rFonts w:ascii="Angsana New" w:hAnsi="Angsana New"/>
          <w:i/>
          <w:iCs/>
          <w:sz w:val="30"/>
          <w:szCs w:val="30"/>
        </w:rPr>
        <w:t xml:space="preserve"> </w:t>
      </w:r>
      <w:r w:rsidR="003364AC"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ล้านบาท) </w:t>
      </w:r>
      <w:r w:rsidR="003364AC" w:rsidRPr="000E593E">
        <w:rPr>
          <w:rFonts w:asciiTheme="majorBidi" w:hAnsiTheme="majorBidi" w:cstheme="majorBidi" w:hint="cs"/>
          <w:sz w:val="30"/>
          <w:szCs w:val="30"/>
          <w:cs/>
        </w:rPr>
        <w:t>ให้แก่สถาบันการเงินแห่งหนึ่งตามสัญญาขายลดลูกหนี้</w:t>
      </w:r>
      <w:r w:rsidR="003364AC" w:rsidRPr="000E593E">
        <w:rPr>
          <w:rFonts w:asciiTheme="majorBidi" w:hAnsiTheme="majorBidi" w:cstheme="majorBidi"/>
          <w:sz w:val="30"/>
          <w:szCs w:val="30"/>
        </w:rPr>
        <w:t xml:space="preserve"> </w:t>
      </w:r>
      <w:r w:rsidR="003364AC" w:rsidRPr="000E593E">
        <w:rPr>
          <w:rFonts w:asciiTheme="majorBidi" w:hAnsiTheme="majorBidi" w:cstheme="majorBidi" w:hint="cs"/>
          <w:sz w:val="30"/>
          <w:szCs w:val="30"/>
          <w:cs/>
        </w:rPr>
        <w:t>โดยบริษัทได้รับเงินจากสถาบันการเงิน</w:t>
      </w:r>
      <w:r w:rsidR="00DF29F1">
        <w:rPr>
          <w:rFonts w:asciiTheme="majorBidi" w:hAnsiTheme="majorBidi" w:cstheme="majorBidi"/>
          <w:sz w:val="30"/>
          <w:szCs w:val="30"/>
        </w:rPr>
        <w:t xml:space="preserve"> </w:t>
      </w:r>
      <w:r w:rsidR="001A291B">
        <w:rPr>
          <w:rFonts w:asciiTheme="majorBidi" w:hAnsiTheme="majorBidi" w:cstheme="majorBidi"/>
          <w:sz w:val="30"/>
          <w:szCs w:val="30"/>
        </w:rPr>
        <w:t>669.1</w:t>
      </w:r>
      <w:r w:rsidR="00207FDF">
        <w:rPr>
          <w:rFonts w:asciiTheme="majorBidi" w:hAnsiTheme="majorBidi" w:cstheme="majorBidi"/>
          <w:sz w:val="30"/>
          <w:szCs w:val="30"/>
        </w:rPr>
        <w:t xml:space="preserve">  </w:t>
      </w:r>
      <w:r w:rsidR="003364AC" w:rsidRPr="000E593E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3364AC"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F8779A" w:rsidRPr="00F8779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3364AC" w:rsidRPr="000E593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364AC"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F8779A" w:rsidRPr="00F8779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E7845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3364AC" w:rsidRPr="000E593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8779A" w:rsidRPr="00F8779A">
        <w:rPr>
          <w:rFonts w:ascii="Angsana New" w:hAnsi="Angsana New"/>
          <w:i/>
          <w:iCs/>
          <w:sz w:val="30"/>
          <w:szCs w:val="30"/>
        </w:rPr>
        <w:t>1</w:t>
      </w:r>
      <w:r w:rsidR="008F1624" w:rsidRPr="008F1624">
        <w:rPr>
          <w:rFonts w:ascii="Angsana New" w:hAnsi="Angsana New"/>
          <w:i/>
          <w:iCs/>
          <w:sz w:val="30"/>
          <w:szCs w:val="30"/>
        </w:rPr>
        <w:t>,</w:t>
      </w:r>
      <w:r w:rsidR="002E7845">
        <w:rPr>
          <w:rFonts w:ascii="Angsana New" w:hAnsi="Angsana New"/>
          <w:i/>
          <w:iCs/>
          <w:sz w:val="30"/>
          <w:szCs w:val="30"/>
        </w:rPr>
        <w:t>362</w:t>
      </w:r>
      <w:r w:rsidR="008F1624" w:rsidRPr="008F1624">
        <w:rPr>
          <w:rFonts w:ascii="Angsana New" w:hAnsi="Angsana New"/>
          <w:i/>
          <w:iCs/>
          <w:sz w:val="30"/>
          <w:szCs w:val="30"/>
        </w:rPr>
        <w:t>.</w:t>
      </w:r>
      <w:r w:rsidR="00F8779A" w:rsidRPr="00F8779A">
        <w:rPr>
          <w:rFonts w:ascii="Angsana New" w:hAnsi="Angsana New"/>
          <w:i/>
          <w:iCs/>
          <w:sz w:val="30"/>
          <w:szCs w:val="30"/>
        </w:rPr>
        <w:t>0</w:t>
      </w:r>
      <w:r w:rsidR="008F1624" w:rsidRPr="008F1624">
        <w:rPr>
          <w:rFonts w:ascii="Angsana New" w:hAnsi="Angsana New"/>
          <w:i/>
          <w:iCs/>
          <w:sz w:val="30"/>
          <w:szCs w:val="30"/>
        </w:rPr>
        <w:t xml:space="preserve"> </w:t>
      </w:r>
      <w:r w:rsidR="003364AC"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  <w:r w:rsidR="003364AC" w:rsidRPr="000E593E">
        <w:rPr>
          <w:rFonts w:asciiTheme="majorBidi" w:hAnsiTheme="majorBidi" w:cstheme="majorBidi" w:hint="cs"/>
          <w:sz w:val="30"/>
          <w:szCs w:val="30"/>
          <w:cs/>
        </w:rPr>
        <w:t xml:space="preserve"> ทั้งนี้ การโอนสิทธิดังกล่าวหากสถาบันการเงินซึ่งเป็นผู้รับโอนไม่สามารถเรียกเก็บหนี้จากลูกหนี้ที่บริษัทโอนสิทธิได้สถาบันการเงินดังกล่าวก็ไม่สามารถเรียกเก็บหนี้จากบริษัทได้อีกในภายหลัง</w:t>
      </w:r>
    </w:p>
    <w:p w14:paraId="5C02A085" w14:textId="1109011E" w:rsidR="00665D37" w:rsidRDefault="00665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737B8F4" w14:textId="2EA871A9" w:rsidR="003364AC" w:rsidRPr="000E593E" w:rsidRDefault="003364AC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E593E">
        <w:rPr>
          <w:rFonts w:asciiTheme="majorBidi" w:hAnsiTheme="majorBidi" w:cstheme="majorBidi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p w14:paraId="3C29A0DC" w14:textId="77777777" w:rsidR="003364AC" w:rsidRPr="006F159D" w:rsidRDefault="003364AC" w:rsidP="002F2865">
      <w:pPr>
        <w:pStyle w:val="FSBlank"/>
        <w:spacing w:line="240" w:lineRule="auto"/>
        <w:ind w:left="0"/>
        <w:rPr>
          <w:rFonts w:asciiTheme="majorBidi" w:hAnsiTheme="majorBidi" w:cstheme="majorBidi"/>
          <w:sz w:val="30"/>
          <w:szCs w:val="30"/>
          <w:cs/>
        </w:rPr>
      </w:pPr>
    </w:p>
    <w:p w14:paraId="240CE028" w14:textId="440F0B57" w:rsidR="003364AC" w:rsidRPr="006F159D" w:rsidRDefault="003364AC" w:rsidP="00FA4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2669FF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207FDF" w:rsidRPr="00B5291A">
        <w:rPr>
          <w:rFonts w:asciiTheme="majorBidi" w:hAnsiTheme="majorBidi" w:cstheme="majorBidi"/>
          <w:sz w:val="30"/>
          <w:szCs w:val="30"/>
        </w:rPr>
        <w:t>3</w:t>
      </w:r>
      <w:r w:rsidR="00207FDF">
        <w:rPr>
          <w:rFonts w:asciiTheme="majorBidi" w:hAnsiTheme="majorBidi" w:cstheme="majorBidi"/>
          <w:sz w:val="30"/>
          <w:szCs w:val="30"/>
        </w:rPr>
        <w:t xml:space="preserve">0 </w:t>
      </w:r>
      <w:r w:rsidR="00207FDF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207FDF" w:rsidRPr="009C33E0">
        <w:rPr>
          <w:rFonts w:asciiTheme="majorBidi" w:hAnsiTheme="majorBidi" w:cstheme="majorBidi"/>
          <w:sz w:val="30"/>
          <w:szCs w:val="30"/>
        </w:rPr>
        <w:t>256</w:t>
      </w:r>
      <w:r w:rsidR="00207FDF">
        <w:rPr>
          <w:rFonts w:asciiTheme="majorBidi" w:hAnsiTheme="majorBidi" w:cstheme="majorBidi"/>
          <w:sz w:val="30"/>
          <w:szCs w:val="30"/>
        </w:rPr>
        <w:t>8</w:t>
      </w:r>
      <w:r w:rsidR="00207FDF" w:rsidRPr="00B5291A">
        <w:rPr>
          <w:rFonts w:asciiTheme="majorBidi" w:hAnsiTheme="majorBidi" w:cstheme="majorBidi"/>
          <w:sz w:val="30"/>
          <w:szCs w:val="30"/>
        </w:rPr>
        <w:t xml:space="preserve"> </w:t>
      </w:r>
      <w:r w:rsidR="00375EF7">
        <w:rPr>
          <w:rFonts w:ascii="Angsana New" w:hAnsi="Angsana New" w:hint="cs"/>
          <w:spacing w:val="-2"/>
          <w:sz w:val="30"/>
          <w:szCs w:val="30"/>
          <w:cs/>
        </w:rPr>
        <w:t>บริษัทมี</w:t>
      </w:r>
      <w:r w:rsidRPr="002669FF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เงินกู้ยืมระยะสั้น</w:t>
      </w:r>
      <w:r w:rsidR="00375EF7">
        <w:rPr>
          <w:rFonts w:asciiTheme="majorBidi" w:hAnsiTheme="majorBidi" w:cstheme="majorBidi" w:hint="cs"/>
          <w:spacing w:val="-2"/>
          <w:sz w:val="30"/>
          <w:szCs w:val="30"/>
          <w:cs/>
        </w:rPr>
        <w:t>ส่วนที่ไม่มีหลักประกัน</w:t>
      </w:r>
      <w:r w:rsidRPr="002669FF">
        <w:rPr>
          <w:rFonts w:asciiTheme="majorBidi" w:hAnsiTheme="majorBidi" w:cstheme="majorBidi"/>
          <w:spacing w:val="-2"/>
          <w:sz w:val="30"/>
          <w:szCs w:val="30"/>
          <w:cs/>
        </w:rPr>
        <w:t>จากสถาบันการเงิน</w:t>
      </w:r>
      <w:r w:rsidRPr="00E5471E">
        <w:rPr>
          <w:rFonts w:asciiTheme="majorBidi" w:hAnsiTheme="majorBidi" w:cstheme="majorBidi"/>
          <w:spacing w:val="-2"/>
          <w:sz w:val="30"/>
          <w:szCs w:val="30"/>
          <w:cs/>
        </w:rPr>
        <w:t>จำนวน</w:t>
      </w:r>
      <w:r w:rsidRPr="00E5471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614B4">
        <w:rPr>
          <w:rFonts w:asciiTheme="majorBidi" w:hAnsiTheme="majorBidi" w:cstheme="majorBidi"/>
          <w:sz w:val="30"/>
          <w:szCs w:val="30"/>
        </w:rPr>
        <w:t>1,150</w:t>
      </w:r>
      <w:r w:rsidR="00207FDF">
        <w:rPr>
          <w:rFonts w:asciiTheme="majorBidi" w:hAnsiTheme="majorBidi" w:cstheme="majorBidi"/>
          <w:sz w:val="30"/>
          <w:szCs w:val="30"/>
        </w:rPr>
        <w:t xml:space="preserve"> </w:t>
      </w:r>
      <w:r w:rsidRPr="00E5471E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BB0E5E" w:rsidRPr="00E5471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B0E5E" w:rsidRPr="00E5471E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F8779A" w:rsidRPr="00E5471E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="00BB0E5E" w:rsidRPr="00E5471E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BB0E5E" w:rsidRPr="00E5471E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F8779A" w:rsidRPr="00E5471E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2E7845" w:rsidRPr="00E5471E">
        <w:rPr>
          <w:rFonts w:asciiTheme="majorBidi" w:hAnsiTheme="majorBidi" w:cstheme="majorBidi"/>
          <w:i/>
          <w:iCs/>
          <w:spacing w:val="-2"/>
          <w:sz w:val="30"/>
          <w:szCs w:val="30"/>
        </w:rPr>
        <w:t>7</w:t>
      </w:r>
      <w:r w:rsidR="00BB0E5E" w:rsidRPr="00E5471E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2E7845" w:rsidRPr="00E5471E">
        <w:rPr>
          <w:rFonts w:asciiTheme="majorBidi" w:hAnsiTheme="majorBidi"/>
          <w:i/>
          <w:iCs/>
          <w:spacing w:val="-2"/>
          <w:sz w:val="30"/>
          <w:szCs w:val="30"/>
        </w:rPr>
        <w:t>985</w:t>
      </w:r>
      <w:r w:rsidR="00BB0E5E" w:rsidRPr="00E5471E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 ล้านบาท</w:t>
      </w:r>
      <w:r w:rsidR="00BB0E5E" w:rsidRPr="00E5471E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  <w:r w:rsidR="00367CE7" w:rsidRPr="00E5471E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E5471E">
        <w:rPr>
          <w:rFonts w:asciiTheme="majorBidi" w:hAnsiTheme="majorBidi" w:cstheme="majorBidi"/>
          <w:spacing w:val="-2"/>
          <w:sz w:val="30"/>
          <w:szCs w:val="30"/>
          <w:cs/>
        </w:rPr>
        <w:t>มีกำหนดชำระคืน</w:t>
      </w:r>
      <w:r w:rsidRPr="00E5471E">
        <w:rPr>
          <w:rFonts w:asciiTheme="majorBidi" w:hAnsiTheme="majorBidi" w:cstheme="majorBidi" w:hint="cs"/>
          <w:spacing w:val="-2"/>
          <w:sz w:val="30"/>
          <w:szCs w:val="30"/>
          <w:cs/>
        </w:rPr>
        <w:t>เมื่อทวงถาม</w:t>
      </w:r>
      <w:r w:rsidRPr="00E5471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ซึ่งเงินกู้ยืมดังกล่าวมีดอกเบี้ยในอัตราร้อยล</w:t>
      </w:r>
      <w:r w:rsidRPr="00E5471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ะ </w:t>
      </w:r>
      <w:r w:rsidR="00261195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3614B4">
        <w:rPr>
          <w:rFonts w:asciiTheme="majorBidi" w:hAnsiTheme="majorBidi" w:cstheme="majorBidi"/>
          <w:sz w:val="30"/>
          <w:szCs w:val="30"/>
        </w:rPr>
        <w:t>2.</w:t>
      </w:r>
      <w:r w:rsidR="005D7AF7">
        <w:rPr>
          <w:rFonts w:asciiTheme="majorBidi" w:hAnsiTheme="majorBidi" w:cstheme="majorBidi"/>
          <w:sz w:val="30"/>
          <w:szCs w:val="30"/>
        </w:rPr>
        <w:t>33</w:t>
      </w:r>
      <w:r w:rsidR="00D13409">
        <w:rPr>
          <w:rFonts w:asciiTheme="majorBidi" w:hAnsiTheme="majorBidi" w:cstheme="majorBidi"/>
          <w:sz w:val="30"/>
          <w:szCs w:val="30"/>
        </w:rPr>
        <w:t xml:space="preserve"> </w:t>
      </w:r>
      <w:r w:rsidR="003614B4">
        <w:rPr>
          <w:rFonts w:asciiTheme="majorBidi" w:hAnsiTheme="majorBidi" w:cstheme="majorBidi"/>
          <w:sz w:val="30"/>
          <w:szCs w:val="30"/>
        </w:rPr>
        <w:t>- 3.05</w:t>
      </w:r>
      <w:r w:rsidR="00207FDF">
        <w:rPr>
          <w:rFonts w:asciiTheme="majorBidi" w:hAnsiTheme="majorBidi" w:cstheme="majorBidi"/>
          <w:sz w:val="30"/>
          <w:szCs w:val="30"/>
        </w:rPr>
        <w:t xml:space="preserve"> </w:t>
      </w:r>
      <w:r w:rsidRPr="00E5471E">
        <w:rPr>
          <w:rFonts w:asciiTheme="majorBidi" w:hAnsiTheme="majorBidi" w:cstheme="majorBidi"/>
          <w:spacing w:val="-2"/>
          <w:sz w:val="30"/>
          <w:szCs w:val="30"/>
          <w:cs/>
        </w:rPr>
        <w:t>ต่อ</w:t>
      </w:r>
      <w:r w:rsidRPr="002669FF">
        <w:rPr>
          <w:rFonts w:asciiTheme="majorBidi" w:hAnsiTheme="majorBidi" w:cstheme="majorBidi"/>
          <w:spacing w:val="-2"/>
          <w:sz w:val="30"/>
          <w:szCs w:val="30"/>
          <w:cs/>
        </w:rPr>
        <w:t>ปี</w:t>
      </w:r>
      <w:r w:rsidR="00A013D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2669F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F8779A" w:rsidRPr="00F8779A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Pr="002669F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2669F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F8779A" w:rsidRPr="00F8779A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2E7845">
        <w:rPr>
          <w:rFonts w:asciiTheme="majorBidi" w:hAnsiTheme="majorBidi" w:cstheme="majorBidi"/>
          <w:i/>
          <w:iCs/>
          <w:spacing w:val="-2"/>
          <w:sz w:val="30"/>
          <w:szCs w:val="30"/>
        </w:rPr>
        <w:t>7</w:t>
      </w:r>
      <w:r w:rsidRPr="002669F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Pr="002669FF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อัตราร้อยละ</w:t>
      </w:r>
      <w:r w:rsidRPr="002669F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2E7845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="008F1624" w:rsidRPr="002669FF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F8779A" w:rsidRPr="00F8779A">
        <w:rPr>
          <w:rFonts w:ascii="Angsana New" w:hAnsi="Angsana New"/>
          <w:i/>
          <w:iCs/>
          <w:spacing w:val="-2"/>
          <w:sz w:val="30"/>
          <w:szCs w:val="30"/>
        </w:rPr>
        <w:t>83</w:t>
      </w:r>
      <w:r w:rsidR="008F1624" w:rsidRPr="002669FF">
        <w:rPr>
          <w:rFonts w:ascii="Angsana New" w:hAnsi="Angsana New"/>
          <w:i/>
          <w:iCs/>
          <w:spacing w:val="-2"/>
          <w:sz w:val="30"/>
          <w:szCs w:val="30"/>
        </w:rPr>
        <w:t xml:space="preserve"> - </w:t>
      </w:r>
      <w:r w:rsidR="00F8779A" w:rsidRPr="00F8779A">
        <w:rPr>
          <w:rFonts w:ascii="Angsana New" w:hAnsi="Angsana New"/>
          <w:i/>
          <w:iCs/>
          <w:spacing w:val="-2"/>
          <w:sz w:val="30"/>
          <w:szCs w:val="30"/>
        </w:rPr>
        <w:t>3</w:t>
      </w:r>
      <w:r w:rsidR="008F1624" w:rsidRPr="002669FF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F8779A" w:rsidRPr="00F8779A">
        <w:rPr>
          <w:rFonts w:ascii="Angsana New" w:hAnsi="Angsana New"/>
          <w:i/>
          <w:iCs/>
          <w:spacing w:val="-2"/>
          <w:sz w:val="30"/>
          <w:szCs w:val="30"/>
        </w:rPr>
        <w:t>30</w:t>
      </w:r>
      <w:r w:rsidR="008F1624" w:rsidRPr="002669FF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2669FF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ต่อปี</w:t>
      </w:r>
      <w:r w:rsidRPr="002669F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</w:p>
    <w:p w14:paraId="1D0015E8" w14:textId="77777777" w:rsidR="003364AC" w:rsidRPr="006F159D" w:rsidRDefault="003364AC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75521AD" w14:textId="77777777" w:rsidR="003364AC" w:rsidRPr="006F159D" w:rsidRDefault="003364AC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F15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6FD5A38B" w14:textId="77777777" w:rsidR="000E593E" w:rsidRDefault="000E593E" w:rsidP="00785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1E8D8F85" w14:textId="60B2BCD7" w:rsidR="003364AC" w:rsidRPr="00EA0528" w:rsidRDefault="003364AC" w:rsidP="00EA0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669FF">
        <w:rPr>
          <w:rFonts w:asciiTheme="majorBidi" w:hAnsiTheme="majorBidi" w:cstheme="majorBidi"/>
          <w:spacing w:val="6"/>
          <w:sz w:val="30"/>
          <w:szCs w:val="30"/>
          <w:cs/>
        </w:rPr>
        <w:t xml:space="preserve">ณ วันที่ </w:t>
      </w:r>
      <w:r w:rsidR="00207FDF" w:rsidRPr="00B5291A">
        <w:rPr>
          <w:rFonts w:asciiTheme="majorBidi" w:hAnsiTheme="majorBidi" w:cstheme="majorBidi"/>
          <w:sz w:val="30"/>
          <w:szCs w:val="30"/>
        </w:rPr>
        <w:t>3</w:t>
      </w:r>
      <w:r w:rsidR="00207FDF">
        <w:rPr>
          <w:rFonts w:asciiTheme="majorBidi" w:hAnsiTheme="majorBidi" w:cstheme="majorBidi"/>
          <w:sz w:val="30"/>
          <w:szCs w:val="30"/>
        </w:rPr>
        <w:t xml:space="preserve">0 </w:t>
      </w:r>
      <w:r w:rsidR="00207FDF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207FDF" w:rsidRPr="009C33E0">
        <w:rPr>
          <w:rFonts w:asciiTheme="majorBidi" w:hAnsiTheme="majorBidi" w:cstheme="majorBidi"/>
          <w:sz w:val="30"/>
          <w:szCs w:val="30"/>
        </w:rPr>
        <w:t>256</w:t>
      </w:r>
      <w:r w:rsidR="00207FDF">
        <w:rPr>
          <w:rFonts w:asciiTheme="majorBidi" w:hAnsiTheme="majorBidi" w:cstheme="majorBidi"/>
          <w:sz w:val="30"/>
          <w:szCs w:val="30"/>
        </w:rPr>
        <w:t>8</w:t>
      </w:r>
      <w:r w:rsidR="00207FDF" w:rsidRPr="00B5291A">
        <w:rPr>
          <w:rFonts w:asciiTheme="majorBidi" w:hAnsiTheme="majorBidi" w:cstheme="majorBidi"/>
          <w:sz w:val="30"/>
          <w:szCs w:val="30"/>
        </w:rPr>
        <w:t xml:space="preserve"> </w:t>
      </w:r>
      <w:r w:rsidRPr="002669FF">
        <w:rPr>
          <w:rFonts w:asciiTheme="majorBidi" w:hAnsiTheme="majorBidi" w:cstheme="majorBidi"/>
          <w:spacing w:val="6"/>
          <w:sz w:val="30"/>
          <w:szCs w:val="30"/>
          <w:cs/>
        </w:rPr>
        <w:t>บริษัทมีวงเงินสินเชื่อที่ยังไม่ได้เบิกใช้จำนวน</w:t>
      </w:r>
      <w:r w:rsidRPr="00E5471E">
        <w:rPr>
          <w:rFonts w:asciiTheme="majorBidi" w:hAnsiTheme="majorBidi" w:cstheme="majorBidi"/>
          <w:spacing w:val="6"/>
          <w:sz w:val="30"/>
          <w:szCs w:val="30"/>
          <w:cs/>
        </w:rPr>
        <w:t>เงิน</w:t>
      </w:r>
      <w:r w:rsidR="00456993">
        <w:rPr>
          <w:rFonts w:asciiTheme="majorBidi" w:hAnsiTheme="majorBidi" w:cstheme="majorBidi"/>
          <w:sz w:val="30"/>
          <w:szCs w:val="30"/>
        </w:rPr>
        <w:t xml:space="preserve"> 6</w:t>
      </w:r>
      <w:r w:rsidR="00207FDF">
        <w:rPr>
          <w:rFonts w:asciiTheme="majorBidi" w:hAnsiTheme="majorBidi" w:cstheme="majorBidi"/>
          <w:sz w:val="30"/>
          <w:szCs w:val="30"/>
        </w:rPr>
        <w:t xml:space="preserve"> </w:t>
      </w:r>
      <w:r w:rsidRPr="00E5471E">
        <w:rPr>
          <w:rFonts w:asciiTheme="majorBidi" w:hAnsiTheme="majorBidi" w:cstheme="majorBidi"/>
          <w:spacing w:val="6"/>
          <w:sz w:val="30"/>
          <w:szCs w:val="30"/>
          <w:cs/>
        </w:rPr>
        <w:t>ล้านเหรียญสหรัฐอเมริกา และ</w:t>
      </w:r>
      <w:r w:rsidRPr="00E5471E">
        <w:rPr>
          <w:rFonts w:asciiTheme="majorBidi" w:hAnsiTheme="majorBidi" w:cstheme="majorBidi"/>
          <w:sz w:val="30"/>
          <w:szCs w:val="30"/>
        </w:rPr>
        <w:t xml:space="preserve"> </w:t>
      </w:r>
      <w:r w:rsidR="00FD5034">
        <w:rPr>
          <w:rFonts w:asciiTheme="majorBidi" w:hAnsiTheme="majorBidi" w:cstheme="majorBidi"/>
          <w:sz w:val="30"/>
          <w:szCs w:val="30"/>
        </w:rPr>
        <w:t>1,210</w:t>
      </w:r>
      <w:r w:rsidR="00456993">
        <w:rPr>
          <w:rFonts w:asciiTheme="majorBidi" w:hAnsiTheme="majorBidi" w:cstheme="majorBidi"/>
          <w:sz w:val="30"/>
          <w:szCs w:val="30"/>
        </w:rPr>
        <w:t xml:space="preserve"> </w:t>
      </w:r>
      <w:r w:rsidRPr="00E5471E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E5471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8779A" w:rsidRPr="00E5471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E5471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5471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8779A" w:rsidRPr="00E5471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E7845" w:rsidRPr="00E5471E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E5471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8779A" w:rsidRPr="00E5471E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8F1624" w:rsidRPr="00E5471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F1624" w:rsidRPr="00E5471E">
        <w:rPr>
          <w:rFonts w:asciiTheme="majorBidi" w:hAnsiTheme="majorBidi"/>
          <w:i/>
          <w:iCs/>
          <w:sz w:val="30"/>
          <w:szCs w:val="30"/>
          <w:cs/>
        </w:rPr>
        <w:t xml:space="preserve">ล้านเหรียญสหรัฐอเมริกา และ </w:t>
      </w:r>
      <w:r w:rsidR="00F8779A" w:rsidRPr="00E5471E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8F1624" w:rsidRPr="00E5471E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2E7845" w:rsidRPr="00E5471E">
        <w:rPr>
          <w:rFonts w:asciiTheme="majorBidi" w:hAnsiTheme="majorBidi" w:cstheme="majorBidi"/>
          <w:i/>
          <w:iCs/>
          <w:sz w:val="30"/>
          <w:szCs w:val="30"/>
        </w:rPr>
        <w:t>375</w:t>
      </w:r>
      <w:r w:rsidR="008F1624" w:rsidRPr="00E5471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F1624" w:rsidRPr="00E5471E">
        <w:rPr>
          <w:rFonts w:asciiTheme="majorBidi" w:hAnsiTheme="majorBidi"/>
          <w:i/>
          <w:iCs/>
          <w:sz w:val="30"/>
          <w:szCs w:val="30"/>
          <w:cs/>
        </w:rPr>
        <w:t>ล้านบาท</w:t>
      </w:r>
      <w:r w:rsidRPr="00E5471E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0DE5280C" w14:textId="2B274A1C" w:rsidR="00207FDF" w:rsidRDefault="003364AC" w:rsidP="00207FD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E5036B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036012C5" w14:textId="77777777" w:rsidR="00442DD8" w:rsidRPr="00442DD8" w:rsidRDefault="00442DD8" w:rsidP="00442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pPr w:leftFromText="180" w:rightFromText="180" w:vertAnchor="text" w:horzAnchor="margin" w:tblpXSpec="right" w:tblpY="18"/>
        <w:tblW w:w="9105" w:type="dxa"/>
        <w:tblLayout w:type="fixed"/>
        <w:tblLook w:val="04A0" w:firstRow="1" w:lastRow="0" w:firstColumn="1" w:lastColumn="0" w:noHBand="0" w:noVBand="1"/>
      </w:tblPr>
      <w:tblGrid>
        <w:gridCol w:w="3902"/>
        <w:gridCol w:w="1107"/>
        <w:gridCol w:w="268"/>
        <w:gridCol w:w="1096"/>
        <w:gridCol w:w="268"/>
        <w:gridCol w:w="1107"/>
        <w:gridCol w:w="253"/>
        <w:gridCol w:w="1104"/>
      </w:tblGrid>
      <w:tr w:rsidR="00207FDF" w:rsidRPr="00B57B3A" w14:paraId="00F50777" w14:textId="77777777" w:rsidTr="00442DD8">
        <w:tc>
          <w:tcPr>
            <w:tcW w:w="2143" w:type="pct"/>
          </w:tcPr>
          <w:p w14:paraId="68F58A7A" w14:textId="77777777" w:rsidR="00207FDF" w:rsidRPr="00860C33" w:rsidRDefault="00207FDF" w:rsidP="0044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7" w:type="pct"/>
            <w:gridSpan w:val="3"/>
            <w:hideMark/>
          </w:tcPr>
          <w:p w14:paraId="2ECE5B77" w14:textId="77777777" w:rsidR="00207FDF" w:rsidRPr="00860C33" w:rsidRDefault="00207FDF" w:rsidP="0044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  <w:r w:rsidRPr="00860C33">
              <w:rPr>
                <w:rFonts w:ascii="Angsana New" w:hAnsi="Angsana New" w:hint="cs"/>
                <w:b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47" w:type="pct"/>
          </w:tcPr>
          <w:p w14:paraId="3D97A259" w14:textId="77777777" w:rsidR="00207FDF" w:rsidRPr="00B57B3A" w:rsidRDefault="00207FDF" w:rsidP="0044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53" w:type="pct"/>
            <w:gridSpan w:val="3"/>
            <w:hideMark/>
          </w:tcPr>
          <w:p w14:paraId="7D3BFA0F" w14:textId="77777777" w:rsidR="00207FDF" w:rsidRPr="00B57B3A" w:rsidRDefault="00207FDF" w:rsidP="0044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60C33">
              <w:rPr>
                <w:rFonts w:ascii="Angsana New" w:hAnsi="Angsana New" w:hint="cs"/>
                <w:b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หก</w:t>
            </w:r>
            <w:r w:rsidRPr="00860C33">
              <w:rPr>
                <w:rFonts w:ascii="Angsana New" w:hAnsi="Angsana New" w:hint="cs"/>
                <w:b/>
                <w:sz w:val="30"/>
                <w:szCs w:val="30"/>
                <w:cs/>
              </w:rPr>
              <w:t>เดือนสิ้นสุด</w:t>
            </w:r>
          </w:p>
        </w:tc>
      </w:tr>
      <w:tr w:rsidR="00207FDF" w:rsidRPr="00B57B3A" w14:paraId="181885FA" w14:textId="77777777" w:rsidTr="00442DD8">
        <w:tc>
          <w:tcPr>
            <w:tcW w:w="2143" w:type="pct"/>
          </w:tcPr>
          <w:p w14:paraId="532C1701" w14:textId="77777777" w:rsidR="00207FDF" w:rsidRPr="00B57B3A" w:rsidRDefault="00207FDF" w:rsidP="0044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pct"/>
            <w:gridSpan w:val="3"/>
            <w:hideMark/>
          </w:tcPr>
          <w:p w14:paraId="5D7B52BC" w14:textId="77777777" w:rsidR="00207FDF" w:rsidRPr="00B57B3A" w:rsidRDefault="00207FDF" w:rsidP="0044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60C33">
              <w:rPr>
                <w:rFonts w:ascii="Angsana New" w:hAnsi="Angsana New" w:hint="cs"/>
                <w:b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5F21E5A4" w14:textId="77777777" w:rsidR="00207FDF" w:rsidRPr="00B57B3A" w:rsidRDefault="00207FDF" w:rsidP="0044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53" w:type="pct"/>
            <w:gridSpan w:val="3"/>
            <w:hideMark/>
          </w:tcPr>
          <w:p w14:paraId="32739B45" w14:textId="77777777" w:rsidR="00207FDF" w:rsidRPr="00B57B3A" w:rsidRDefault="00207FDF" w:rsidP="0044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60C33">
              <w:rPr>
                <w:rFonts w:ascii="Angsana New" w:hAnsi="Angsana New" w:hint="cs"/>
                <w:b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207FDF" w:rsidRPr="00B57B3A" w14:paraId="65000BFA" w14:textId="77777777" w:rsidTr="00442DD8">
        <w:tc>
          <w:tcPr>
            <w:tcW w:w="2143" w:type="pct"/>
          </w:tcPr>
          <w:p w14:paraId="7FD88E79" w14:textId="77777777" w:rsidR="00207FDF" w:rsidRPr="00B57B3A" w:rsidRDefault="00207FDF" w:rsidP="0044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hideMark/>
          </w:tcPr>
          <w:p w14:paraId="31DEC32D" w14:textId="107946AA" w:rsidR="00207FDF" w:rsidRPr="00B57B3A" w:rsidRDefault="00207FDF" w:rsidP="0044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49F25BB4" w14:textId="77777777" w:rsidR="00207FDF" w:rsidRPr="00B57B3A" w:rsidRDefault="00207FDF" w:rsidP="0044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hideMark/>
          </w:tcPr>
          <w:p w14:paraId="71B4F7BB" w14:textId="564F47BC" w:rsidR="00207FDF" w:rsidRPr="00B57B3A" w:rsidRDefault="00207FDF" w:rsidP="0044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4690BDFD" w14:textId="77777777" w:rsidR="00207FDF" w:rsidRPr="00B57B3A" w:rsidRDefault="00207FDF" w:rsidP="0044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hideMark/>
          </w:tcPr>
          <w:p w14:paraId="39D572E5" w14:textId="53CA6701" w:rsidR="00207FDF" w:rsidRPr="00B57B3A" w:rsidRDefault="00207FDF" w:rsidP="0044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7B3A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139" w:type="pct"/>
          </w:tcPr>
          <w:p w14:paraId="4CA588D1" w14:textId="77777777" w:rsidR="00207FDF" w:rsidRPr="00B57B3A" w:rsidRDefault="00207FDF" w:rsidP="0044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hideMark/>
          </w:tcPr>
          <w:p w14:paraId="057E9AA9" w14:textId="57138007" w:rsidR="00207FDF" w:rsidRPr="00B57B3A" w:rsidRDefault="00207FDF" w:rsidP="0044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7B3A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567</w:t>
            </w:r>
          </w:p>
        </w:tc>
      </w:tr>
      <w:tr w:rsidR="00207FDF" w:rsidRPr="00B57B3A" w14:paraId="266C33AA" w14:textId="77777777" w:rsidTr="00442DD8">
        <w:tc>
          <w:tcPr>
            <w:tcW w:w="2143" w:type="pct"/>
          </w:tcPr>
          <w:p w14:paraId="4DD853B4" w14:textId="77777777" w:rsidR="00207FDF" w:rsidRPr="00B57B3A" w:rsidRDefault="00207FDF" w:rsidP="0044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57" w:type="pct"/>
            <w:gridSpan w:val="7"/>
            <w:hideMark/>
          </w:tcPr>
          <w:p w14:paraId="7F101114" w14:textId="77777777" w:rsidR="00207FDF" w:rsidRPr="00B57B3A" w:rsidRDefault="00207FDF" w:rsidP="0044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7B3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eastAsia="MS Mincho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B57B3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07FDF" w:rsidRPr="00B57B3A" w14:paraId="314BBEA7" w14:textId="77777777" w:rsidTr="00442DD8">
        <w:trPr>
          <w:trHeight w:val="74"/>
        </w:trPr>
        <w:tc>
          <w:tcPr>
            <w:tcW w:w="2143" w:type="pct"/>
          </w:tcPr>
          <w:p w14:paraId="2006BCED" w14:textId="77777777" w:rsidR="00207FDF" w:rsidRPr="0037579F" w:rsidRDefault="00207FDF" w:rsidP="00442DD8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9B08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608" w:type="pct"/>
            <w:vAlign w:val="bottom"/>
          </w:tcPr>
          <w:p w14:paraId="3D8AA478" w14:textId="77777777" w:rsidR="00207FDF" w:rsidRPr="00B57B3A" w:rsidRDefault="00207FDF" w:rsidP="00442DD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  <w:vAlign w:val="bottom"/>
          </w:tcPr>
          <w:p w14:paraId="0AD4574E" w14:textId="77777777" w:rsidR="00207FDF" w:rsidRPr="00B57B3A" w:rsidRDefault="00207FDF" w:rsidP="00442DD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  <w:vAlign w:val="bottom"/>
          </w:tcPr>
          <w:p w14:paraId="0F25F84C" w14:textId="77777777" w:rsidR="00207FDF" w:rsidRPr="00B57B3A" w:rsidRDefault="00207FDF" w:rsidP="00442DD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  <w:vAlign w:val="bottom"/>
          </w:tcPr>
          <w:p w14:paraId="3EB32E7C" w14:textId="77777777" w:rsidR="00207FDF" w:rsidRPr="00B57B3A" w:rsidRDefault="00207FDF" w:rsidP="0044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vAlign w:val="bottom"/>
          </w:tcPr>
          <w:p w14:paraId="7B0B31B2" w14:textId="77777777" w:rsidR="00207FDF" w:rsidRPr="00B57B3A" w:rsidRDefault="00207FDF" w:rsidP="00442DD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777E7405" w14:textId="77777777" w:rsidR="00207FDF" w:rsidRPr="00B57B3A" w:rsidRDefault="00207FDF" w:rsidP="0044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4935D57B" w14:textId="77777777" w:rsidR="00207FDF" w:rsidRPr="00B57B3A" w:rsidRDefault="00207FDF" w:rsidP="00442DD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7FDF" w:rsidRPr="00B57B3A" w14:paraId="00E56EFD" w14:textId="77777777" w:rsidTr="00442DD8">
        <w:trPr>
          <w:trHeight w:val="74"/>
        </w:trPr>
        <w:tc>
          <w:tcPr>
            <w:tcW w:w="2143" w:type="pct"/>
          </w:tcPr>
          <w:p w14:paraId="41DDE6E2" w14:textId="77777777" w:rsidR="00207FDF" w:rsidRPr="0037579F" w:rsidRDefault="00207FDF" w:rsidP="00442DD8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</w:t>
            </w:r>
          </w:p>
        </w:tc>
        <w:tc>
          <w:tcPr>
            <w:tcW w:w="608" w:type="pct"/>
            <w:vAlign w:val="bottom"/>
          </w:tcPr>
          <w:p w14:paraId="78EF3A40" w14:textId="77777777" w:rsidR="00207FDF" w:rsidRPr="00B57B3A" w:rsidRDefault="00207FDF" w:rsidP="00442DD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  <w:vAlign w:val="bottom"/>
          </w:tcPr>
          <w:p w14:paraId="0C9A9467" w14:textId="77777777" w:rsidR="00207FDF" w:rsidRPr="00B57B3A" w:rsidRDefault="00207FDF" w:rsidP="00442DD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  <w:vAlign w:val="bottom"/>
          </w:tcPr>
          <w:p w14:paraId="213BDD4E" w14:textId="77777777" w:rsidR="00207FDF" w:rsidRPr="00B57B3A" w:rsidRDefault="00207FDF" w:rsidP="00442DD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  <w:vAlign w:val="bottom"/>
          </w:tcPr>
          <w:p w14:paraId="10A5C16C" w14:textId="77777777" w:rsidR="00207FDF" w:rsidRPr="00B57B3A" w:rsidRDefault="00207FDF" w:rsidP="0044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vAlign w:val="bottom"/>
          </w:tcPr>
          <w:p w14:paraId="41F9F5AC" w14:textId="77777777" w:rsidR="00207FDF" w:rsidRPr="00B57B3A" w:rsidRDefault="00207FDF" w:rsidP="00442DD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2D528C1F" w14:textId="77777777" w:rsidR="00207FDF" w:rsidRPr="00B57B3A" w:rsidRDefault="00207FDF" w:rsidP="0044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52D6436C" w14:textId="77777777" w:rsidR="00207FDF" w:rsidRPr="00B57B3A" w:rsidRDefault="00207FDF" w:rsidP="00442DD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7FDF" w:rsidRPr="00695508" w14:paraId="23921059" w14:textId="77777777" w:rsidTr="00442DD8">
        <w:trPr>
          <w:trHeight w:val="74"/>
        </w:trPr>
        <w:tc>
          <w:tcPr>
            <w:tcW w:w="2143" w:type="pct"/>
            <w:vAlign w:val="bottom"/>
            <w:hideMark/>
          </w:tcPr>
          <w:p w14:paraId="7CDF90D6" w14:textId="7749C036" w:rsidR="00207FDF" w:rsidRPr="00B57B3A" w:rsidRDefault="00207FDF" w:rsidP="00442DD8">
            <w:pPr>
              <w:ind w:left="-1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="00006084" w:rsidRPr="00006084">
              <w:rPr>
                <w:rFonts w:ascii="Angsana New" w:hAnsi="Angsana New"/>
                <w:sz w:val="30"/>
                <w:szCs w:val="30"/>
                <w:cs/>
              </w:rPr>
              <w:t>และเขตอุตสาหกรรมส่งออก</w:t>
            </w:r>
          </w:p>
        </w:tc>
        <w:tc>
          <w:tcPr>
            <w:tcW w:w="608" w:type="pct"/>
            <w:vAlign w:val="bottom"/>
          </w:tcPr>
          <w:p w14:paraId="27C45309" w14:textId="3F4A3C8F" w:rsidR="00207FDF" w:rsidRPr="00FE3D86" w:rsidRDefault="00006084" w:rsidP="00442DD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608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1,261,213</w:t>
            </w:r>
          </w:p>
        </w:tc>
        <w:tc>
          <w:tcPr>
            <w:tcW w:w="147" w:type="pct"/>
            <w:vAlign w:val="bottom"/>
          </w:tcPr>
          <w:p w14:paraId="31B257DD" w14:textId="77777777" w:rsidR="00207FDF" w:rsidRPr="00FE3D86" w:rsidRDefault="00207FDF" w:rsidP="00442DD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  <w:vAlign w:val="bottom"/>
            <w:hideMark/>
          </w:tcPr>
          <w:p w14:paraId="21E179BA" w14:textId="7CB25AD1" w:rsidR="00207FDF" w:rsidRPr="00FE3D86" w:rsidRDefault="00006084" w:rsidP="00442DD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608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1,480,715</w:t>
            </w:r>
          </w:p>
        </w:tc>
        <w:tc>
          <w:tcPr>
            <w:tcW w:w="147" w:type="pct"/>
            <w:vAlign w:val="bottom"/>
          </w:tcPr>
          <w:p w14:paraId="62079023" w14:textId="77777777" w:rsidR="00207FDF" w:rsidRPr="00FE3D86" w:rsidRDefault="00207FDF" w:rsidP="0044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vAlign w:val="bottom"/>
          </w:tcPr>
          <w:p w14:paraId="57317810" w14:textId="2B8D6D25" w:rsidR="00207FDF" w:rsidRPr="00FE3D86" w:rsidRDefault="00006084" w:rsidP="00442DD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6084">
              <w:rPr>
                <w:rFonts w:asciiTheme="majorBidi" w:hAnsiTheme="majorBidi" w:cstheme="majorBidi"/>
                <w:sz w:val="30"/>
                <w:szCs w:val="30"/>
              </w:rPr>
              <w:t>2,757,035</w:t>
            </w:r>
          </w:p>
        </w:tc>
        <w:tc>
          <w:tcPr>
            <w:tcW w:w="139" w:type="pct"/>
            <w:vAlign w:val="bottom"/>
          </w:tcPr>
          <w:p w14:paraId="1FD7E67D" w14:textId="77777777" w:rsidR="00207FDF" w:rsidRPr="00FE3D86" w:rsidRDefault="00207FDF" w:rsidP="0044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vAlign w:val="bottom"/>
            <w:hideMark/>
          </w:tcPr>
          <w:p w14:paraId="38B219BC" w14:textId="1E09D770" w:rsidR="00207FDF" w:rsidRPr="00FE3D86" w:rsidRDefault="00006084" w:rsidP="00442DD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6084">
              <w:rPr>
                <w:rFonts w:asciiTheme="majorBidi" w:hAnsiTheme="majorBidi" w:cstheme="majorBidi"/>
                <w:sz w:val="30"/>
                <w:szCs w:val="30"/>
              </w:rPr>
              <w:t>2,988,095</w:t>
            </w:r>
          </w:p>
        </w:tc>
      </w:tr>
      <w:tr w:rsidR="00207FDF" w:rsidRPr="00695508" w14:paraId="7748F8B6" w14:textId="77777777" w:rsidTr="00442DD8">
        <w:tc>
          <w:tcPr>
            <w:tcW w:w="2143" w:type="pct"/>
            <w:vAlign w:val="bottom"/>
            <w:hideMark/>
          </w:tcPr>
          <w:p w14:paraId="3589F203" w14:textId="77777777" w:rsidR="00207FDF" w:rsidRPr="00B57B3A" w:rsidRDefault="00207FDF" w:rsidP="00442DD8">
            <w:pPr>
              <w:ind w:left="-1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608" w:type="pct"/>
            <w:vAlign w:val="bottom"/>
          </w:tcPr>
          <w:p w14:paraId="0816221A" w14:textId="164821FE" w:rsidR="00207FDF" w:rsidRPr="00FE3D86" w:rsidRDefault="00C204A2" w:rsidP="00442DD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E3D86">
              <w:rPr>
                <w:rFonts w:asciiTheme="majorBidi" w:hAnsiTheme="majorBidi" w:cstheme="majorBidi"/>
                <w:sz w:val="30"/>
                <w:szCs w:val="30"/>
              </w:rPr>
              <w:t>146,059</w:t>
            </w:r>
          </w:p>
        </w:tc>
        <w:tc>
          <w:tcPr>
            <w:tcW w:w="147" w:type="pct"/>
            <w:vAlign w:val="bottom"/>
          </w:tcPr>
          <w:p w14:paraId="5426FE16" w14:textId="77777777" w:rsidR="00207FDF" w:rsidRPr="00FE3D86" w:rsidRDefault="00207FDF" w:rsidP="00442DD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  <w:hideMark/>
          </w:tcPr>
          <w:p w14:paraId="76EE6622" w14:textId="569223B9" w:rsidR="00207FDF" w:rsidRPr="00FE3D86" w:rsidRDefault="00207FDF" w:rsidP="00442DD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E3D86">
              <w:rPr>
                <w:rFonts w:asciiTheme="majorBidi" w:hAnsiTheme="majorBidi" w:cstheme="majorBidi"/>
                <w:sz w:val="30"/>
                <w:szCs w:val="30"/>
              </w:rPr>
              <w:t>111,647</w:t>
            </w:r>
          </w:p>
        </w:tc>
        <w:tc>
          <w:tcPr>
            <w:tcW w:w="147" w:type="pct"/>
            <w:vAlign w:val="bottom"/>
          </w:tcPr>
          <w:p w14:paraId="32D125E1" w14:textId="77777777" w:rsidR="00207FDF" w:rsidRPr="00FE3D86" w:rsidRDefault="00207FDF" w:rsidP="0044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1CA70893" w14:textId="2A15E380" w:rsidR="00207FDF" w:rsidRPr="00FE3D86" w:rsidRDefault="003C4203" w:rsidP="00442DD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E3D86">
              <w:rPr>
                <w:rFonts w:asciiTheme="majorBidi" w:hAnsiTheme="majorBidi" w:cstheme="majorBidi"/>
                <w:sz w:val="30"/>
                <w:szCs w:val="30"/>
              </w:rPr>
              <w:t>277,853</w:t>
            </w:r>
          </w:p>
        </w:tc>
        <w:tc>
          <w:tcPr>
            <w:tcW w:w="139" w:type="pct"/>
            <w:vAlign w:val="bottom"/>
          </w:tcPr>
          <w:p w14:paraId="4F00AF17" w14:textId="77777777" w:rsidR="00207FDF" w:rsidRPr="00FE3D86" w:rsidRDefault="00207FDF" w:rsidP="0044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ind w:left="-17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vAlign w:val="bottom"/>
            <w:hideMark/>
          </w:tcPr>
          <w:p w14:paraId="6849EE54" w14:textId="074BF20E" w:rsidR="00207FDF" w:rsidRPr="00FE3D86" w:rsidRDefault="00207FDF" w:rsidP="00442DD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3D86">
              <w:rPr>
                <w:rFonts w:asciiTheme="majorBidi" w:hAnsiTheme="majorBidi" w:cstheme="majorBidi"/>
                <w:sz w:val="30"/>
                <w:szCs w:val="30"/>
              </w:rPr>
              <w:t>208,570</w:t>
            </w:r>
          </w:p>
        </w:tc>
      </w:tr>
      <w:tr w:rsidR="00207FDF" w:rsidRPr="00695508" w14:paraId="4FDCBA52" w14:textId="77777777" w:rsidTr="00442DD8">
        <w:tc>
          <w:tcPr>
            <w:tcW w:w="2143" w:type="pct"/>
            <w:vAlign w:val="bottom"/>
            <w:hideMark/>
          </w:tcPr>
          <w:p w14:paraId="457A430C" w14:textId="77777777" w:rsidR="00207FDF" w:rsidRPr="00442DD8" w:rsidRDefault="00207FDF" w:rsidP="00442DD8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608" w:type="pct"/>
            <w:vAlign w:val="bottom"/>
          </w:tcPr>
          <w:p w14:paraId="7E6AF09B" w14:textId="56A71735" w:rsidR="00207FDF" w:rsidRPr="00FE3D86" w:rsidRDefault="00C204A2" w:rsidP="00442DD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E3D86">
              <w:rPr>
                <w:rFonts w:asciiTheme="majorBidi" w:hAnsiTheme="majorBidi" w:cstheme="majorBidi"/>
                <w:sz w:val="30"/>
                <w:szCs w:val="30"/>
              </w:rPr>
              <w:t>108,162</w:t>
            </w:r>
          </w:p>
        </w:tc>
        <w:tc>
          <w:tcPr>
            <w:tcW w:w="147" w:type="pct"/>
            <w:vAlign w:val="bottom"/>
          </w:tcPr>
          <w:p w14:paraId="679D74ED" w14:textId="77777777" w:rsidR="00207FDF" w:rsidRPr="00FE3D86" w:rsidRDefault="00207FDF" w:rsidP="00442DD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  <w:hideMark/>
          </w:tcPr>
          <w:p w14:paraId="1E9B8370" w14:textId="7B1AFE88" w:rsidR="00207FDF" w:rsidRPr="00FE3D86" w:rsidRDefault="00207FDF" w:rsidP="00442DD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E3D86">
              <w:rPr>
                <w:rFonts w:asciiTheme="majorBidi" w:hAnsiTheme="majorBidi" w:cstheme="majorBidi"/>
                <w:sz w:val="30"/>
                <w:szCs w:val="30"/>
              </w:rPr>
              <w:t>105,240</w:t>
            </w:r>
          </w:p>
        </w:tc>
        <w:tc>
          <w:tcPr>
            <w:tcW w:w="147" w:type="pct"/>
            <w:vAlign w:val="bottom"/>
          </w:tcPr>
          <w:p w14:paraId="4F0E2346" w14:textId="77777777" w:rsidR="00207FDF" w:rsidRPr="00FE3D86" w:rsidRDefault="00207FDF" w:rsidP="0044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6C6C081F" w14:textId="5AEE7DF6" w:rsidR="00207FDF" w:rsidRPr="00FE3D86" w:rsidRDefault="003C4203" w:rsidP="00442DD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E3D86">
              <w:rPr>
                <w:rFonts w:asciiTheme="majorBidi" w:hAnsiTheme="majorBidi" w:cstheme="majorBidi"/>
                <w:sz w:val="30"/>
                <w:szCs w:val="30"/>
              </w:rPr>
              <w:t>222,</w:t>
            </w:r>
            <w:r w:rsidR="00BA2828" w:rsidRPr="00FE3D86">
              <w:rPr>
                <w:rFonts w:asciiTheme="majorBidi" w:hAnsiTheme="majorBidi" w:cstheme="majorBidi"/>
                <w:sz w:val="30"/>
                <w:szCs w:val="30"/>
              </w:rPr>
              <w:t>828</w:t>
            </w:r>
          </w:p>
        </w:tc>
        <w:tc>
          <w:tcPr>
            <w:tcW w:w="139" w:type="pct"/>
            <w:vAlign w:val="bottom"/>
          </w:tcPr>
          <w:p w14:paraId="07808959" w14:textId="77777777" w:rsidR="00207FDF" w:rsidRPr="00FE3D86" w:rsidRDefault="00207FDF" w:rsidP="0044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ind w:left="-17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vAlign w:val="bottom"/>
            <w:hideMark/>
          </w:tcPr>
          <w:p w14:paraId="6921C703" w14:textId="7D37D6EB" w:rsidR="00207FDF" w:rsidRPr="00FE3D86" w:rsidRDefault="00207FDF" w:rsidP="00442DD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E3D86">
              <w:rPr>
                <w:rFonts w:asciiTheme="majorBidi" w:hAnsiTheme="majorBidi" w:cstheme="majorBidi"/>
                <w:sz w:val="30"/>
                <w:szCs w:val="30"/>
              </w:rPr>
              <w:t>202,103</w:t>
            </w:r>
          </w:p>
        </w:tc>
      </w:tr>
      <w:tr w:rsidR="00852EB2" w:rsidRPr="00695508" w14:paraId="12F7E807" w14:textId="77777777" w:rsidTr="00442DD8">
        <w:tc>
          <w:tcPr>
            <w:tcW w:w="2143" w:type="pct"/>
            <w:vAlign w:val="bottom"/>
          </w:tcPr>
          <w:p w14:paraId="197FB6B8" w14:textId="7B95BE42" w:rsidR="00852EB2" w:rsidRPr="0037579F" w:rsidRDefault="008A13AB" w:rsidP="00442DD8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ประเทศอินเดีย</w:t>
            </w:r>
          </w:p>
        </w:tc>
        <w:tc>
          <w:tcPr>
            <w:tcW w:w="608" w:type="pct"/>
            <w:vAlign w:val="bottom"/>
          </w:tcPr>
          <w:p w14:paraId="53916F7C" w14:textId="105DABFB" w:rsidR="00852EB2" w:rsidRPr="00FE3D86" w:rsidRDefault="00587E28" w:rsidP="00442DD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E3D86">
              <w:rPr>
                <w:rFonts w:asciiTheme="majorBidi" w:hAnsiTheme="majorBidi" w:cstheme="majorBidi"/>
                <w:sz w:val="30"/>
                <w:szCs w:val="30"/>
              </w:rPr>
              <w:t>52,945</w:t>
            </w:r>
          </w:p>
        </w:tc>
        <w:tc>
          <w:tcPr>
            <w:tcW w:w="147" w:type="pct"/>
            <w:vAlign w:val="bottom"/>
          </w:tcPr>
          <w:p w14:paraId="0D6EBC32" w14:textId="77777777" w:rsidR="00852EB2" w:rsidRPr="00FE3D86" w:rsidRDefault="00852EB2" w:rsidP="00442DD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6C367CF7" w14:textId="07D9D7CF" w:rsidR="00852EB2" w:rsidRPr="00FE3D86" w:rsidRDefault="00FE6EE4" w:rsidP="00442DD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3D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 w:rsidR="00A90353" w:rsidRPr="00FE3D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,472</w:t>
            </w:r>
          </w:p>
        </w:tc>
        <w:tc>
          <w:tcPr>
            <w:tcW w:w="147" w:type="pct"/>
            <w:vAlign w:val="bottom"/>
          </w:tcPr>
          <w:p w14:paraId="0164EF6B" w14:textId="77777777" w:rsidR="00852EB2" w:rsidRPr="00FE3D86" w:rsidRDefault="00852EB2" w:rsidP="0044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18418DB3" w14:textId="5ABF70B9" w:rsidR="00852EB2" w:rsidRPr="00FE3D86" w:rsidRDefault="00427687" w:rsidP="00442DD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E3D86">
              <w:rPr>
                <w:rFonts w:asciiTheme="majorBidi" w:hAnsiTheme="majorBidi" w:cstheme="majorBidi"/>
                <w:sz w:val="30"/>
                <w:szCs w:val="30"/>
              </w:rPr>
              <w:t>238,03</w:t>
            </w:r>
            <w:r w:rsidR="00702A95" w:rsidRPr="00FE3D8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9" w:type="pct"/>
            <w:vAlign w:val="bottom"/>
          </w:tcPr>
          <w:p w14:paraId="25E5DDDA" w14:textId="77777777" w:rsidR="00852EB2" w:rsidRPr="00FE3D86" w:rsidRDefault="00852EB2" w:rsidP="0044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ind w:left="-17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7E7CC0A8" w14:textId="3E8FEA3C" w:rsidR="00852EB2" w:rsidRPr="00FE3D86" w:rsidRDefault="00C628BA" w:rsidP="00442DD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E3D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47,</w:t>
            </w:r>
            <w:r w:rsidR="004801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641</w:t>
            </w:r>
          </w:p>
        </w:tc>
      </w:tr>
      <w:tr w:rsidR="00207FDF" w:rsidRPr="00695508" w14:paraId="69DE51F8" w14:textId="77777777" w:rsidTr="00442DD8">
        <w:tc>
          <w:tcPr>
            <w:tcW w:w="2143" w:type="pct"/>
            <w:vAlign w:val="bottom"/>
            <w:hideMark/>
          </w:tcPr>
          <w:p w14:paraId="61E4BBC5" w14:textId="1D7910EA" w:rsidR="00207FDF" w:rsidRPr="00442DD8" w:rsidRDefault="00207FDF" w:rsidP="00442DD8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04688F" w14:textId="60CD0B80" w:rsidR="00207FDF" w:rsidRPr="00FE3D86" w:rsidRDefault="00006084" w:rsidP="00442DD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006084">
              <w:rPr>
                <w:rFonts w:asciiTheme="majorBidi" w:hAnsiTheme="majorBidi" w:cstheme="majorBidi"/>
                <w:sz w:val="30"/>
                <w:szCs w:val="30"/>
              </w:rPr>
              <w:t>108,230</w:t>
            </w:r>
          </w:p>
        </w:tc>
        <w:tc>
          <w:tcPr>
            <w:tcW w:w="147" w:type="pct"/>
          </w:tcPr>
          <w:p w14:paraId="072BF052" w14:textId="77777777" w:rsidR="00207FDF" w:rsidRPr="00FE3D86" w:rsidRDefault="00207FDF" w:rsidP="00442DD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AF405F" w14:textId="4A6F3725" w:rsidR="00207FDF" w:rsidRPr="00FE3D86" w:rsidRDefault="00006084" w:rsidP="00442DD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6084">
              <w:rPr>
                <w:rFonts w:asciiTheme="majorBidi" w:hAnsiTheme="majorBidi" w:cstheme="majorBidi"/>
                <w:sz w:val="30"/>
                <w:szCs w:val="30"/>
              </w:rPr>
              <w:t>221,375</w:t>
            </w:r>
          </w:p>
        </w:tc>
        <w:tc>
          <w:tcPr>
            <w:tcW w:w="147" w:type="pct"/>
            <w:vAlign w:val="bottom"/>
          </w:tcPr>
          <w:p w14:paraId="4D455A65" w14:textId="77777777" w:rsidR="00207FDF" w:rsidRPr="00FE3D86" w:rsidRDefault="00207FDF" w:rsidP="0044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A9C561" w14:textId="3B5D33CD" w:rsidR="00207FDF" w:rsidRPr="00FE3D86" w:rsidRDefault="00006084" w:rsidP="00442DD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6084">
              <w:rPr>
                <w:rFonts w:asciiTheme="majorBidi" w:hAnsiTheme="majorBidi" w:cstheme="majorBidi"/>
                <w:sz w:val="30"/>
                <w:szCs w:val="30"/>
              </w:rPr>
              <w:t>231,086</w:t>
            </w:r>
          </w:p>
        </w:tc>
        <w:tc>
          <w:tcPr>
            <w:tcW w:w="139" w:type="pct"/>
          </w:tcPr>
          <w:p w14:paraId="240621A3" w14:textId="77777777" w:rsidR="00207FDF" w:rsidRPr="00FE3D86" w:rsidRDefault="00207FDF" w:rsidP="0044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ind w:left="-17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452663" w14:textId="484709E2" w:rsidR="00207FDF" w:rsidRPr="00FE3D86" w:rsidRDefault="00006084" w:rsidP="00442DD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6084">
              <w:rPr>
                <w:rFonts w:asciiTheme="majorBidi" w:hAnsiTheme="majorBidi" w:cstheme="majorBidi"/>
                <w:sz w:val="30"/>
                <w:szCs w:val="30"/>
              </w:rPr>
              <w:t>389,</w:t>
            </w:r>
            <w:r w:rsidR="00480174">
              <w:rPr>
                <w:rFonts w:asciiTheme="majorBidi" w:hAnsiTheme="majorBidi" w:cstheme="majorBidi"/>
                <w:sz w:val="30"/>
                <w:szCs w:val="30"/>
              </w:rPr>
              <w:t>048</w:t>
            </w:r>
          </w:p>
        </w:tc>
      </w:tr>
      <w:tr w:rsidR="00207FDF" w:rsidRPr="00695508" w14:paraId="2987D026" w14:textId="77777777" w:rsidTr="00442DD8">
        <w:tc>
          <w:tcPr>
            <w:tcW w:w="2143" w:type="pct"/>
            <w:vAlign w:val="bottom"/>
            <w:hideMark/>
          </w:tcPr>
          <w:p w14:paraId="10FB852B" w14:textId="77777777" w:rsidR="00207FDF" w:rsidRPr="00B57B3A" w:rsidRDefault="00207FDF" w:rsidP="00442DD8">
            <w:pPr>
              <w:tabs>
                <w:tab w:val="left" w:pos="16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306F95" w14:textId="220A9365" w:rsidR="00207FDF" w:rsidRPr="00695508" w:rsidRDefault="00587E28" w:rsidP="00442DD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1,676,609</w:t>
            </w:r>
          </w:p>
        </w:tc>
        <w:tc>
          <w:tcPr>
            <w:tcW w:w="147" w:type="pct"/>
            <w:vAlign w:val="bottom"/>
          </w:tcPr>
          <w:p w14:paraId="09355A02" w14:textId="77777777" w:rsidR="00207FDF" w:rsidRPr="00695508" w:rsidRDefault="00207FDF" w:rsidP="0044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ECABF03" w14:textId="6B3C02E1" w:rsidR="00207FDF" w:rsidRPr="00695508" w:rsidRDefault="00207FDF" w:rsidP="00442DD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96EC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1,956,449</w:t>
            </w:r>
          </w:p>
        </w:tc>
        <w:tc>
          <w:tcPr>
            <w:tcW w:w="147" w:type="pct"/>
            <w:vAlign w:val="bottom"/>
          </w:tcPr>
          <w:p w14:paraId="230ED073" w14:textId="77777777" w:rsidR="00207FDF" w:rsidRPr="00695508" w:rsidRDefault="00207FDF" w:rsidP="0044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5F9702" w14:textId="32DA1888" w:rsidR="00207FDF" w:rsidRPr="00695508" w:rsidRDefault="00A578DE" w:rsidP="00442DD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3,726,83</w:t>
            </w:r>
            <w:r w:rsidR="00202C6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9" w:type="pct"/>
            <w:vAlign w:val="bottom"/>
          </w:tcPr>
          <w:p w14:paraId="1030E94B" w14:textId="77777777" w:rsidR="00207FDF" w:rsidRPr="00695508" w:rsidRDefault="00207FDF" w:rsidP="0044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F729340" w14:textId="7418F1A5" w:rsidR="00207FDF" w:rsidRPr="00695508" w:rsidRDefault="00207FDF" w:rsidP="00442DD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96EC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3,835,457</w:t>
            </w:r>
          </w:p>
        </w:tc>
      </w:tr>
    </w:tbl>
    <w:p w14:paraId="1F25B41B" w14:textId="77777777" w:rsidR="002E7845" w:rsidRDefault="002E7845" w:rsidP="009D3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pacing w:val="6"/>
          <w:sz w:val="30"/>
          <w:szCs w:val="30"/>
        </w:rPr>
      </w:pPr>
    </w:p>
    <w:p w14:paraId="3E26DFB1" w14:textId="77777777" w:rsidR="00207FDF" w:rsidRDefault="00655820" w:rsidP="008C0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pacing w:val="6"/>
          <w:sz w:val="30"/>
          <w:szCs w:val="30"/>
        </w:rPr>
      </w:pPr>
      <w:r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          </w:t>
      </w:r>
      <w:r w:rsidR="003364AC">
        <w:rPr>
          <w:rFonts w:asciiTheme="majorBidi" w:hAnsiTheme="majorBidi" w:cstheme="majorBidi" w:hint="cs"/>
          <w:spacing w:val="6"/>
          <w:sz w:val="30"/>
          <w:szCs w:val="30"/>
          <w:cs/>
        </w:rPr>
        <w:t>บริษัทมีจังหวะเวลาของการรับรู้รายได้โดยรวมมาจากการขาย โดยเป็นรายได้ที่รับรู้ ณ เวลาใดเวลาหนึ่</w:t>
      </w:r>
      <w:r w:rsidR="00207FDF">
        <w:rPr>
          <w:rFonts w:asciiTheme="majorBidi" w:hAnsiTheme="majorBidi" w:cstheme="majorBidi" w:hint="cs"/>
          <w:spacing w:val="6"/>
          <w:sz w:val="30"/>
          <w:szCs w:val="30"/>
          <w:cs/>
        </w:rPr>
        <w:t>ง</w:t>
      </w:r>
    </w:p>
    <w:p w14:paraId="526AF9FA" w14:textId="44035BFF" w:rsidR="00207FDF" w:rsidRDefault="00207FDF" w:rsidP="00FE3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6"/>
          <w:sz w:val="30"/>
          <w:szCs w:val="30"/>
        </w:rPr>
      </w:pPr>
    </w:p>
    <w:p w14:paraId="02757E18" w14:textId="77777777" w:rsidR="00207FDF" w:rsidRPr="00207FDF" w:rsidRDefault="00207FDF" w:rsidP="00207FD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right="-43"/>
        <w:jc w:val="both"/>
        <w:rPr>
          <w:rFonts w:asciiTheme="majorBidi" w:hAnsiTheme="majorBidi" w:cstheme="majorBidi"/>
          <w:spacing w:val="6"/>
          <w:sz w:val="30"/>
          <w:szCs w:val="30"/>
        </w:rPr>
      </w:pPr>
      <w:bookmarkStart w:id="1" w:name="_Hlk198913893"/>
      <w:r w:rsidRPr="00207FDF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  <w:bookmarkEnd w:id="1"/>
    </w:p>
    <w:p w14:paraId="0C1D3C5B" w14:textId="77777777" w:rsidR="00207FDF" w:rsidRDefault="00207FDF" w:rsidP="00207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right="-43"/>
        <w:jc w:val="both"/>
        <w:rPr>
          <w:rFonts w:asciiTheme="majorBidi" w:hAnsiTheme="majorBidi" w:cstheme="majorBidi"/>
          <w:spacing w:val="6"/>
          <w:sz w:val="30"/>
          <w:szCs w:val="30"/>
        </w:rPr>
      </w:pPr>
    </w:p>
    <w:p w14:paraId="58A12648" w14:textId="4FF92588" w:rsidR="00207FDF" w:rsidRDefault="00207FDF" w:rsidP="00207FDF">
      <w:pPr>
        <w:tabs>
          <w:tab w:val="clear" w:pos="227"/>
          <w:tab w:val="clear" w:pos="454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39466CFA" w14:textId="77777777" w:rsidR="00207FDF" w:rsidRDefault="00207FDF" w:rsidP="00207FDF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864"/>
        <w:gridCol w:w="1890"/>
        <w:gridCol w:w="1379"/>
        <w:gridCol w:w="234"/>
        <w:gridCol w:w="1717"/>
      </w:tblGrid>
      <w:tr w:rsidR="00207FDF" w14:paraId="0C7F50B7" w14:textId="77777777" w:rsidTr="00842D71">
        <w:tc>
          <w:tcPr>
            <w:tcW w:w="2070" w:type="dxa"/>
          </w:tcPr>
          <w:p w14:paraId="5DCF7DF9" w14:textId="77777777" w:rsidR="00207FD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64" w:type="dxa"/>
            <w:vAlign w:val="bottom"/>
            <w:hideMark/>
          </w:tcPr>
          <w:p w14:paraId="7C209A69" w14:textId="77777777" w:rsidR="00207FD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วันที่อนุมัติ</w:t>
            </w:r>
          </w:p>
        </w:tc>
        <w:tc>
          <w:tcPr>
            <w:tcW w:w="1890" w:type="dxa"/>
            <w:vAlign w:val="bottom"/>
            <w:hideMark/>
          </w:tcPr>
          <w:p w14:paraId="09D0B000" w14:textId="77777777" w:rsidR="00207FD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กำหนดจ่าย</w:t>
            </w:r>
          </w:p>
          <w:p w14:paraId="25FC9B3C" w14:textId="77777777" w:rsidR="00207FD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  <w:tc>
          <w:tcPr>
            <w:tcW w:w="1379" w:type="dxa"/>
            <w:vAlign w:val="bottom"/>
            <w:hideMark/>
          </w:tcPr>
          <w:p w14:paraId="66DC1F37" w14:textId="77777777" w:rsidR="00207FD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3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อัตราเงินปันผลต่อหุ้น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34" w:type="dxa"/>
            <w:vAlign w:val="bottom"/>
          </w:tcPr>
          <w:p w14:paraId="25A679B1" w14:textId="77777777" w:rsidR="00207FD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17" w:type="dxa"/>
            <w:vAlign w:val="bottom"/>
            <w:hideMark/>
          </w:tcPr>
          <w:p w14:paraId="7E9746AD" w14:textId="77777777" w:rsidR="00207FD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จำนวนเงิน</w:t>
            </w:r>
          </w:p>
        </w:tc>
      </w:tr>
      <w:tr w:rsidR="00207FDF" w14:paraId="4D9D313D" w14:textId="77777777" w:rsidTr="00842D71">
        <w:tc>
          <w:tcPr>
            <w:tcW w:w="2070" w:type="dxa"/>
          </w:tcPr>
          <w:p w14:paraId="0B482552" w14:textId="77777777" w:rsidR="00207FD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4" w:type="dxa"/>
            <w:vAlign w:val="bottom"/>
          </w:tcPr>
          <w:p w14:paraId="69CC6E0A" w14:textId="77777777" w:rsidR="00207FD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2A658C3" w14:textId="77777777" w:rsidR="00207FD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  <w:hideMark/>
          </w:tcPr>
          <w:p w14:paraId="22A81698" w14:textId="77777777" w:rsidR="00207FD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4" w:type="dxa"/>
            <w:vAlign w:val="bottom"/>
          </w:tcPr>
          <w:p w14:paraId="25779252" w14:textId="77777777" w:rsidR="00207FD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vAlign w:val="bottom"/>
            <w:hideMark/>
          </w:tcPr>
          <w:p w14:paraId="77352A1A" w14:textId="77777777" w:rsidR="00207FD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207FDF" w14:paraId="22FBDE7D" w14:textId="77777777" w:rsidTr="00D67C21">
        <w:tc>
          <w:tcPr>
            <w:tcW w:w="2070" w:type="dxa"/>
            <w:vAlign w:val="bottom"/>
            <w:hideMark/>
          </w:tcPr>
          <w:p w14:paraId="2276CC80" w14:textId="4F80DDB1" w:rsidR="00207FDF" w:rsidRPr="002669F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669F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64" w:type="dxa"/>
            <w:vAlign w:val="bottom"/>
          </w:tcPr>
          <w:p w14:paraId="42900E16" w14:textId="77777777" w:rsidR="00207FDF" w:rsidRPr="002669F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B7935B0" w14:textId="77777777" w:rsidR="00207FDF" w:rsidRPr="002669F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640D76A7" w14:textId="77777777" w:rsidR="00207FDF" w:rsidRPr="002669F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738DDD13" w14:textId="77777777" w:rsidR="00207FDF" w:rsidRPr="002669F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vAlign w:val="bottom"/>
          </w:tcPr>
          <w:p w14:paraId="24671E23" w14:textId="77777777" w:rsidR="00207FDF" w:rsidRPr="002669F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7FDF" w14:paraId="02F4C5F8" w14:textId="77777777" w:rsidTr="00D67C21">
        <w:tc>
          <w:tcPr>
            <w:tcW w:w="2070" w:type="dxa"/>
            <w:hideMark/>
          </w:tcPr>
          <w:p w14:paraId="3393169C" w14:textId="50FD567C" w:rsidR="00207FDF" w:rsidRPr="002669F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4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669F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เงินปันผลประจำปี </w:t>
            </w:r>
            <w:r w:rsidRPr="002669F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="00E720B0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864" w:type="dxa"/>
            <w:vAlign w:val="bottom"/>
            <w:hideMark/>
          </w:tcPr>
          <w:p w14:paraId="2CD7372A" w14:textId="560FCF03" w:rsidR="00207FDF" w:rsidRPr="002669FF" w:rsidRDefault="003F2F3A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28</w:t>
            </w:r>
            <w:r w:rsidR="00207FD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207FDF" w:rsidRPr="002669F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เมษายน </w:t>
            </w:r>
            <w:r w:rsidR="00207FDF" w:rsidRPr="002669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207F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90" w:type="dxa"/>
            <w:vAlign w:val="bottom"/>
            <w:hideMark/>
          </w:tcPr>
          <w:p w14:paraId="576C0D97" w14:textId="64ACD7F0" w:rsidR="00207FDF" w:rsidRPr="002669F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669F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พฤษภาคม </w:t>
            </w:r>
            <w:r w:rsidRPr="002669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3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75230B2" w14:textId="7703B076" w:rsidR="00207FDF" w:rsidRPr="002669FF" w:rsidRDefault="003F2F3A" w:rsidP="00842D71">
            <w:pPr>
              <w:pStyle w:val="block"/>
              <w:tabs>
                <w:tab w:val="left" w:pos="780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1.00</w:t>
            </w:r>
          </w:p>
        </w:tc>
        <w:tc>
          <w:tcPr>
            <w:tcW w:w="234" w:type="dxa"/>
            <w:vAlign w:val="bottom"/>
          </w:tcPr>
          <w:p w14:paraId="57230A82" w14:textId="77777777" w:rsidR="00207FDF" w:rsidRPr="002669F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6570201" w14:textId="0F5D93BA" w:rsidR="00207FDF" w:rsidRPr="002669FF" w:rsidRDefault="003F2F3A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1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48,000</w:t>
            </w:r>
          </w:p>
        </w:tc>
      </w:tr>
      <w:tr w:rsidR="00207FDF" w14:paraId="34E819E2" w14:textId="77777777" w:rsidTr="00842D71">
        <w:tc>
          <w:tcPr>
            <w:tcW w:w="2070" w:type="dxa"/>
          </w:tcPr>
          <w:p w14:paraId="035B7A43" w14:textId="77777777" w:rsidR="00207FD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4" w:type="dxa"/>
            <w:vAlign w:val="bottom"/>
          </w:tcPr>
          <w:p w14:paraId="676E1489" w14:textId="77777777" w:rsidR="00207FD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516C573" w14:textId="77777777" w:rsidR="00207FD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5A1705E" w14:textId="77777777" w:rsidR="00207FDF" w:rsidRPr="0080487C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2D60AAB4" w14:textId="77777777" w:rsidR="00207FD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0818C16" w14:textId="77777777" w:rsidR="00207FDF" w:rsidRPr="0080487C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7FDF" w14:paraId="72FD3365" w14:textId="77777777" w:rsidTr="00842D71">
        <w:tc>
          <w:tcPr>
            <w:tcW w:w="2070" w:type="dxa"/>
            <w:vAlign w:val="bottom"/>
            <w:hideMark/>
          </w:tcPr>
          <w:p w14:paraId="4735D089" w14:textId="0CD635FB" w:rsidR="00207FDF" w:rsidRDefault="00207FDF" w:rsidP="00207F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2669F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64" w:type="dxa"/>
            <w:vAlign w:val="bottom"/>
          </w:tcPr>
          <w:p w14:paraId="768E0503" w14:textId="77777777" w:rsidR="00207FDF" w:rsidRDefault="00207FDF" w:rsidP="00207F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1633DD9" w14:textId="77777777" w:rsidR="00207FDF" w:rsidRDefault="00207FDF" w:rsidP="00207F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17488E1E" w14:textId="77777777" w:rsidR="00207FDF" w:rsidRPr="0080487C" w:rsidRDefault="00207FDF" w:rsidP="00207F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5580D808" w14:textId="77777777" w:rsidR="00207FDF" w:rsidRDefault="00207FDF" w:rsidP="00207F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vAlign w:val="bottom"/>
          </w:tcPr>
          <w:p w14:paraId="4AECA184" w14:textId="77777777" w:rsidR="00207FDF" w:rsidRPr="0080487C" w:rsidRDefault="00207FDF" w:rsidP="00207F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7FDF" w14:paraId="3E923530" w14:textId="77777777" w:rsidTr="00842D71">
        <w:tc>
          <w:tcPr>
            <w:tcW w:w="2070" w:type="dxa"/>
            <w:hideMark/>
          </w:tcPr>
          <w:p w14:paraId="76A99FDA" w14:textId="3A303FF6" w:rsidR="00207FDF" w:rsidRDefault="00207FDF" w:rsidP="00207F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4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669F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เงินปันผลประจำปี </w:t>
            </w:r>
            <w:r w:rsidRPr="002669F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864" w:type="dxa"/>
            <w:vAlign w:val="bottom"/>
            <w:hideMark/>
          </w:tcPr>
          <w:p w14:paraId="64665944" w14:textId="2C67F84A" w:rsidR="00207FDF" w:rsidRDefault="00207FDF" w:rsidP="00207F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29 </w:t>
            </w:r>
            <w:r w:rsidRPr="002669F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เมษายน </w:t>
            </w:r>
            <w:r w:rsidRPr="002669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90" w:type="dxa"/>
            <w:vAlign w:val="bottom"/>
            <w:hideMark/>
          </w:tcPr>
          <w:p w14:paraId="457B7545" w14:textId="26F2815D" w:rsidR="00207FDF" w:rsidRDefault="00207FDF" w:rsidP="00207F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669F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พฤษภาคม </w:t>
            </w:r>
            <w:r w:rsidRPr="002669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C4EC3AA" w14:textId="4A76D881" w:rsidR="00207FDF" w:rsidRPr="0080487C" w:rsidRDefault="00207FDF" w:rsidP="00207FDF">
            <w:pPr>
              <w:pStyle w:val="block"/>
              <w:tabs>
                <w:tab w:val="left" w:pos="780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06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2.625</w:t>
            </w:r>
          </w:p>
        </w:tc>
        <w:tc>
          <w:tcPr>
            <w:tcW w:w="234" w:type="dxa"/>
            <w:vAlign w:val="bottom"/>
          </w:tcPr>
          <w:p w14:paraId="64B5244D" w14:textId="77777777" w:rsidR="00207FDF" w:rsidRDefault="00207FDF" w:rsidP="00207F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43E8C1F" w14:textId="18F59EC1" w:rsidR="00207FDF" w:rsidRPr="0080487C" w:rsidRDefault="00207FDF" w:rsidP="00207F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1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06D5">
              <w:rPr>
                <w:rFonts w:asciiTheme="majorBidi" w:hAnsiTheme="majorBidi" w:cstheme="majorBidi"/>
                <w:sz w:val="30"/>
                <w:szCs w:val="30"/>
              </w:rPr>
              <w:t>126,000</w:t>
            </w:r>
          </w:p>
        </w:tc>
      </w:tr>
    </w:tbl>
    <w:p w14:paraId="57DEAA65" w14:textId="767BFD8D" w:rsidR="00207FDF" w:rsidRPr="00207FDF" w:rsidRDefault="00207FDF" w:rsidP="00207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right="-43"/>
        <w:jc w:val="both"/>
        <w:rPr>
          <w:rFonts w:asciiTheme="majorBidi" w:hAnsiTheme="majorBidi" w:cstheme="majorBidi"/>
          <w:spacing w:val="6"/>
          <w:sz w:val="30"/>
          <w:szCs w:val="30"/>
          <w:cs/>
        </w:rPr>
        <w:sectPr w:rsidR="00207FDF" w:rsidRPr="00207FDF" w:rsidSect="004D0CC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2"/>
          <w:cols w:space="720"/>
          <w:docGrid w:linePitch="272"/>
        </w:sectPr>
      </w:pPr>
    </w:p>
    <w:p w14:paraId="4693C750" w14:textId="2722954D" w:rsidR="00207FDF" w:rsidRPr="00207FDF" w:rsidRDefault="00207FDF" w:rsidP="00207FD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bookmarkStart w:id="4" w:name="_Hlk14918793"/>
      <w:r w:rsidRPr="00440DDF">
        <w:rPr>
          <w:rFonts w:ascii="Angsana New" w:hAnsi="Angsana New" w:hint="cs"/>
          <w:b/>
          <w:bCs/>
          <w:sz w:val="30"/>
          <w:szCs w:val="30"/>
          <w:cs/>
        </w:rPr>
        <w:t>เ</w:t>
      </w:r>
      <w:r w:rsidRPr="00440DDF">
        <w:rPr>
          <w:rFonts w:ascii="Angsana New" w:hAnsi="Angsana New"/>
          <w:b/>
          <w:bCs/>
          <w:sz w:val="30"/>
          <w:szCs w:val="30"/>
          <w:cs/>
        </w:rPr>
        <w:t>ครื่องมือทางการเงิน</w:t>
      </w:r>
    </w:p>
    <w:p w14:paraId="535C9554" w14:textId="77777777" w:rsidR="003364AC" w:rsidRPr="007C3D64" w:rsidRDefault="003364AC" w:rsidP="007C3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12"/>
          <w:szCs w:val="12"/>
          <w:cs/>
          <w:lang w:val="en-GB"/>
        </w:rPr>
      </w:pPr>
    </w:p>
    <w:p w14:paraId="21D98C7D" w14:textId="77777777" w:rsidR="003364AC" w:rsidRPr="00E8622D" w:rsidRDefault="003364AC" w:rsidP="007C3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8622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1EF4A23" w14:textId="77777777" w:rsidR="003364AC" w:rsidRPr="007C3D64" w:rsidRDefault="003364AC" w:rsidP="007C3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12"/>
          <w:szCs w:val="12"/>
        </w:rPr>
      </w:pPr>
    </w:p>
    <w:p w14:paraId="43FBF96E" w14:textId="54001B58" w:rsidR="003364AC" w:rsidRDefault="003364AC" w:rsidP="007C3D6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8"/>
          <w:szCs w:val="8"/>
          <w:lang w:bidi="th-TH"/>
        </w:rPr>
      </w:pP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</w:t>
      </w:r>
      <w:r w:rsidR="00484D24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</w:t>
      </w:r>
      <w:r w:rsidRPr="00E8622D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ค่าด้วย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ราคาทุนตัดจำหน่าย</w:t>
      </w: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E8622D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</w:p>
    <w:p w14:paraId="349CCD33" w14:textId="77777777" w:rsidR="003364AC" w:rsidRPr="00426768" w:rsidRDefault="003364AC" w:rsidP="007C3D6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8"/>
          <w:szCs w:val="8"/>
          <w:lang w:bidi="th-TH"/>
        </w:rPr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530"/>
        <w:gridCol w:w="236"/>
        <w:gridCol w:w="1294"/>
        <w:gridCol w:w="236"/>
        <w:gridCol w:w="1384"/>
        <w:gridCol w:w="236"/>
        <w:gridCol w:w="1294"/>
        <w:gridCol w:w="236"/>
        <w:gridCol w:w="1474"/>
      </w:tblGrid>
      <w:tr w:rsidR="00BB0E5E" w:rsidRPr="001D5F0D" w14:paraId="16D9E78F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7E78E801" w14:textId="77777777" w:rsidR="00BB0E5E" w:rsidRPr="001D5F0D" w:rsidRDefault="00BB0E5E" w:rsidP="001C187C">
            <w:pPr>
              <w:spacing w:line="340" w:lineRule="exact"/>
              <w:ind w:left="-24" w:right="-90" w:firstLine="2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07581223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82E602C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154" w:type="dxa"/>
            <w:gridSpan w:val="7"/>
            <w:vAlign w:val="bottom"/>
          </w:tcPr>
          <w:p w14:paraId="762C26D0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BB0E5E" w:rsidRPr="001D5F0D" w14:paraId="1FE8AF67" w14:textId="77777777" w:rsidTr="00BB0E5E">
        <w:trPr>
          <w:trHeight w:val="261"/>
          <w:tblHeader/>
        </w:trPr>
        <w:tc>
          <w:tcPr>
            <w:tcW w:w="6120" w:type="dxa"/>
            <w:vAlign w:val="bottom"/>
            <w:hideMark/>
          </w:tcPr>
          <w:p w14:paraId="4095254D" w14:textId="4FBDC77A" w:rsidR="00BB0E5E" w:rsidRPr="001D5F0D" w:rsidRDefault="00BB0E5E" w:rsidP="001C187C">
            <w:pPr>
              <w:spacing w:line="340" w:lineRule="exact"/>
              <w:ind w:left="-24" w:right="-90" w:firstLine="2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2B9AA50D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</w:t>
            </w:r>
            <w:r w:rsidRPr="001D5F0D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ในการป้องกัน</w:t>
            </w:r>
            <w:r w:rsidRPr="001D5F0D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</w:tcPr>
          <w:p w14:paraId="56C24BBC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76E048BB" w14:textId="734AE3E5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1D5F0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8779A" w:rsidRPr="00F877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15531B2F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  <w:hideMark/>
          </w:tcPr>
          <w:p w14:paraId="30468742" w14:textId="0536FBD5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1D5F0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8779A" w:rsidRPr="00F877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1CBFB6C3" w14:textId="77777777" w:rsidR="00BB0E5E" w:rsidRPr="001D5F0D" w:rsidRDefault="00BB0E5E" w:rsidP="001C187C">
            <w:pPr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  <w:hideMark/>
          </w:tcPr>
          <w:p w14:paraId="01D30AC5" w14:textId="0353DE22" w:rsidR="00BB0E5E" w:rsidRPr="001D5F0D" w:rsidRDefault="00BB0E5E" w:rsidP="001C187C">
            <w:pPr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1D5F0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8779A" w:rsidRPr="00F8779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1850D653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703AEED1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B0E5E" w:rsidRPr="001D5F0D" w14:paraId="7F2CF338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3C9DD66A" w14:textId="343609FC" w:rsidR="00BB0E5E" w:rsidRPr="001D5F0D" w:rsidRDefault="00207FDF" w:rsidP="001C187C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7920" w:type="dxa"/>
            <w:gridSpan w:val="9"/>
          </w:tcPr>
          <w:p w14:paraId="0E376BBD" w14:textId="378603E2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D5F0D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1D5F0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1D5F0D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BB0E5E" w:rsidRPr="001D5F0D" w14:paraId="223847FC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7A7BA912" w14:textId="77777777" w:rsidR="00BB0E5E" w:rsidRPr="001D5F0D" w:rsidRDefault="00BB0E5E" w:rsidP="001C187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</w:t>
            </w:r>
            <w:r w:rsidRPr="001D5F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</w:tcPr>
          <w:p w14:paraId="75120FF2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0A117135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5A30C403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BDC850D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75E91504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09D83DBB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7C4EB67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887984C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34EA7932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B0E5E" w:rsidRPr="001D5F0D" w14:paraId="42D06216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642E59B3" w14:textId="2C2D9FC6" w:rsidR="00BB0E5E" w:rsidRPr="007E3201" w:rsidRDefault="00BB0E5E" w:rsidP="001C187C">
            <w:pPr>
              <w:ind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E3201">
              <w:rPr>
                <w:rFonts w:ascii="Angsana New" w:eastAsia="MS Mincho" w:hAnsi="Angsana New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1530" w:type="dxa"/>
          </w:tcPr>
          <w:p w14:paraId="613408FC" w14:textId="56C17F72" w:rsidR="00BB0E5E" w:rsidRPr="001D5F0D" w:rsidRDefault="003F2F3A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2,66</w:t>
            </w:r>
            <w:r w:rsidR="00982CF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0CB78BA5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7874E598" w14:textId="719E45A8" w:rsidR="00BB0E5E" w:rsidRPr="001D5F0D" w:rsidRDefault="003F7671" w:rsidP="001C187C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37990250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03FA87EA" w14:textId="76F5BB21" w:rsidR="00BB0E5E" w:rsidRPr="001D5F0D" w:rsidRDefault="003F7671" w:rsidP="001C187C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2,66</w:t>
            </w:r>
            <w:r w:rsidR="006F78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3D3CCF1C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60E23A5D" w14:textId="34D73458" w:rsidR="00BB0E5E" w:rsidRPr="001D5F0D" w:rsidRDefault="003F7671" w:rsidP="001C187C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E5EFC7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4D2C9802" w14:textId="1F105FB4" w:rsidR="00BB0E5E" w:rsidRPr="001D5F0D" w:rsidRDefault="003F7671" w:rsidP="001C187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2,66</w:t>
            </w:r>
            <w:r w:rsidR="00982CF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</w:p>
        </w:tc>
      </w:tr>
      <w:tr w:rsidR="00BB0E5E" w:rsidRPr="001D5F0D" w14:paraId="5647455B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4F4FCC45" w14:textId="437C39B2" w:rsidR="00BB0E5E" w:rsidRPr="007E3201" w:rsidRDefault="00BB0E5E" w:rsidP="001C187C">
            <w:pPr>
              <w:ind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E3201">
              <w:rPr>
                <w:rFonts w:ascii="Angsana New" w:eastAsia="MS Mincho" w:hAnsi="Angsana New"/>
                <w:sz w:val="26"/>
                <w:szCs w:val="26"/>
                <w:cs/>
              </w:rPr>
              <w:t>สัญญาซื้อขายทองแดงล่วงหน้าที่ใช้ในการป้องกันความเสี่ยง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35C4A95" w14:textId="0ECBD02B" w:rsidR="00BB0E5E" w:rsidRPr="001D5F0D" w:rsidRDefault="003F2F3A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9,572</w:t>
            </w:r>
          </w:p>
        </w:tc>
        <w:tc>
          <w:tcPr>
            <w:tcW w:w="236" w:type="dxa"/>
          </w:tcPr>
          <w:p w14:paraId="6B9A4D8E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199E3002" w14:textId="5FE33C0F" w:rsidR="00BB0E5E" w:rsidRPr="001D5F0D" w:rsidRDefault="003F7671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64A47419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1406C5D7" w14:textId="70542634" w:rsidR="00BB0E5E" w:rsidRPr="001D5F0D" w:rsidRDefault="003F7671" w:rsidP="001C187C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9,572</w:t>
            </w:r>
          </w:p>
        </w:tc>
        <w:tc>
          <w:tcPr>
            <w:tcW w:w="236" w:type="dxa"/>
          </w:tcPr>
          <w:p w14:paraId="62E08C04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B685729" w14:textId="674A9F89" w:rsidR="00BB0E5E" w:rsidRPr="001D5F0D" w:rsidRDefault="003F7671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CE49457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781B9C47" w14:textId="1F8CC64B" w:rsidR="00BB0E5E" w:rsidRPr="001D5F0D" w:rsidRDefault="003F7671" w:rsidP="001C187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9,572</w:t>
            </w:r>
          </w:p>
        </w:tc>
      </w:tr>
      <w:tr w:rsidR="00BB0E5E" w:rsidRPr="001D5F0D" w14:paraId="0D48BA40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073C8DC0" w14:textId="77777777" w:rsidR="00BB0E5E" w:rsidRPr="001D5F0D" w:rsidRDefault="00BB0E5E" w:rsidP="001C187C">
            <w:pPr>
              <w:ind w:left="-19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916C27C" w14:textId="210EAE8E" w:rsidR="00BB0E5E" w:rsidRPr="001D5F0D" w:rsidRDefault="003F2F3A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12,23</w:t>
            </w:r>
            <w:r w:rsidR="00982CF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236" w:type="dxa"/>
          </w:tcPr>
          <w:p w14:paraId="1E5F2345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42D8DB51" w14:textId="77777777" w:rsidR="00BB0E5E" w:rsidRPr="001D5F0D" w:rsidRDefault="00BB0E5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46296AF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253B6C67" w14:textId="77777777" w:rsidR="00BB0E5E" w:rsidRPr="00BB0E5E" w:rsidRDefault="00BB0E5E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3BA6110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02AA51D" w14:textId="77777777" w:rsidR="00BB0E5E" w:rsidRPr="001D5F0D" w:rsidRDefault="00BB0E5E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F0D1E95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055AF3D4" w14:textId="77777777" w:rsidR="00BB0E5E" w:rsidRPr="001D5F0D" w:rsidRDefault="00BB0E5E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B0E5E" w:rsidRPr="001D5F0D" w14:paraId="4E33CA03" w14:textId="77777777" w:rsidTr="00BB0E5E">
        <w:trPr>
          <w:trHeight w:val="141"/>
          <w:tblHeader/>
        </w:trPr>
        <w:tc>
          <w:tcPr>
            <w:tcW w:w="6120" w:type="dxa"/>
            <w:vAlign w:val="bottom"/>
          </w:tcPr>
          <w:p w14:paraId="3A1DDF80" w14:textId="77777777" w:rsidR="00BB0E5E" w:rsidRPr="001D5F0D" w:rsidRDefault="00BB0E5E" w:rsidP="001C187C">
            <w:pPr>
              <w:spacing w:line="240" w:lineRule="auto"/>
              <w:ind w:left="-19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713F875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4AB67C33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55C78CB0" w14:textId="77777777" w:rsidR="00BB0E5E" w:rsidRPr="001D5F0D" w:rsidRDefault="00BB0E5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36D25CF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6D506949" w14:textId="77777777" w:rsidR="00BB0E5E" w:rsidRPr="00BB0E5E" w:rsidRDefault="00BB0E5E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0E415B9" w14:textId="77777777" w:rsidR="00BB0E5E" w:rsidRPr="001D5F0D" w:rsidRDefault="00BB0E5E" w:rsidP="001C187C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09222BF5" w14:textId="77777777" w:rsidR="00BB0E5E" w:rsidRPr="001D5F0D" w:rsidRDefault="00BB0E5E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EFD0FFF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4D5B9A1B" w14:textId="77777777" w:rsidR="00BB0E5E" w:rsidRPr="001D5F0D" w:rsidRDefault="00BB0E5E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B0E5E" w:rsidRPr="001D5F0D" w14:paraId="49214A03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33D9A484" w14:textId="77777777" w:rsidR="00BB0E5E" w:rsidRPr="001D5F0D" w:rsidRDefault="00BB0E5E" w:rsidP="001C187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1D5F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</w:tcPr>
          <w:p w14:paraId="3F89241C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4F982805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1B44149F" w14:textId="77777777" w:rsidR="00BB0E5E" w:rsidRPr="001D5F0D" w:rsidRDefault="00BB0E5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DD7D235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7BA808CD" w14:textId="77777777" w:rsidR="00BB0E5E" w:rsidRPr="00BB0E5E" w:rsidRDefault="00BB0E5E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866A099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142BFECD" w14:textId="77777777" w:rsidR="00BB0E5E" w:rsidRPr="001D5F0D" w:rsidRDefault="00BB0E5E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6DAC3A1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418FEA6E" w14:textId="77777777" w:rsidR="00BB0E5E" w:rsidRPr="001D5F0D" w:rsidRDefault="00BB0E5E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B0E5E" w:rsidRPr="001D5F0D" w14:paraId="60658A90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1D213CF1" w14:textId="0D62B38B" w:rsidR="00BB0E5E" w:rsidRPr="001D5F0D" w:rsidRDefault="00BB0E5E" w:rsidP="00720DB1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1530" w:type="dxa"/>
          </w:tcPr>
          <w:p w14:paraId="1F2BB9F3" w14:textId="7D0B0A41" w:rsidR="00BB0E5E" w:rsidRPr="001D5F0D" w:rsidRDefault="003F2F3A" w:rsidP="00720DB1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3F767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7,276)</w:t>
            </w:r>
          </w:p>
        </w:tc>
        <w:tc>
          <w:tcPr>
            <w:tcW w:w="236" w:type="dxa"/>
          </w:tcPr>
          <w:p w14:paraId="5A46C443" w14:textId="77777777" w:rsidR="00BB0E5E" w:rsidRPr="001D5F0D" w:rsidRDefault="00BB0E5E" w:rsidP="00720D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67E419C0" w14:textId="2B83F95F" w:rsidR="00BB0E5E" w:rsidRPr="001D5F0D" w:rsidRDefault="003F7671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34BCCBAB" w14:textId="77777777" w:rsidR="00BB0E5E" w:rsidRPr="001D5F0D" w:rsidRDefault="00BB0E5E" w:rsidP="00720D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49DE2EB2" w14:textId="2E560A95" w:rsidR="00BB0E5E" w:rsidRPr="00BB0E5E" w:rsidRDefault="00B24D09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(7,276)</w:t>
            </w:r>
          </w:p>
        </w:tc>
        <w:tc>
          <w:tcPr>
            <w:tcW w:w="236" w:type="dxa"/>
          </w:tcPr>
          <w:p w14:paraId="6BB238C1" w14:textId="77777777" w:rsidR="00BB0E5E" w:rsidRPr="001D5F0D" w:rsidRDefault="00BB0E5E" w:rsidP="00720DB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2F383901" w14:textId="740C5E72" w:rsidR="00BB0E5E" w:rsidRPr="001D5F0D" w:rsidRDefault="00B24D09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EF9CA1" w14:textId="77777777" w:rsidR="00BB0E5E" w:rsidRPr="001D5F0D" w:rsidRDefault="00BB0E5E" w:rsidP="00720D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755887FA" w14:textId="689BB784" w:rsidR="00BB0E5E" w:rsidRPr="001D5F0D" w:rsidRDefault="00B24D09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(7,276)</w:t>
            </w:r>
          </w:p>
        </w:tc>
      </w:tr>
      <w:tr w:rsidR="00BB0E5E" w:rsidRPr="001D5F0D" w14:paraId="43ABA296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3281A32F" w14:textId="5D8B7E14" w:rsidR="00BB0E5E" w:rsidRPr="001D5F0D" w:rsidRDefault="00BB0E5E" w:rsidP="001C187C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สัญญาซื้อขายทองแดงล่วงหน้าที่ใช้ในการป้องกันความเสี่ยง</w:t>
            </w:r>
          </w:p>
        </w:tc>
        <w:tc>
          <w:tcPr>
            <w:tcW w:w="1530" w:type="dxa"/>
          </w:tcPr>
          <w:p w14:paraId="325E18FE" w14:textId="4A2AC1A5" w:rsidR="00BB0E5E" w:rsidRPr="001D5F0D" w:rsidRDefault="003F7671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(40,769)</w:t>
            </w:r>
          </w:p>
        </w:tc>
        <w:tc>
          <w:tcPr>
            <w:tcW w:w="236" w:type="dxa"/>
          </w:tcPr>
          <w:p w14:paraId="76765327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346105F7" w14:textId="010276E6" w:rsidR="00BB0E5E" w:rsidRPr="001D5F0D" w:rsidRDefault="003F7671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092EA5E2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5D9E77B6" w14:textId="0506E1AD" w:rsidR="00BB0E5E" w:rsidRPr="00BB0E5E" w:rsidRDefault="00B24D09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(40,769)</w:t>
            </w:r>
          </w:p>
        </w:tc>
        <w:tc>
          <w:tcPr>
            <w:tcW w:w="236" w:type="dxa"/>
          </w:tcPr>
          <w:p w14:paraId="23636C31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383A5CEE" w14:textId="199028E3" w:rsidR="00BB0E5E" w:rsidRPr="001D5F0D" w:rsidRDefault="00B24D09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20BFB17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10AC7906" w14:textId="1052D643" w:rsidR="00BB0E5E" w:rsidRPr="001D5F0D" w:rsidRDefault="00B24D09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(40,769)</w:t>
            </w:r>
          </w:p>
        </w:tc>
      </w:tr>
      <w:tr w:rsidR="00BB0E5E" w:rsidRPr="001D5F0D" w14:paraId="54F091AD" w14:textId="77777777" w:rsidTr="00BB0E5E">
        <w:trPr>
          <w:trHeight w:val="254"/>
          <w:tblHeader/>
        </w:trPr>
        <w:tc>
          <w:tcPr>
            <w:tcW w:w="6120" w:type="dxa"/>
            <w:vAlign w:val="bottom"/>
          </w:tcPr>
          <w:p w14:paraId="2A89324E" w14:textId="77777777" w:rsidR="00BB0E5E" w:rsidRPr="001D5F0D" w:rsidRDefault="00BB0E5E" w:rsidP="001C187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</w:t>
            </w: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C5B9DB2" w14:textId="39EDC4A8" w:rsidR="00BB0E5E" w:rsidRPr="001D5F0D" w:rsidRDefault="003F7671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(48,045)</w:t>
            </w:r>
          </w:p>
        </w:tc>
        <w:tc>
          <w:tcPr>
            <w:tcW w:w="236" w:type="dxa"/>
          </w:tcPr>
          <w:p w14:paraId="18EB0724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0B7DB10B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FFDB8FA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73AE41AF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7F1AC1F1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08F45FE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37CFC76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7CEE16E0" w14:textId="77777777" w:rsidR="00BB0E5E" w:rsidRPr="001D5F0D" w:rsidRDefault="00BB0E5E" w:rsidP="001C187C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bookmarkEnd w:id="4"/>
    </w:tbl>
    <w:p w14:paraId="2C116EE5" w14:textId="77777777" w:rsidR="003364AC" w:rsidRDefault="003364AC" w:rsidP="002E1453"/>
    <w:p w14:paraId="33D800E3" w14:textId="77777777" w:rsidR="003364AC" w:rsidRPr="007C3D64" w:rsidRDefault="003364AC" w:rsidP="007C3D64">
      <w:pPr>
        <w:sectPr w:rsidR="003364AC" w:rsidRPr="007C3D64" w:rsidSect="00C43E59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272"/>
        </w:sectPr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530"/>
        <w:gridCol w:w="237"/>
        <w:gridCol w:w="1293"/>
        <w:gridCol w:w="236"/>
        <w:gridCol w:w="1384"/>
        <w:gridCol w:w="270"/>
        <w:gridCol w:w="1260"/>
        <w:gridCol w:w="270"/>
        <w:gridCol w:w="1440"/>
      </w:tblGrid>
      <w:tr w:rsidR="00BB0E5E" w:rsidRPr="001D5F0D" w14:paraId="3E7F86A9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00A6D910" w14:textId="77777777" w:rsidR="00BB0E5E" w:rsidRPr="001D5F0D" w:rsidRDefault="00BB0E5E" w:rsidP="00BB0E5E">
            <w:pPr>
              <w:spacing w:line="340" w:lineRule="exact"/>
              <w:ind w:left="-24" w:right="-90" w:firstLine="24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481654AA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  <w:tc>
          <w:tcPr>
            <w:tcW w:w="237" w:type="dxa"/>
          </w:tcPr>
          <w:p w14:paraId="45E9B9C5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-86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6153" w:type="dxa"/>
            <w:gridSpan w:val="7"/>
          </w:tcPr>
          <w:p w14:paraId="3288A06F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BB0E5E" w:rsidRPr="001D5F0D" w14:paraId="49D20EF9" w14:textId="77777777" w:rsidTr="00B42DA6">
        <w:trPr>
          <w:trHeight w:val="992"/>
          <w:tblHeader/>
        </w:trPr>
        <w:tc>
          <w:tcPr>
            <w:tcW w:w="6120" w:type="dxa"/>
            <w:vAlign w:val="bottom"/>
            <w:hideMark/>
          </w:tcPr>
          <w:p w14:paraId="3D5DCE0C" w14:textId="37936F22" w:rsidR="00BB0E5E" w:rsidRPr="001D5F0D" w:rsidRDefault="00BB0E5E">
            <w:pPr>
              <w:ind w:left="-24" w:right="-90" w:firstLine="24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0211A857" w14:textId="15BF6D70" w:rsidR="00B42DA6" w:rsidRDefault="00BB0E5E" w:rsidP="00B42DA6">
            <w:pPr>
              <w:pStyle w:val="acctfourfigures"/>
              <w:tabs>
                <w:tab w:val="left" w:pos="720"/>
              </w:tabs>
              <w:spacing w:line="340" w:lineRule="exac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34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เครื่องมือที่ใช้</w:t>
            </w:r>
          </w:p>
          <w:p w14:paraId="78FCCFDE" w14:textId="77777777" w:rsidR="00B42DA6" w:rsidRDefault="00BB0E5E" w:rsidP="00B42DA6">
            <w:pPr>
              <w:pStyle w:val="acctfourfigures"/>
              <w:tabs>
                <w:tab w:val="left" w:pos="720"/>
              </w:tabs>
              <w:spacing w:line="340" w:lineRule="exac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344">
              <w:rPr>
                <w:rFonts w:asciiTheme="majorBidi" w:hAnsiTheme="majorBidi" w:cstheme="majorBidi"/>
                <w:sz w:val="26"/>
                <w:szCs w:val="26"/>
                <w:cs/>
              </w:rPr>
              <w:t>ในการป้องกัน</w:t>
            </w:r>
          </w:p>
          <w:p w14:paraId="14155DBE" w14:textId="442921A7" w:rsidR="00BB0E5E" w:rsidRPr="00F53344" w:rsidRDefault="00BB0E5E" w:rsidP="00B42DA6">
            <w:pPr>
              <w:pStyle w:val="acctfourfigures"/>
              <w:tabs>
                <w:tab w:val="left" w:pos="720"/>
              </w:tabs>
              <w:spacing w:line="340" w:lineRule="exac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53344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237" w:type="dxa"/>
          </w:tcPr>
          <w:p w14:paraId="3B91D950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  <w:hideMark/>
          </w:tcPr>
          <w:p w14:paraId="654A9905" w14:textId="60566B0D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 w:bidi="ar-SA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  <w:t>ระดับ</w:t>
            </w:r>
            <w:r w:rsidRPr="001D5F0D">
              <w:rPr>
                <w:rFonts w:ascii="Angsana New" w:eastAsia="MS Mincho" w:hAnsi="Angsana New"/>
                <w:sz w:val="26"/>
                <w:szCs w:val="26"/>
                <w:lang w:val="en-GB" w:bidi="ar-SA"/>
              </w:rPr>
              <w:t xml:space="preserve"> </w:t>
            </w:r>
            <w:r w:rsidR="00F8779A" w:rsidRPr="00F8779A">
              <w:rPr>
                <w:rFonts w:ascii="Angsana New" w:eastAsia="MS Mincho" w:hAnsi="Angsana New"/>
                <w:sz w:val="26"/>
                <w:szCs w:val="26"/>
                <w:lang w:bidi="ar-SA"/>
              </w:rPr>
              <w:t>1</w:t>
            </w:r>
          </w:p>
        </w:tc>
        <w:tc>
          <w:tcPr>
            <w:tcW w:w="236" w:type="dxa"/>
          </w:tcPr>
          <w:p w14:paraId="79DD2F2D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  <w:hideMark/>
          </w:tcPr>
          <w:p w14:paraId="3567D3CC" w14:textId="656C7979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 w:bidi="ar-SA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  <w:t>ระดับ</w:t>
            </w:r>
            <w:r w:rsidRPr="001D5F0D">
              <w:rPr>
                <w:rFonts w:ascii="Angsana New" w:eastAsia="MS Mincho" w:hAnsi="Angsana New"/>
                <w:sz w:val="26"/>
                <w:szCs w:val="26"/>
                <w:lang w:val="en-GB" w:bidi="ar-SA"/>
              </w:rPr>
              <w:t xml:space="preserve"> </w:t>
            </w:r>
            <w:r w:rsidR="00F8779A" w:rsidRPr="00F8779A">
              <w:rPr>
                <w:rFonts w:ascii="Angsana New" w:eastAsia="MS Mincho" w:hAnsi="Angsana New"/>
                <w:sz w:val="26"/>
                <w:szCs w:val="26"/>
                <w:lang w:bidi="ar-SA"/>
              </w:rPr>
              <w:t>2</w:t>
            </w:r>
          </w:p>
        </w:tc>
        <w:tc>
          <w:tcPr>
            <w:tcW w:w="270" w:type="dxa"/>
          </w:tcPr>
          <w:p w14:paraId="6B351C16" w14:textId="77777777" w:rsidR="00BB0E5E" w:rsidRPr="001D5F0D" w:rsidRDefault="00BB0E5E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  <w:hideMark/>
          </w:tcPr>
          <w:p w14:paraId="6F83762B" w14:textId="67669BEC" w:rsidR="00BB0E5E" w:rsidRPr="001D5F0D" w:rsidRDefault="00BB0E5E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ระดับ</w:t>
            </w:r>
            <w:r w:rsidRPr="001D5F0D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="00F8779A" w:rsidRPr="00F8779A">
              <w:rPr>
                <w:rFonts w:ascii="Angsana New" w:eastAsia="MS Mincho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1594B54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79ABAB28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B0E5E" w:rsidRPr="001D5F0D" w14:paraId="1349CC1D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1A954099" w14:textId="0B0859BE" w:rsidR="00BB0E5E" w:rsidRPr="001D5F0D" w:rsidRDefault="00BB0E5E">
            <w:pPr>
              <w:ind w:left="-24" w:right="-90" w:firstLine="24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F8779A" w:rsidRPr="00F8779A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F8779A" w:rsidRPr="00F8779A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2E7845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7920" w:type="dxa"/>
            <w:gridSpan w:val="9"/>
          </w:tcPr>
          <w:p w14:paraId="6ADBF4C3" w14:textId="1D2BC9D1" w:rsidR="00BB0E5E" w:rsidRPr="001D5F0D" w:rsidRDefault="00BB0E5E" w:rsidP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  <w:tab w:val="left" w:pos="1463"/>
              </w:tabs>
              <w:ind w:left="-43" w:right="-86"/>
              <w:jc w:val="center"/>
              <w:rPr>
                <w:rFonts w:ascii="Angsana New" w:eastAsia="MS Mincho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 w:hint="cs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BB0E5E" w:rsidRPr="001D5F0D" w14:paraId="69161C5A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11281DF9" w14:textId="77777777" w:rsidR="00BB0E5E" w:rsidRPr="001D5F0D" w:rsidRDefault="00BB0E5E">
            <w:pPr>
              <w:ind w:left="-19" w:right="-90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 w:hint="cs"/>
                <w:b/>
                <w:bCs/>
                <w:i/>
                <w:iCs/>
                <w:sz w:val="26"/>
                <w:szCs w:val="26"/>
                <w:cs/>
              </w:rPr>
              <w:t>สิ</w:t>
            </w: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>น</w:t>
            </w:r>
            <w:r w:rsidRPr="001D5F0D">
              <w:rPr>
                <w:rFonts w:ascii="Angsana New" w:eastAsia="MS Mincho" w:hAnsi="Angsana New" w:hint="cs"/>
                <w:b/>
                <w:bCs/>
                <w:i/>
                <w:iCs/>
                <w:sz w:val="26"/>
                <w:szCs w:val="26"/>
                <w:cs/>
              </w:rPr>
              <w:t>ทรัพย์</w:t>
            </w: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</w:tcPr>
          <w:p w14:paraId="4B129E17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</w:tcPr>
          <w:p w14:paraId="39F6ABB6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472648D9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22C57D9B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0D7075CF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2E643927" w14:textId="77777777" w:rsidR="00BB0E5E" w:rsidRPr="001D5F0D" w:rsidRDefault="00BB0E5E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5F1546C" w14:textId="77777777" w:rsidR="00BB0E5E" w:rsidRPr="001D5F0D" w:rsidRDefault="00BB0E5E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640A979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9B25290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</w:tr>
      <w:tr w:rsidR="00F40D95" w:rsidRPr="001D5F0D" w14:paraId="61C7E0E9" w14:textId="77777777" w:rsidTr="00F17F74">
        <w:trPr>
          <w:trHeight w:val="261"/>
          <w:tblHeader/>
        </w:trPr>
        <w:tc>
          <w:tcPr>
            <w:tcW w:w="6120" w:type="dxa"/>
            <w:vAlign w:val="bottom"/>
          </w:tcPr>
          <w:p w14:paraId="17C8F910" w14:textId="59C46288" w:rsidR="00F40D95" w:rsidRPr="00BB0E5E" w:rsidRDefault="00F40D95" w:rsidP="00F40D95">
            <w:pPr>
              <w:ind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</w:t>
            </w:r>
            <w:r w:rsidRPr="001D5F0D">
              <w:rPr>
                <w:rFonts w:ascii="Angsana New" w:eastAsia="MS Mincho" w:hAnsi="Angsana New" w:hint="cs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530" w:type="dxa"/>
            <w:vAlign w:val="bottom"/>
          </w:tcPr>
          <w:p w14:paraId="0157B9A5" w14:textId="02401D61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4D09">
              <w:rPr>
                <w:rFonts w:ascii="Angsana New" w:hAnsi="Angsana New"/>
                <w:sz w:val="26"/>
                <w:szCs w:val="26"/>
              </w:rPr>
              <w:t>4,474</w:t>
            </w:r>
          </w:p>
        </w:tc>
        <w:tc>
          <w:tcPr>
            <w:tcW w:w="237" w:type="dxa"/>
          </w:tcPr>
          <w:p w14:paraId="0CEC817F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6830A69F" w14:textId="09C474F0" w:rsidR="00F40D95" w:rsidRPr="00B24D09" w:rsidRDefault="00F40D95" w:rsidP="00F40D95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4D09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D751886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003AA2B4" w14:textId="75A584EB" w:rsidR="00F40D95" w:rsidRPr="00B24D09" w:rsidRDefault="00F40D95" w:rsidP="00F40D95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24D09">
              <w:rPr>
                <w:rFonts w:ascii="Angsana New" w:hAnsi="Angsana New" w:cs="Angsana New"/>
                <w:sz w:val="26"/>
                <w:szCs w:val="26"/>
                <w:lang w:bidi="th-TH"/>
              </w:rPr>
              <w:t>4,474</w:t>
            </w:r>
          </w:p>
        </w:tc>
        <w:tc>
          <w:tcPr>
            <w:tcW w:w="270" w:type="dxa"/>
            <w:vAlign w:val="bottom"/>
          </w:tcPr>
          <w:p w14:paraId="64807495" w14:textId="77777777" w:rsidR="00F40D95" w:rsidRPr="00B24D09" w:rsidRDefault="00F40D95" w:rsidP="00F40D95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0563E1" w14:textId="30959F99" w:rsidR="00F40D95" w:rsidRPr="00B24D09" w:rsidRDefault="00F40D95" w:rsidP="00F40D95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4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D5783D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472C3A2" w14:textId="007DE5B3" w:rsidR="00F40D95" w:rsidRPr="00B24D09" w:rsidRDefault="00F40D95" w:rsidP="00F40D95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4D09">
              <w:rPr>
                <w:rFonts w:ascii="Angsana New" w:hAnsi="Angsana New" w:cs="Angsana New"/>
                <w:sz w:val="26"/>
                <w:szCs w:val="26"/>
                <w:lang w:bidi="th-TH"/>
              </w:rPr>
              <w:t>4,474</w:t>
            </w:r>
          </w:p>
        </w:tc>
      </w:tr>
      <w:tr w:rsidR="00F40D95" w:rsidRPr="001D5F0D" w14:paraId="0C88A0F7" w14:textId="77777777" w:rsidTr="00F17F74">
        <w:trPr>
          <w:trHeight w:val="261"/>
          <w:tblHeader/>
        </w:trPr>
        <w:tc>
          <w:tcPr>
            <w:tcW w:w="6120" w:type="dxa"/>
            <w:vAlign w:val="bottom"/>
          </w:tcPr>
          <w:p w14:paraId="4C0C3A4A" w14:textId="7E89149C" w:rsidR="00F40D95" w:rsidRPr="001D5F0D" w:rsidRDefault="00F40D95" w:rsidP="00F40D95">
            <w:pPr>
              <w:ind w:right="-90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สัญญาซื้อขายทองแดงล่วงหน้า</w:t>
            </w:r>
            <w:r w:rsidRPr="001D5F0D">
              <w:rPr>
                <w:rFonts w:ascii="Angsana New" w:eastAsia="MS Mincho" w:hAnsi="Angsana New" w:hint="cs"/>
                <w:sz w:val="26"/>
                <w:szCs w:val="26"/>
                <w:cs/>
              </w:rPr>
              <w:t>ที่ใช้ในการป้องกันความเสี่ยง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C24F517" w14:textId="6D7719A4" w:rsidR="00F40D95" w:rsidRPr="00B24D09" w:rsidRDefault="00F40D95" w:rsidP="00F40D95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4D09">
              <w:rPr>
                <w:rFonts w:ascii="Angsana New" w:hAnsi="Angsana New" w:cs="Angsana New"/>
                <w:sz w:val="26"/>
                <w:szCs w:val="26"/>
                <w:lang w:bidi="th-TH"/>
              </w:rPr>
              <w:t>46,606</w:t>
            </w:r>
          </w:p>
        </w:tc>
        <w:tc>
          <w:tcPr>
            <w:tcW w:w="237" w:type="dxa"/>
          </w:tcPr>
          <w:p w14:paraId="25647163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195EB35E" w14:textId="05A2E90B" w:rsidR="00F40D95" w:rsidRPr="00B24D09" w:rsidRDefault="00F40D95" w:rsidP="00F40D95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4D09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113CCCD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4FA4C264" w14:textId="17B61972" w:rsidR="00F40D95" w:rsidRPr="00B24D09" w:rsidRDefault="00F40D95" w:rsidP="00F40D95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24D09">
              <w:rPr>
                <w:rFonts w:ascii="Angsana New" w:hAnsi="Angsana New" w:cs="Angsana New"/>
                <w:sz w:val="26"/>
                <w:szCs w:val="26"/>
                <w:lang w:bidi="th-TH"/>
              </w:rPr>
              <w:t>46,606</w:t>
            </w:r>
          </w:p>
        </w:tc>
        <w:tc>
          <w:tcPr>
            <w:tcW w:w="270" w:type="dxa"/>
            <w:vAlign w:val="bottom"/>
          </w:tcPr>
          <w:p w14:paraId="7EC26212" w14:textId="77777777" w:rsidR="00F40D95" w:rsidRPr="00B24D09" w:rsidRDefault="00F40D95" w:rsidP="00F40D95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2395463" w14:textId="1880AA16" w:rsidR="00F40D95" w:rsidRPr="00B24D09" w:rsidRDefault="00F40D95" w:rsidP="00F40D95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4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C671994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A4D24C6" w14:textId="618C1C0A" w:rsidR="00F40D95" w:rsidRPr="00B24D09" w:rsidRDefault="00F40D95" w:rsidP="00F40D95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4D09">
              <w:rPr>
                <w:rFonts w:ascii="Angsana New" w:hAnsi="Angsana New" w:cs="Angsana New"/>
                <w:sz w:val="26"/>
                <w:szCs w:val="26"/>
                <w:lang w:bidi="th-TH"/>
              </w:rPr>
              <w:t>46,606</w:t>
            </w:r>
          </w:p>
        </w:tc>
      </w:tr>
      <w:tr w:rsidR="00F40D95" w:rsidRPr="001D5F0D" w14:paraId="69DAFDAF" w14:textId="77777777" w:rsidTr="00F17F74">
        <w:trPr>
          <w:trHeight w:val="261"/>
          <w:tblHeader/>
        </w:trPr>
        <w:tc>
          <w:tcPr>
            <w:tcW w:w="6120" w:type="dxa"/>
            <w:vAlign w:val="bottom"/>
          </w:tcPr>
          <w:p w14:paraId="7093DFD2" w14:textId="77777777" w:rsidR="00F40D95" w:rsidRPr="001D5F0D" w:rsidRDefault="00F40D95" w:rsidP="00F40D95">
            <w:pPr>
              <w:ind w:left="-19"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1D5F0D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</w:rPr>
              <w:t>สิ</w:t>
            </w: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น</w:t>
            </w:r>
            <w:r w:rsidRPr="001D5F0D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</w:rPr>
              <w:t>ทรัพย์</w:t>
            </w: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FE6F0D" w14:textId="0A3851C4" w:rsidR="00F40D95" w:rsidRPr="00B24D09" w:rsidRDefault="00F40D95" w:rsidP="00F40D95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24D09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51,080</w:t>
            </w:r>
          </w:p>
        </w:tc>
        <w:tc>
          <w:tcPr>
            <w:tcW w:w="237" w:type="dxa"/>
          </w:tcPr>
          <w:p w14:paraId="2B590E0E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127CF49F" w14:textId="571C8C10" w:rsidR="00F40D95" w:rsidRPr="00B24D09" w:rsidRDefault="00F40D95" w:rsidP="00F40D95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EC140D1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36E06F96" w14:textId="77777777" w:rsidR="00F40D95" w:rsidRPr="00B24D09" w:rsidRDefault="00F40D95" w:rsidP="00F40D95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B25A947" w14:textId="77777777" w:rsidR="00F40D95" w:rsidRPr="00B24D09" w:rsidRDefault="00F40D95" w:rsidP="00F40D95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EDBF630" w14:textId="77777777" w:rsidR="00F40D95" w:rsidRPr="00B24D09" w:rsidRDefault="00F40D95" w:rsidP="00F40D95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78070C4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5730D88" w14:textId="77777777" w:rsidR="00F40D95" w:rsidRPr="00B24D09" w:rsidRDefault="00F40D95" w:rsidP="00F40D95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40D95" w:rsidRPr="001D5F0D" w14:paraId="37F14A53" w14:textId="77777777" w:rsidTr="00F17F74">
        <w:trPr>
          <w:trHeight w:hRule="exact" w:val="216"/>
          <w:tblHeader/>
        </w:trPr>
        <w:tc>
          <w:tcPr>
            <w:tcW w:w="6120" w:type="dxa"/>
            <w:vAlign w:val="bottom"/>
          </w:tcPr>
          <w:p w14:paraId="11431644" w14:textId="77777777" w:rsidR="00F40D95" w:rsidRPr="001D5F0D" w:rsidRDefault="00F40D95" w:rsidP="00F40D95">
            <w:pPr>
              <w:ind w:left="-19"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55B9F390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</w:tcPr>
          <w:p w14:paraId="427CC3E3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4773A292" w14:textId="77777777" w:rsidR="00F40D95" w:rsidRPr="00B24D09" w:rsidRDefault="00F40D95" w:rsidP="00F40D95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A30A357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76F71472" w14:textId="77777777" w:rsidR="00F40D95" w:rsidRPr="00B24D09" w:rsidRDefault="00F40D95" w:rsidP="00F40D95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FD8636E" w14:textId="77777777" w:rsidR="00F40D95" w:rsidRPr="00B24D09" w:rsidRDefault="00F40D95" w:rsidP="00F40D95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B6B6348" w14:textId="77777777" w:rsidR="00F40D95" w:rsidRPr="00B24D09" w:rsidRDefault="00F40D95" w:rsidP="00F40D95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1CC7F6C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D4129E7" w14:textId="77777777" w:rsidR="00F40D95" w:rsidRPr="00B24D09" w:rsidRDefault="00F40D95" w:rsidP="00F40D95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40D95" w:rsidRPr="001D5F0D" w14:paraId="20081E16" w14:textId="77777777" w:rsidTr="00F17F74">
        <w:trPr>
          <w:trHeight w:val="261"/>
          <w:tblHeader/>
        </w:trPr>
        <w:tc>
          <w:tcPr>
            <w:tcW w:w="6120" w:type="dxa"/>
            <w:vAlign w:val="bottom"/>
          </w:tcPr>
          <w:p w14:paraId="3EBD2FF7" w14:textId="77777777" w:rsidR="00F40D95" w:rsidRPr="001D5F0D" w:rsidRDefault="00F40D95" w:rsidP="00F40D95">
            <w:pPr>
              <w:ind w:left="-19" w:right="-90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  <w:vAlign w:val="bottom"/>
          </w:tcPr>
          <w:p w14:paraId="7AE5DA16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</w:tcPr>
          <w:p w14:paraId="44E51CA4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2488A6E8" w14:textId="77777777" w:rsidR="00F40D95" w:rsidRPr="00B24D09" w:rsidRDefault="00F40D95" w:rsidP="00F40D95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2977D844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75B07534" w14:textId="77777777" w:rsidR="00F40D95" w:rsidRPr="00B24D09" w:rsidRDefault="00F40D95" w:rsidP="00F40D95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D8D3731" w14:textId="77777777" w:rsidR="00F40D95" w:rsidRPr="00B24D09" w:rsidRDefault="00F40D95" w:rsidP="00F40D95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D8B0A78" w14:textId="77777777" w:rsidR="00F40D95" w:rsidRPr="00B24D09" w:rsidRDefault="00F40D95" w:rsidP="00F40D95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A1D9C39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CFF0FA6" w14:textId="77777777" w:rsidR="00F40D95" w:rsidRPr="00B24D09" w:rsidRDefault="00F40D95" w:rsidP="00F40D95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40D95" w:rsidRPr="001D5F0D" w14:paraId="01C61731" w14:textId="77777777" w:rsidTr="00597A38">
        <w:trPr>
          <w:trHeight w:val="261"/>
          <w:tblHeader/>
        </w:trPr>
        <w:tc>
          <w:tcPr>
            <w:tcW w:w="6120" w:type="dxa"/>
            <w:vAlign w:val="bottom"/>
          </w:tcPr>
          <w:p w14:paraId="57E62BE6" w14:textId="5701576F" w:rsidR="00F40D95" w:rsidRPr="00BB0E5E" w:rsidRDefault="00F40D95" w:rsidP="00F40D95">
            <w:pPr>
              <w:ind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</w:t>
            </w:r>
            <w:r w:rsidRPr="001D5F0D">
              <w:rPr>
                <w:rFonts w:ascii="Angsana New" w:eastAsia="MS Mincho" w:hAnsi="Angsana New" w:hint="cs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530" w:type="dxa"/>
            <w:vAlign w:val="bottom"/>
          </w:tcPr>
          <w:p w14:paraId="0C01F3BD" w14:textId="2BBEDF85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4D09">
              <w:rPr>
                <w:rFonts w:ascii="Angsana New" w:hAnsi="Angsana New"/>
                <w:sz w:val="26"/>
                <w:szCs w:val="26"/>
              </w:rPr>
              <w:t>(6,111)</w:t>
            </w:r>
          </w:p>
        </w:tc>
        <w:tc>
          <w:tcPr>
            <w:tcW w:w="237" w:type="dxa"/>
          </w:tcPr>
          <w:p w14:paraId="0EADCC30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3C7F0BC7" w14:textId="243F1442" w:rsidR="00F40D95" w:rsidRPr="00B24D09" w:rsidRDefault="00F40D95" w:rsidP="00F40D95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4D09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0F3AFED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4FB100BF" w14:textId="433DDDD3" w:rsidR="00F40D95" w:rsidRPr="00B24D09" w:rsidRDefault="00F40D95" w:rsidP="00F40D95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24D09">
              <w:rPr>
                <w:rFonts w:ascii="Angsana New" w:hAnsi="Angsana New" w:cs="Angsana New"/>
                <w:sz w:val="26"/>
                <w:szCs w:val="26"/>
                <w:lang w:bidi="th-TH"/>
              </w:rPr>
              <w:t>(6,111)</w:t>
            </w:r>
          </w:p>
        </w:tc>
        <w:tc>
          <w:tcPr>
            <w:tcW w:w="270" w:type="dxa"/>
            <w:vAlign w:val="bottom"/>
          </w:tcPr>
          <w:p w14:paraId="54767DB8" w14:textId="77777777" w:rsidR="00F40D95" w:rsidRPr="00B24D09" w:rsidRDefault="00F40D95" w:rsidP="00F40D95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0C1EFFB" w14:textId="7059BEDB" w:rsidR="00F40D95" w:rsidRPr="00B24D09" w:rsidRDefault="00F40D95" w:rsidP="00F40D95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4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B205EDB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E3B5E5" w14:textId="7DFF0EB5" w:rsidR="00F40D95" w:rsidRPr="00B24D09" w:rsidRDefault="00F40D95" w:rsidP="00F40D95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4D09">
              <w:rPr>
                <w:rFonts w:ascii="Angsana New" w:hAnsi="Angsana New" w:cs="Angsana New"/>
                <w:sz w:val="26"/>
                <w:szCs w:val="26"/>
                <w:lang w:bidi="th-TH"/>
              </w:rPr>
              <w:t>(6,111)</w:t>
            </w:r>
          </w:p>
        </w:tc>
      </w:tr>
      <w:tr w:rsidR="00F40D95" w:rsidRPr="001D5F0D" w14:paraId="57181865" w14:textId="77777777" w:rsidTr="00597A38">
        <w:trPr>
          <w:trHeight w:val="254"/>
          <w:tblHeader/>
        </w:trPr>
        <w:tc>
          <w:tcPr>
            <w:tcW w:w="6120" w:type="dxa"/>
            <w:vAlign w:val="bottom"/>
          </w:tcPr>
          <w:p w14:paraId="2774762A" w14:textId="0D45633E" w:rsidR="00F40D95" w:rsidRPr="001D5F0D" w:rsidRDefault="00F40D95" w:rsidP="00F40D95">
            <w:pPr>
              <w:ind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สัญญาซื้อขายทองแดงล่วงหน้า</w:t>
            </w:r>
            <w:r w:rsidRPr="001D5F0D">
              <w:rPr>
                <w:rFonts w:ascii="Angsana New" w:eastAsia="MS Mincho" w:hAnsi="Angsana New" w:hint="cs"/>
                <w:sz w:val="26"/>
                <w:szCs w:val="26"/>
                <w:cs/>
              </w:rPr>
              <w:t>ที่ใช้ในการป้องกันความเสี่ยง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9E5E80D" w14:textId="4EBE6019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4D09">
              <w:rPr>
                <w:rFonts w:ascii="Angsana New" w:hAnsi="Angsana New"/>
                <w:sz w:val="26"/>
                <w:szCs w:val="26"/>
              </w:rPr>
              <w:t>(20,942)</w:t>
            </w:r>
          </w:p>
        </w:tc>
        <w:tc>
          <w:tcPr>
            <w:tcW w:w="237" w:type="dxa"/>
          </w:tcPr>
          <w:p w14:paraId="303F1C48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002CCA15" w14:textId="1BDC93D2" w:rsidR="00F40D95" w:rsidRPr="00B24D09" w:rsidRDefault="00F40D95" w:rsidP="00F40D95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4D09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1512586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311971BB" w14:textId="7319A3A6" w:rsidR="00F40D95" w:rsidRPr="00B24D09" w:rsidRDefault="00F40D95" w:rsidP="00F40D95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24D09">
              <w:rPr>
                <w:rFonts w:ascii="Angsana New" w:hAnsi="Angsana New" w:cs="Angsana New"/>
                <w:sz w:val="26"/>
                <w:szCs w:val="26"/>
                <w:lang w:bidi="th-TH"/>
              </w:rPr>
              <w:t>(20,942)</w:t>
            </w:r>
          </w:p>
        </w:tc>
        <w:tc>
          <w:tcPr>
            <w:tcW w:w="270" w:type="dxa"/>
            <w:vAlign w:val="bottom"/>
          </w:tcPr>
          <w:p w14:paraId="382CD1F3" w14:textId="77777777" w:rsidR="00F40D95" w:rsidRPr="00B24D09" w:rsidRDefault="00F40D95" w:rsidP="00F40D95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A7F27E7" w14:textId="014CDFF6" w:rsidR="00F40D95" w:rsidRPr="00B24D09" w:rsidRDefault="00F40D95" w:rsidP="00F40D95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4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B2A8D7A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A8262E0" w14:textId="7BBB1799" w:rsidR="00F40D95" w:rsidRPr="00B24D09" w:rsidRDefault="00F40D95" w:rsidP="00F40D95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4D09">
              <w:rPr>
                <w:rFonts w:ascii="Angsana New" w:hAnsi="Angsana New" w:cs="Angsana New"/>
                <w:sz w:val="26"/>
                <w:szCs w:val="26"/>
                <w:lang w:bidi="th-TH"/>
              </w:rPr>
              <w:t>(20,942)</w:t>
            </w:r>
          </w:p>
        </w:tc>
      </w:tr>
      <w:tr w:rsidR="00F40D95" w:rsidRPr="001D5F0D" w14:paraId="625C1053" w14:textId="77777777" w:rsidTr="00F17F74">
        <w:trPr>
          <w:trHeight w:val="261"/>
          <w:tblHeader/>
        </w:trPr>
        <w:tc>
          <w:tcPr>
            <w:tcW w:w="6120" w:type="dxa"/>
            <w:vAlign w:val="bottom"/>
          </w:tcPr>
          <w:p w14:paraId="526CBF8B" w14:textId="77777777" w:rsidR="00F40D95" w:rsidRPr="001D5F0D" w:rsidRDefault="00F40D95" w:rsidP="00F40D95">
            <w:pPr>
              <w:ind w:left="-19"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หนี้สิน</w:t>
            </w: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FD2412" w14:textId="7036154A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4D09">
              <w:rPr>
                <w:rFonts w:ascii="Angsana New" w:hAnsi="Angsana New"/>
                <w:b/>
                <w:bCs/>
                <w:sz w:val="26"/>
                <w:szCs w:val="26"/>
              </w:rPr>
              <w:t>(27,053)</w:t>
            </w:r>
          </w:p>
        </w:tc>
        <w:tc>
          <w:tcPr>
            <w:tcW w:w="237" w:type="dxa"/>
          </w:tcPr>
          <w:p w14:paraId="50FAC9FE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4023FA5A" w14:textId="3EA5A7E6" w:rsidR="00F40D95" w:rsidRPr="00B24D09" w:rsidRDefault="00F40D95" w:rsidP="00F40D95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F4829CF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4E78BF3E" w14:textId="3EF7AC9C" w:rsidR="00F40D95" w:rsidRPr="00B24D09" w:rsidRDefault="00F40D95" w:rsidP="00B22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094D8D96" w14:textId="77777777" w:rsidR="00F40D95" w:rsidRPr="00B24D09" w:rsidRDefault="00F40D95" w:rsidP="00F40D95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F3D61B8" w14:textId="65BDD740" w:rsidR="00F40D95" w:rsidRPr="00B24D09" w:rsidRDefault="00F40D95" w:rsidP="00F40D95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0DAD2D1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5D68940" w14:textId="20653563" w:rsidR="00F40D95" w:rsidRPr="00B24D09" w:rsidRDefault="00F40D95" w:rsidP="00B22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B0E5E" w:rsidRPr="001D5F0D" w14:paraId="7B48E5BA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16BB6B96" w14:textId="77777777" w:rsidR="00BB0E5E" w:rsidRPr="001D5F0D" w:rsidRDefault="00BB0E5E" w:rsidP="00416C3B">
            <w:pPr>
              <w:ind w:left="-19" w:right="-90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F1B18F5" w14:textId="77777777" w:rsidR="00BB0E5E" w:rsidRPr="00B24D09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5F66E7A1" w14:textId="77777777" w:rsidR="00BB0E5E" w:rsidRPr="00B24D09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09D0E555" w14:textId="77777777" w:rsidR="00BB0E5E" w:rsidRPr="00B24D09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2DFA9930" w14:textId="77777777" w:rsidR="00BB0E5E" w:rsidRPr="00B24D09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01D39FD5" w14:textId="77777777" w:rsidR="00BB0E5E" w:rsidRPr="00B24D09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2EA7563E" w14:textId="77777777" w:rsidR="00BB0E5E" w:rsidRPr="00B24D09" w:rsidRDefault="00BB0E5E" w:rsidP="00416C3B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4A45447" w14:textId="77777777" w:rsidR="00BB0E5E" w:rsidRPr="00B24D09" w:rsidRDefault="00BB0E5E" w:rsidP="00416C3B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F420AC7" w14:textId="77777777" w:rsidR="00BB0E5E" w:rsidRPr="00B24D09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A425BE" w14:textId="77777777" w:rsidR="00BB0E5E" w:rsidRPr="00B24D09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</w:tr>
    </w:tbl>
    <w:p w14:paraId="00EB2336" w14:textId="77777777" w:rsidR="003364AC" w:rsidRDefault="003364AC" w:rsidP="00E8622D">
      <w:pPr>
        <w:pStyle w:val="FSBlank"/>
        <w:ind w:left="0"/>
        <w:rPr>
          <w:b/>
          <w:bCs/>
          <w:sz w:val="30"/>
          <w:szCs w:val="30"/>
          <w:cs/>
        </w:rPr>
        <w:sectPr w:rsidR="003364AC" w:rsidSect="00C43E59">
          <w:headerReference w:type="default" r:id="rId19"/>
          <w:footerReference w:type="default" r:id="rId2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7B28709" w14:textId="59294EE2" w:rsidR="003364AC" w:rsidRPr="00505C0C" w:rsidRDefault="003364AC" w:rsidP="00546F86">
      <w:pPr>
        <w:pStyle w:val="FSContent"/>
        <w:ind w:left="540"/>
        <w:rPr>
          <w:cs/>
        </w:rPr>
      </w:pPr>
      <w:r w:rsidRPr="00505C0C">
        <w:rPr>
          <w:rFonts w:hint="cs"/>
          <w:cs/>
        </w:rPr>
        <w:t>ตาราง</w:t>
      </w:r>
      <w:r>
        <w:rPr>
          <w:rFonts w:hint="cs"/>
          <w:cs/>
        </w:rPr>
        <w:t>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>
        <w:br/>
      </w:r>
      <w:r w:rsidR="00CD766C">
        <w:rPr>
          <w:rFonts w:hint="cs"/>
          <w:cs/>
        </w:rPr>
        <w:t>งบฐานะการเงิน</w:t>
      </w:r>
    </w:p>
    <w:p w14:paraId="76F35BDA" w14:textId="77777777" w:rsidR="003364AC" w:rsidRPr="006F159D" w:rsidRDefault="003364AC" w:rsidP="00546F86">
      <w:pPr>
        <w:pStyle w:val="FSContent"/>
        <w:ind w:left="540"/>
      </w:pPr>
    </w:p>
    <w:tbl>
      <w:tblPr>
        <w:tblStyle w:val="TableGrid"/>
        <w:tblW w:w="9090" w:type="dxa"/>
        <w:tblInd w:w="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236"/>
        <w:gridCol w:w="6514"/>
      </w:tblGrid>
      <w:tr w:rsidR="003364AC" w:rsidRPr="005D08DD" w14:paraId="4C7413F1" w14:textId="77777777" w:rsidTr="006D4B2C">
        <w:trPr>
          <w:tblHeader/>
        </w:trPr>
        <w:tc>
          <w:tcPr>
            <w:tcW w:w="2340" w:type="dxa"/>
          </w:tcPr>
          <w:p w14:paraId="7117C1F6" w14:textId="77777777" w:rsidR="003364AC" w:rsidRPr="00A41284" w:rsidRDefault="003364AC" w:rsidP="006D4B2C">
            <w:pPr>
              <w:pStyle w:val="block"/>
              <w:spacing w:after="0" w:line="240" w:lineRule="atLeast"/>
              <w:ind w:left="-8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778FFAA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37F4FBFE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364AC" w:rsidRPr="005D08DD" w14:paraId="61FD6DE9" w14:textId="77777777" w:rsidTr="006D4B2C">
        <w:tc>
          <w:tcPr>
            <w:tcW w:w="2340" w:type="dxa"/>
          </w:tcPr>
          <w:p w14:paraId="1C2DE822" w14:textId="77777777" w:rsidR="003364AC" w:rsidRPr="00A41284" w:rsidRDefault="003364AC" w:rsidP="005F67DF">
            <w:pPr>
              <w:pStyle w:val="block"/>
              <w:tabs>
                <w:tab w:val="left" w:pos="277"/>
              </w:tabs>
              <w:spacing w:after="0" w:line="240" w:lineRule="atLeast"/>
              <w:ind w:left="76" w:right="-108" w:hanging="16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</w:t>
            </w:r>
            <w:r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ต่างประเทศ</w:t>
            </w:r>
          </w:p>
        </w:tc>
        <w:tc>
          <w:tcPr>
            <w:tcW w:w="236" w:type="dxa"/>
          </w:tcPr>
          <w:p w14:paraId="282F2330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3365C32D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2FF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A4128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</w:t>
            </w:r>
            <w:r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ในสกุลเงินที่เกี่ยวข้อง</w:t>
            </w:r>
          </w:p>
        </w:tc>
      </w:tr>
      <w:tr w:rsidR="003364AC" w:rsidRPr="005D08DD" w14:paraId="254A17B0" w14:textId="77777777" w:rsidTr="006D4B2C">
        <w:tc>
          <w:tcPr>
            <w:tcW w:w="2340" w:type="dxa"/>
          </w:tcPr>
          <w:p w14:paraId="526E784F" w14:textId="77777777" w:rsidR="003364AC" w:rsidRPr="00A41284" w:rsidRDefault="003364AC" w:rsidP="00A41284">
            <w:pPr>
              <w:pStyle w:val="block"/>
              <w:spacing w:after="0" w:line="240" w:lineRule="atLeast"/>
              <w:ind w:left="76" w:right="-108" w:hanging="166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สัญญาซื้อขายทองแดง</w:t>
            </w:r>
            <w:r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ล่วงหน้า</w:t>
            </w:r>
          </w:p>
        </w:tc>
        <w:tc>
          <w:tcPr>
            <w:tcW w:w="236" w:type="dxa"/>
          </w:tcPr>
          <w:p w14:paraId="730A416B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6514" w:type="dxa"/>
          </w:tcPr>
          <w:p w14:paraId="6B7C9417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cs/>
                <w:lang w:bidi="th-TH"/>
              </w:rPr>
            </w:pPr>
            <w:r w:rsidRPr="00962FF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A41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มูลค่ายุติธรรมอ้างอิงราคาเสนอซื้อขายจาก</w:t>
            </w:r>
            <w:r w:rsidRPr="00A4128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นายหน้า สัญญาแบบเดียวกันที่มีการซื้อขายในตลาดที่มีสภาพคล่องและราคเสนอ</w:t>
            </w:r>
            <w:r w:rsidRPr="00A4128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</w:tbl>
    <w:p w14:paraId="267B92FB" w14:textId="77777777" w:rsidR="003364AC" w:rsidRPr="00C0675D" w:rsidRDefault="003364AC" w:rsidP="007C4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2AFEC253" w14:textId="50B89291" w:rsidR="004965B6" w:rsidRDefault="003364AC" w:rsidP="004965B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440DDF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1F4430F" w14:textId="77777777" w:rsidR="004965B6" w:rsidRDefault="004965B6" w:rsidP="004965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830"/>
        <w:gridCol w:w="1314"/>
      </w:tblGrid>
      <w:tr w:rsidR="004965B6" w:rsidRPr="00484F1E" w14:paraId="251C3022" w14:textId="77777777" w:rsidTr="00E2663C">
        <w:trPr>
          <w:tblHeader/>
        </w:trPr>
        <w:tc>
          <w:tcPr>
            <w:tcW w:w="7830" w:type="dxa"/>
          </w:tcPr>
          <w:p w14:paraId="3A034E5F" w14:textId="77777777" w:rsidR="004965B6" w:rsidRPr="00484F1E" w:rsidRDefault="004965B6" w:rsidP="00E2663C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BE25679" w14:textId="7B5AE0C1" w:rsidR="004965B6" w:rsidRPr="00484F1E" w:rsidRDefault="00207FDF" w:rsidP="00E2663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4965B6" w:rsidRPr="00484F1E" w14:paraId="2691526E" w14:textId="77777777" w:rsidTr="00E2663C">
        <w:trPr>
          <w:tblHeader/>
        </w:trPr>
        <w:tc>
          <w:tcPr>
            <w:tcW w:w="7830" w:type="dxa"/>
          </w:tcPr>
          <w:p w14:paraId="456F4977" w14:textId="77777777" w:rsidR="004965B6" w:rsidRPr="00484F1E" w:rsidRDefault="004965B6" w:rsidP="00E2663C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9622E26" w14:textId="77777777" w:rsidR="004965B6" w:rsidRPr="00484F1E" w:rsidRDefault="004965B6" w:rsidP="00E2663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4965B6" w:rsidRPr="00484F1E" w14:paraId="4C11993E" w14:textId="77777777" w:rsidTr="00E2663C">
        <w:trPr>
          <w:cantSplit/>
          <w:tblHeader/>
        </w:trPr>
        <w:tc>
          <w:tcPr>
            <w:tcW w:w="7830" w:type="dxa"/>
          </w:tcPr>
          <w:p w14:paraId="30140BA5" w14:textId="77777777" w:rsidR="004965B6" w:rsidRPr="00484F1E" w:rsidRDefault="004965B6" w:rsidP="00E2663C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C0F8FF0" w14:textId="77777777" w:rsidR="004965B6" w:rsidRPr="00484F1E" w:rsidRDefault="004965B6" w:rsidP="00E2663C">
            <w:pPr>
              <w:tabs>
                <w:tab w:val="left" w:pos="645"/>
                <w:tab w:val="center" w:pos="1267"/>
              </w:tabs>
              <w:spacing w:line="240" w:lineRule="auto"/>
              <w:ind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4F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65B6" w:rsidRPr="00484F1E" w14:paraId="3E39A3F5" w14:textId="77777777" w:rsidTr="00E2663C">
        <w:tc>
          <w:tcPr>
            <w:tcW w:w="7830" w:type="dxa"/>
          </w:tcPr>
          <w:p w14:paraId="5A30BC0F" w14:textId="77777777" w:rsidR="004965B6" w:rsidRPr="00484F1E" w:rsidRDefault="004965B6" w:rsidP="00E2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4F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84F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314" w:type="dxa"/>
          </w:tcPr>
          <w:p w14:paraId="1AAB71CE" w14:textId="77777777" w:rsidR="004965B6" w:rsidRPr="00484F1E" w:rsidRDefault="004965B6" w:rsidP="00E2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65B6" w:rsidRPr="00484F1E" w14:paraId="6D2F44BB" w14:textId="77777777" w:rsidTr="00E2663C">
        <w:tc>
          <w:tcPr>
            <w:tcW w:w="7830" w:type="dxa"/>
          </w:tcPr>
          <w:p w14:paraId="4453C9B7" w14:textId="77777777" w:rsidR="004965B6" w:rsidRPr="00484F1E" w:rsidRDefault="004965B6" w:rsidP="00E2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4F1E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ภาระผูกพันตามสัญญาเช่าระยะสั้นและสัญญาเช่าสินทรัพย์ที่มีมูลค่าต่ำ</w:t>
            </w:r>
          </w:p>
        </w:tc>
        <w:tc>
          <w:tcPr>
            <w:tcW w:w="1314" w:type="dxa"/>
          </w:tcPr>
          <w:p w14:paraId="5D6E57E8" w14:textId="0299F625" w:rsidR="004965B6" w:rsidRPr="00484F1E" w:rsidRDefault="00AC1751" w:rsidP="00E2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731</w:t>
            </w:r>
          </w:p>
        </w:tc>
      </w:tr>
      <w:tr w:rsidR="004965B6" w:rsidRPr="00484F1E" w14:paraId="647E0081" w14:textId="77777777" w:rsidTr="00E2663C">
        <w:tc>
          <w:tcPr>
            <w:tcW w:w="7830" w:type="dxa"/>
          </w:tcPr>
          <w:p w14:paraId="496CB7E3" w14:textId="77777777" w:rsidR="004965B6" w:rsidRPr="00484F1E" w:rsidRDefault="004965B6" w:rsidP="00E2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4F1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</w:t>
            </w:r>
            <w:r w:rsidRPr="00484F1E">
              <w:rPr>
                <w:rFonts w:ascii="Angsana New" w:hAnsi="Angsana New" w:hint="cs"/>
                <w:sz w:val="30"/>
                <w:szCs w:val="30"/>
                <w:cs/>
              </w:rPr>
              <w:t>รเพื่อค้ำประกันการใช้ไฟฟ้า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6AD76657" w14:textId="33B2DD40" w:rsidR="004965B6" w:rsidRPr="00484F1E" w:rsidRDefault="00AC1751" w:rsidP="00E2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14,761</w:t>
            </w:r>
          </w:p>
        </w:tc>
      </w:tr>
      <w:tr w:rsidR="004965B6" w:rsidRPr="00484F1E" w14:paraId="2124FB96" w14:textId="77777777" w:rsidTr="00E2663C">
        <w:tc>
          <w:tcPr>
            <w:tcW w:w="7830" w:type="dxa"/>
          </w:tcPr>
          <w:p w14:paraId="50E63A17" w14:textId="77777777" w:rsidR="004965B6" w:rsidRPr="00484F1E" w:rsidRDefault="004965B6" w:rsidP="00E2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4F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2B4F6D68" w14:textId="6D426F52" w:rsidR="004965B6" w:rsidRPr="00484F1E" w:rsidRDefault="00AC1751" w:rsidP="00E2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15,492</w:t>
            </w:r>
          </w:p>
        </w:tc>
      </w:tr>
    </w:tbl>
    <w:p w14:paraId="2E1D7E0C" w14:textId="0721A031" w:rsidR="00EC65AF" w:rsidRPr="00EC65AF" w:rsidRDefault="00EC65AF" w:rsidP="00FE3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720"/>
        </w:tabs>
        <w:spacing w:line="240" w:lineRule="auto"/>
        <w:ind w:right="-43"/>
        <w:jc w:val="both"/>
        <w:rPr>
          <w:rFonts w:asciiTheme="majorBidi" w:hAnsiTheme="majorBidi" w:cstheme="majorBidi"/>
          <w:spacing w:val="-2"/>
          <w:sz w:val="30"/>
          <w:szCs w:val="30"/>
        </w:rPr>
      </w:pPr>
    </w:p>
    <w:sectPr w:rsidR="00EC65AF" w:rsidRPr="00EC65AF" w:rsidSect="00C43E59">
      <w:headerReference w:type="default" r:id="rId21"/>
      <w:footerReference w:type="default" r:id="rId22"/>
      <w:headerReference w:type="first" r:id="rId23"/>
      <w:footerReference w:type="first" r:id="rId24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9D797" w14:textId="77777777" w:rsidR="00F665EB" w:rsidRDefault="00F665EB">
      <w:r>
        <w:separator/>
      </w:r>
    </w:p>
  </w:endnote>
  <w:endnote w:type="continuationSeparator" w:id="0">
    <w:p w14:paraId="7BF5F025" w14:textId="77777777" w:rsidR="00F665EB" w:rsidRDefault="00F665EB">
      <w:r>
        <w:continuationSeparator/>
      </w:r>
    </w:p>
  </w:endnote>
  <w:endnote w:type="continuationNotice" w:id="1">
    <w:p w14:paraId="27887DCB" w14:textId="77777777" w:rsidR="00F665EB" w:rsidRDefault="00F665E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4E78B" w14:textId="77777777" w:rsidR="003364AC" w:rsidRDefault="003364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53853" w14:textId="4A18B666" w:rsidR="003364AC" w:rsidRPr="00890FC5" w:rsidRDefault="003364AC" w:rsidP="00FF618F">
    <w:pPr>
      <w:pStyle w:val="Footer"/>
      <w:jc w:val="center"/>
      <w:rPr>
        <w:rFonts w:ascii="Angsana New" w:hAnsi="Angsana New"/>
        <w:sz w:val="30"/>
        <w:szCs w:val="30"/>
      </w:rPr>
    </w:pPr>
    <w:r w:rsidRPr="0088386A">
      <w:rPr>
        <w:rFonts w:ascii="Angsana New" w:hAnsi="Angsana New"/>
        <w:sz w:val="30"/>
        <w:szCs w:val="30"/>
      </w:rPr>
      <w:fldChar w:fldCharType="begin"/>
    </w:r>
    <w:r w:rsidRPr="0088386A">
      <w:rPr>
        <w:rFonts w:ascii="Angsana New" w:hAnsi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F8779A" w:rsidRPr="00F8779A">
      <w:rPr>
        <w:rFonts w:ascii="Angsana New" w:hAnsi="Angsana New"/>
        <w:noProof/>
        <w:sz w:val="30"/>
        <w:szCs w:val="30"/>
      </w:rPr>
      <w:t>3</w:t>
    </w:r>
    <w:r w:rsidRPr="0088386A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49954" w14:textId="77777777" w:rsidR="003364AC" w:rsidRDefault="003364A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36F49" w14:textId="0B3A28DA" w:rsidR="003364AC" w:rsidRPr="00890FC5" w:rsidRDefault="003364AC" w:rsidP="00FF618F">
    <w:pPr>
      <w:pStyle w:val="Footer"/>
      <w:jc w:val="center"/>
      <w:rPr>
        <w:rFonts w:ascii="Angsana New" w:hAnsi="Angsana New"/>
        <w:sz w:val="30"/>
        <w:szCs w:val="30"/>
      </w:rPr>
    </w:pPr>
    <w:r w:rsidRPr="0088386A">
      <w:rPr>
        <w:rFonts w:ascii="Angsana New" w:hAnsi="Angsana New"/>
        <w:sz w:val="30"/>
        <w:szCs w:val="30"/>
      </w:rPr>
      <w:fldChar w:fldCharType="begin"/>
    </w:r>
    <w:r w:rsidRPr="0088386A">
      <w:rPr>
        <w:rFonts w:ascii="Angsana New" w:hAnsi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F8779A" w:rsidRPr="00F8779A">
      <w:rPr>
        <w:rFonts w:ascii="Angsana New" w:hAnsi="Angsana New"/>
        <w:noProof/>
        <w:sz w:val="30"/>
        <w:szCs w:val="30"/>
      </w:rPr>
      <w:t>3</w:t>
    </w:r>
    <w:r w:rsidRPr="0088386A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C9347" w14:textId="73302508" w:rsidR="003364AC" w:rsidRPr="00890FC5" w:rsidRDefault="003364AC" w:rsidP="00FF618F">
    <w:pPr>
      <w:pStyle w:val="Footer"/>
      <w:jc w:val="center"/>
      <w:rPr>
        <w:rFonts w:ascii="Angsana New" w:hAnsi="Angsana New"/>
        <w:sz w:val="30"/>
        <w:szCs w:val="30"/>
      </w:rPr>
    </w:pPr>
    <w:r w:rsidRPr="0088386A">
      <w:rPr>
        <w:rFonts w:ascii="Angsana New" w:hAnsi="Angsana New"/>
        <w:sz w:val="30"/>
        <w:szCs w:val="30"/>
      </w:rPr>
      <w:fldChar w:fldCharType="begin"/>
    </w:r>
    <w:r w:rsidRPr="0088386A">
      <w:rPr>
        <w:rFonts w:ascii="Angsana New" w:hAnsi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F8779A" w:rsidRPr="00F8779A">
      <w:rPr>
        <w:rFonts w:ascii="Angsana New" w:hAnsi="Angsana New"/>
        <w:noProof/>
        <w:sz w:val="30"/>
        <w:szCs w:val="30"/>
      </w:rPr>
      <w:t>3</w:t>
    </w:r>
    <w:r w:rsidRPr="0088386A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F9CE2" w14:textId="016FA843" w:rsidR="00FC13B3" w:rsidRPr="001C2877" w:rsidRDefault="00FC13B3" w:rsidP="001C287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C2877">
      <w:rPr>
        <w:rStyle w:val="PageNumber"/>
        <w:rFonts w:ascii="Angsana New" w:hAnsi="Angsana New"/>
        <w:sz w:val="30"/>
        <w:szCs w:val="30"/>
      </w:rPr>
      <w:fldChar w:fldCharType="begin"/>
    </w:r>
    <w:r w:rsidRPr="001C287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C287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F8779A" w:rsidRPr="00F8779A">
      <w:rPr>
        <w:rStyle w:val="PageNumber"/>
        <w:rFonts w:ascii="Angsana New" w:hAnsi="Angsana New"/>
        <w:noProof/>
        <w:sz w:val="30"/>
        <w:szCs w:val="30"/>
      </w:rPr>
      <w:t>6</w:t>
    </w:r>
    <w:r w:rsidRPr="001C2877">
      <w:rPr>
        <w:rStyle w:val="PageNumber"/>
        <w:rFonts w:ascii="Angsana New" w:hAnsi="Angsana New"/>
        <w:sz w:val="30"/>
        <w:szCs w:val="30"/>
      </w:rPr>
      <w:fldChar w:fldCharType="end"/>
    </w:r>
  </w:p>
  <w:p w14:paraId="6A425E18" w14:textId="77777777" w:rsidR="00FC13B3" w:rsidRPr="00C70DC4" w:rsidRDefault="00FC13B3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21978" w14:textId="626C5CF7" w:rsidR="00FC13B3" w:rsidRPr="001E2748" w:rsidRDefault="00FC13B3" w:rsidP="00CD1287">
    <w:pPr>
      <w:pStyle w:val="Footer"/>
      <w:framePr w:wrap="around" w:vAnchor="text" w:hAnchor="margin" w:xAlign="center" w:y="1"/>
      <w:rPr>
        <w:rStyle w:val="PageNumber"/>
        <w:rFonts w:asciiTheme="majorBidi" w:hAnsiTheme="majorBidi" w:cstheme="majorBidi"/>
        <w:sz w:val="30"/>
        <w:szCs w:val="30"/>
      </w:rPr>
    </w:pPr>
    <w:r w:rsidRPr="00C70DC4">
      <w:rPr>
        <w:rStyle w:val="PageNumber"/>
        <w:rFonts w:ascii="Angsana New" w:hAnsi="Angsana New"/>
        <w:sz w:val="30"/>
        <w:szCs w:val="30"/>
      </w:rPr>
      <w:fldChar w:fldCharType="begin"/>
    </w:r>
    <w:r w:rsidRPr="00C70D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0DC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="00F8779A" w:rsidRPr="00F8779A">
      <w:rPr>
        <w:rStyle w:val="PageNumber"/>
        <w:rFonts w:ascii="Angsana New" w:hAnsi="Angsana New"/>
        <w:noProof/>
        <w:sz w:val="30"/>
        <w:szCs w:val="30"/>
      </w:rPr>
      <w:t>1</w:t>
    </w:r>
    <w:r w:rsidRPr="00C70DC4">
      <w:rPr>
        <w:rStyle w:val="PageNumber"/>
        <w:rFonts w:ascii="Angsana New" w:hAnsi="Angsana New"/>
        <w:sz w:val="30"/>
        <w:szCs w:val="30"/>
      </w:rPr>
      <w:fldChar w:fldCharType="end"/>
    </w:r>
  </w:p>
  <w:p w14:paraId="5827F1B3" w14:textId="77777777" w:rsidR="00FC13B3" w:rsidRPr="00C70DC4" w:rsidRDefault="00FC13B3" w:rsidP="003D3E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D3EF2" w14:textId="77777777" w:rsidR="00F665EB" w:rsidRDefault="00F665EB">
      <w:r>
        <w:separator/>
      </w:r>
    </w:p>
  </w:footnote>
  <w:footnote w:type="continuationSeparator" w:id="0">
    <w:p w14:paraId="06A732DE" w14:textId="77777777" w:rsidR="00F665EB" w:rsidRDefault="00F665EB">
      <w:r>
        <w:continuationSeparator/>
      </w:r>
    </w:p>
  </w:footnote>
  <w:footnote w:type="continuationNotice" w:id="1">
    <w:p w14:paraId="422FD50B" w14:textId="77777777" w:rsidR="00F665EB" w:rsidRDefault="00F665E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4B139" w14:textId="77777777" w:rsidR="003364AC" w:rsidRDefault="003364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70097" w14:textId="77777777" w:rsidR="003364AC" w:rsidRPr="00A81676" w:rsidRDefault="003364AC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bookmarkStart w:id="2" w:name="_Hlk68857696"/>
    <w:bookmarkStart w:id="3" w:name="_Hlk68857697"/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1FFE7048" w14:textId="77777777" w:rsidR="003364AC" w:rsidRPr="006C5D17" w:rsidRDefault="003364AC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bookmarkEnd w:id="2"/>
  <w:bookmarkEnd w:id="3"/>
  <w:p w14:paraId="1843F69E" w14:textId="69FB1EB7" w:rsidR="0073513E" w:rsidRPr="00A86E49" w:rsidRDefault="0073513E" w:rsidP="0073513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Pr="00CF6615">
      <w:rPr>
        <w:rFonts w:ascii="Angsana New" w:hAnsi="Angsana New"/>
        <w:b/>
        <w:bCs/>
        <w:sz w:val="32"/>
        <w:szCs w:val="32"/>
      </w:rPr>
      <w:t xml:space="preserve">30 </w:t>
    </w:r>
    <w:r w:rsidRPr="00CF6615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9C33E0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9CACDD4" w14:textId="77777777" w:rsidR="003364AC" w:rsidRPr="00AB510F" w:rsidRDefault="003364AC" w:rsidP="00FF61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71CDC" w14:textId="77777777" w:rsidR="003364AC" w:rsidRDefault="003364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2D6BD" w14:textId="77777777" w:rsidR="00DC0E84" w:rsidRPr="00A81676" w:rsidRDefault="00DC0E84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7D24DCC9" w14:textId="77777777" w:rsidR="00DC0E84" w:rsidRPr="006C5D17" w:rsidRDefault="00DC0E84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0A36F9D8" w14:textId="77777777" w:rsidR="00DC0E84" w:rsidRPr="00A86E49" w:rsidRDefault="00DC0E84" w:rsidP="0073513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Pr="00CF6615">
      <w:rPr>
        <w:rFonts w:ascii="Angsana New" w:hAnsi="Angsana New"/>
        <w:b/>
        <w:bCs/>
        <w:sz w:val="32"/>
        <w:szCs w:val="32"/>
      </w:rPr>
      <w:t xml:space="preserve">30 </w:t>
    </w:r>
    <w:r w:rsidRPr="00CF6615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9C33E0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A1B7974" w14:textId="77777777" w:rsidR="00DC0E84" w:rsidRPr="00AB510F" w:rsidRDefault="00DC0E84" w:rsidP="00FF61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F48AF" w14:textId="77777777" w:rsidR="00DC0E84" w:rsidRPr="00A81676" w:rsidRDefault="00DC0E84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4FE446CD" w14:textId="77777777" w:rsidR="00DC0E84" w:rsidRPr="006C5D17" w:rsidRDefault="00DC0E84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037D0F9A" w14:textId="77777777" w:rsidR="00DC0E84" w:rsidRPr="00A86E49" w:rsidRDefault="00DC0E84" w:rsidP="0073513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Pr="00CF6615">
      <w:rPr>
        <w:rFonts w:ascii="Angsana New" w:hAnsi="Angsana New"/>
        <w:b/>
        <w:bCs/>
        <w:sz w:val="32"/>
        <w:szCs w:val="32"/>
      </w:rPr>
      <w:t xml:space="preserve">30 </w:t>
    </w:r>
    <w:r w:rsidRPr="00CF6615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9C33E0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FCC3459" w14:textId="77777777" w:rsidR="00DC0E84" w:rsidRPr="00AB510F" w:rsidRDefault="00DC0E84" w:rsidP="00FF61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59DF8" w14:textId="2F26FB1E" w:rsidR="00FC13B3" w:rsidRPr="00A81676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1B1A0777" w14:textId="77777777" w:rsidR="00FC13B3" w:rsidRPr="006C5D17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2FF8D6E3" w14:textId="14209A98" w:rsidR="00416C3B" w:rsidRPr="00A86E49" w:rsidRDefault="00416C3B" w:rsidP="00416C3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="00F8779A" w:rsidRPr="00F8779A">
      <w:rPr>
        <w:rFonts w:ascii="Angsana New" w:hAnsi="Angsana New"/>
        <w:b/>
        <w:bCs/>
        <w:sz w:val="32"/>
        <w:szCs w:val="32"/>
      </w:rPr>
      <w:t>31</w:t>
    </w:r>
    <w:r w:rsidRPr="00CF6615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F8779A" w:rsidRPr="00F8779A">
      <w:rPr>
        <w:rFonts w:ascii="Angsana New" w:hAnsi="Angsana New"/>
        <w:b/>
        <w:bCs/>
        <w:sz w:val="32"/>
        <w:szCs w:val="32"/>
      </w:rPr>
      <w:t>2567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811F582" w14:textId="77777777" w:rsidR="00FC13B3" w:rsidRPr="00484F1E" w:rsidRDefault="00FC13B3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8AE9F" w14:textId="30361729" w:rsidR="00FC13B3" w:rsidRPr="00A81676" w:rsidRDefault="00FC13B3" w:rsidP="00484F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71F0077D" w14:textId="77777777" w:rsidR="00FC13B3" w:rsidRPr="006C5D17" w:rsidRDefault="00FC13B3" w:rsidP="00484F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0DE2D43C" w14:textId="75FD5A96" w:rsidR="00FC13B3" w:rsidRDefault="00B003C0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Pr="00CF6615">
      <w:rPr>
        <w:rFonts w:ascii="Angsana New" w:hAnsi="Angsana New"/>
        <w:b/>
        <w:bCs/>
        <w:sz w:val="32"/>
        <w:szCs w:val="32"/>
      </w:rPr>
      <w:t xml:space="preserve">30 </w:t>
    </w:r>
    <w:r w:rsidRPr="00CF6615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9C33E0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FC9A2E5" w14:textId="77777777" w:rsidR="00B003C0" w:rsidRPr="00AB510F" w:rsidRDefault="00B003C0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582"/>
        </w:tabs>
        <w:ind w:left="158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E5801B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9046D"/>
    <w:multiLevelType w:val="hybridMultilevel"/>
    <w:tmpl w:val="72A22D9E"/>
    <w:lvl w:ilvl="0" w:tplc="DC541F20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1" w15:restartNumberingAfterBreak="0">
    <w:nsid w:val="05BC27D1"/>
    <w:multiLevelType w:val="hybridMultilevel"/>
    <w:tmpl w:val="5CEAEBA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AE66467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36181F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99129F4"/>
    <w:multiLevelType w:val="hybridMultilevel"/>
    <w:tmpl w:val="9CC233FA"/>
    <w:lvl w:ilvl="0" w:tplc="E3AE1352">
      <w:start w:val="10"/>
      <w:numFmt w:val="decimal"/>
      <w:lvlText w:val="%1.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263C93"/>
    <w:multiLevelType w:val="multilevel"/>
    <w:tmpl w:val="53F072D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8242B38"/>
    <w:multiLevelType w:val="hybridMultilevel"/>
    <w:tmpl w:val="56CA0B86"/>
    <w:lvl w:ilvl="0" w:tplc="CED8E99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6" w15:restartNumberingAfterBreak="0">
    <w:nsid w:val="6CF24873"/>
    <w:multiLevelType w:val="hybridMultilevel"/>
    <w:tmpl w:val="8A289EE8"/>
    <w:lvl w:ilvl="0" w:tplc="216EE8A4">
      <w:start w:val="8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320487"/>
    <w:multiLevelType w:val="hybridMultilevel"/>
    <w:tmpl w:val="5E0A4454"/>
    <w:lvl w:ilvl="0" w:tplc="EC30A932">
      <w:start w:val="9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7F524713"/>
    <w:multiLevelType w:val="hybridMultilevel"/>
    <w:tmpl w:val="097AF6D4"/>
    <w:lvl w:ilvl="0" w:tplc="97B2ED6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4989807">
    <w:abstractNumId w:val="6"/>
  </w:num>
  <w:num w:numId="2" w16cid:durableId="634024576">
    <w:abstractNumId w:val="5"/>
  </w:num>
  <w:num w:numId="3" w16cid:durableId="890530908">
    <w:abstractNumId w:val="9"/>
  </w:num>
  <w:num w:numId="4" w16cid:durableId="850411896">
    <w:abstractNumId w:val="7"/>
  </w:num>
  <w:num w:numId="5" w16cid:durableId="1005354987">
    <w:abstractNumId w:val="8"/>
  </w:num>
  <w:num w:numId="6" w16cid:durableId="271860376">
    <w:abstractNumId w:val="3"/>
  </w:num>
  <w:num w:numId="7" w16cid:durableId="528760270">
    <w:abstractNumId w:val="2"/>
  </w:num>
  <w:num w:numId="8" w16cid:durableId="1860853606">
    <w:abstractNumId w:val="0"/>
  </w:num>
  <w:num w:numId="9" w16cid:durableId="799613197">
    <w:abstractNumId w:val="1"/>
  </w:num>
  <w:num w:numId="10" w16cid:durableId="848789145">
    <w:abstractNumId w:val="4"/>
  </w:num>
  <w:num w:numId="11" w16cid:durableId="1002969067">
    <w:abstractNumId w:val="18"/>
  </w:num>
  <w:num w:numId="12" w16cid:durableId="1660814258">
    <w:abstractNumId w:val="13"/>
  </w:num>
  <w:num w:numId="13" w16cid:durableId="1419792250">
    <w:abstractNumId w:val="24"/>
  </w:num>
  <w:num w:numId="14" w16cid:durableId="781337936">
    <w:abstractNumId w:val="16"/>
  </w:num>
  <w:num w:numId="15" w16cid:durableId="2045519833">
    <w:abstractNumId w:val="19"/>
  </w:num>
  <w:num w:numId="16" w16cid:durableId="523980739">
    <w:abstractNumId w:val="25"/>
  </w:num>
  <w:num w:numId="17" w16cid:durableId="268784572">
    <w:abstractNumId w:val="22"/>
  </w:num>
  <w:num w:numId="18" w16cid:durableId="1865090183">
    <w:abstractNumId w:val="12"/>
  </w:num>
  <w:num w:numId="19" w16cid:durableId="284701111">
    <w:abstractNumId w:val="23"/>
  </w:num>
  <w:num w:numId="20" w16cid:durableId="1036275408">
    <w:abstractNumId w:val="27"/>
  </w:num>
  <w:num w:numId="21" w16cid:durableId="1578830517">
    <w:abstractNumId w:val="21"/>
  </w:num>
  <w:num w:numId="22" w16cid:durableId="936521719">
    <w:abstractNumId w:val="10"/>
  </w:num>
  <w:num w:numId="23" w16cid:durableId="2026976559">
    <w:abstractNumId w:val="29"/>
  </w:num>
  <w:num w:numId="24" w16cid:durableId="608120305">
    <w:abstractNumId w:val="20"/>
  </w:num>
  <w:num w:numId="25" w16cid:durableId="2060198974">
    <w:abstractNumId w:val="15"/>
  </w:num>
  <w:num w:numId="26" w16cid:durableId="825240911">
    <w:abstractNumId w:val="11"/>
  </w:num>
  <w:num w:numId="27" w16cid:durableId="1820461213">
    <w:abstractNumId w:val="14"/>
  </w:num>
  <w:num w:numId="28" w16cid:durableId="556933505">
    <w:abstractNumId w:val="26"/>
  </w:num>
  <w:num w:numId="29" w16cid:durableId="1615209940">
    <w:abstractNumId w:val="28"/>
  </w:num>
  <w:num w:numId="30" w16cid:durableId="1433358120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D8A"/>
    <w:rsid w:val="00000E08"/>
    <w:rsid w:val="00000FE3"/>
    <w:rsid w:val="00002832"/>
    <w:rsid w:val="00003228"/>
    <w:rsid w:val="00003982"/>
    <w:rsid w:val="00003A59"/>
    <w:rsid w:val="00005588"/>
    <w:rsid w:val="00005A66"/>
    <w:rsid w:val="00006084"/>
    <w:rsid w:val="0000674B"/>
    <w:rsid w:val="00006AA3"/>
    <w:rsid w:val="00006B3B"/>
    <w:rsid w:val="00006E66"/>
    <w:rsid w:val="0001026B"/>
    <w:rsid w:val="000107B4"/>
    <w:rsid w:val="00011503"/>
    <w:rsid w:val="000116F5"/>
    <w:rsid w:val="00011713"/>
    <w:rsid w:val="000117EA"/>
    <w:rsid w:val="000118D6"/>
    <w:rsid w:val="00012C18"/>
    <w:rsid w:val="000131BF"/>
    <w:rsid w:val="0001326B"/>
    <w:rsid w:val="000145D4"/>
    <w:rsid w:val="00014F66"/>
    <w:rsid w:val="00015051"/>
    <w:rsid w:val="00015376"/>
    <w:rsid w:val="0001565E"/>
    <w:rsid w:val="00017111"/>
    <w:rsid w:val="000221C0"/>
    <w:rsid w:val="000222A9"/>
    <w:rsid w:val="00024B47"/>
    <w:rsid w:val="0002647D"/>
    <w:rsid w:val="00026621"/>
    <w:rsid w:val="00027FD3"/>
    <w:rsid w:val="000304E9"/>
    <w:rsid w:val="000309A0"/>
    <w:rsid w:val="00033861"/>
    <w:rsid w:val="00033AF2"/>
    <w:rsid w:val="00033DF3"/>
    <w:rsid w:val="00034C0B"/>
    <w:rsid w:val="00034F62"/>
    <w:rsid w:val="000368AE"/>
    <w:rsid w:val="00036B01"/>
    <w:rsid w:val="00036E7D"/>
    <w:rsid w:val="000370D8"/>
    <w:rsid w:val="0004030D"/>
    <w:rsid w:val="00041C50"/>
    <w:rsid w:val="0004260C"/>
    <w:rsid w:val="00042EA6"/>
    <w:rsid w:val="000435B3"/>
    <w:rsid w:val="0004416A"/>
    <w:rsid w:val="0004661D"/>
    <w:rsid w:val="000466BA"/>
    <w:rsid w:val="000500C4"/>
    <w:rsid w:val="00050A84"/>
    <w:rsid w:val="00050DC1"/>
    <w:rsid w:val="00051891"/>
    <w:rsid w:val="00051A71"/>
    <w:rsid w:val="000523D2"/>
    <w:rsid w:val="000525CD"/>
    <w:rsid w:val="000532AC"/>
    <w:rsid w:val="000532E2"/>
    <w:rsid w:val="00053469"/>
    <w:rsid w:val="0005668F"/>
    <w:rsid w:val="000576E6"/>
    <w:rsid w:val="00057AAB"/>
    <w:rsid w:val="000608FA"/>
    <w:rsid w:val="0006092B"/>
    <w:rsid w:val="00060CE2"/>
    <w:rsid w:val="00061710"/>
    <w:rsid w:val="00061BCB"/>
    <w:rsid w:val="00061F90"/>
    <w:rsid w:val="00062052"/>
    <w:rsid w:val="00063B16"/>
    <w:rsid w:val="00063FF1"/>
    <w:rsid w:val="0006447D"/>
    <w:rsid w:val="000668DC"/>
    <w:rsid w:val="00066FBA"/>
    <w:rsid w:val="00067EFA"/>
    <w:rsid w:val="00071855"/>
    <w:rsid w:val="00071E99"/>
    <w:rsid w:val="00072380"/>
    <w:rsid w:val="00073E81"/>
    <w:rsid w:val="000753B9"/>
    <w:rsid w:val="00075442"/>
    <w:rsid w:val="00075709"/>
    <w:rsid w:val="0007570B"/>
    <w:rsid w:val="000767FA"/>
    <w:rsid w:val="0007764B"/>
    <w:rsid w:val="00077853"/>
    <w:rsid w:val="00077BDD"/>
    <w:rsid w:val="000801B5"/>
    <w:rsid w:val="00080381"/>
    <w:rsid w:val="00080B06"/>
    <w:rsid w:val="0008263F"/>
    <w:rsid w:val="000839DF"/>
    <w:rsid w:val="00083DDF"/>
    <w:rsid w:val="00084E5B"/>
    <w:rsid w:val="00087FE4"/>
    <w:rsid w:val="00090CC0"/>
    <w:rsid w:val="00090F00"/>
    <w:rsid w:val="000918A8"/>
    <w:rsid w:val="00091AB6"/>
    <w:rsid w:val="000922B5"/>
    <w:rsid w:val="0009235A"/>
    <w:rsid w:val="00094EC6"/>
    <w:rsid w:val="00095E87"/>
    <w:rsid w:val="000962F5"/>
    <w:rsid w:val="00096CAA"/>
    <w:rsid w:val="000972AC"/>
    <w:rsid w:val="00097439"/>
    <w:rsid w:val="000A00CD"/>
    <w:rsid w:val="000A2D59"/>
    <w:rsid w:val="000A302E"/>
    <w:rsid w:val="000A3EA4"/>
    <w:rsid w:val="000A44E3"/>
    <w:rsid w:val="000A4576"/>
    <w:rsid w:val="000A4F17"/>
    <w:rsid w:val="000A4FE3"/>
    <w:rsid w:val="000A50D5"/>
    <w:rsid w:val="000A51A2"/>
    <w:rsid w:val="000A6584"/>
    <w:rsid w:val="000A6E2F"/>
    <w:rsid w:val="000A7047"/>
    <w:rsid w:val="000A7C3B"/>
    <w:rsid w:val="000B026A"/>
    <w:rsid w:val="000B1367"/>
    <w:rsid w:val="000B1FA2"/>
    <w:rsid w:val="000B20D1"/>
    <w:rsid w:val="000B3534"/>
    <w:rsid w:val="000B3BFB"/>
    <w:rsid w:val="000B3FFC"/>
    <w:rsid w:val="000B475A"/>
    <w:rsid w:val="000B4FD4"/>
    <w:rsid w:val="000B5036"/>
    <w:rsid w:val="000B5A71"/>
    <w:rsid w:val="000B6061"/>
    <w:rsid w:val="000B64CC"/>
    <w:rsid w:val="000B7875"/>
    <w:rsid w:val="000B7F4F"/>
    <w:rsid w:val="000B7FA1"/>
    <w:rsid w:val="000C017F"/>
    <w:rsid w:val="000C0585"/>
    <w:rsid w:val="000C1D31"/>
    <w:rsid w:val="000C1E95"/>
    <w:rsid w:val="000C26EC"/>
    <w:rsid w:val="000C4AA8"/>
    <w:rsid w:val="000C4EFB"/>
    <w:rsid w:val="000C5082"/>
    <w:rsid w:val="000C7906"/>
    <w:rsid w:val="000D1AC8"/>
    <w:rsid w:val="000D24C9"/>
    <w:rsid w:val="000D2F17"/>
    <w:rsid w:val="000D41D6"/>
    <w:rsid w:val="000D4947"/>
    <w:rsid w:val="000D530E"/>
    <w:rsid w:val="000D5D1C"/>
    <w:rsid w:val="000D630A"/>
    <w:rsid w:val="000D6513"/>
    <w:rsid w:val="000D66DD"/>
    <w:rsid w:val="000D6915"/>
    <w:rsid w:val="000D734E"/>
    <w:rsid w:val="000D7BCB"/>
    <w:rsid w:val="000E09B7"/>
    <w:rsid w:val="000E1F56"/>
    <w:rsid w:val="000E218B"/>
    <w:rsid w:val="000E2CDF"/>
    <w:rsid w:val="000E34C4"/>
    <w:rsid w:val="000E3A81"/>
    <w:rsid w:val="000E3B21"/>
    <w:rsid w:val="000E4171"/>
    <w:rsid w:val="000E4184"/>
    <w:rsid w:val="000E41F4"/>
    <w:rsid w:val="000E4A1A"/>
    <w:rsid w:val="000E4A30"/>
    <w:rsid w:val="000E4ED5"/>
    <w:rsid w:val="000E5717"/>
    <w:rsid w:val="000E5895"/>
    <w:rsid w:val="000E593E"/>
    <w:rsid w:val="000E5CBD"/>
    <w:rsid w:val="000E6E07"/>
    <w:rsid w:val="000E7313"/>
    <w:rsid w:val="000E7ABC"/>
    <w:rsid w:val="000E7F8B"/>
    <w:rsid w:val="000F0333"/>
    <w:rsid w:val="000F0C4F"/>
    <w:rsid w:val="000F1F25"/>
    <w:rsid w:val="000F2184"/>
    <w:rsid w:val="000F28C4"/>
    <w:rsid w:val="000F2D99"/>
    <w:rsid w:val="000F306F"/>
    <w:rsid w:val="000F3096"/>
    <w:rsid w:val="000F366D"/>
    <w:rsid w:val="000F5165"/>
    <w:rsid w:val="000F52B5"/>
    <w:rsid w:val="000F5E2D"/>
    <w:rsid w:val="000F6799"/>
    <w:rsid w:val="000F6D15"/>
    <w:rsid w:val="000F71A0"/>
    <w:rsid w:val="000F78E8"/>
    <w:rsid w:val="001010D0"/>
    <w:rsid w:val="001013B2"/>
    <w:rsid w:val="00102B46"/>
    <w:rsid w:val="001030B1"/>
    <w:rsid w:val="0010395A"/>
    <w:rsid w:val="00106F94"/>
    <w:rsid w:val="001074E3"/>
    <w:rsid w:val="00107666"/>
    <w:rsid w:val="00107775"/>
    <w:rsid w:val="00110702"/>
    <w:rsid w:val="00110931"/>
    <w:rsid w:val="00112FBF"/>
    <w:rsid w:val="001134B2"/>
    <w:rsid w:val="00113B59"/>
    <w:rsid w:val="0011483C"/>
    <w:rsid w:val="00114C18"/>
    <w:rsid w:val="00114EEC"/>
    <w:rsid w:val="00115133"/>
    <w:rsid w:val="001156F5"/>
    <w:rsid w:val="00115E1C"/>
    <w:rsid w:val="0011655A"/>
    <w:rsid w:val="00117140"/>
    <w:rsid w:val="00121275"/>
    <w:rsid w:val="001214B2"/>
    <w:rsid w:val="0012169E"/>
    <w:rsid w:val="00121E13"/>
    <w:rsid w:val="00121E85"/>
    <w:rsid w:val="0012210F"/>
    <w:rsid w:val="00122C6C"/>
    <w:rsid w:val="00124E71"/>
    <w:rsid w:val="00125096"/>
    <w:rsid w:val="00125710"/>
    <w:rsid w:val="00126B14"/>
    <w:rsid w:val="001277CD"/>
    <w:rsid w:val="001278A8"/>
    <w:rsid w:val="001310E0"/>
    <w:rsid w:val="00131424"/>
    <w:rsid w:val="00132697"/>
    <w:rsid w:val="001332AB"/>
    <w:rsid w:val="00133885"/>
    <w:rsid w:val="00133A51"/>
    <w:rsid w:val="00133FD0"/>
    <w:rsid w:val="00134367"/>
    <w:rsid w:val="00134879"/>
    <w:rsid w:val="0013539E"/>
    <w:rsid w:val="00135889"/>
    <w:rsid w:val="00136CFF"/>
    <w:rsid w:val="001409B9"/>
    <w:rsid w:val="001419DE"/>
    <w:rsid w:val="00142A7B"/>
    <w:rsid w:val="00144FA8"/>
    <w:rsid w:val="001458DE"/>
    <w:rsid w:val="0014603A"/>
    <w:rsid w:val="00146A37"/>
    <w:rsid w:val="0014704A"/>
    <w:rsid w:val="0014756A"/>
    <w:rsid w:val="00150232"/>
    <w:rsid w:val="001509EC"/>
    <w:rsid w:val="00150C20"/>
    <w:rsid w:val="00151465"/>
    <w:rsid w:val="00153FD3"/>
    <w:rsid w:val="0015440C"/>
    <w:rsid w:val="00155F36"/>
    <w:rsid w:val="00156819"/>
    <w:rsid w:val="0016024F"/>
    <w:rsid w:val="00161552"/>
    <w:rsid w:val="00161C73"/>
    <w:rsid w:val="00163454"/>
    <w:rsid w:val="001637EB"/>
    <w:rsid w:val="001640D1"/>
    <w:rsid w:val="00165C39"/>
    <w:rsid w:val="00166199"/>
    <w:rsid w:val="001662E7"/>
    <w:rsid w:val="00170BC4"/>
    <w:rsid w:val="00170F36"/>
    <w:rsid w:val="00171AE8"/>
    <w:rsid w:val="001725A7"/>
    <w:rsid w:val="00172E27"/>
    <w:rsid w:val="00173600"/>
    <w:rsid w:val="00173BBB"/>
    <w:rsid w:val="00173C56"/>
    <w:rsid w:val="00173D34"/>
    <w:rsid w:val="001741F2"/>
    <w:rsid w:val="001746B0"/>
    <w:rsid w:val="00174ADA"/>
    <w:rsid w:val="00175228"/>
    <w:rsid w:val="001756FF"/>
    <w:rsid w:val="00175BA2"/>
    <w:rsid w:val="0017686A"/>
    <w:rsid w:val="00177183"/>
    <w:rsid w:val="0017723A"/>
    <w:rsid w:val="00180155"/>
    <w:rsid w:val="00180BB6"/>
    <w:rsid w:val="00180C69"/>
    <w:rsid w:val="00181A98"/>
    <w:rsid w:val="00181E5B"/>
    <w:rsid w:val="00182C08"/>
    <w:rsid w:val="001834E7"/>
    <w:rsid w:val="00183549"/>
    <w:rsid w:val="001858E6"/>
    <w:rsid w:val="00185A6B"/>
    <w:rsid w:val="00185B16"/>
    <w:rsid w:val="001869E2"/>
    <w:rsid w:val="00190916"/>
    <w:rsid w:val="00190CDF"/>
    <w:rsid w:val="001911B9"/>
    <w:rsid w:val="0019146E"/>
    <w:rsid w:val="001919D1"/>
    <w:rsid w:val="00191FF9"/>
    <w:rsid w:val="00194609"/>
    <w:rsid w:val="00194981"/>
    <w:rsid w:val="0019530C"/>
    <w:rsid w:val="00195830"/>
    <w:rsid w:val="00195F57"/>
    <w:rsid w:val="001A0313"/>
    <w:rsid w:val="001A05DC"/>
    <w:rsid w:val="001A0C44"/>
    <w:rsid w:val="001A12CD"/>
    <w:rsid w:val="001A291B"/>
    <w:rsid w:val="001A2ED8"/>
    <w:rsid w:val="001A2F86"/>
    <w:rsid w:val="001A34CC"/>
    <w:rsid w:val="001A365F"/>
    <w:rsid w:val="001A41C5"/>
    <w:rsid w:val="001A4653"/>
    <w:rsid w:val="001A487C"/>
    <w:rsid w:val="001A5263"/>
    <w:rsid w:val="001A5411"/>
    <w:rsid w:val="001A60A8"/>
    <w:rsid w:val="001A6914"/>
    <w:rsid w:val="001A6F6E"/>
    <w:rsid w:val="001B092A"/>
    <w:rsid w:val="001B0DC1"/>
    <w:rsid w:val="001B1017"/>
    <w:rsid w:val="001B1A63"/>
    <w:rsid w:val="001B2199"/>
    <w:rsid w:val="001B21B6"/>
    <w:rsid w:val="001B22AB"/>
    <w:rsid w:val="001B272C"/>
    <w:rsid w:val="001B3573"/>
    <w:rsid w:val="001B36A6"/>
    <w:rsid w:val="001B47C1"/>
    <w:rsid w:val="001B616A"/>
    <w:rsid w:val="001B71DB"/>
    <w:rsid w:val="001B7203"/>
    <w:rsid w:val="001B757F"/>
    <w:rsid w:val="001B7E60"/>
    <w:rsid w:val="001C10E2"/>
    <w:rsid w:val="001C1727"/>
    <w:rsid w:val="001C187C"/>
    <w:rsid w:val="001C1B15"/>
    <w:rsid w:val="001C1C45"/>
    <w:rsid w:val="001C21BD"/>
    <w:rsid w:val="001C2877"/>
    <w:rsid w:val="001C2D0F"/>
    <w:rsid w:val="001C34FF"/>
    <w:rsid w:val="001C3F7E"/>
    <w:rsid w:val="001C4A2C"/>
    <w:rsid w:val="001C5800"/>
    <w:rsid w:val="001C5867"/>
    <w:rsid w:val="001C592A"/>
    <w:rsid w:val="001C5EF2"/>
    <w:rsid w:val="001C6A30"/>
    <w:rsid w:val="001C721C"/>
    <w:rsid w:val="001C7372"/>
    <w:rsid w:val="001C7EF9"/>
    <w:rsid w:val="001D0858"/>
    <w:rsid w:val="001D0EFF"/>
    <w:rsid w:val="001D36AD"/>
    <w:rsid w:val="001D4659"/>
    <w:rsid w:val="001D4C7C"/>
    <w:rsid w:val="001D4C9B"/>
    <w:rsid w:val="001D4CB2"/>
    <w:rsid w:val="001D55B5"/>
    <w:rsid w:val="001D5F0D"/>
    <w:rsid w:val="001D5FA7"/>
    <w:rsid w:val="001D60D1"/>
    <w:rsid w:val="001D6492"/>
    <w:rsid w:val="001D64EF"/>
    <w:rsid w:val="001E11D2"/>
    <w:rsid w:val="001E13C8"/>
    <w:rsid w:val="001E2524"/>
    <w:rsid w:val="001E2748"/>
    <w:rsid w:val="001E2842"/>
    <w:rsid w:val="001E2C7C"/>
    <w:rsid w:val="001E421E"/>
    <w:rsid w:val="001E6BB5"/>
    <w:rsid w:val="001E6DA9"/>
    <w:rsid w:val="001E77C3"/>
    <w:rsid w:val="001F0C22"/>
    <w:rsid w:val="001F0DEC"/>
    <w:rsid w:val="001F0F07"/>
    <w:rsid w:val="001F16AE"/>
    <w:rsid w:val="001F1DF1"/>
    <w:rsid w:val="001F2A70"/>
    <w:rsid w:val="001F2DD6"/>
    <w:rsid w:val="001F3639"/>
    <w:rsid w:val="001F3E70"/>
    <w:rsid w:val="001F4477"/>
    <w:rsid w:val="001F477A"/>
    <w:rsid w:val="001F4D4E"/>
    <w:rsid w:val="001F5BFF"/>
    <w:rsid w:val="001F7210"/>
    <w:rsid w:val="002002FA"/>
    <w:rsid w:val="0020067D"/>
    <w:rsid w:val="00200A50"/>
    <w:rsid w:val="00201402"/>
    <w:rsid w:val="002018BD"/>
    <w:rsid w:val="00202832"/>
    <w:rsid w:val="002028C7"/>
    <w:rsid w:val="00202BED"/>
    <w:rsid w:val="00202C6A"/>
    <w:rsid w:val="002030BA"/>
    <w:rsid w:val="002043A9"/>
    <w:rsid w:val="00205A6A"/>
    <w:rsid w:val="00205F72"/>
    <w:rsid w:val="00206551"/>
    <w:rsid w:val="00206E43"/>
    <w:rsid w:val="002071BF"/>
    <w:rsid w:val="00207FDF"/>
    <w:rsid w:val="002110BD"/>
    <w:rsid w:val="00212ED2"/>
    <w:rsid w:val="00213D20"/>
    <w:rsid w:val="002141A5"/>
    <w:rsid w:val="00214BF1"/>
    <w:rsid w:val="0021502C"/>
    <w:rsid w:val="00215617"/>
    <w:rsid w:val="00216A0C"/>
    <w:rsid w:val="00217969"/>
    <w:rsid w:val="00217BC6"/>
    <w:rsid w:val="00220B16"/>
    <w:rsid w:val="002214C8"/>
    <w:rsid w:val="0022154F"/>
    <w:rsid w:val="00222B8D"/>
    <w:rsid w:val="00223D92"/>
    <w:rsid w:val="00224A9B"/>
    <w:rsid w:val="002253C8"/>
    <w:rsid w:val="002255A6"/>
    <w:rsid w:val="00227755"/>
    <w:rsid w:val="00227BB7"/>
    <w:rsid w:val="00230B7E"/>
    <w:rsid w:val="00230C71"/>
    <w:rsid w:val="00231232"/>
    <w:rsid w:val="00231412"/>
    <w:rsid w:val="002325AE"/>
    <w:rsid w:val="0023466A"/>
    <w:rsid w:val="00234F79"/>
    <w:rsid w:val="00235652"/>
    <w:rsid w:val="00235A08"/>
    <w:rsid w:val="00235C8C"/>
    <w:rsid w:val="002374E4"/>
    <w:rsid w:val="002376E3"/>
    <w:rsid w:val="002401AE"/>
    <w:rsid w:val="00241D51"/>
    <w:rsid w:val="00242874"/>
    <w:rsid w:val="00243A8C"/>
    <w:rsid w:val="00243ACB"/>
    <w:rsid w:val="00243BE3"/>
    <w:rsid w:val="002448B1"/>
    <w:rsid w:val="00245B42"/>
    <w:rsid w:val="00247292"/>
    <w:rsid w:val="00247331"/>
    <w:rsid w:val="00247A3F"/>
    <w:rsid w:val="0025054D"/>
    <w:rsid w:val="00250612"/>
    <w:rsid w:val="002510C0"/>
    <w:rsid w:val="00251780"/>
    <w:rsid w:val="002519D6"/>
    <w:rsid w:val="00251D54"/>
    <w:rsid w:val="00252A26"/>
    <w:rsid w:val="00253599"/>
    <w:rsid w:val="002544AA"/>
    <w:rsid w:val="0025523F"/>
    <w:rsid w:val="00255A7B"/>
    <w:rsid w:val="00255C9D"/>
    <w:rsid w:val="00255FDB"/>
    <w:rsid w:val="0025705D"/>
    <w:rsid w:val="002573C1"/>
    <w:rsid w:val="002607D0"/>
    <w:rsid w:val="00261195"/>
    <w:rsid w:val="00261303"/>
    <w:rsid w:val="00261D31"/>
    <w:rsid w:val="0026204C"/>
    <w:rsid w:val="0026254C"/>
    <w:rsid w:val="002632F3"/>
    <w:rsid w:val="002640A8"/>
    <w:rsid w:val="002669FF"/>
    <w:rsid w:val="00266F77"/>
    <w:rsid w:val="00267138"/>
    <w:rsid w:val="002676CB"/>
    <w:rsid w:val="00267E32"/>
    <w:rsid w:val="002717D0"/>
    <w:rsid w:val="00271CB6"/>
    <w:rsid w:val="00271D80"/>
    <w:rsid w:val="002724C5"/>
    <w:rsid w:val="00272804"/>
    <w:rsid w:val="00272E6A"/>
    <w:rsid w:val="00272EB5"/>
    <w:rsid w:val="002731A3"/>
    <w:rsid w:val="00275527"/>
    <w:rsid w:val="00275719"/>
    <w:rsid w:val="00275A15"/>
    <w:rsid w:val="002763EE"/>
    <w:rsid w:val="00276505"/>
    <w:rsid w:val="00277305"/>
    <w:rsid w:val="00277DE6"/>
    <w:rsid w:val="002809D4"/>
    <w:rsid w:val="002817B3"/>
    <w:rsid w:val="002818C6"/>
    <w:rsid w:val="00283D5F"/>
    <w:rsid w:val="00283DA9"/>
    <w:rsid w:val="002854C0"/>
    <w:rsid w:val="00285D5B"/>
    <w:rsid w:val="00285EAA"/>
    <w:rsid w:val="0029062F"/>
    <w:rsid w:val="00291247"/>
    <w:rsid w:val="002913DD"/>
    <w:rsid w:val="00291ED6"/>
    <w:rsid w:val="002920BD"/>
    <w:rsid w:val="00292367"/>
    <w:rsid w:val="00292AB1"/>
    <w:rsid w:val="00293816"/>
    <w:rsid w:val="00293947"/>
    <w:rsid w:val="00296822"/>
    <w:rsid w:val="00296A3C"/>
    <w:rsid w:val="00297807"/>
    <w:rsid w:val="00297CE1"/>
    <w:rsid w:val="002A03D0"/>
    <w:rsid w:val="002A08D1"/>
    <w:rsid w:val="002A0AA7"/>
    <w:rsid w:val="002A0BCA"/>
    <w:rsid w:val="002A2402"/>
    <w:rsid w:val="002A26C8"/>
    <w:rsid w:val="002A2847"/>
    <w:rsid w:val="002A436C"/>
    <w:rsid w:val="002A4914"/>
    <w:rsid w:val="002A542A"/>
    <w:rsid w:val="002A57B3"/>
    <w:rsid w:val="002A5FEC"/>
    <w:rsid w:val="002A68BC"/>
    <w:rsid w:val="002A7624"/>
    <w:rsid w:val="002B0713"/>
    <w:rsid w:val="002B08A7"/>
    <w:rsid w:val="002B10DA"/>
    <w:rsid w:val="002B1215"/>
    <w:rsid w:val="002B19A5"/>
    <w:rsid w:val="002B1A09"/>
    <w:rsid w:val="002B348F"/>
    <w:rsid w:val="002B349B"/>
    <w:rsid w:val="002B5FF1"/>
    <w:rsid w:val="002B6A04"/>
    <w:rsid w:val="002B7D6A"/>
    <w:rsid w:val="002C0E6B"/>
    <w:rsid w:val="002C0FE9"/>
    <w:rsid w:val="002C136C"/>
    <w:rsid w:val="002C42D2"/>
    <w:rsid w:val="002C4705"/>
    <w:rsid w:val="002C51F5"/>
    <w:rsid w:val="002C5913"/>
    <w:rsid w:val="002C60CB"/>
    <w:rsid w:val="002C62E8"/>
    <w:rsid w:val="002C6897"/>
    <w:rsid w:val="002C738C"/>
    <w:rsid w:val="002C7BD5"/>
    <w:rsid w:val="002D00F5"/>
    <w:rsid w:val="002D1BD0"/>
    <w:rsid w:val="002D24E1"/>
    <w:rsid w:val="002D3014"/>
    <w:rsid w:val="002D4213"/>
    <w:rsid w:val="002D4A7D"/>
    <w:rsid w:val="002D4AF9"/>
    <w:rsid w:val="002D4C38"/>
    <w:rsid w:val="002D4D1D"/>
    <w:rsid w:val="002D4F05"/>
    <w:rsid w:val="002D502E"/>
    <w:rsid w:val="002D58F9"/>
    <w:rsid w:val="002D657F"/>
    <w:rsid w:val="002D6A23"/>
    <w:rsid w:val="002D7036"/>
    <w:rsid w:val="002D7F9C"/>
    <w:rsid w:val="002E0835"/>
    <w:rsid w:val="002E1130"/>
    <w:rsid w:val="002E1453"/>
    <w:rsid w:val="002E1A20"/>
    <w:rsid w:val="002E1E38"/>
    <w:rsid w:val="002E23E1"/>
    <w:rsid w:val="002E3646"/>
    <w:rsid w:val="002E480D"/>
    <w:rsid w:val="002E4C8C"/>
    <w:rsid w:val="002E5674"/>
    <w:rsid w:val="002E56C0"/>
    <w:rsid w:val="002E6AC7"/>
    <w:rsid w:val="002E6CD3"/>
    <w:rsid w:val="002E7845"/>
    <w:rsid w:val="002E7AC9"/>
    <w:rsid w:val="002F1DD9"/>
    <w:rsid w:val="002F2094"/>
    <w:rsid w:val="002F2865"/>
    <w:rsid w:val="002F303B"/>
    <w:rsid w:val="002F49B3"/>
    <w:rsid w:val="002F5C14"/>
    <w:rsid w:val="002F730D"/>
    <w:rsid w:val="002F76DC"/>
    <w:rsid w:val="002F7DD3"/>
    <w:rsid w:val="003004BD"/>
    <w:rsid w:val="00300F7C"/>
    <w:rsid w:val="00301165"/>
    <w:rsid w:val="00301198"/>
    <w:rsid w:val="00301349"/>
    <w:rsid w:val="00301375"/>
    <w:rsid w:val="0030252A"/>
    <w:rsid w:val="003040CF"/>
    <w:rsid w:val="00305FE5"/>
    <w:rsid w:val="00307D2F"/>
    <w:rsid w:val="0031007F"/>
    <w:rsid w:val="00310D55"/>
    <w:rsid w:val="0031120C"/>
    <w:rsid w:val="00312879"/>
    <w:rsid w:val="00312D8A"/>
    <w:rsid w:val="00313708"/>
    <w:rsid w:val="003149FD"/>
    <w:rsid w:val="00314D19"/>
    <w:rsid w:val="00314EF8"/>
    <w:rsid w:val="003153C0"/>
    <w:rsid w:val="003156D6"/>
    <w:rsid w:val="003157A9"/>
    <w:rsid w:val="00316103"/>
    <w:rsid w:val="00316757"/>
    <w:rsid w:val="00316B7F"/>
    <w:rsid w:val="00317859"/>
    <w:rsid w:val="00321091"/>
    <w:rsid w:val="003210A4"/>
    <w:rsid w:val="00321558"/>
    <w:rsid w:val="00322FB7"/>
    <w:rsid w:val="00324222"/>
    <w:rsid w:val="00324867"/>
    <w:rsid w:val="00325572"/>
    <w:rsid w:val="00325677"/>
    <w:rsid w:val="003256E1"/>
    <w:rsid w:val="00326634"/>
    <w:rsid w:val="00326CD8"/>
    <w:rsid w:val="00326CE2"/>
    <w:rsid w:val="003304D6"/>
    <w:rsid w:val="00330632"/>
    <w:rsid w:val="00331006"/>
    <w:rsid w:val="00331221"/>
    <w:rsid w:val="003322A3"/>
    <w:rsid w:val="0033324C"/>
    <w:rsid w:val="00333C6D"/>
    <w:rsid w:val="003351AC"/>
    <w:rsid w:val="003355D7"/>
    <w:rsid w:val="00335B4E"/>
    <w:rsid w:val="00335EB8"/>
    <w:rsid w:val="003364AC"/>
    <w:rsid w:val="00336E21"/>
    <w:rsid w:val="00336EA8"/>
    <w:rsid w:val="0033724F"/>
    <w:rsid w:val="0033795A"/>
    <w:rsid w:val="00337AC8"/>
    <w:rsid w:val="00337EAE"/>
    <w:rsid w:val="00340ECB"/>
    <w:rsid w:val="00342099"/>
    <w:rsid w:val="00342DDA"/>
    <w:rsid w:val="00343AC8"/>
    <w:rsid w:val="00343BC3"/>
    <w:rsid w:val="0034421B"/>
    <w:rsid w:val="00344332"/>
    <w:rsid w:val="003448E1"/>
    <w:rsid w:val="00344CDB"/>
    <w:rsid w:val="00345012"/>
    <w:rsid w:val="0034538C"/>
    <w:rsid w:val="00346203"/>
    <w:rsid w:val="00346F05"/>
    <w:rsid w:val="0035090A"/>
    <w:rsid w:val="003509E9"/>
    <w:rsid w:val="00351628"/>
    <w:rsid w:val="0035193E"/>
    <w:rsid w:val="00352FCA"/>
    <w:rsid w:val="00352FE2"/>
    <w:rsid w:val="00353363"/>
    <w:rsid w:val="00353E7C"/>
    <w:rsid w:val="00354682"/>
    <w:rsid w:val="0035630D"/>
    <w:rsid w:val="00357055"/>
    <w:rsid w:val="00360ABC"/>
    <w:rsid w:val="00360B81"/>
    <w:rsid w:val="003614B4"/>
    <w:rsid w:val="00363746"/>
    <w:rsid w:val="0036490C"/>
    <w:rsid w:val="0036497D"/>
    <w:rsid w:val="00364FA2"/>
    <w:rsid w:val="00365C05"/>
    <w:rsid w:val="003664C6"/>
    <w:rsid w:val="003669C0"/>
    <w:rsid w:val="00367951"/>
    <w:rsid w:val="00367B7E"/>
    <w:rsid w:val="00367CE7"/>
    <w:rsid w:val="00370104"/>
    <w:rsid w:val="0037055C"/>
    <w:rsid w:val="00370D59"/>
    <w:rsid w:val="00372144"/>
    <w:rsid w:val="0037365C"/>
    <w:rsid w:val="00374B43"/>
    <w:rsid w:val="003757A2"/>
    <w:rsid w:val="00375D12"/>
    <w:rsid w:val="00375DA7"/>
    <w:rsid w:val="00375EF7"/>
    <w:rsid w:val="003762C4"/>
    <w:rsid w:val="003768E9"/>
    <w:rsid w:val="003772AA"/>
    <w:rsid w:val="00377A88"/>
    <w:rsid w:val="00377EA8"/>
    <w:rsid w:val="003814A6"/>
    <w:rsid w:val="00381505"/>
    <w:rsid w:val="003824DF"/>
    <w:rsid w:val="0038287C"/>
    <w:rsid w:val="00383D87"/>
    <w:rsid w:val="00384E79"/>
    <w:rsid w:val="003850B5"/>
    <w:rsid w:val="00387C36"/>
    <w:rsid w:val="00390A13"/>
    <w:rsid w:val="00391D68"/>
    <w:rsid w:val="00391FFC"/>
    <w:rsid w:val="00392CED"/>
    <w:rsid w:val="00392D29"/>
    <w:rsid w:val="00393896"/>
    <w:rsid w:val="00393F4F"/>
    <w:rsid w:val="003947FD"/>
    <w:rsid w:val="00395753"/>
    <w:rsid w:val="00395E78"/>
    <w:rsid w:val="003963BE"/>
    <w:rsid w:val="003A0896"/>
    <w:rsid w:val="003A0F59"/>
    <w:rsid w:val="003A10FF"/>
    <w:rsid w:val="003A2B5E"/>
    <w:rsid w:val="003A3063"/>
    <w:rsid w:val="003A30B0"/>
    <w:rsid w:val="003A39A0"/>
    <w:rsid w:val="003A4109"/>
    <w:rsid w:val="003A4771"/>
    <w:rsid w:val="003A5736"/>
    <w:rsid w:val="003A5B15"/>
    <w:rsid w:val="003A62D7"/>
    <w:rsid w:val="003A6589"/>
    <w:rsid w:val="003A67B2"/>
    <w:rsid w:val="003A7938"/>
    <w:rsid w:val="003A7C57"/>
    <w:rsid w:val="003B04ED"/>
    <w:rsid w:val="003B1874"/>
    <w:rsid w:val="003B3018"/>
    <w:rsid w:val="003B52C9"/>
    <w:rsid w:val="003B58DB"/>
    <w:rsid w:val="003B6B95"/>
    <w:rsid w:val="003B7436"/>
    <w:rsid w:val="003C0089"/>
    <w:rsid w:val="003C0602"/>
    <w:rsid w:val="003C1F24"/>
    <w:rsid w:val="003C25D9"/>
    <w:rsid w:val="003C2C10"/>
    <w:rsid w:val="003C3F97"/>
    <w:rsid w:val="003C4203"/>
    <w:rsid w:val="003C42BE"/>
    <w:rsid w:val="003C460C"/>
    <w:rsid w:val="003C4AB7"/>
    <w:rsid w:val="003C546B"/>
    <w:rsid w:val="003C54C6"/>
    <w:rsid w:val="003D09F9"/>
    <w:rsid w:val="003D0FF1"/>
    <w:rsid w:val="003D147D"/>
    <w:rsid w:val="003D3976"/>
    <w:rsid w:val="003D3E63"/>
    <w:rsid w:val="003D45FC"/>
    <w:rsid w:val="003D4848"/>
    <w:rsid w:val="003D515D"/>
    <w:rsid w:val="003D52C3"/>
    <w:rsid w:val="003D5E6A"/>
    <w:rsid w:val="003D7BA7"/>
    <w:rsid w:val="003E12B6"/>
    <w:rsid w:val="003E1629"/>
    <w:rsid w:val="003E17AB"/>
    <w:rsid w:val="003E1EAD"/>
    <w:rsid w:val="003E2EA2"/>
    <w:rsid w:val="003E2EDC"/>
    <w:rsid w:val="003E4045"/>
    <w:rsid w:val="003E4AA9"/>
    <w:rsid w:val="003E5758"/>
    <w:rsid w:val="003E63B8"/>
    <w:rsid w:val="003E6848"/>
    <w:rsid w:val="003E6CAE"/>
    <w:rsid w:val="003E6E3C"/>
    <w:rsid w:val="003E7CE3"/>
    <w:rsid w:val="003F10EB"/>
    <w:rsid w:val="003F13B2"/>
    <w:rsid w:val="003F1515"/>
    <w:rsid w:val="003F1DA7"/>
    <w:rsid w:val="003F1DDE"/>
    <w:rsid w:val="003F215F"/>
    <w:rsid w:val="003F2F3A"/>
    <w:rsid w:val="003F3071"/>
    <w:rsid w:val="003F45D8"/>
    <w:rsid w:val="003F4AD8"/>
    <w:rsid w:val="003F4BBE"/>
    <w:rsid w:val="003F578A"/>
    <w:rsid w:val="003F5EF5"/>
    <w:rsid w:val="003F6830"/>
    <w:rsid w:val="003F68F2"/>
    <w:rsid w:val="003F7301"/>
    <w:rsid w:val="003F73C3"/>
    <w:rsid w:val="003F7671"/>
    <w:rsid w:val="003F76D6"/>
    <w:rsid w:val="003F7C08"/>
    <w:rsid w:val="0040129E"/>
    <w:rsid w:val="00401B31"/>
    <w:rsid w:val="00401F5F"/>
    <w:rsid w:val="00403B12"/>
    <w:rsid w:val="00403B8D"/>
    <w:rsid w:val="004042F7"/>
    <w:rsid w:val="004044A8"/>
    <w:rsid w:val="0040482E"/>
    <w:rsid w:val="004059C7"/>
    <w:rsid w:val="0040683C"/>
    <w:rsid w:val="00410385"/>
    <w:rsid w:val="004105D8"/>
    <w:rsid w:val="004106D4"/>
    <w:rsid w:val="0041098F"/>
    <w:rsid w:val="00411F3E"/>
    <w:rsid w:val="00412311"/>
    <w:rsid w:val="00412FD5"/>
    <w:rsid w:val="00414BF6"/>
    <w:rsid w:val="00415307"/>
    <w:rsid w:val="004163B7"/>
    <w:rsid w:val="00416C3B"/>
    <w:rsid w:val="00417561"/>
    <w:rsid w:val="00420B7B"/>
    <w:rsid w:val="00421888"/>
    <w:rsid w:val="0042195F"/>
    <w:rsid w:val="00423A25"/>
    <w:rsid w:val="00423B6F"/>
    <w:rsid w:val="00423D00"/>
    <w:rsid w:val="004242BA"/>
    <w:rsid w:val="00424550"/>
    <w:rsid w:val="00425859"/>
    <w:rsid w:val="004259D8"/>
    <w:rsid w:val="004262B0"/>
    <w:rsid w:val="00426768"/>
    <w:rsid w:val="00427483"/>
    <w:rsid w:val="00427687"/>
    <w:rsid w:val="00427981"/>
    <w:rsid w:val="00427BFE"/>
    <w:rsid w:val="0043017C"/>
    <w:rsid w:val="00430BF6"/>
    <w:rsid w:val="004322CC"/>
    <w:rsid w:val="00432BC9"/>
    <w:rsid w:val="0043380A"/>
    <w:rsid w:val="00433B82"/>
    <w:rsid w:val="00433D92"/>
    <w:rsid w:val="00434752"/>
    <w:rsid w:val="004353EB"/>
    <w:rsid w:val="0043541E"/>
    <w:rsid w:val="0043573C"/>
    <w:rsid w:val="00435877"/>
    <w:rsid w:val="00436CFE"/>
    <w:rsid w:val="00437981"/>
    <w:rsid w:val="00437AF5"/>
    <w:rsid w:val="00437DF7"/>
    <w:rsid w:val="00440D6F"/>
    <w:rsid w:val="00440DDF"/>
    <w:rsid w:val="00441471"/>
    <w:rsid w:val="00442BD3"/>
    <w:rsid w:val="00442DD8"/>
    <w:rsid w:val="004430C8"/>
    <w:rsid w:val="0044478C"/>
    <w:rsid w:val="00444C25"/>
    <w:rsid w:val="00446E5E"/>
    <w:rsid w:val="00446F0F"/>
    <w:rsid w:val="0045089E"/>
    <w:rsid w:val="0045242F"/>
    <w:rsid w:val="00452728"/>
    <w:rsid w:val="00452908"/>
    <w:rsid w:val="00453FFF"/>
    <w:rsid w:val="0045400C"/>
    <w:rsid w:val="004546C3"/>
    <w:rsid w:val="00455DB9"/>
    <w:rsid w:val="0045639B"/>
    <w:rsid w:val="00456993"/>
    <w:rsid w:val="004575C4"/>
    <w:rsid w:val="00457793"/>
    <w:rsid w:val="00457810"/>
    <w:rsid w:val="004606DE"/>
    <w:rsid w:val="00460EE0"/>
    <w:rsid w:val="0046261B"/>
    <w:rsid w:val="0046396D"/>
    <w:rsid w:val="00463A8E"/>
    <w:rsid w:val="00463C1E"/>
    <w:rsid w:val="004648D6"/>
    <w:rsid w:val="004651A0"/>
    <w:rsid w:val="00467021"/>
    <w:rsid w:val="004702AB"/>
    <w:rsid w:val="00470887"/>
    <w:rsid w:val="00471460"/>
    <w:rsid w:val="00471A82"/>
    <w:rsid w:val="00472A18"/>
    <w:rsid w:val="00473742"/>
    <w:rsid w:val="00473775"/>
    <w:rsid w:val="00474623"/>
    <w:rsid w:val="00474859"/>
    <w:rsid w:val="004758B5"/>
    <w:rsid w:val="00475A07"/>
    <w:rsid w:val="00477218"/>
    <w:rsid w:val="00477244"/>
    <w:rsid w:val="00480174"/>
    <w:rsid w:val="004803D6"/>
    <w:rsid w:val="00480547"/>
    <w:rsid w:val="00480910"/>
    <w:rsid w:val="00480944"/>
    <w:rsid w:val="00480E70"/>
    <w:rsid w:val="00480EE8"/>
    <w:rsid w:val="00481110"/>
    <w:rsid w:val="00481B37"/>
    <w:rsid w:val="00481E65"/>
    <w:rsid w:val="004829E1"/>
    <w:rsid w:val="00482BC8"/>
    <w:rsid w:val="00484A4A"/>
    <w:rsid w:val="00484A70"/>
    <w:rsid w:val="00484D24"/>
    <w:rsid w:val="00484E04"/>
    <w:rsid w:val="00484F1E"/>
    <w:rsid w:val="004858DE"/>
    <w:rsid w:val="00485930"/>
    <w:rsid w:val="00485D17"/>
    <w:rsid w:val="00486845"/>
    <w:rsid w:val="0049013E"/>
    <w:rsid w:val="0049049D"/>
    <w:rsid w:val="004910D8"/>
    <w:rsid w:val="00491767"/>
    <w:rsid w:val="00491AB3"/>
    <w:rsid w:val="0049222C"/>
    <w:rsid w:val="0049370C"/>
    <w:rsid w:val="00493DE7"/>
    <w:rsid w:val="00494ECA"/>
    <w:rsid w:val="004965B6"/>
    <w:rsid w:val="004969BE"/>
    <w:rsid w:val="00496EE4"/>
    <w:rsid w:val="004A038F"/>
    <w:rsid w:val="004A0715"/>
    <w:rsid w:val="004A0807"/>
    <w:rsid w:val="004A128F"/>
    <w:rsid w:val="004A12F2"/>
    <w:rsid w:val="004A1AC0"/>
    <w:rsid w:val="004A2436"/>
    <w:rsid w:val="004A2546"/>
    <w:rsid w:val="004A2BE5"/>
    <w:rsid w:val="004A3360"/>
    <w:rsid w:val="004A3703"/>
    <w:rsid w:val="004A475A"/>
    <w:rsid w:val="004A4BBA"/>
    <w:rsid w:val="004A5D87"/>
    <w:rsid w:val="004A5EF7"/>
    <w:rsid w:val="004A5F51"/>
    <w:rsid w:val="004A6097"/>
    <w:rsid w:val="004A6757"/>
    <w:rsid w:val="004A7BA7"/>
    <w:rsid w:val="004B019D"/>
    <w:rsid w:val="004B17F2"/>
    <w:rsid w:val="004B1B62"/>
    <w:rsid w:val="004B2057"/>
    <w:rsid w:val="004B24AE"/>
    <w:rsid w:val="004B2CC9"/>
    <w:rsid w:val="004B32C2"/>
    <w:rsid w:val="004B3982"/>
    <w:rsid w:val="004B52ED"/>
    <w:rsid w:val="004B6428"/>
    <w:rsid w:val="004B675D"/>
    <w:rsid w:val="004B6AE8"/>
    <w:rsid w:val="004B6CB7"/>
    <w:rsid w:val="004B721C"/>
    <w:rsid w:val="004B73A4"/>
    <w:rsid w:val="004B752F"/>
    <w:rsid w:val="004B7695"/>
    <w:rsid w:val="004B7BD2"/>
    <w:rsid w:val="004C05F6"/>
    <w:rsid w:val="004C1800"/>
    <w:rsid w:val="004C1ED8"/>
    <w:rsid w:val="004C20E7"/>
    <w:rsid w:val="004C3AB8"/>
    <w:rsid w:val="004C457C"/>
    <w:rsid w:val="004C493E"/>
    <w:rsid w:val="004C50E7"/>
    <w:rsid w:val="004C54D8"/>
    <w:rsid w:val="004C567E"/>
    <w:rsid w:val="004C6E5A"/>
    <w:rsid w:val="004C70B4"/>
    <w:rsid w:val="004C7CC5"/>
    <w:rsid w:val="004D0040"/>
    <w:rsid w:val="004D0A3A"/>
    <w:rsid w:val="004D0CC4"/>
    <w:rsid w:val="004D132B"/>
    <w:rsid w:val="004D25B7"/>
    <w:rsid w:val="004D2D58"/>
    <w:rsid w:val="004D3075"/>
    <w:rsid w:val="004D3109"/>
    <w:rsid w:val="004D3521"/>
    <w:rsid w:val="004D5C72"/>
    <w:rsid w:val="004D5DF8"/>
    <w:rsid w:val="004D6138"/>
    <w:rsid w:val="004D6425"/>
    <w:rsid w:val="004D68A6"/>
    <w:rsid w:val="004D745D"/>
    <w:rsid w:val="004D789D"/>
    <w:rsid w:val="004D7B3A"/>
    <w:rsid w:val="004E1BEF"/>
    <w:rsid w:val="004E3085"/>
    <w:rsid w:val="004E38EC"/>
    <w:rsid w:val="004E488C"/>
    <w:rsid w:val="004E4DA7"/>
    <w:rsid w:val="004E4DF4"/>
    <w:rsid w:val="004E500E"/>
    <w:rsid w:val="004E5916"/>
    <w:rsid w:val="004E60C3"/>
    <w:rsid w:val="004E60DE"/>
    <w:rsid w:val="004E6A51"/>
    <w:rsid w:val="004E6CAA"/>
    <w:rsid w:val="004F0186"/>
    <w:rsid w:val="004F02B3"/>
    <w:rsid w:val="004F166C"/>
    <w:rsid w:val="004F1AFD"/>
    <w:rsid w:val="004F293C"/>
    <w:rsid w:val="004F4704"/>
    <w:rsid w:val="004F6D48"/>
    <w:rsid w:val="004F7E2E"/>
    <w:rsid w:val="005011CB"/>
    <w:rsid w:val="00501242"/>
    <w:rsid w:val="005018FE"/>
    <w:rsid w:val="00502310"/>
    <w:rsid w:val="00502453"/>
    <w:rsid w:val="00502DA8"/>
    <w:rsid w:val="00502F40"/>
    <w:rsid w:val="0050302A"/>
    <w:rsid w:val="00503F79"/>
    <w:rsid w:val="00503FB0"/>
    <w:rsid w:val="0050458C"/>
    <w:rsid w:val="00505C0C"/>
    <w:rsid w:val="005062E3"/>
    <w:rsid w:val="0050729A"/>
    <w:rsid w:val="00507417"/>
    <w:rsid w:val="00507AD9"/>
    <w:rsid w:val="0051062F"/>
    <w:rsid w:val="00510951"/>
    <w:rsid w:val="00510F78"/>
    <w:rsid w:val="005117E9"/>
    <w:rsid w:val="0051199F"/>
    <w:rsid w:val="00511C80"/>
    <w:rsid w:val="005120D2"/>
    <w:rsid w:val="00513DBB"/>
    <w:rsid w:val="005145A0"/>
    <w:rsid w:val="00515333"/>
    <w:rsid w:val="005163C4"/>
    <w:rsid w:val="005171E8"/>
    <w:rsid w:val="0051797F"/>
    <w:rsid w:val="005205C8"/>
    <w:rsid w:val="00520674"/>
    <w:rsid w:val="00520E53"/>
    <w:rsid w:val="00521487"/>
    <w:rsid w:val="00521EC1"/>
    <w:rsid w:val="00522B8D"/>
    <w:rsid w:val="0052305F"/>
    <w:rsid w:val="005230B1"/>
    <w:rsid w:val="0052378B"/>
    <w:rsid w:val="005239D0"/>
    <w:rsid w:val="005243B5"/>
    <w:rsid w:val="00524CE3"/>
    <w:rsid w:val="0052515E"/>
    <w:rsid w:val="00525167"/>
    <w:rsid w:val="00525AD0"/>
    <w:rsid w:val="00526910"/>
    <w:rsid w:val="005279BB"/>
    <w:rsid w:val="00527E0D"/>
    <w:rsid w:val="005307D3"/>
    <w:rsid w:val="00531638"/>
    <w:rsid w:val="0053370F"/>
    <w:rsid w:val="005346DE"/>
    <w:rsid w:val="00535564"/>
    <w:rsid w:val="0053684C"/>
    <w:rsid w:val="00540516"/>
    <w:rsid w:val="00541AEF"/>
    <w:rsid w:val="00541B4E"/>
    <w:rsid w:val="00542284"/>
    <w:rsid w:val="0054360B"/>
    <w:rsid w:val="0054480A"/>
    <w:rsid w:val="00544972"/>
    <w:rsid w:val="00544AE1"/>
    <w:rsid w:val="005461D5"/>
    <w:rsid w:val="00546630"/>
    <w:rsid w:val="00546816"/>
    <w:rsid w:val="00546F86"/>
    <w:rsid w:val="0054798C"/>
    <w:rsid w:val="0055133C"/>
    <w:rsid w:val="00552D97"/>
    <w:rsid w:val="00553114"/>
    <w:rsid w:val="00553255"/>
    <w:rsid w:val="005544FC"/>
    <w:rsid w:val="00554F24"/>
    <w:rsid w:val="00555CFC"/>
    <w:rsid w:val="00555F94"/>
    <w:rsid w:val="00556D60"/>
    <w:rsid w:val="00556E8D"/>
    <w:rsid w:val="00557D16"/>
    <w:rsid w:val="00557F9D"/>
    <w:rsid w:val="0056078E"/>
    <w:rsid w:val="00560B5E"/>
    <w:rsid w:val="0056176F"/>
    <w:rsid w:val="005619BA"/>
    <w:rsid w:val="00561B86"/>
    <w:rsid w:val="005625E5"/>
    <w:rsid w:val="005628B4"/>
    <w:rsid w:val="00564CB5"/>
    <w:rsid w:val="00565DF7"/>
    <w:rsid w:val="00566F47"/>
    <w:rsid w:val="00566F95"/>
    <w:rsid w:val="0056733A"/>
    <w:rsid w:val="00567F1B"/>
    <w:rsid w:val="00571626"/>
    <w:rsid w:val="00572516"/>
    <w:rsid w:val="0057357E"/>
    <w:rsid w:val="00574686"/>
    <w:rsid w:val="00574B3A"/>
    <w:rsid w:val="005754A4"/>
    <w:rsid w:val="00575BAC"/>
    <w:rsid w:val="00576383"/>
    <w:rsid w:val="00576CD1"/>
    <w:rsid w:val="00580BD3"/>
    <w:rsid w:val="00581158"/>
    <w:rsid w:val="00581EF2"/>
    <w:rsid w:val="00582C3D"/>
    <w:rsid w:val="00583BAF"/>
    <w:rsid w:val="00583FA2"/>
    <w:rsid w:val="005842D2"/>
    <w:rsid w:val="00584A3B"/>
    <w:rsid w:val="00584B99"/>
    <w:rsid w:val="00584DFE"/>
    <w:rsid w:val="00586F1D"/>
    <w:rsid w:val="00587211"/>
    <w:rsid w:val="00587520"/>
    <w:rsid w:val="00587E28"/>
    <w:rsid w:val="00587FAC"/>
    <w:rsid w:val="00590C83"/>
    <w:rsid w:val="00591183"/>
    <w:rsid w:val="005918F3"/>
    <w:rsid w:val="005925B6"/>
    <w:rsid w:val="00594680"/>
    <w:rsid w:val="0059486A"/>
    <w:rsid w:val="005949D5"/>
    <w:rsid w:val="0059572B"/>
    <w:rsid w:val="005958B4"/>
    <w:rsid w:val="005962AF"/>
    <w:rsid w:val="0059655D"/>
    <w:rsid w:val="00597583"/>
    <w:rsid w:val="005976CC"/>
    <w:rsid w:val="00597B94"/>
    <w:rsid w:val="00597D15"/>
    <w:rsid w:val="005A012A"/>
    <w:rsid w:val="005A0698"/>
    <w:rsid w:val="005A0DBD"/>
    <w:rsid w:val="005A0DE3"/>
    <w:rsid w:val="005A13A5"/>
    <w:rsid w:val="005A21E2"/>
    <w:rsid w:val="005A29ED"/>
    <w:rsid w:val="005A2AD2"/>
    <w:rsid w:val="005A2BFA"/>
    <w:rsid w:val="005A32D6"/>
    <w:rsid w:val="005A42AC"/>
    <w:rsid w:val="005A4445"/>
    <w:rsid w:val="005A4563"/>
    <w:rsid w:val="005A4AEF"/>
    <w:rsid w:val="005A6D22"/>
    <w:rsid w:val="005B1C7D"/>
    <w:rsid w:val="005B2C7E"/>
    <w:rsid w:val="005B3160"/>
    <w:rsid w:val="005B32A2"/>
    <w:rsid w:val="005B3986"/>
    <w:rsid w:val="005B415E"/>
    <w:rsid w:val="005B53CD"/>
    <w:rsid w:val="005B5D9E"/>
    <w:rsid w:val="005B5E62"/>
    <w:rsid w:val="005B656E"/>
    <w:rsid w:val="005B67F1"/>
    <w:rsid w:val="005B7FF3"/>
    <w:rsid w:val="005C0BC8"/>
    <w:rsid w:val="005C133A"/>
    <w:rsid w:val="005C162D"/>
    <w:rsid w:val="005C1AD9"/>
    <w:rsid w:val="005C2032"/>
    <w:rsid w:val="005C213D"/>
    <w:rsid w:val="005C222C"/>
    <w:rsid w:val="005C293B"/>
    <w:rsid w:val="005C2C6D"/>
    <w:rsid w:val="005C3FE6"/>
    <w:rsid w:val="005C42B4"/>
    <w:rsid w:val="005C4617"/>
    <w:rsid w:val="005C4B14"/>
    <w:rsid w:val="005C50D9"/>
    <w:rsid w:val="005C5358"/>
    <w:rsid w:val="005C55AD"/>
    <w:rsid w:val="005C5777"/>
    <w:rsid w:val="005C6AB3"/>
    <w:rsid w:val="005C7471"/>
    <w:rsid w:val="005C7BD6"/>
    <w:rsid w:val="005C7CEA"/>
    <w:rsid w:val="005D02B1"/>
    <w:rsid w:val="005D03E8"/>
    <w:rsid w:val="005D05A7"/>
    <w:rsid w:val="005D0C82"/>
    <w:rsid w:val="005D0FE6"/>
    <w:rsid w:val="005D1364"/>
    <w:rsid w:val="005D296A"/>
    <w:rsid w:val="005D2EFF"/>
    <w:rsid w:val="005D37A9"/>
    <w:rsid w:val="005D42C4"/>
    <w:rsid w:val="005D4AB1"/>
    <w:rsid w:val="005D4FCD"/>
    <w:rsid w:val="005D554A"/>
    <w:rsid w:val="005D5A64"/>
    <w:rsid w:val="005D5DFD"/>
    <w:rsid w:val="005D7807"/>
    <w:rsid w:val="005D785A"/>
    <w:rsid w:val="005D7AF7"/>
    <w:rsid w:val="005D7FCB"/>
    <w:rsid w:val="005D7FE5"/>
    <w:rsid w:val="005E0D69"/>
    <w:rsid w:val="005E101B"/>
    <w:rsid w:val="005E15B1"/>
    <w:rsid w:val="005E1D31"/>
    <w:rsid w:val="005E1D49"/>
    <w:rsid w:val="005E3767"/>
    <w:rsid w:val="005E45B3"/>
    <w:rsid w:val="005E501D"/>
    <w:rsid w:val="005E5091"/>
    <w:rsid w:val="005E5135"/>
    <w:rsid w:val="005E51F4"/>
    <w:rsid w:val="005E66C6"/>
    <w:rsid w:val="005E69FD"/>
    <w:rsid w:val="005E70C3"/>
    <w:rsid w:val="005E7387"/>
    <w:rsid w:val="005F07C9"/>
    <w:rsid w:val="005F0821"/>
    <w:rsid w:val="005F19A5"/>
    <w:rsid w:val="005F1AA8"/>
    <w:rsid w:val="005F38AC"/>
    <w:rsid w:val="005F4458"/>
    <w:rsid w:val="005F4BB4"/>
    <w:rsid w:val="005F56D7"/>
    <w:rsid w:val="005F5B0C"/>
    <w:rsid w:val="005F5D82"/>
    <w:rsid w:val="005F66C6"/>
    <w:rsid w:val="005F67DF"/>
    <w:rsid w:val="005F70DE"/>
    <w:rsid w:val="005F7A7A"/>
    <w:rsid w:val="005F7E57"/>
    <w:rsid w:val="00600016"/>
    <w:rsid w:val="00600302"/>
    <w:rsid w:val="006011B9"/>
    <w:rsid w:val="00601363"/>
    <w:rsid w:val="006017E7"/>
    <w:rsid w:val="00602607"/>
    <w:rsid w:val="00602688"/>
    <w:rsid w:val="0060342A"/>
    <w:rsid w:val="00603A82"/>
    <w:rsid w:val="006040B9"/>
    <w:rsid w:val="00604B2B"/>
    <w:rsid w:val="00605D07"/>
    <w:rsid w:val="00606739"/>
    <w:rsid w:val="00607053"/>
    <w:rsid w:val="0061056C"/>
    <w:rsid w:val="00611275"/>
    <w:rsid w:val="0061156C"/>
    <w:rsid w:val="006117BA"/>
    <w:rsid w:val="00611D9A"/>
    <w:rsid w:val="00611EB4"/>
    <w:rsid w:val="00612811"/>
    <w:rsid w:val="006132BC"/>
    <w:rsid w:val="006133F5"/>
    <w:rsid w:val="00613F44"/>
    <w:rsid w:val="00615788"/>
    <w:rsid w:val="00615A93"/>
    <w:rsid w:val="00616541"/>
    <w:rsid w:val="00617256"/>
    <w:rsid w:val="00617690"/>
    <w:rsid w:val="00617CE1"/>
    <w:rsid w:val="0062018E"/>
    <w:rsid w:val="00621703"/>
    <w:rsid w:val="00621D1D"/>
    <w:rsid w:val="00621EE5"/>
    <w:rsid w:val="00623D2C"/>
    <w:rsid w:val="0062409D"/>
    <w:rsid w:val="0062430E"/>
    <w:rsid w:val="00624E52"/>
    <w:rsid w:val="00625177"/>
    <w:rsid w:val="0062733C"/>
    <w:rsid w:val="0062744B"/>
    <w:rsid w:val="00627703"/>
    <w:rsid w:val="006320E3"/>
    <w:rsid w:val="0063231B"/>
    <w:rsid w:val="00632D56"/>
    <w:rsid w:val="00632FD1"/>
    <w:rsid w:val="00633FFC"/>
    <w:rsid w:val="006362FD"/>
    <w:rsid w:val="00636492"/>
    <w:rsid w:val="00637537"/>
    <w:rsid w:val="006375AD"/>
    <w:rsid w:val="0064070A"/>
    <w:rsid w:val="00640D5E"/>
    <w:rsid w:val="0064116F"/>
    <w:rsid w:val="00641DE2"/>
    <w:rsid w:val="00642297"/>
    <w:rsid w:val="0064281C"/>
    <w:rsid w:val="0064451E"/>
    <w:rsid w:val="0064466F"/>
    <w:rsid w:val="00644983"/>
    <w:rsid w:val="006475FC"/>
    <w:rsid w:val="006526C5"/>
    <w:rsid w:val="00652BCC"/>
    <w:rsid w:val="00653567"/>
    <w:rsid w:val="00653577"/>
    <w:rsid w:val="006536F5"/>
    <w:rsid w:val="00653E2E"/>
    <w:rsid w:val="00654846"/>
    <w:rsid w:val="00654C26"/>
    <w:rsid w:val="00654F50"/>
    <w:rsid w:val="00655820"/>
    <w:rsid w:val="006569A4"/>
    <w:rsid w:val="00656A03"/>
    <w:rsid w:val="00656B08"/>
    <w:rsid w:val="00656B29"/>
    <w:rsid w:val="00656C6E"/>
    <w:rsid w:val="00656E1D"/>
    <w:rsid w:val="00657657"/>
    <w:rsid w:val="00657A7B"/>
    <w:rsid w:val="00657D03"/>
    <w:rsid w:val="0066016B"/>
    <w:rsid w:val="00660333"/>
    <w:rsid w:val="00660B01"/>
    <w:rsid w:val="00660F39"/>
    <w:rsid w:val="00661C6A"/>
    <w:rsid w:val="0066218E"/>
    <w:rsid w:val="00662F19"/>
    <w:rsid w:val="00663416"/>
    <w:rsid w:val="00663C9A"/>
    <w:rsid w:val="00663F2C"/>
    <w:rsid w:val="00663F6E"/>
    <w:rsid w:val="00664F5C"/>
    <w:rsid w:val="00664FD6"/>
    <w:rsid w:val="006651CB"/>
    <w:rsid w:val="0066538A"/>
    <w:rsid w:val="00665D37"/>
    <w:rsid w:val="006661C5"/>
    <w:rsid w:val="0066638A"/>
    <w:rsid w:val="00666C95"/>
    <w:rsid w:val="006670B9"/>
    <w:rsid w:val="00670969"/>
    <w:rsid w:val="0067228D"/>
    <w:rsid w:val="00672580"/>
    <w:rsid w:val="006725AC"/>
    <w:rsid w:val="006733E5"/>
    <w:rsid w:val="00673F8F"/>
    <w:rsid w:val="006745DC"/>
    <w:rsid w:val="006755CA"/>
    <w:rsid w:val="00676199"/>
    <w:rsid w:val="00676F7F"/>
    <w:rsid w:val="00677881"/>
    <w:rsid w:val="00677997"/>
    <w:rsid w:val="00677AA7"/>
    <w:rsid w:val="00681248"/>
    <w:rsid w:val="006818B3"/>
    <w:rsid w:val="006822F2"/>
    <w:rsid w:val="00682573"/>
    <w:rsid w:val="00682C9C"/>
    <w:rsid w:val="00683027"/>
    <w:rsid w:val="0068338A"/>
    <w:rsid w:val="006834C9"/>
    <w:rsid w:val="00684020"/>
    <w:rsid w:val="00686035"/>
    <w:rsid w:val="00686097"/>
    <w:rsid w:val="0068620A"/>
    <w:rsid w:val="00687325"/>
    <w:rsid w:val="0068794E"/>
    <w:rsid w:val="00690047"/>
    <w:rsid w:val="00690DA4"/>
    <w:rsid w:val="006911B6"/>
    <w:rsid w:val="00692502"/>
    <w:rsid w:val="00692C92"/>
    <w:rsid w:val="00692FA3"/>
    <w:rsid w:val="00693C03"/>
    <w:rsid w:val="00694933"/>
    <w:rsid w:val="00695AEE"/>
    <w:rsid w:val="00696B45"/>
    <w:rsid w:val="00697656"/>
    <w:rsid w:val="006A1257"/>
    <w:rsid w:val="006A16EC"/>
    <w:rsid w:val="006A1B1D"/>
    <w:rsid w:val="006A1D21"/>
    <w:rsid w:val="006A2FFA"/>
    <w:rsid w:val="006A34F6"/>
    <w:rsid w:val="006A418A"/>
    <w:rsid w:val="006A5322"/>
    <w:rsid w:val="006A5E5E"/>
    <w:rsid w:val="006A6436"/>
    <w:rsid w:val="006A7A63"/>
    <w:rsid w:val="006B26C6"/>
    <w:rsid w:val="006B3702"/>
    <w:rsid w:val="006B4519"/>
    <w:rsid w:val="006B5538"/>
    <w:rsid w:val="006B567E"/>
    <w:rsid w:val="006B5681"/>
    <w:rsid w:val="006B5C07"/>
    <w:rsid w:val="006B6495"/>
    <w:rsid w:val="006B6889"/>
    <w:rsid w:val="006B6BE7"/>
    <w:rsid w:val="006B71F5"/>
    <w:rsid w:val="006C0B6F"/>
    <w:rsid w:val="006C1749"/>
    <w:rsid w:val="006C19CD"/>
    <w:rsid w:val="006C1AE9"/>
    <w:rsid w:val="006C2819"/>
    <w:rsid w:val="006C2CF8"/>
    <w:rsid w:val="006C330B"/>
    <w:rsid w:val="006C3C38"/>
    <w:rsid w:val="006C5B00"/>
    <w:rsid w:val="006C5C22"/>
    <w:rsid w:val="006C646D"/>
    <w:rsid w:val="006C64CF"/>
    <w:rsid w:val="006C6A3C"/>
    <w:rsid w:val="006C7525"/>
    <w:rsid w:val="006D05B1"/>
    <w:rsid w:val="006D07E2"/>
    <w:rsid w:val="006D102C"/>
    <w:rsid w:val="006D2E2C"/>
    <w:rsid w:val="006D2EDA"/>
    <w:rsid w:val="006D4B2C"/>
    <w:rsid w:val="006D4B7C"/>
    <w:rsid w:val="006D5D21"/>
    <w:rsid w:val="006D5D35"/>
    <w:rsid w:val="006D656E"/>
    <w:rsid w:val="006E1434"/>
    <w:rsid w:val="006E165A"/>
    <w:rsid w:val="006E19C5"/>
    <w:rsid w:val="006E23E2"/>
    <w:rsid w:val="006E2BB1"/>
    <w:rsid w:val="006E30E3"/>
    <w:rsid w:val="006E38F3"/>
    <w:rsid w:val="006E3D0D"/>
    <w:rsid w:val="006E4AA5"/>
    <w:rsid w:val="006E4B1C"/>
    <w:rsid w:val="006E4C08"/>
    <w:rsid w:val="006E582E"/>
    <w:rsid w:val="006E5CA4"/>
    <w:rsid w:val="006E79EC"/>
    <w:rsid w:val="006E7AEA"/>
    <w:rsid w:val="006F1274"/>
    <w:rsid w:val="006F159D"/>
    <w:rsid w:val="006F1AEA"/>
    <w:rsid w:val="006F1C2F"/>
    <w:rsid w:val="006F1DF7"/>
    <w:rsid w:val="006F3185"/>
    <w:rsid w:val="006F3609"/>
    <w:rsid w:val="006F3922"/>
    <w:rsid w:val="006F3994"/>
    <w:rsid w:val="006F3A7E"/>
    <w:rsid w:val="006F41B7"/>
    <w:rsid w:val="006F5295"/>
    <w:rsid w:val="006F55A8"/>
    <w:rsid w:val="006F64D0"/>
    <w:rsid w:val="006F785B"/>
    <w:rsid w:val="00701353"/>
    <w:rsid w:val="007014EA"/>
    <w:rsid w:val="00701BF0"/>
    <w:rsid w:val="00702A95"/>
    <w:rsid w:val="00704D32"/>
    <w:rsid w:val="00704DFA"/>
    <w:rsid w:val="00704F51"/>
    <w:rsid w:val="007056CA"/>
    <w:rsid w:val="00705C71"/>
    <w:rsid w:val="00706C2E"/>
    <w:rsid w:val="00706D0B"/>
    <w:rsid w:val="00706DC1"/>
    <w:rsid w:val="007074B0"/>
    <w:rsid w:val="00710640"/>
    <w:rsid w:val="00710F87"/>
    <w:rsid w:val="007111D9"/>
    <w:rsid w:val="00711BA2"/>
    <w:rsid w:val="00711FB8"/>
    <w:rsid w:val="00713762"/>
    <w:rsid w:val="0071383B"/>
    <w:rsid w:val="007139F0"/>
    <w:rsid w:val="00713BBD"/>
    <w:rsid w:val="00714A24"/>
    <w:rsid w:val="00714CBD"/>
    <w:rsid w:val="00717EF3"/>
    <w:rsid w:val="00720D11"/>
    <w:rsid w:val="00720DB1"/>
    <w:rsid w:val="00721C78"/>
    <w:rsid w:val="0072209F"/>
    <w:rsid w:val="00722F8C"/>
    <w:rsid w:val="00724E4F"/>
    <w:rsid w:val="007263BE"/>
    <w:rsid w:val="00727F19"/>
    <w:rsid w:val="00730BBC"/>
    <w:rsid w:val="00730CE2"/>
    <w:rsid w:val="0073220F"/>
    <w:rsid w:val="00732F2F"/>
    <w:rsid w:val="0073344E"/>
    <w:rsid w:val="007340C5"/>
    <w:rsid w:val="00734453"/>
    <w:rsid w:val="00734D75"/>
    <w:rsid w:val="0073513E"/>
    <w:rsid w:val="0073533F"/>
    <w:rsid w:val="00735E26"/>
    <w:rsid w:val="007376F8"/>
    <w:rsid w:val="00741101"/>
    <w:rsid w:val="0074159E"/>
    <w:rsid w:val="00742FCE"/>
    <w:rsid w:val="00743160"/>
    <w:rsid w:val="007433ED"/>
    <w:rsid w:val="007438CD"/>
    <w:rsid w:val="00744113"/>
    <w:rsid w:val="00744A19"/>
    <w:rsid w:val="00745EB8"/>
    <w:rsid w:val="00745F33"/>
    <w:rsid w:val="00746DE4"/>
    <w:rsid w:val="00747AFE"/>
    <w:rsid w:val="00750A2C"/>
    <w:rsid w:val="0075131A"/>
    <w:rsid w:val="007516D2"/>
    <w:rsid w:val="00751C72"/>
    <w:rsid w:val="00751ED7"/>
    <w:rsid w:val="007527B6"/>
    <w:rsid w:val="007527B7"/>
    <w:rsid w:val="00752EF5"/>
    <w:rsid w:val="00754134"/>
    <w:rsid w:val="0075489D"/>
    <w:rsid w:val="0075505B"/>
    <w:rsid w:val="00756671"/>
    <w:rsid w:val="007568B3"/>
    <w:rsid w:val="00756A9E"/>
    <w:rsid w:val="007601CB"/>
    <w:rsid w:val="00760442"/>
    <w:rsid w:val="007606D5"/>
    <w:rsid w:val="00760B0D"/>
    <w:rsid w:val="0076152D"/>
    <w:rsid w:val="00761B44"/>
    <w:rsid w:val="007621D6"/>
    <w:rsid w:val="0076222E"/>
    <w:rsid w:val="00762466"/>
    <w:rsid w:val="00763EF8"/>
    <w:rsid w:val="00763F89"/>
    <w:rsid w:val="00764021"/>
    <w:rsid w:val="00764B70"/>
    <w:rsid w:val="00764C04"/>
    <w:rsid w:val="007676FF"/>
    <w:rsid w:val="00767812"/>
    <w:rsid w:val="00767DD6"/>
    <w:rsid w:val="00767E3D"/>
    <w:rsid w:val="00770B07"/>
    <w:rsid w:val="0077299E"/>
    <w:rsid w:val="00772A34"/>
    <w:rsid w:val="00772FF5"/>
    <w:rsid w:val="00773D6D"/>
    <w:rsid w:val="00773E5F"/>
    <w:rsid w:val="0077417E"/>
    <w:rsid w:val="00774349"/>
    <w:rsid w:val="00774478"/>
    <w:rsid w:val="0077658B"/>
    <w:rsid w:val="00776632"/>
    <w:rsid w:val="007773A0"/>
    <w:rsid w:val="007776C7"/>
    <w:rsid w:val="00780D21"/>
    <w:rsid w:val="00780FB0"/>
    <w:rsid w:val="0078151E"/>
    <w:rsid w:val="00783A94"/>
    <w:rsid w:val="0078468B"/>
    <w:rsid w:val="00785B2C"/>
    <w:rsid w:val="0078751A"/>
    <w:rsid w:val="007904F8"/>
    <w:rsid w:val="00791090"/>
    <w:rsid w:val="007911F4"/>
    <w:rsid w:val="0079322D"/>
    <w:rsid w:val="00795067"/>
    <w:rsid w:val="007953A9"/>
    <w:rsid w:val="007959FA"/>
    <w:rsid w:val="00795E3D"/>
    <w:rsid w:val="007968E9"/>
    <w:rsid w:val="007A0971"/>
    <w:rsid w:val="007A1335"/>
    <w:rsid w:val="007A3DAD"/>
    <w:rsid w:val="007A4B97"/>
    <w:rsid w:val="007A4E3D"/>
    <w:rsid w:val="007A4EE3"/>
    <w:rsid w:val="007A58C4"/>
    <w:rsid w:val="007A5AFD"/>
    <w:rsid w:val="007A5DD3"/>
    <w:rsid w:val="007A645B"/>
    <w:rsid w:val="007A6C42"/>
    <w:rsid w:val="007B011A"/>
    <w:rsid w:val="007B0462"/>
    <w:rsid w:val="007B4051"/>
    <w:rsid w:val="007B417A"/>
    <w:rsid w:val="007B4261"/>
    <w:rsid w:val="007B5BA7"/>
    <w:rsid w:val="007B6E05"/>
    <w:rsid w:val="007C0405"/>
    <w:rsid w:val="007C0D5E"/>
    <w:rsid w:val="007C125B"/>
    <w:rsid w:val="007C1486"/>
    <w:rsid w:val="007C27B6"/>
    <w:rsid w:val="007C2A2D"/>
    <w:rsid w:val="007C3D64"/>
    <w:rsid w:val="007C4125"/>
    <w:rsid w:val="007C4E20"/>
    <w:rsid w:val="007C5DF3"/>
    <w:rsid w:val="007C68E9"/>
    <w:rsid w:val="007C7CEB"/>
    <w:rsid w:val="007D0498"/>
    <w:rsid w:val="007D081F"/>
    <w:rsid w:val="007D15EE"/>
    <w:rsid w:val="007D1CB1"/>
    <w:rsid w:val="007D3B97"/>
    <w:rsid w:val="007D3C5C"/>
    <w:rsid w:val="007D3D70"/>
    <w:rsid w:val="007D3D74"/>
    <w:rsid w:val="007D3DF5"/>
    <w:rsid w:val="007D6679"/>
    <w:rsid w:val="007D6D31"/>
    <w:rsid w:val="007D7354"/>
    <w:rsid w:val="007D7630"/>
    <w:rsid w:val="007E095C"/>
    <w:rsid w:val="007E10A3"/>
    <w:rsid w:val="007E120F"/>
    <w:rsid w:val="007E2E28"/>
    <w:rsid w:val="007E3201"/>
    <w:rsid w:val="007E349E"/>
    <w:rsid w:val="007E3EE3"/>
    <w:rsid w:val="007E4555"/>
    <w:rsid w:val="007E5493"/>
    <w:rsid w:val="007E649A"/>
    <w:rsid w:val="007E7F66"/>
    <w:rsid w:val="007F0CA7"/>
    <w:rsid w:val="007F0EAF"/>
    <w:rsid w:val="007F2A2E"/>
    <w:rsid w:val="007F2E00"/>
    <w:rsid w:val="007F2FBC"/>
    <w:rsid w:val="007F339E"/>
    <w:rsid w:val="007F3B6B"/>
    <w:rsid w:val="007F425D"/>
    <w:rsid w:val="007F4348"/>
    <w:rsid w:val="007F509B"/>
    <w:rsid w:val="007F53C1"/>
    <w:rsid w:val="007F6268"/>
    <w:rsid w:val="007F6A5E"/>
    <w:rsid w:val="007F785A"/>
    <w:rsid w:val="007F78BD"/>
    <w:rsid w:val="00800F59"/>
    <w:rsid w:val="00801B40"/>
    <w:rsid w:val="00801E91"/>
    <w:rsid w:val="00801FF8"/>
    <w:rsid w:val="00802369"/>
    <w:rsid w:val="00802DC3"/>
    <w:rsid w:val="0080357B"/>
    <w:rsid w:val="00804493"/>
    <w:rsid w:val="00804D6F"/>
    <w:rsid w:val="00804EB4"/>
    <w:rsid w:val="00804F53"/>
    <w:rsid w:val="00805250"/>
    <w:rsid w:val="00806443"/>
    <w:rsid w:val="0080651F"/>
    <w:rsid w:val="008074B9"/>
    <w:rsid w:val="0080781D"/>
    <w:rsid w:val="008115A7"/>
    <w:rsid w:val="00811B18"/>
    <w:rsid w:val="0081213E"/>
    <w:rsid w:val="00812542"/>
    <w:rsid w:val="00812543"/>
    <w:rsid w:val="00813728"/>
    <w:rsid w:val="00813E26"/>
    <w:rsid w:val="00813E75"/>
    <w:rsid w:val="00813F5C"/>
    <w:rsid w:val="008141B1"/>
    <w:rsid w:val="0081645E"/>
    <w:rsid w:val="008165BD"/>
    <w:rsid w:val="0081747E"/>
    <w:rsid w:val="00817D5D"/>
    <w:rsid w:val="00821DFA"/>
    <w:rsid w:val="008220B2"/>
    <w:rsid w:val="008222E5"/>
    <w:rsid w:val="008224DA"/>
    <w:rsid w:val="0082287F"/>
    <w:rsid w:val="00822A87"/>
    <w:rsid w:val="00823918"/>
    <w:rsid w:val="0082446D"/>
    <w:rsid w:val="00824615"/>
    <w:rsid w:val="0082783D"/>
    <w:rsid w:val="00827A88"/>
    <w:rsid w:val="00830540"/>
    <w:rsid w:val="00830DED"/>
    <w:rsid w:val="00830EE1"/>
    <w:rsid w:val="00831E59"/>
    <w:rsid w:val="00832A95"/>
    <w:rsid w:val="00832D3B"/>
    <w:rsid w:val="00832E1A"/>
    <w:rsid w:val="00833725"/>
    <w:rsid w:val="0083558C"/>
    <w:rsid w:val="00835A44"/>
    <w:rsid w:val="00835C41"/>
    <w:rsid w:val="00836D56"/>
    <w:rsid w:val="00837007"/>
    <w:rsid w:val="00837A93"/>
    <w:rsid w:val="00837C31"/>
    <w:rsid w:val="00840262"/>
    <w:rsid w:val="00841CFE"/>
    <w:rsid w:val="008420A9"/>
    <w:rsid w:val="00842F07"/>
    <w:rsid w:val="00842F2D"/>
    <w:rsid w:val="008431FE"/>
    <w:rsid w:val="00843E53"/>
    <w:rsid w:val="0084439D"/>
    <w:rsid w:val="00844BEB"/>
    <w:rsid w:val="008454FD"/>
    <w:rsid w:val="0084593C"/>
    <w:rsid w:val="00845ADB"/>
    <w:rsid w:val="00846C9C"/>
    <w:rsid w:val="008473B2"/>
    <w:rsid w:val="00847E53"/>
    <w:rsid w:val="008500D5"/>
    <w:rsid w:val="00850520"/>
    <w:rsid w:val="00851395"/>
    <w:rsid w:val="00851E51"/>
    <w:rsid w:val="00852EB2"/>
    <w:rsid w:val="00853C92"/>
    <w:rsid w:val="00854685"/>
    <w:rsid w:val="00855897"/>
    <w:rsid w:val="008563D6"/>
    <w:rsid w:val="00856649"/>
    <w:rsid w:val="00856A01"/>
    <w:rsid w:val="00856A18"/>
    <w:rsid w:val="00857806"/>
    <w:rsid w:val="00857D71"/>
    <w:rsid w:val="00857D9F"/>
    <w:rsid w:val="0086034E"/>
    <w:rsid w:val="00860C33"/>
    <w:rsid w:val="00860C5D"/>
    <w:rsid w:val="00861640"/>
    <w:rsid w:val="008618FD"/>
    <w:rsid w:val="008620C8"/>
    <w:rsid w:val="00862821"/>
    <w:rsid w:val="00864229"/>
    <w:rsid w:val="0086435F"/>
    <w:rsid w:val="008655BC"/>
    <w:rsid w:val="008660C0"/>
    <w:rsid w:val="00866577"/>
    <w:rsid w:val="0086788A"/>
    <w:rsid w:val="00870A79"/>
    <w:rsid w:val="00871008"/>
    <w:rsid w:val="008710F9"/>
    <w:rsid w:val="00871350"/>
    <w:rsid w:val="0087135A"/>
    <w:rsid w:val="00871576"/>
    <w:rsid w:val="008736DD"/>
    <w:rsid w:val="0087481B"/>
    <w:rsid w:val="00875C51"/>
    <w:rsid w:val="00875C81"/>
    <w:rsid w:val="00875DBA"/>
    <w:rsid w:val="008772FF"/>
    <w:rsid w:val="00877DDD"/>
    <w:rsid w:val="0088090B"/>
    <w:rsid w:val="00880A7E"/>
    <w:rsid w:val="00880DE7"/>
    <w:rsid w:val="00881636"/>
    <w:rsid w:val="00882EA2"/>
    <w:rsid w:val="00884DA8"/>
    <w:rsid w:val="00885623"/>
    <w:rsid w:val="0088680D"/>
    <w:rsid w:val="00886E55"/>
    <w:rsid w:val="00887034"/>
    <w:rsid w:val="008902F0"/>
    <w:rsid w:val="00890649"/>
    <w:rsid w:val="00890A7E"/>
    <w:rsid w:val="00890CF8"/>
    <w:rsid w:val="00891B93"/>
    <w:rsid w:val="008925EC"/>
    <w:rsid w:val="00892633"/>
    <w:rsid w:val="00892715"/>
    <w:rsid w:val="00892A56"/>
    <w:rsid w:val="008958AB"/>
    <w:rsid w:val="00895F77"/>
    <w:rsid w:val="00896984"/>
    <w:rsid w:val="008969FE"/>
    <w:rsid w:val="00896ECB"/>
    <w:rsid w:val="008A0873"/>
    <w:rsid w:val="008A0A8D"/>
    <w:rsid w:val="008A0D60"/>
    <w:rsid w:val="008A13AB"/>
    <w:rsid w:val="008A1477"/>
    <w:rsid w:val="008A1C02"/>
    <w:rsid w:val="008A244F"/>
    <w:rsid w:val="008A30AA"/>
    <w:rsid w:val="008A3710"/>
    <w:rsid w:val="008A3721"/>
    <w:rsid w:val="008A474B"/>
    <w:rsid w:val="008A5843"/>
    <w:rsid w:val="008A5C6C"/>
    <w:rsid w:val="008A6330"/>
    <w:rsid w:val="008B02A6"/>
    <w:rsid w:val="008B0875"/>
    <w:rsid w:val="008B0ABD"/>
    <w:rsid w:val="008B125A"/>
    <w:rsid w:val="008B1C94"/>
    <w:rsid w:val="008B245C"/>
    <w:rsid w:val="008B2598"/>
    <w:rsid w:val="008B2E09"/>
    <w:rsid w:val="008B3C4E"/>
    <w:rsid w:val="008B3F34"/>
    <w:rsid w:val="008B4054"/>
    <w:rsid w:val="008B4CC0"/>
    <w:rsid w:val="008B4D82"/>
    <w:rsid w:val="008B589C"/>
    <w:rsid w:val="008B5AB3"/>
    <w:rsid w:val="008B5E1C"/>
    <w:rsid w:val="008B68F2"/>
    <w:rsid w:val="008B693A"/>
    <w:rsid w:val="008B709E"/>
    <w:rsid w:val="008B710B"/>
    <w:rsid w:val="008C0645"/>
    <w:rsid w:val="008C0764"/>
    <w:rsid w:val="008C1049"/>
    <w:rsid w:val="008C1101"/>
    <w:rsid w:val="008C2FE5"/>
    <w:rsid w:val="008C3A34"/>
    <w:rsid w:val="008C3AD6"/>
    <w:rsid w:val="008C3D67"/>
    <w:rsid w:val="008C4277"/>
    <w:rsid w:val="008C42C9"/>
    <w:rsid w:val="008C4550"/>
    <w:rsid w:val="008C615D"/>
    <w:rsid w:val="008C6792"/>
    <w:rsid w:val="008C71D0"/>
    <w:rsid w:val="008D0200"/>
    <w:rsid w:val="008D08B1"/>
    <w:rsid w:val="008D0A9D"/>
    <w:rsid w:val="008D11BF"/>
    <w:rsid w:val="008D159A"/>
    <w:rsid w:val="008D2FA8"/>
    <w:rsid w:val="008D30D9"/>
    <w:rsid w:val="008D3666"/>
    <w:rsid w:val="008D5621"/>
    <w:rsid w:val="008D58DC"/>
    <w:rsid w:val="008D7940"/>
    <w:rsid w:val="008D7ED1"/>
    <w:rsid w:val="008E0174"/>
    <w:rsid w:val="008E028B"/>
    <w:rsid w:val="008E0990"/>
    <w:rsid w:val="008E2500"/>
    <w:rsid w:val="008E32A7"/>
    <w:rsid w:val="008E362F"/>
    <w:rsid w:val="008E3C93"/>
    <w:rsid w:val="008E4699"/>
    <w:rsid w:val="008E5154"/>
    <w:rsid w:val="008E5479"/>
    <w:rsid w:val="008E6235"/>
    <w:rsid w:val="008E6C73"/>
    <w:rsid w:val="008E7FA2"/>
    <w:rsid w:val="008F0261"/>
    <w:rsid w:val="008F1624"/>
    <w:rsid w:val="008F2256"/>
    <w:rsid w:val="008F4797"/>
    <w:rsid w:val="008F47F0"/>
    <w:rsid w:val="008F4BB2"/>
    <w:rsid w:val="008F4F83"/>
    <w:rsid w:val="008F52EB"/>
    <w:rsid w:val="008F55AE"/>
    <w:rsid w:val="008F78D1"/>
    <w:rsid w:val="008F7EC5"/>
    <w:rsid w:val="009004B2"/>
    <w:rsid w:val="009005FD"/>
    <w:rsid w:val="009007C7"/>
    <w:rsid w:val="00902232"/>
    <w:rsid w:val="009023C5"/>
    <w:rsid w:val="00902439"/>
    <w:rsid w:val="00902CFB"/>
    <w:rsid w:val="00903AE1"/>
    <w:rsid w:val="00903BD0"/>
    <w:rsid w:val="009048A9"/>
    <w:rsid w:val="00904CE5"/>
    <w:rsid w:val="00907850"/>
    <w:rsid w:val="0090798A"/>
    <w:rsid w:val="00907CF5"/>
    <w:rsid w:val="00907D5D"/>
    <w:rsid w:val="0091116B"/>
    <w:rsid w:val="00911826"/>
    <w:rsid w:val="009120C9"/>
    <w:rsid w:val="00912D9A"/>
    <w:rsid w:val="00913D65"/>
    <w:rsid w:val="00914D8E"/>
    <w:rsid w:val="0091658C"/>
    <w:rsid w:val="00916693"/>
    <w:rsid w:val="009167BB"/>
    <w:rsid w:val="00916A5B"/>
    <w:rsid w:val="00916F5F"/>
    <w:rsid w:val="00916F7E"/>
    <w:rsid w:val="009216D9"/>
    <w:rsid w:val="00921E8A"/>
    <w:rsid w:val="00921F53"/>
    <w:rsid w:val="00923276"/>
    <w:rsid w:val="00924C19"/>
    <w:rsid w:val="009252ED"/>
    <w:rsid w:val="00926194"/>
    <w:rsid w:val="00934055"/>
    <w:rsid w:val="00934134"/>
    <w:rsid w:val="0093424E"/>
    <w:rsid w:val="00936248"/>
    <w:rsid w:val="009365A2"/>
    <w:rsid w:val="00937854"/>
    <w:rsid w:val="009379F3"/>
    <w:rsid w:val="00937E21"/>
    <w:rsid w:val="00941D8A"/>
    <w:rsid w:val="0094334B"/>
    <w:rsid w:val="00943BAB"/>
    <w:rsid w:val="009443D4"/>
    <w:rsid w:val="00944567"/>
    <w:rsid w:val="009504DC"/>
    <w:rsid w:val="00951578"/>
    <w:rsid w:val="0095288E"/>
    <w:rsid w:val="0095389D"/>
    <w:rsid w:val="00954C7F"/>
    <w:rsid w:val="00956D3B"/>
    <w:rsid w:val="00957E57"/>
    <w:rsid w:val="0096067A"/>
    <w:rsid w:val="00960C72"/>
    <w:rsid w:val="00960E4E"/>
    <w:rsid w:val="00961A76"/>
    <w:rsid w:val="009626D0"/>
    <w:rsid w:val="0096277E"/>
    <w:rsid w:val="00962EDB"/>
    <w:rsid w:val="00962FFF"/>
    <w:rsid w:val="00964075"/>
    <w:rsid w:val="009643CA"/>
    <w:rsid w:val="009645E7"/>
    <w:rsid w:val="00965164"/>
    <w:rsid w:val="00965A3B"/>
    <w:rsid w:val="00966116"/>
    <w:rsid w:val="009673F8"/>
    <w:rsid w:val="009703AE"/>
    <w:rsid w:val="009709AD"/>
    <w:rsid w:val="00970BDC"/>
    <w:rsid w:val="00971616"/>
    <w:rsid w:val="00971A51"/>
    <w:rsid w:val="009720C4"/>
    <w:rsid w:val="0097341F"/>
    <w:rsid w:val="00973858"/>
    <w:rsid w:val="00974CA7"/>
    <w:rsid w:val="009752E9"/>
    <w:rsid w:val="00976896"/>
    <w:rsid w:val="009772ED"/>
    <w:rsid w:val="009775A5"/>
    <w:rsid w:val="00980563"/>
    <w:rsid w:val="0098081D"/>
    <w:rsid w:val="00981955"/>
    <w:rsid w:val="00981C3D"/>
    <w:rsid w:val="0098251C"/>
    <w:rsid w:val="00982CFE"/>
    <w:rsid w:val="00983880"/>
    <w:rsid w:val="009838A0"/>
    <w:rsid w:val="009846AE"/>
    <w:rsid w:val="00984A8E"/>
    <w:rsid w:val="00985004"/>
    <w:rsid w:val="00985167"/>
    <w:rsid w:val="009856B6"/>
    <w:rsid w:val="009857AB"/>
    <w:rsid w:val="00985BB6"/>
    <w:rsid w:val="00987A8B"/>
    <w:rsid w:val="00987EE0"/>
    <w:rsid w:val="00990139"/>
    <w:rsid w:val="0099092B"/>
    <w:rsid w:val="00991DD9"/>
    <w:rsid w:val="00992289"/>
    <w:rsid w:val="009923DD"/>
    <w:rsid w:val="009924FF"/>
    <w:rsid w:val="00992580"/>
    <w:rsid w:val="00993384"/>
    <w:rsid w:val="00994CDC"/>
    <w:rsid w:val="00995A0F"/>
    <w:rsid w:val="00995F96"/>
    <w:rsid w:val="00996111"/>
    <w:rsid w:val="009964BF"/>
    <w:rsid w:val="00997789"/>
    <w:rsid w:val="00997E2F"/>
    <w:rsid w:val="00997EA0"/>
    <w:rsid w:val="009A0446"/>
    <w:rsid w:val="009A0F8A"/>
    <w:rsid w:val="009A1F3B"/>
    <w:rsid w:val="009A20EF"/>
    <w:rsid w:val="009A34B3"/>
    <w:rsid w:val="009A4A05"/>
    <w:rsid w:val="009A4B41"/>
    <w:rsid w:val="009A5627"/>
    <w:rsid w:val="009A5B9D"/>
    <w:rsid w:val="009A5DDF"/>
    <w:rsid w:val="009A618B"/>
    <w:rsid w:val="009A6AD6"/>
    <w:rsid w:val="009A6D52"/>
    <w:rsid w:val="009A7183"/>
    <w:rsid w:val="009A7EC8"/>
    <w:rsid w:val="009B0871"/>
    <w:rsid w:val="009B0C5A"/>
    <w:rsid w:val="009B12C3"/>
    <w:rsid w:val="009B13EF"/>
    <w:rsid w:val="009B2A99"/>
    <w:rsid w:val="009B4408"/>
    <w:rsid w:val="009B51F9"/>
    <w:rsid w:val="009B5852"/>
    <w:rsid w:val="009B5A00"/>
    <w:rsid w:val="009B67B4"/>
    <w:rsid w:val="009B691D"/>
    <w:rsid w:val="009B7C29"/>
    <w:rsid w:val="009B7CD8"/>
    <w:rsid w:val="009B7F5D"/>
    <w:rsid w:val="009C0A85"/>
    <w:rsid w:val="009C1261"/>
    <w:rsid w:val="009C12CC"/>
    <w:rsid w:val="009C1690"/>
    <w:rsid w:val="009C1762"/>
    <w:rsid w:val="009C1AAF"/>
    <w:rsid w:val="009C1B22"/>
    <w:rsid w:val="009C201C"/>
    <w:rsid w:val="009C2C0F"/>
    <w:rsid w:val="009C33C8"/>
    <w:rsid w:val="009C33E0"/>
    <w:rsid w:val="009C3BFC"/>
    <w:rsid w:val="009C452B"/>
    <w:rsid w:val="009C5045"/>
    <w:rsid w:val="009D0B29"/>
    <w:rsid w:val="009D0CE5"/>
    <w:rsid w:val="009D2616"/>
    <w:rsid w:val="009D3167"/>
    <w:rsid w:val="009D44DC"/>
    <w:rsid w:val="009D4549"/>
    <w:rsid w:val="009D47E5"/>
    <w:rsid w:val="009D4AB1"/>
    <w:rsid w:val="009D5F40"/>
    <w:rsid w:val="009D6730"/>
    <w:rsid w:val="009D686E"/>
    <w:rsid w:val="009D7142"/>
    <w:rsid w:val="009D722B"/>
    <w:rsid w:val="009D73F8"/>
    <w:rsid w:val="009E037D"/>
    <w:rsid w:val="009E0ADE"/>
    <w:rsid w:val="009E0F64"/>
    <w:rsid w:val="009E0FBA"/>
    <w:rsid w:val="009E135F"/>
    <w:rsid w:val="009E198F"/>
    <w:rsid w:val="009E1D47"/>
    <w:rsid w:val="009E305A"/>
    <w:rsid w:val="009E417F"/>
    <w:rsid w:val="009E53D6"/>
    <w:rsid w:val="009E553B"/>
    <w:rsid w:val="009E6429"/>
    <w:rsid w:val="009E6B99"/>
    <w:rsid w:val="009E6EEE"/>
    <w:rsid w:val="009E7597"/>
    <w:rsid w:val="009E7E13"/>
    <w:rsid w:val="009F0256"/>
    <w:rsid w:val="009F0A78"/>
    <w:rsid w:val="009F0EF1"/>
    <w:rsid w:val="009F2552"/>
    <w:rsid w:val="009F29ED"/>
    <w:rsid w:val="009F3066"/>
    <w:rsid w:val="009F3F38"/>
    <w:rsid w:val="009F4393"/>
    <w:rsid w:val="009F65FA"/>
    <w:rsid w:val="009F676F"/>
    <w:rsid w:val="009F69D9"/>
    <w:rsid w:val="00A00439"/>
    <w:rsid w:val="00A00658"/>
    <w:rsid w:val="00A008C0"/>
    <w:rsid w:val="00A00D29"/>
    <w:rsid w:val="00A013D3"/>
    <w:rsid w:val="00A019D6"/>
    <w:rsid w:val="00A027C4"/>
    <w:rsid w:val="00A02DA8"/>
    <w:rsid w:val="00A03E4D"/>
    <w:rsid w:val="00A048CD"/>
    <w:rsid w:val="00A05617"/>
    <w:rsid w:val="00A06328"/>
    <w:rsid w:val="00A06A92"/>
    <w:rsid w:val="00A074D3"/>
    <w:rsid w:val="00A1098B"/>
    <w:rsid w:val="00A109FE"/>
    <w:rsid w:val="00A1117D"/>
    <w:rsid w:val="00A11645"/>
    <w:rsid w:val="00A117DE"/>
    <w:rsid w:val="00A11D60"/>
    <w:rsid w:val="00A131CE"/>
    <w:rsid w:val="00A13635"/>
    <w:rsid w:val="00A137DC"/>
    <w:rsid w:val="00A13B1B"/>
    <w:rsid w:val="00A13E6A"/>
    <w:rsid w:val="00A13E77"/>
    <w:rsid w:val="00A14B7B"/>
    <w:rsid w:val="00A1561F"/>
    <w:rsid w:val="00A1749C"/>
    <w:rsid w:val="00A17C73"/>
    <w:rsid w:val="00A17E03"/>
    <w:rsid w:val="00A17F2D"/>
    <w:rsid w:val="00A17F8B"/>
    <w:rsid w:val="00A21E81"/>
    <w:rsid w:val="00A224B8"/>
    <w:rsid w:val="00A23F5B"/>
    <w:rsid w:val="00A25A65"/>
    <w:rsid w:val="00A26163"/>
    <w:rsid w:val="00A26303"/>
    <w:rsid w:val="00A26CCD"/>
    <w:rsid w:val="00A27410"/>
    <w:rsid w:val="00A308FD"/>
    <w:rsid w:val="00A31F1E"/>
    <w:rsid w:val="00A33C2B"/>
    <w:rsid w:val="00A345D5"/>
    <w:rsid w:val="00A34CF1"/>
    <w:rsid w:val="00A36845"/>
    <w:rsid w:val="00A369CF"/>
    <w:rsid w:val="00A37037"/>
    <w:rsid w:val="00A37308"/>
    <w:rsid w:val="00A41284"/>
    <w:rsid w:val="00A4198E"/>
    <w:rsid w:val="00A4220D"/>
    <w:rsid w:val="00A423BC"/>
    <w:rsid w:val="00A4283B"/>
    <w:rsid w:val="00A42937"/>
    <w:rsid w:val="00A436D7"/>
    <w:rsid w:val="00A4408B"/>
    <w:rsid w:val="00A447EA"/>
    <w:rsid w:val="00A44AA9"/>
    <w:rsid w:val="00A46A03"/>
    <w:rsid w:val="00A47980"/>
    <w:rsid w:val="00A50196"/>
    <w:rsid w:val="00A504F9"/>
    <w:rsid w:val="00A516F0"/>
    <w:rsid w:val="00A51BC3"/>
    <w:rsid w:val="00A522CD"/>
    <w:rsid w:val="00A523CD"/>
    <w:rsid w:val="00A52458"/>
    <w:rsid w:val="00A52955"/>
    <w:rsid w:val="00A52A3D"/>
    <w:rsid w:val="00A52A4E"/>
    <w:rsid w:val="00A5371D"/>
    <w:rsid w:val="00A54EA5"/>
    <w:rsid w:val="00A55125"/>
    <w:rsid w:val="00A56C05"/>
    <w:rsid w:val="00A577B8"/>
    <w:rsid w:val="00A578DE"/>
    <w:rsid w:val="00A57F12"/>
    <w:rsid w:val="00A57F1C"/>
    <w:rsid w:val="00A60F02"/>
    <w:rsid w:val="00A610A8"/>
    <w:rsid w:val="00A616CB"/>
    <w:rsid w:val="00A618F7"/>
    <w:rsid w:val="00A61D8D"/>
    <w:rsid w:val="00A623AE"/>
    <w:rsid w:val="00A63799"/>
    <w:rsid w:val="00A637DD"/>
    <w:rsid w:val="00A63AAC"/>
    <w:rsid w:val="00A657F5"/>
    <w:rsid w:val="00A65BD4"/>
    <w:rsid w:val="00A67C1D"/>
    <w:rsid w:val="00A67D16"/>
    <w:rsid w:val="00A67FE5"/>
    <w:rsid w:val="00A70610"/>
    <w:rsid w:val="00A71221"/>
    <w:rsid w:val="00A73227"/>
    <w:rsid w:val="00A73ED7"/>
    <w:rsid w:val="00A740E9"/>
    <w:rsid w:val="00A74EA5"/>
    <w:rsid w:val="00A75B29"/>
    <w:rsid w:val="00A766E2"/>
    <w:rsid w:val="00A76BEF"/>
    <w:rsid w:val="00A8057D"/>
    <w:rsid w:val="00A80969"/>
    <w:rsid w:val="00A817A2"/>
    <w:rsid w:val="00A8226D"/>
    <w:rsid w:val="00A82823"/>
    <w:rsid w:val="00A82C8F"/>
    <w:rsid w:val="00A83265"/>
    <w:rsid w:val="00A83683"/>
    <w:rsid w:val="00A84589"/>
    <w:rsid w:val="00A84909"/>
    <w:rsid w:val="00A85852"/>
    <w:rsid w:val="00A85BF9"/>
    <w:rsid w:val="00A85DB4"/>
    <w:rsid w:val="00A86491"/>
    <w:rsid w:val="00A86E49"/>
    <w:rsid w:val="00A87A83"/>
    <w:rsid w:val="00A87E7F"/>
    <w:rsid w:val="00A90300"/>
    <w:rsid w:val="00A90353"/>
    <w:rsid w:val="00A90A68"/>
    <w:rsid w:val="00A9144F"/>
    <w:rsid w:val="00A91636"/>
    <w:rsid w:val="00A91AD7"/>
    <w:rsid w:val="00A91AF9"/>
    <w:rsid w:val="00A92232"/>
    <w:rsid w:val="00A92A88"/>
    <w:rsid w:val="00A9375F"/>
    <w:rsid w:val="00A93AF0"/>
    <w:rsid w:val="00A940C7"/>
    <w:rsid w:val="00A94325"/>
    <w:rsid w:val="00A94C0A"/>
    <w:rsid w:val="00A95260"/>
    <w:rsid w:val="00A95BC1"/>
    <w:rsid w:val="00A960F0"/>
    <w:rsid w:val="00A962E2"/>
    <w:rsid w:val="00A96371"/>
    <w:rsid w:val="00A9728D"/>
    <w:rsid w:val="00AA021E"/>
    <w:rsid w:val="00AA103B"/>
    <w:rsid w:val="00AA15AD"/>
    <w:rsid w:val="00AA16A4"/>
    <w:rsid w:val="00AA2201"/>
    <w:rsid w:val="00AA25B6"/>
    <w:rsid w:val="00AA27E3"/>
    <w:rsid w:val="00AA452B"/>
    <w:rsid w:val="00AA46F1"/>
    <w:rsid w:val="00AA599A"/>
    <w:rsid w:val="00AA5B31"/>
    <w:rsid w:val="00AA5BCC"/>
    <w:rsid w:val="00AA5D10"/>
    <w:rsid w:val="00AA64E7"/>
    <w:rsid w:val="00AA6FAF"/>
    <w:rsid w:val="00AA72BE"/>
    <w:rsid w:val="00AB06B6"/>
    <w:rsid w:val="00AB0912"/>
    <w:rsid w:val="00AB1A19"/>
    <w:rsid w:val="00AB1EAB"/>
    <w:rsid w:val="00AB249D"/>
    <w:rsid w:val="00AB261A"/>
    <w:rsid w:val="00AB33B4"/>
    <w:rsid w:val="00AB3E4D"/>
    <w:rsid w:val="00AB45F6"/>
    <w:rsid w:val="00AB4AC7"/>
    <w:rsid w:val="00AB4AFD"/>
    <w:rsid w:val="00AB4D8C"/>
    <w:rsid w:val="00AB5D41"/>
    <w:rsid w:val="00AC0800"/>
    <w:rsid w:val="00AC1751"/>
    <w:rsid w:val="00AC293D"/>
    <w:rsid w:val="00AC38FF"/>
    <w:rsid w:val="00AC519E"/>
    <w:rsid w:val="00AC5892"/>
    <w:rsid w:val="00AC6C28"/>
    <w:rsid w:val="00AC7850"/>
    <w:rsid w:val="00AC7C6A"/>
    <w:rsid w:val="00AD05E4"/>
    <w:rsid w:val="00AD0D80"/>
    <w:rsid w:val="00AD0D8A"/>
    <w:rsid w:val="00AD14D5"/>
    <w:rsid w:val="00AD22D0"/>
    <w:rsid w:val="00AD367B"/>
    <w:rsid w:val="00AD3A25"/>
    <w:rsid w:val="00AD449B"/>
    <w:rsid w:val="00AD460C"/>
    <w:rsid w:val="00AD5E84"/>
    <w:rsid w:val="00AD5EC5"/>
    <w:rsid w:val="00AD6540"/>
    <w:rsid w:val="00AD6CFE"/>
    <w:rsid w:val="00AD6D16"/>
    <w:rsid w:val="00AD74FE"/>
    <w:rsid w:val="00AD7929"/>
    <w:rsid w:val="00AD7BEF"/>
    <w:rsid w:val="00AE0153"/>
    <w:rsid w:val="00AE08C9"/>
    <w:rsid w:val="00AE0A5A"/>
    <w:rsid w:val="00AE1722"/>
    <w:rsid w:val="00AE1DBC"/>
    <w:rsid w:val="00AE2ACC"/>
    <w:rsid w:val="00AE35A7"/>
    <w:rsid w:val="00AE3B67"/>
    <w:rsid w:val="00AE414A"/>
    <w:rsid w:val="00AE53E1"/>
    <w:rsid w:val="00AE616B"/>
    <w:rsid w:val="00AE6DD3"/>
    <w:rsid w:val="00AE7097"/>
    <w:rsid w:val="00AF0169"/>
    <w:rsid w:val="00AF0D13"/>
    <w:rsid w:val="00AF10A0"/>
    <w:rsid w:val="00AF11F7"/>
    <w:rsid w:val="00AF12AC"/>
    <w:rsid w:val="00AF14F8"/>
    <w:rsid w:val="00AF2445"/>
    <w:rsid w:val="00AF284C"/>
    <w:rsid w:val="00AF3197"/>
    <w:rsid w:val="00AF378F"/>
    <w:rsid w:val="00AF379E"/>
    <w:rsid w:val="00AF39C7"/>
    <w:rsid w:val="00AF486C"/>
    <w:rsid w:val="00AF7924"/>
    <w:rsid w:val="00AF7E19"/>
    <w:rsid w:val="00B003C0"/>
    <w:rsid w:val="00B00993"/>
    <w:rsid w:val="00B00F8E"/>
    <w:rsid w:val="00B01192"/>
    <w:rsid w:val="00B020DA"/>
    <w:rsid w:val="00B04636"/>
    <w:rsid w:val="00B04EFB"/>
    <w:rsid w:val="00B06263"/>
    <w:rsid w:val="00B06768"/>
    <w:rsid w:val="00B06A11"/>
    <w:rsid w:val="00B06EDA"/>
    <w:rsid w:val="00B0746C"/>
    <w:rsid w:val="00B10B51"/>
    <w:rsid w:val="00B10FC8"/>
    <w:rsid w:val="00B11678"/>
    <w:rsid w:val="00B122B3"/>
    <w:rsid w:val="00B133AD"/>
    <w:rsid w:val="00B1392A"/>
    <w:rsid w:val="00B14C81"/>
    <w:rsid w:val="00B15054"/>
    <w:rsid w:val="00B15CB9"/>
    <w:rsid w:val="00B1600E"/>
    <w:rsid w:val="00B170BE"/>
    <w:rsid w:val="00B17890"/>
    <w:rsid w:val="00B202CB"/>
    <w:rsid w:val="00B205A6"/>
    <w:rsid w:val="00B20FB4"/>
    <w:rsid w:val="00B21516"/>
    <w:rsid w:val="00B221C3"/>
    <w:rsid w:val="00B22363"/>
    <w:rsid w:val="00B22380"/>
    <w:rsid w:val="00B22830"/>
    <w:rsid w:val="00B24088"/>
    <w:rsid w:val="00B24D09"/>
    <w:rsid w:val="00B25342"/>
    <w:rsid w:val="00B2624A"/>
    <w:rsid w:val="00B2659C"/>
    <w:rsid w:val="00B2666A"/>
    <w:rsid w:val="00B27BDF"/>
    <w:rsid w:val="00B3080E"/>
    <w:rsid w:val="00B308BA"/>
    <w:rsid w:val="00B30948"/>
    <w:rsid w:val="00B32039"/>
    <w:rsid w:val="00B32AC4"/>
    <w:rsid w:val="00B33005"/>
    <w:rsid w:val="00B33405"/>
    <w:rsid w:val="00B33BBB"/>
    <w:rsid w:val="00B34662"/>
    <w:rsid w:val="00B34D21"/>
    <w:rsid w:val="00B36C3B"/>
    <w:rsid w:val="00B36EC2"/>
    <w:rsid w:val="00B36F35"/>
    <w:rsid w:val="00B37F05"/>
    <w:rsid w:val="00B404F1"/>
    <w:rsid w:val="00B408D2"/>
    <w:rsid w:val="00B40976"/>
    <w:rsid w:val="00B41529"/>
    <w:rsid w:val="00B41F48"/>
    <w:rsid w:val="00B41FFB"/>
    <w:rsid w:val="00B42DA6"/>
    <w:rsid w:val="00B4496C"/>
    <w:rsid w:val="00B44BC0"/>
    <w:rsid w:val="00B46FBD"/>
    <w:rsid w:val="00B47AF5"/>
    <w:rsid w:val="00B501AF"/>
    <w:rsid w:val="00B51262"/>
    <w:rsid w:val="00B51282"/>
    <w:rsid w:val="00B51758"/>
    <w:rsid w:val="00B52302"/>
    <w:rsid w:val="00B5291A"/>
    <w:rsid w:val="00B531CF"/>
    <w:rsid w:val="00B5345A"/>
    <w:rsid w:val="00B57B3A"/>
    <w:rsid w:val="00B61293"/>
    <w:rsid w:val="00B625D1"/>
    <w:rsid w:val="00B62EDB"/>
    <w:rsid w:val="00B62EEB"/>
    <w:rsid w:val="00B63E88"/>
    <w:rsid w:val="00B641F5"/>
    <w:rsid w:val="00B642DF"/>
    <w:rsid w:val="00B64CCE"/>
    <w:rsid w:val="00B65DA9"/>
    <w:rsid w:val="00B65DEB"/>
    <w:rsid w:val="00B6688F"/>
    <w:rsid w:val="00B668A1"/>
    <w:rsid w:val="00B67F8B"/>
    <w:rsid w:val="00B70E51"/>
    <w:rsid w:val="00B71DBA"/>
    <w:rsid w:val="00B72207"/>
    <w:rsid w:val="00B74402"/>
    <w:rsid w:val="00B75CFD"/>
    <w:rsid w:val="00B773A1"/>
    <w:rsid w:val="00B778BB"/>
    <w:rsid w:val="00B805A2"/>
    <w:rsid w:val="00B80737"/>
    <w:rsid w:val="00B80CAA"/>
    <w:rsid w:val="00B817A4"/>
    <w:rsid w:val="00B819BF"/>
    <w:rsid w:val="00B8289E"/>
    <w:rsid w:val="00B829AF"/>
    <w:rsid w:val="00B82BA8"/>
    <w:rsid w:val="00B839BF"/>
    <w:rsid w:val="00B84032"/>
    <w:rsid w:val="00B84334"/>
    <w:rsid w:val="00B85DA2"/>
    <w:rsid w:val="00B86C23"/>
    <w:rsid w:val="00B87965"/>
    <w:rsid w:val="00B87D1D"/>
    <w:rsid w:val="00B90227"/>
    <w:rsid w:val="00B91E7D"/>
    <w:rsid w:val="00B93165"/>
    <w:rsid w:val="00B9324C"/>
    <w:rsid w:val="00B936BE"/>
    <w:rsid w:val="00B938CE"/>
    <w:rsid w:val="00B949BA"/>
    <w:rsid w:val="00B94D20"/>
    <w:rsid w:val="00B951BD"/>
    <w:rsid w:val="00B9536F"/>
    <w:rsid w:val="00B957C0"/>
    <w:rsid w:val="00B9609A"/>
    <w:rsid w:val="00B96A34"/>
    <w:rsid w:val="00B96BFB"/>
    <w:rsid w:val="00B974F7"/>
    <w:rsid w:val="00BA1251"/>
    <w:rsid w:val="00BA2828"/>
    <w:rsid w:val="00BA33EA"/>
    <w:rsid w:val="00BA36B7"/>
    <w:rsid w:val="00BA424D"/>
    <w:rsid w:val="00BA5610"/>
    <w:rsid w:val="00BA5A52"/>
    <w:rsid w:val="00BB07A6"/>
    <w:rsid w:val="00BB0E5E"/>
    <w:rsid w:val="00BB14D8"/>
    <w:rsid w:val="00BB16B0"/>
    <w:rsid w:val="00BB20D2"/>
    <w:rsid w:val="00BB228D"/>
    <w:rsid w:val="00BB28F5"/>
    <w:rsid w:val="00BB2E34"/>
    <w:rsid w:val="00BB4632"/>
    <w:rsid w:val="00BB71A5"/>
    <w:rsid w:val="00BB75DD"/>
    <w:rsid w:val="00BB7AC3"/>
    <w:rsid w:val="00BC0132"/>
    <w:rsid w:val="00BC058F"/>
    <w:rsid w:val="00BC0A42"/>
    <w:rsid w:val="00BC0A45"/>
    <w:rsid w:val="00BC115A"/>
    <w:rsid w:val="00BC11BA"/>
    <w:rsid w:val="00BC1285"/>
    <w:rsid w:val="00BC1D30"/>
    <w:rsid w:val="00BC2AB6"/>
    <w:rsid w:val="00BC30AB"/>
    <w:rsid w:val="00BC38B9"/>
    <w:rsid w:val="00BC3D2C"/>
    <w:rsid w:val="00BC51B8"/>
    <w:rsid w:val="00BC6274"/>
    <w:rsid w:val="00BC7501"/>
    <w:rsid w:val="00BC7FB5"/>
    <w:rsid w:val="00BD0102"/>
    <w:rsid w:val="00BD0E05"/>
    <w:rsid w:val="00BD1CE9"/>
    <w:rsid w:val="00BD208E"/>
    <w:rsid w:val="00BD275C"/>
    <w:rsid w:val="00BD28CA"/>
    <w:rsid w:val="00BD2A80"/>
    <w:rsid w:val="00BD3B46"/>
    <w:rsid w:val="00BD49EB"/>
    <w:rsid w:val="00BD518A"/>
    <w:rsid w:val="00BD565A"/>
    <w:rsid w:val="00BD5C6D"/>
    <w:rsid w:val="00BD6258"/>
    <w:rsid w:val="00BD79DD"/>
    <w:rsid w:val="00BE2624"/>
    <w:rsid w:val="00BE2D02"/>
    <w:rsid w:val="00BE346A"/>
    <w:rsid w:val="00BE3BA5"/>
    <w:rsid w:val="00BE3CB5"/>
    <w:rsid w:val="00BE3CCE"/>
    <w:rsid w:val="00BE539D"/>
    <w:rsid w:val="00BE5491"/>
    <w:rsid w:val="00BE555C"/>
    <w:rsid w:val="00BE60E1"/>
    <w:rsid w:val="00BE78CA"/>
    <w:rsid w:val="00BE7E43"/>
    <w:rsid w:val="00BF0EA1"/>
    <w:rsid w:val="00BF1098"/>
    <w:rsid w:val="00BF1C46"/>
    <w:rsid w:val="00BF1D7D"/>
    <w:rsid w:val="00BF2845"/>
    <w:rsid w:val="00BF2EDE"/>
    <w:rsid w:val="00BF3DAA"/>
    <w:rsid w:val="00BF5085"/>
    <w:rsid w:val="00BF53B5"/>
    <w:rsid w:val="00BF583B"/>
    <w:rsid w:val="00BF59D5"/>
    <w:rsid w:val="00BF66AC"/>
    <w:rsid w:val="00BF6A67"/>
    <w:rsid w:val="00BF7122"/>
    <w:rsid w:val="00C0235E"/>
    <w:rsid w:val="00C03CAA"/>
    <w:rsid w:val="00C048B2"/>
    <w:rsid w:val="00C0519C"/>
    <w:rsid w:val="00C05576"/>
    <w:rsid w:val="00C055BD"/>
    <w:rsid w:val="00C06118"/>
    <w:rsid w:val="00C0675D"/>
    <w:rsid w:val="00C06D44"/>
    <w:rsid w:val="00C06E3B"/>
    <w:rsid w:val="00C074A1"/>
    <w:rsid w:val="00C07534"/>
    <w:rsid w:val="00C07A00"/>
    <w:rsid w:val="00C07D9F"/>
    <w:rsid w:val="00C10FCA"/>
    <w:rsid w:val="00C111D2"/>
    <w:rsid w:val="00C11B13"/>
    <w:rsid w:val="00C125D4"/>
    <w:rsid w:val="00C1383D"/>
    <w:rsid w:val="00C139CE"/>
    <w:rsid w:val="00C15AA3"/>
    <w:rsid w:val="00C15CBC"/>
    <w:rsid w:val="00C16186"/>
    <w:rsid w:val="00C16AA3"/>
    <w:rsid w:val="00C1752B"/>
    <w:rsid w:val="00C1797A"/>
    <w:rsid w:val="00C1797F"/>
    <w:rsid w:val="00C2032E"/>
    <w:rsid w:val="00C204A2"/>
    <w:rsid w:val="00C210E4"/>
    <w:rsid w:val="00C2117E"/>
    <w:rsid w:val="00C21E3C"/>
    <w:rsid w:val="00C240A5"/>
    <w:rsid w:val="00C248B4"/>
    <w:rsid w:val="00C251CC"/>
    <w:rsid w:val="00C25CA5"/>
    <w:rsid w:val="00C26781"/>
    <w:rsid w:val="00C26865"/>
    <w:rsid w:val="00C271AE"/>
    <w:rsid w:val="00C27670"/>
    <w:rsid w:val="00C30058"/>
    <w:rsid w:val="00C3042C"/>
    <w:rsid w:val="00C3056B"/>
    <w:rsid w:val="00C30724"/>
    <w:rsid w:val="00C3083A"/>
    <w:rsid w:val="00C30B18"/>
    <w:rsid w:val="00C30E03"/>
    <w:rsid w:val="00C32A8B"/>
    <w:rsid w:val="00C32B06"/>
    <w:rsid w:val="00C34536"/>
    <w:rsid w:val="00C348CD"/>
    <w:rsid w:val="00C348D9"/>
    <w:rsid w:val="00C35044"/>
    <w:rsid w:val="00C37600"/>
    <w:rsid w:val="00C37884"/>
    <w:rsid w:val="00C40076"/>
    <w:rsid w:val="00C406B5"/>
    <w:rsid w:val="00C406FB"/>
    <w:rsid w:val="00C40B95"/>
    <w:rsid w:val="00C40D6D"/>
    <w:rsid w:val="00C41766"/>
    <w:rsid w:val="00C42E5A"/>
    <w:rsid w:val="00C43285"/>
    <w:rsid w:val="00C43633"/>
    <w:rsid w:val="00C43A7B"/>
    <w:rsid w:val="00C43E59"/>
    <w:rsid w:val="00C448B0"/>
    <w:rsid w:val="00C45150"/>
    <w:rsid w:val="00C45280"/>
    <w:rsid w:val="00C45DD2"/>
    <w:rsid w:val="00C46059"/>
    <w:rsid w:val="00C472FC"/>
    <w:rsid w:val="00C475EF"/>
    <w:rsid w:val="00C47B54"/>
    <w:rsid w:val="00C47BAB"/>
    <w:rsid w:val="00C47D90"/>
    <w:rsid w:val="00C5038C"/>
    <w:rsid w:val="00C50F0F"/>
    <w:rsid w:val="00C5244D"/>
    <w:rsid w:val="00C5265C"/>
    <w:rsid w:val="00C53226"/>
    <w:rsid w:val="00C53235"/>
    <w:rsid w:val="00C534CC"/>
    <w:rsid w:val="00C542D4"/>
    <w:rsid w:val="00C54797"/>
    <w:rsid w:val="00C55073"/>
    <w:rsid w:val="00C56592"/>
    <w:rsid w:val="00C56635"/>
    <w:rsid w:val="00C57192"/>
    <w:rsid w:val="00C57BE5"/>
    <w:rsid w:val="00C57F93"/>
    <w:rsid w:val="00C6123A"/>
    <w:rsid w:val="00C61CBC"/>
    <w:rsid w:val="00C628BA"/>
    <w:rsid w:val="00C62C1F"/>
    <w:rsid w:val="00C63463"/>
    <w:rsid w:val="00C64660"/>
    <w:rsid w:val="00C649F3"/>
    <w:rsid w:val="00C64CBE"/>
    <w:rsid w:val="00C65A9E"/>
    <w:rsid w:val="00C66688"/>
    <w:rsid w:val="00C66796"/>
    <w:rsid w:val="00C673C5"/>
    <w:rsid w:val="00C6740C"/>
    <w:rsid w:val="00C70049"/>
    <w:rsid w:val="00C703B4"/>
    <w:rsid w:val="00C70828"/>
    <w:rsid w:val="00C70DC4"/>
    <w:rsid w:val="00C74B23"/>
    <w:rsid w:val="00C75956"/>
    <w:rsid w:val="00C7603F"/>
    <w:rsid w:val="00C76158"/>
    <w:rsid w:val="00C763BB"/>
    <w:rsid w:val="00C768A9"/>
    <w:rsid w:val="00C76930"/>
    <w:rsid w:val="00C80783"/>
    <w:rsid w:val="00C807DC"/>
    <w:rsid w:val="00C80945"/>
    <w:rsid w:val="00C80E48"/>
    <w:rsid w:val="00C815FA"/>
    <w:rsid w:val="00C82040"/>
    <w:rsid w:val="00C82358"/>
    <w:rsid w:val="00C82C35"/>
    <w:rsid w:val="00C82C9B"/>
    <w:rsid w:val="00C83188"/>
    <w:rsid w:val="00C838FE"/>
    <w:rsid w:val="00C83B11"/>
    <w:rsid w:val="00C83CF7"/>
    <w:rsid w:val="00C863C6"/>
    <w:rsid w:val="00C8706C"/>
    <w:rsid w:val="00C87C5A"/>
    <w:rsid w:val="00C87C8F"/>
    <w:rsid w:val="00C87CB6"/>
    <w:rsid w:val="00C87CD0"/>
    <w:rsid w:val="00C905FA"/>
    <w:rsid w:val="00C90B64"/>
    <w:rsid w:val="00C9178D"/>
    <w:rsid w:val="00C91BBF"/>
    <w:rsid w:val="00C91F77"/>
    <w:rsid w:val="00C9359E"/>
    <w:rsid w:val="00C94268"/>
    <w:rsid w:val="00C94640"/>
    <w:rsid w:val="00C949F3"/>
    <w:rsid w:val="00C94F20"/>
    <w:rsid w:val="00C953AC"/>
    <w:rsid w:val="00C95E25"/>
    <w:rsid w:val="00C95FA6"/>
    <w:rsid w:val="00C962AE"/>
    <w:rsid w:val="00C96577"/>
    <w:rsid w:val="00C96B00"/>
    <w:rsid w:val="00C96E06"/>
    <w:rsid w:val="00C9785B"/>
    <w:rsid w:val="00C978FE"/>
    <w:rsid w:val="00CA05FC"/>
    <w:rsid w:val="00CA090C"/>
    <w:rsid w:val="00CA0DB6"/>
    <w:rsid w:val="00CA17C9"/>
    <w:rsid w:val="00CA1D70"/>
    <w:rsid w:val="00CA358D"/>
    <w:rsid w:val="00CA368E"/>
    <w:rsid w:val="00CA54B8"/>
    <w:rsid w:val="00CA582E"/>
    <w:rsid w:val="00CA649B"/>
    <w:rsid w:val="00CA6715"/>
    <w:rsid w:val="00CA77AF"/>
    <w:rsid w:val="00CB03E5"/>
    <w:rsid w:val="00CB2098"/>
    <w:rsid w:val="00CB28ED"/>
    <w:rsid w:val="00CB39F1"/>
    <w:rsid w:val="00CB4235"/>
    <w:rsid w:val="00CB51EF"/>
    <w:rsid w:val="00CB5415"/>
    <w:rsid w:val="00CB708D"/>
    <w:rsid w:val="00CB7652"/>
    <w:rsid w:val="00CB7A22"/>
    <w:rsid w:val="00CB7F5C"/>
    <w:rsid w:val="00CC0F9F"/>
    <w:rsid w:val="00CC1CE6"/>
    <w:rsid w:val="00CC1DB0"/>
    <w:rsid w:val="00CC24E5"/>
    <w:rsid w:val="00CC2A46"/>
    <w:rsid w:val="00CC3204"/>
    <w:rsid w:val="00CC3DDD"/>
    <w:rsid w:val="00CC5F44"/>
    <w:rsid w:val="00CC6025"/>
    <w:rsid w:val="00CC60A4"/>
    <w:rsid w:val="00CC63B0"/>
    <w:rsid w:val="00CC7866"/>
    <w:rsid w:val="00CC792C"/>
    <w:rsid w:val="00CD041F"/>
    <w:rsid w:val="00CD0F1E"/>
    <w:rsid w:val="00CD1287"/>
    <w:rsid w:val="00CD27B0"/>
    <w:rsid w:val="00CD2DBE"/>
    <w:rsid w:val="00CD50AA"/>
    <w:rsid w:val="00CD5685"/>
    <w:rsid w:val="00CD588F"/>
    <w:rsid w:val="00CD58A5"/>
    <w:rsid w:val="00CD63D0"/>
    <w:rsid w:val="00CD649F"/>
    <w:rsid w:val="00CD766C"/>
    <w:rsid w:val="00CD7B72"/>
    <w:rsid w:val="00CE01E4"/>
    <w:rsid w:val="00CE0CFD"/>
    <w:rsid w:val="00CE2A44"/>
    <w:rsid w:val="00CE3F87"/>
    <w:rsid w:val="00CE6074"/>
    <w:rsid w:val="00CE61C8"/>
    <w:rsid w:val="00CE660F"/>
    <w:rsid w:val="00CE6EBE"/>
    <w:rsid w:val="00CE76F0"/>
    <w:rsid w:val="00CE7896"/>
    <w:rsid w:val="00CE7BC7"/>
    <w:rsid w:val="00CF031F"/>
    <w:rsid w:val="00CF05BD"/>
    <w:rsid w:val="00CF0D51"/>
    <w:rsid w:val="00CF12FB"/>
    <w:rsid w:val="00CF1C3E"/>
    <w:rsid w:val="00CF1E9F"/>
    <w:rsid w:val="00CF1F09"/>
    <w:rsid w:val="00CF2625"/>
    <w:rsid w:val="00CF3686"/>
    <w:rsid w:val="00CF4630"/>
    <w:rsid w:val="00CF4C9C"/>
    <w:rsid w:val="00CF5642"/>
    <w:rsid w:val="00CF6615"/>
    <w:rsid w:val="00CF75FC"/>
    <w:rsid w:val="00CF7B89"/>
    <w:rsid w:val="00CF7FCD"/>
    <w:rsid w:val="00D006D6"/>
    <w:rsid w:val="00D015AA"/>
    <w:rsid w:val="00D017DD"/>
    <w:rsid w:val="00D01C1A"/>
    <w:rsid w:val="00D026D5"/>
    <w:rsid w:val="00D02887"/>
    <w:rsid w:val="00D02F9D"/>
    <w:rsid w:val="00D03213"/>
    <w:rsid w:val="00D03736"/>
    <w:rsid w:val="00D039AA"/>
    <w:rsid w:val="00D03AD5"/>
    <w:rsid w:val="00D045FF"/>
    <w:rsid w:val="00D0525D"/>
    <w:rsid w:val="00D0528E"/>
    <w:rsid w:val="00D059A3"/>
    <w:rsid w:val="00D05A57"/>
    <w:rsid w:val="00D06012"/>
    <w:rsid w:val="00D063B1"/>
    <w:rsid w:val="00D0686C"/>
    <w:rsid w:val="00D06D01"/>
    <w:rsid w:val="00D07C3D"/>
    <w:rsid w:val="00D10315"/>
    <w:rsid w:val="00D1063B"/>
    <w:rsid w:val="00D10C77"/>
    <w:rsid w:val="00D121FC"/>
    <w:rsid w:val="00D13409"/>
    <w:rsid w:val="00D1371B"/>
    <w:rsid w:val="00D13B74"/>
    <w:rsid w:val="00D1422C"/>
    <w:rsid w:val="00D148BD"/>
    <w:rsid w:val="00D14B26"/>
    <w:rsid w:val="00D14E65"/>
    <w:rsid w:val="00D1549F"/>
    <w:rsid w:val="00D15CE3"/>
    <w:rsid w:val="00D15EC7"/>
    <w:rsid w:val="00D16D69"/>
    <w:rsid w:val="00D17898"/>
    <w:rsid w:val="00D213AA"/>
    <w:rsid w:val="00D2225E"/>
    <w:rsid w:val="00D2234A"/>
    <w:rsid w:val="00D223CC"/>
    <w:rsid w:val="00D2244F"/>
    <w:rsid w:val="00D22BA3"/>
    <w:rsid w:val="00D22D18"/>
    <w:rsid w:val="00D23D54"/>
    <w:rsid w:val="00D24616"/>
    <w:rsid w:val="00D26EC8"/>
    <w:rsid w:val="00D27E96"/>
    <w:rsid w:val="00D30112"/>
    <w:rsid w:val="00D301A8"/>
    <w:rsid w:val="00D30902"/>
    <w:rsid w:val="00D3144E"/>
    <w:rsid w:val="00D31576"/>
    <w:rsid w:val="00D33292"/>
    <w:rsid w:val="00D358B0"/>
    <w:rsid w:val="00D402C1"/>
    <w:rsid w:val="00D421D2"/>
    <w:rsid w:val="00D42474"/>
    <w:rsid w:val="00D42FCB"/>
    <w:rsid w:val="00D4307E"/>
    <w:rsid w:val="00D43A4D"/>
    <w:rsid w:val="00D44731"/>
    <w:rsid w:val="00D453A6"/>
    <w:rsid w:val="00D46411"/>
    <w:rsid w:val="00D46FE3"/>
    <w:rsid w:val="00D47F4F"/>
    <w:rsid w:val="00D500FC"/>
    <w:rsid w:val="00D501A9"/>
    <w:rsid w:val="00D5077B"/>
    <w:rsid w:val="00D51D4D"/>
    <w:rsid w:val="00D5236B"/>
    <w:rsid w:val="00D52D5F"/>
    <w:rsid w:val="00D5343C"/>
    <w:rsid w:val="00D53616"/>
    <w:rsid w:val="00D53D9E"/>
    <w:rsid w:val="00D53FDC"/>
    <w:rsid w:val="00D5444B"/>
    <w:rsid w:val="00D5447D"/>
    <w:rsid w:val="00D5455B"/>
    <w:rsid w:val="00D54B9E"/>
    <w:rsid w:val="00D560C0"/>
    <w:rsid w:val="00D56AD7"/>
    <w:rsid w:val="00D56BE4"/>
    <w:rsid w:val="00D572C1"/>
    <w:rsid w:val="00D60804"/>
    <w:rsid w:val="00D61923"/>
    <w:rsid w:val="00D61B1F"/>
    <w:rsid w:val="00D61DA1"/>
    <w:rsid w:val="00D6250B"/>
    <w:rsid w:val="00D62545"/>
    <w:rsid w:val="00D62AC6"/>
    <w:rsid w:val="00D63258"/>
    <w:rsid w:val="00D63520"/>
    <w:rsid w:val="00D637E7"/>
    <w:rsid w:val="00D641A3"/>
    <w:rsid w:val="00D648EE"/>
    <w:rsid w:val="00D64AE2"/>
    <w:rsid w:val="00D64C65"/>
    <w:rsid w:val="00D65400"/>
    <w:rsid w:val="00D658F4"/>
    <w:rsid w:val="00D6596B"/>
    <w:rsid w:val="00D65A0D"/>
    <w:rsid w:val="00D66679"/>
    <w:rsid w:val="00D670A1"/>
    <w:rsid w:val="00D67296"/>
    <w:rsid w:val="00D67C21"/>
    <w:rsid w:val="00D67DB2"/>
    <w:rsid w:val="00D70BF5"/>
    <w:rsid w:val="00D71674"/>
    <w:rsid w:val="00D71B94"/>
    <w:rsid w:val="00D71BED"/>
    <w:rsid w:val="00D72275"/>
    <w:rsid w:val="00D72647"/>
    <w:rsid w:val="00D7294A"/>
    <w:rsid w:val="00D72A2E"/>
    <w:rsid w:val="00D72DE7"/>
    <w:rsid w:val="00D73090"/>
    <w:rsid w:val="00D738F2"/>
    <w:rsid w:val="00D73D97"/>
    <w:rsid w:val="00D74632"/>
    <w:rsid w:val="00D75768"/>
    <w:rsid w:val="00D770E3"/>
    <w:rsid w:val="00D8131E"/>
    <w:rsid w:val="00D813BF"/>
    <w:rsid w:val="00D821DF"/>
    <w:rsid w:val="00D826BE"/>
    <w:rsid w:val="00D83862"/>
    <w:rsid w:val="00D83C06"/>
    <w:rsid w:val="00D840D3"/>
    <w:rsid w:val="00D845F1"/>
    <w:rsid w:val="00D84EFC"/>
    <w:rsid w:val="00D8511E"/>
    <w:rsid w:val="00D8528A"/>
    <w:rsid w:val="00D8544F"/>
    <w:rsid w:val="00D85690"/>
    <w:rsid w:val="00D86904"/>
    <w:rsid w:val="00D87300"/>
    <w:rsid w:val="00D90B14"/>
    <w:rsid w:val="00D9157E"/>
    <w:rsid w:val="00D92280"/>
    <w:rsid w:val="00D92288"/>
    <w:rsid w:val="00D92377"/>
    <w:rsid w:val="00D92B12"/>
    <w:rsid w:val="00D92B56"/>
    <w:rsid w:val="00D92EC0"/>
    <w:rsid w:val="00D93287"/>
    <w:rsid w:val="00D9435A"/>
    <w:rsid w:val="00D9494D"/>
    <w:rsid w:val="00D94F60"/>
    <w:rsid w:val="00D95854"/>
    <w:rsid w:val="00D975CD"/>
    <w:rsid w:val="00D97CC7"/>
    <w:rsid w:val="00DA0D2D"/>
    <w:rsid w:val="00DA0EFE"/>
    <w:rsid w:val="00DA1CA1"/>
    <w:rsid w:val="00DA3378"/>
    <w:rsid w:val="00DA3600"/>
    <w:rsid w:val="00DA3D76"/>
    <w:rsid w:val="00DA3E4B"/>
    <w:rsid w:val="00DA4553"/>
    <w:rsid w:val="00DA4DAC"/>
    <w:rsid w:val="00DA5F86"/>
    <w:rsid w:val="00DA6D0F"/>
    <w:rsid w:val="00DB0370"/>
    <w:rsid w:val="00DB0808"/>
    <w:rsid w:val="00DB1F9F"/>
    <w:rsid w:val="00DB4667"/>
    <w:rsid w:val="00DB4CEE"/>
    <w:rsid w:val="00DB53E0"/>
    <w:rsid w:val="00DB5F19"/>
    <w:rsid w:val="00DB6743"/>
    <w:rsid w:val="00DB7499"/>
    <w:rsid w:val="00DB75A5"/>
    <w:rsid w:val="00DB7E07"/>
    <w:rsid w:val="00DC0E84"/>
    <w:rsid w:val="00DC2064"/>
    <w:rsid w:val="00DC246A"/>
    <w:rsid w:val="00DC3A00"/>
    <w:rsid w:val="00DC49B8"/>
    <w:rsid w:val="00DC56A2"/>
    <w:rsid w:val="00DC604C"/>
    <w:rsid w:val="00DD0D21"/>
    <w:rsid w:val="00DD0FDB"/>
    <w:rsid w:val="00DD1D66"/>
    <w:rsid w:val="00DD364B"/>
    <w:rsid w:val="00DD38FF"/>
    <w:rsid w:val="00DD3DBA"/>
    <w:rsid w:val="00DD5059"/>
    <w:rsid w:val="00DD5D97"/>
    <w:rsid w:val="00DE06EB"/>
    <w:rsid w:val="00DE0E99"/>
    <w:rsid w:val="00DE0FB6"/>
    <w:rsid w:val="00DE2149"/>
    <w:rsid w:val="00DE40FB"/>
    <w:rsid w:val="00DE5297"/>
    <w:rsid w:val="00DE5687"/>
    <w:rsid w:val="00DE68A1"/>
    <w:rsid w:val="00DE7036"/>
    <w:rsid w:val="00DE7A2F"/>
    <w:rsid w:val="00DE7DCF"/>
    <w:rsid w:val="00DF073E"/>
    <w:rsid w:val="00DF0B5E"/>
    <w:rsid w:val="00DF10CA"/>
    <w:rsid w:val="00DF15DD"/>
    <w:rsid w:val="00DF29F1"/>
    <w:rsid w:val="00DF2A13"/>
    <w:rsid w:val="00DF2BEF"/>
    <w:rsid w:val="00DF2CAC"/>
    <w:rsid w:val="00DF4342"/>
    <w:rsid w:val="00DF4C11"/>
    <w:rsid w:val="00DF508F"/>
    <w:rsid w:val="00DF51B1"/>
    <w:rsid w:val="00DF525D"/>
    <w:rsid w:val="00DF52BD"/>
    <w:rsid w:val="00DF5876"/>
    <w:rsid w:val="00DF59CD"/>
    <w:rsid w:val="00DF59D8"/>
    <w:rsid w:val="00DF675C"/>
    <w:rsid w:val="00DF77EF"/>
    <w:rsid w:val="00E00B06"/>
    <w:rsid w:val="00E00DC3"/>
    <w:rsid w:val="00E013FD"/>
    <w:rsid w:val="00E01FCC"/>
    <w:rsid w:val="00E02C91"/>
    <w:rsid w:val="00E03EB3"/>
    <w:rsid w:val="00E0404F"/>
    <w:rsid w:val="00E049BA"/>
    <w:rsid w:val="00E05A35"/>
    <w:rsid w:val="00E05F38"/>
    <w:rsid w:val="00E0603F"/>
    <w:rsid w:val="00E1056E"/>
    <w:rsid w:val="00E10E68"/>
    <w:rsid w:val="00E128C5"/>
    <w:rsid w:val="00E147E8"/>
    <w:rsid w:val="00E158DF"/>
    <w:rsid w:val="00E2007B"/>
    <w:rsid w:val="00E218C0"/>
    <w:rsid w:val="00E21AFA"/>
    <w:rsid w:val="00E22C43"/>
    <w:rsid w:val="00E236C8"/>
    <w:rsid w:val="00E23A9F"/>
    <w:rsid w:val="00E24A70"/>
    <w:rsid w:val="00E25DBE"/>
    <w:rsid w:val="00E262B1"/>
    <w:rsid w:val="00E26795"/>
    <w:rsid w:val="00E26CE3"/>
    <w:rsid w:val="00E2746A"/>
    <w:rsid w:val="00E278E2"/>
    <w:rsid w:val="00E27ED0"/>
    <w:rsid w:val="00E31409"/>
    <w:rsid w:val="00E31803"/>
    <w:rsid w:val="00E32398"/>
    <w:rsid w:val="00E3348F"/>
    <w:rsid w:val="00E33943"/>
    <w:rsid w:val="00E34160"/>
    <w:rsid w:val="00E34587"/>
    <w:rsid w:val="00E34D4E"/>
    <w:rsid w:val="00E35BAE"/>
    <w:rsid w:val="00E35FA3"/>
    <w:rsid w:val="00E36F27"/>
    <w:rsid w:val="00E3794C"/>
    <w:rsid w:val="00E40F08"/>
    <w:rsid w:val="00E40FC0"/>
    <w:rsid w:val="00E41BC1"/>
    <w:rsid w:val="00E4203B"/>
    <w:rsid w:val="00E42EC7"/>
    <w:rsid w:val="00E45346"/>
    <w:rsid w:val="00E459FB"/>
    <w:rsid w:val="00E46035"/>
    <w:rsid w:val="00E46461"/>
    <w:rsid w:val="00E46493"/>
    <w:rsid w:val="00E46511"/>
    <w:rsid w:val="00E4652F"/>
    <w:rsid w:val="00E46CBE"/>
    <w:rsid w:val="00E47348"/>
    <w:rsid w:val="00E476C6"/>
    <w:rsid w:val="00E47848"/>
    <w:rsid w:val="00E5036B"/>
    <w:rsid w:val="00E5155C"/>
    <w:rsid w:val="00E52006"/>
    <w:rsid w:val="00E54428"/>
    <w:rsid w:val="00E5471E"/>
    <w:rsid w:val="00E55AAE"/>
    <w:rsid w:val="00E560A8"/>
    <w:rsid w:val="00E56E07"/>
    <w:rsid w:val="00E56F98"/>
    <w:rsid w:val="00E571FB"/>
    <w:rsid w:val="00E577FC"/>
    <w:rsid w:val="00E57F9E"/>
    <w:rsid w:val="00E60026"/>
    <w:rsid w:val="00E6021C"/>
    <w:rsid w:val="00E60E60"/>
    <w:rsid w:val="00E60FA4"/>
    <w:rsid w:val="00E615AC"/>
    <w:rsid w:val="00E61B05"/>
    <w:rsid w:val="00E61DED"/>
    <w:rsid w:val="00E622DA"/>
    <w:rsid w:val="00E623F0"/>
    <w:rsid w:val="00E62845"/>
    <w:rsid w:val="00E648B6"/>
    <w:rsid w:val="00E64B0C"/>
    <w:rsid w:val="00E64C75"/>
    <w:rsid w:val="00E6595C"/>
    <w:rsid w:val="00E65E56"/>
    <w:rsid w:val="00E66141"/>
    <w:rsid w:val="00E66783"/>
    <w:rsid w:val="00E66F86"/>
    <w:rsid w:val="00E677D6"/>
    <w:rsid w:val="00E67B49"/>
    <w:rsid w:val="00E703F7"/>
    <w:rsid w:val="00E71A0C"/>
    <w:rsid w:val="00E720B0"/>
    <w:rsid w:val="00E72794"/>
    <w:rsid w:val="00E739A4"/>
    <w:rsid w:val="00E74344"/>
    <w:rsid w:val="00E75F48"/>
    <w:rsid w:val="00E76A0D"/>
    <w:rsid w:val="00E77107"/>
    <w:rsid w:val="00E807C1"/>
    <w:rsid w:val="00E80B67"/>
    <w:rsid w:val="00E8157A"/>
    <w:rsid w:val="00E817BF"/>
    <w:rsid w:val="00E82129"/>
    <w:rsid w:val="00E82172"/>
    <w:rsid w:val="00E825A3"/>
    <w:rsid w:val="00E8269E"/>
    <w:rsid w:val="00E831E1"/>
    <w:rsid w:val="00E84539"/>
    <w:rsid w:val="00E85BB8"/>
    <w:rsid w:val="00E8622D"/>
    <w:rsid w:val="00E863B3"/>
    <w:rsid w:val="00E8709F"/>
    <w:rsid w:val="00E90CC9"/>
    <w:rsid w:val="00E918A0"/>
    <w:rsid w:val="00E91BB3"/>
    <w:rsid w:val="00E91DC7"/>
    <w:rsid w:val="00E91F37"/>
    <w:rsid w:val="00E93BD0"/>
    <w:rsid w:val="00E93C50"/>
    <w:rsid w:val="00E947A8"/>
    <w:rsid w:val="00E94EFD"/>
    <w:rsid w:val="00E96695"/>
    <w:rsid w:val="00E96D3A"/>
    <w:rsid w:val="00E97747"/>
    <w:rsid w:val="00EA0528"/>
    <w:rsid w:val="00EA07E8"/>
    <w:rsid w:val="00EA07FD"/>
    <w:rsid w:val="00EA0B4B"/>
    <w:rsid w:val="00EA0DAA"/>
    <w:rsid w:val="00EA1B06"/>
    <w:rsid w:val="00EA287F"/>
    <w:rsid w:val="00EA28CB"/>
    <w:rsid w:val="00EA35B6"/>
    <w:rsid w:val="00EA4364"/>
    <w:rsid w:val="00EA490F"/>
    <w:rsid w:val="00EA6646"/>
    <w:rsid w:val="00EA685C"/>
    <w:rsid w:val="00EA7672"/>
    <w:rsid w:val="00EB0DE6"/>
    <w:rsid w:val="00EB20A7"/>
    <w:rsid w:val="00EB2A56"/>
    <w:rsid w:val="00EB390E"/>
    <w:rsid w:val="00EB3BE0"/>
    <w:rsid w:val="00EB519B"/>
    <w:rsid w:val="00EB526D"/>
    <w:rsid w:val="00EB54A4"/>
    <w:rsid w:val="00EB6DBA"/>
    <w:rsid w:val="00EB7249"/>
    <w:rsid w:val="00EB73D8"/>
    <w:rsid w:val="00EB7534"/>
    <w:rsid w:val="00EB77C7"/>
    <w:rsid w:val="00EC0913"/>
    <w:rsid w:val="00EC0D26"/>
    <w:rsid w:val="00EC153A"/>
    <w:rsid w:val="00EC1966"/>
    <w:rsid w:val="00EC1C8D"/>
    <w:rsid w:val="00EC2E55"/>
    <w:rsid w:val="00EC3952"/>
    <w:rsid w:val="00EC4AD2"/>
    <w:rsid w:val="00EC4EF2"/>
    <w:rsid w:val="00EC58D1"/>
    <w:rsid w:val="00EC5D21"/>
    <w:rsid w:val="00EC65AF"/>
    <w:rsid w:val="00EC6749"/>
    <w:rsid w:val="00EC6AC9"/>
    <w:rsid w:val="00EC724E"/>
    <w:rsid w:val="00EC761E"/>
    <w:rsid w:val="00EC798B"/>
    <w:rsid w:val="00EC7EBB"/>
    <w:rsid w:val="00ED1757"/>
    <w:rsid w:val="00ED2115"/>
    <w:rsid w:val="00ED27E6"/>
    <w:rsid w:val="00ED374E"/>
    <w:rsid w:val="00ED409B"/>
    <w:rsid w:val="00ED4706"/>
    <w:rsid w:val="00ED4A85"/>
    <w:rsid w:val="00ED55CC"/>
    <w:rsid w:val="00ED6418"/>
    <w:rsid w:val="00ED6E43"/>
    <w:rsid w:val="00ED7290"/>
    <w:rsid w:val="00ED7331"/>
    <w:rsid w:val="00ED79FB"/>
    <w:rsid w:val="00EE0099"/>
    <w:rsid w:val="00EE0176"/>
    <w:rsid w:val="00EE0EB7"/>
    <w:rsid w:val="00EE2363"/>
    <w:rsid w:val="00EE3ADF"/>
    <w:rsid w:val="00EE3B27"/>
    <w:rsid w:val="00EE443F"/>
    <w:rsid w:val="00EE4BE0"/>
    <w:rsid w:val="00EE52F4"/>
    <w:rsid w:val="00EE7748"/>
    <w:rsid w:val="00EF0744"/>
    <w:rsid w:val="00EF0CE7"/>
    <w:rsid w:val="00EF1173"/>
    <w:rsid w:val="00EF1474"/>
    <w:rsid w:val="00EF14FB"/>
    <w:rsid w:val="00EF1D4E"/>
    <w:rsid w:val="00EF203E"/>
    <w:rsid w:val="00EF2486"/>
    <w:rsid w:val="00EF2D34"/>
    <w:rsid w:val="00EF3AE1"/>
    <w:rsid w:val="00EF4CAD"/>
    <w:rsid w:val="00EF4F46"/>
    <w:rsid w:val="00EF58A9"/>
    <w:rsid w:val="00EF5ADC"/>
    <w:rsid w:val="00EF5E87"/>
    <w:rsid w:val="00EF6276"/>
    <w:rsid w:val="00F00934"/>
    <w:rsid w:val="00F0123A"/>
    <w:rsid w:val="00F020B9"/>
    <w:rsid w:val="00F043DA"/>
    <w:rsid w:val="00F049DB"/>
    <w:rsid w:val="00F04D3D"/>
    <w:rsid w:val="00F04DD1"/>
    <w:rsid w:val="00F05DC0"/>
    <w:rsid w:val="00F07693"/>
    <w:rsid w:val="00F0782B"/>
    <w:rsid w:val="00F10DD4"/>
    <w:rsid w:val="00F1341B"/>
    <w:rsid w:val="00F135A0"/>
    <w:rsid w:val="00F1379E"/>
    <w:rsid w:val="00F139FE"/>
    <w:rsid w:val="00F13AA0"/>
    <w:rsid w:val="00F13F30"/>
    <w:rsid w:val="00F141EB"/>
    <w:rsid w:val="00F14431"/>
    <w:rsid w:val="00F14A97"/>
    <w:rsid w:val="00F162BB"/>
    <w:rsid w:val="00F17419"/>
    <w:rsid w:val="00F174DF"/>
    <w:rsid w:val="00F17C44"/>
    <w:rsid w:val="00F204EA"/>
    <w:rsid w:val="00F20572"/>
    <w:rsid w:val="00F205AD"/>
    <w:rsid w:val="00F229C4"/>
    <w:rsid w:val="00F23339"/>
    <w:rsid w:val="00F23E5F"/>
    <w:rsid w:val="00F2467E"/>
    <w:rsid w:val="00F24B13"/>
    <w:rsid w:val="00F25829"/>
    <w:rsid w:val="00F25A43"/>
    <w:rsid w:val="00F26055"/>
    <w:rsid w:val="00F26721"/>
    <w:rsid w:val="00F274BB"/>
    <w:rsid w:val="00F27D8C"/>
    <w:rsid w:val="00F304A9"/>
    <w:rsid w:val="00F3096C"/>
    <w:rsid w:val="00F30C35"/>
    <w:rsid w:val="00F30C5B"/>
    <w:rsid w:val="00F30EF4"/>
    <w:rsid w:val="00F3190D"/>
    <w:rsid w:val="00F31D80"/>
    <w:rsid w:val="00F33099"/>
    <w:rsid w:val="00F33E63"/>
    <w:rsid w:val="00F34992"/>
    <w:rsid w:val="00F34B8B"/>
    <w:rsid w:val="00F406A7"/>
    <w:rsid w:val="00F40D95"/>
    <w:rsid w:val="00F410F6"/>
    <w:rsid w:val="00F4212D"/>
    <w:rsid w:val="00F42458"/>
    <w:rsid w:val="00F425F7"/>
    <w:rsid w:val="00F43AD1"/>
    <w:rsid w:val="00F44082"/>
    <w:rsid w:val="00F4436B"/>
    <w:rsid w:val="00F443AB"/>
    <w:rsid w:val="00F446D4"/>
    <w:rsid w:val="00F459B3"/>
    <w:rsid w:val="00F46A3C"/>
    <w:rsid w:val="00F46D3E"/>
    <w:rsid w:val="00F470D1"/>
    <w:rsid w:val="00F479F6"/>
    <w:rsid w:val="00F47AF3"/>
    <w:rsid w:val="00F506D5"/>
    <w:rsid w:val="00F50A64"/>
    <w:rsid w:val="00F50EE8"/>
    <w:rsid w:val="00F51723"/>
    <w:rsid w:val="00F520C5"/>
    <w:rsid w:val="00F5245C"/>
    <w:rsid w:val="00F52C74"/>
    <w:rsid w:val="00F52CD9"/>
    <w:rsid w:val="00F53344"/>
    <w:rsid w:val="00F53FC1"/>
    <w:rsid w:val="00F54051"/>
    <w:rsid w:val="00F54CC2"/>
    <w:rsid w:val="00F55D38"/>
    <w:rsid w:val="00F55DE3"/>
    <w:rsid w:val="00F55E2D"/>
    <w:rsid w:val="00F56750"/>
    <w:rsid w:val="00F56A15"/>
    <w:rsid w:val="00F56E8A"/>
    <w:rsid w:val="00F57584"/>
    <w:rsid w:val="00F6094D"/>
    <w:rsid w:val="00F6143B"/>
    <w:rsid w:val="00F61E2A"/>
    <w:rsid w:val="00F61E2C"/>
    <w:rsid w:val="00F622A9"/>
    <w:rsid w:val="00F62D82"/>
    <w:rsid w:val="00F62DE7"/>
    <w:rsid w:val="00F6388F"/>
    <w:rsid w:val="00F64DE5"/>
    <w:rsid w:val="00F652E2"/>
    <w:rsid w:val="00F656CE"/>
    <w:rsid w:val="00F65AB4"/>
    <w:rsid w:val="00F65EA7"/>
    <w:rsid w:val="00F665EB"/>
    <w:rsid w:val="00F66FF9"/>
    <w:rsid w:val="00F67440"/>
    <w:rsid w:val="00F67818"/>
    <w:rsid w:val="00F67834"/>
    <w:rsid w:val="00F67BB4"/>
    <w:rsid w:val="00F70E3E"/>
    <w:rsid w:val="00F71198"/>
    <w:rsid w:val="00F712DB"/>
    <w:rsid w:val="00F720F1"/>
    <w:rsid w:val="00F737D6"/>
    <w:rsid w:val="00F74DF9"/>
    <w:rsid w:val="00F75A35"/>
    <w:rsid w:val="00F7657C"/>
    <w:rsid w:val="00F7794A"/>
    <w:rsid w:val="00F77DCA"/>
    <w:rsid w:val="00F80E24"/>
    <w:rsid w:val="00F82DF2"/>
    <w:rsid w:val="00F842C7"/>
    <w:rsid w:val="00F8576F"/>
    <w:rsid w:val="00F85D50"/>
    <w:rsid w:val="00F8779A"/>
    <w:rsid w:val="00F902D7"/>
    <w:rsid w:val="00F90AA2"/>
    <w:rsid w:val="00F90B57"/>
    <w:rsid w:val="00F91D52"/>
    <w:rsid w:val="00F91D79"/>
    <w:rsid w:val="00F93008"/>
    <w:rsid w:val="00F93B5C"/>
    <w:rsid w:val="00F95596"/>
    <w:rsid w:val="00F95996"/>
    <w:rsid w:val="00F95C73"/>
    <w:rsid w:val="00F9602C"/>
    <w:rsid w:val="00F968E3"/>
    <w:rsid w:val="00F969D8"/>
    <w:rsid w:val="00F970EB"/>
    <w:rsid w:val="00FA1517"/>
    <w:rsid w:val="00FA1C05"/>
    <w:rsid w:val="00FA1DB1"/>
    <w:rsid w:val="00FA26C9"/>
    <w:rsid w:val="00FA2927"/>
    <w:rsid w:val="00FA3E95"/>
    <w:rsid w:val="00FA4609"/>
    <w:rsid w:val="00FA472A"/>
    <w:rsid w:val="00FA4F29"/>
    <w:rsid w:val="00FA53A4"/>
    <w:rsid w:val="00FA59EC"/>
    <w:rsid w:val="00FA6101"/>
    <w:rsid w:val="00FA69F2"/>
    <w:rsid w:val="00FA7A4A"/>
    <w:rsid w:val="00FB13F5"/>
    <w:rsid w:val="00FB1451"/>
    <w:rsid w:val="00FB1A31"/>
    <w:rsid w:val="00FB39A8"/>
    <w:rsid w:val="00FB4960"/>
    <w:rsid w:val="00FB5130"/>
    <w:rsid w:val="00FB5144"/>
    <w:rsid w:val="00FB61FB"/>
    <w:rsid w:val="00FB6D6B"/>
    <w:rsid w:val="00FB789A"/>
    <w:rsid w:val="00FC13B3"/>
    <w:rsid w:val="00FC28B0"/>
    <w:rsid w:val="00FC359C"/>
    <w:rsid w:val="00FC3C5D"/>
    <w:rsid w:val="00FC4522"/>
    <w:rsid w:val="00FC4AC0"/>
    <w:rsid w:val="00FC6073"/>
    <w:rsid w:val="00FC60FB"/>
    <w:rsid w:val="00FC642D"/>
    <w:rsid w:val="00FC6505"/>
    <w:rsid w:val="00FC7209"/>
    <w:rsid w:val="00FC7C6A"/>
    <w:rsid w:val="00FD0569"/>
    <w:rsid w:val="00FD0A56"/>
    <w:rsid w:val="00FD1B10"/>
    <w:rsid w:val="00FD1DA6"/>
    <w:rsid w:val="00FD22F8"/>
    <w:rsid w:val="00FD2329"/>
    <w:rsid w:val="00FD2D2C"/>
    <w:rsid w:val="00FD2E88"/>
    <w:rsid w:val="00FD2F43"/>
    <w:rsid w:val="00FD31C0"/>
    <w:rsid w:val="00FD3474"/>
    <w:rsid w:val="00FD3503"/>
    <w:rsid w:val="00FD4535"/>
    <w:rsid w:val="00FD472D"/>
    <w:rsid w:val="00FD478E"/>
    <w:rsid w:val="00FD4D11"/>
    <w:rsid w:val="00FD4E10"/>
    <w:rsid w:val="00FD5034"/>
    <w:rsid w:val="00FD5205"/>
    <w:rsid w:val="00FD54AA"/>
    <w:rsid w:val="00FD54BD"/>
    <w:rsid w:val="00FD7822"/>
    <w:rsid w:val="00FE11C5"/>
    <w:rsid w:val="00FE1447"/>
    <w:rsid w:val="00FE23D9"/>
    <w:rsid w:val="00FE24FB"/>
    <w:rsid w:val="00FE3D86"/>
    <w:rsid w:val="00FE4081"/>
    <w:rsid w:val="00FE527F"/>
    <w:rsid w:val="00FE548E"/>
    <w:rsid w:val="00FE55AF"/>
    <w:rsid w:val="00FE5B99"/>
    <w:rsid w:val="00FE5DBD"/>
    <w:rsid w:val="00FE6818"/>
    <w:rsid w:val="00FE6EE4"/>
    <w:rsid w:val="00FE709E"/>
    <w:rsid w:val="00FF0612"/>
    <w:rsid w:val="00FF0C0D"/>
    <w:rsid w:val="00FF145A"/>
    <w:rsid w:val="00FF1CFB"/>
    <w:rsid w:val="00FF2804"/>
    <w:rsid w:val="00FF2AF9"/>
    <w:rsid w:val="00FF363A"/>
    <w:rsid w:val="00FF388C"/>
    <w:rsid w:val="00FF3C0D"/>
    <w:rsid w:val="00FF3CE0"/>
    <w:rsid w:val="00FF4314"/>
    <w:rsid w:val="00FF580E"/>
    <w:rsid w:val="00FF5AEA"/>
    <w:rsid w:val="00FF5FB2"/>
    <w:rsid w:val="00FF618F"/>
    <w:rsid w:val="00FF619A"/>
    <w:rsid w:val="00FF66C3"/>
    <w:rsid w:val="00FF6841"/>
    <w:rsid w:val="00FF6922"/>
    <w:rsid w:val="00FF6E19"/>
    <w:rsid w:val="00FF6EDC"/>
    <w:rsid w:val="00FF7319"/>
    <w:rsid w:val="00FF7835"/>
    <w:rsid w:val="00FF7844"/>
    <w:rsid w:val="08C43FE0"/>
    <w:rsid w:val="0F49F1FA"/>
    <w:rsid w:val="1D765A0F"/>
    <w:rsid w:val="30A4CDD3"/>
    <w:rsid w:val="40151838"/>
    <w:rsid w:val="4B45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D28C13D"/>
  <w15:chartTrackingRefBased/>
  <w15:docId w15:val="{D79B430F-4325-4E10-A8DC-623F37DA7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65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2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2"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920"/>
      </w:tabs>
      <w:spacing w:line="240" w:lineRule="auto"/>
      <w:outlineLvl w:val="8"/>
    </w:pPr>
    <w:rPr>
      <w:rFonts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sz w:val="22"/>
      <w:szCs w:val="22"/>
    </w:r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T0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39"/>
    <w:rsid w:val="003C2C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5106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42F07"/>
    <w:pPr>
      <w:spacing w:after="120" w:line="480" w:lineRule="auto"/>
    </w:pPr>
  </w:style>
  <w:style w:type="character" w:customStyle="1" w:styleId="Heading2Char">
    <w:name w:val="Heading 2 Char"/>
    <w:link w:val="Heading2"/>
    <w:rsid w:val="004D642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rsid w:val="004D6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C4605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rsid w:val="00353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692F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lang w:val="en-GB" w:bidi="ar-SA"/>
    </w:rPr>
  </w:style>
  <w:style w:type="character" w:styleId="Emphasis">
    <w:name w:val="Emphasis"/>
    <w:uiPriority w:val="20"/>
    <w:qFormat/>
    <w:rsid w:val="00660F39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link w:val="ListParagraphChar"/>
    <w:uiPriority w:val="34"/>
    <w:qFormat/>
    <w:rsid w:val="0077658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D6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943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Heading1Char">
    <w:name w:val="Heading 1 Char"/>
    <w:link w:val="Heading1"/>
    <w:rsid w:val="00D53D9E"/>
    <w:rPr>
      <w:rFonts w:cs="Times New Roman"/>
      <w:b/>
      <w:bCs/>
      <w:u w:val="single"/>
      <w:shd w:val="solid" w:color="FFFFFF" w:fill="FFFFFF"/>
    </w:rPr>
  </w:style>
  <w:style w:type="paragraph" w:customStyle="1" w:styleId="a1">
    <w:name w:val="Åº"/>
    <w:basedOn w:val="Normal"/>
    <w:rsid w:val="00FD2E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B501AF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1074E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1074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074E3"/>
    <w:rPr>
      <w:szCs w:val="25"/>
    </w:rPr>
  </w:style>
  <w:style w:type="character" w:customStyle="1" w:styleId="CommentTextChar">
    <w:name w:val="Comment Text Char"/>
    <w:link w:val="CommentText"/>
    <w:uiPriority w:val="99"/>
    <w:rsid w:val="001074E3"/>
    <w:rPr>
      <w:rFonts w:ascii="Arial" w:hAnsi="Arial"/>
      <w:szCs w:val="25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C3D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eastAsia="PMingLiU" w:cs="Times New Roman"/>
      <w:sz w:val="22"/>
      <w:lang w:val="en-GB" w:bidi="ar-SA"/>
    </w:rPr>
  </w:style>
  <w:style w:type="character" w:customStyle="1" w:styleId="BodyTextChar">
    <w:name w:val="Body Text Char"/>
    <w:aliases w:val="bt Char,body text Char,Body Char,Body Char Char"/>
    <w:rsid w:val="00D15CE3"/>
    <w:rPr>
      <w:rFonts w:ascii="Arial" w:hAnsi="Arial"/>
      <w:sz w:val="18"/>
      <w:szCs w:val="18"/>
      <w:lang w:val="en-US" w:eastAsia="en-US" w:bidi="th-TH"/>
    </w:rPr>
  </w:style>
  <w:style w:type="paragraph" w:customStyle="1" w:styleId="FSBlank">
    <w:name w:val="FS_Blank"/>
    <w:basedOn w:val="Normal"/>
    <w:link w:val="FSBlankChar"/>
    <w:qFormat/>
    <w:rsid w:val="00FE70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</w:rPr>
  </w:style>
  <w:style w:type="character" w:customStyle="1" w:styleId="FSBlankChar">
    <w:name w:val="FS_Blank Char"/>
    <w:link w:val="FSBlank"/>
    <w:rsid w:val="00FE709E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296A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96A3C"/>
    <w:rPr>
      <w:rFonts w:ascii="Angsana New" w:eastAsia="MS Mincho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242874"/>
    <w:pPr>
      <w:spacing w:after="120"/>
    </w:pPr>
    <w:rPr>
      <w:sz w:val="16"/>
    </w:rPr>
  </w:style>
  <w:style w:type="character" w:customStyle="1" w:styleId="BodyText3Char">
    <w:name w:val="Body Text 3 Char"/>
    <w:link w:val="BodyText3"/>
    <w:rsid w:val="00242874"/>
    <w:rPr>
      <w:rFonts w:ascii="Arial" w:hAnsi="Arial"/>
      <w:sz w:val="16"/>
    </w:rPr>
  </w:style>
  <w:style w:type="paragraph" w:customStyle="1" w:styleId="FSHeadMain">
    <w:name w:val="FS_Head Main"/>
    <w:basedOn w:val="Normal"/>
    <w:link w:val="FSHeadMainChar"/>
    <w:qFormat/>
    <w:rsid w:val="00DE40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DE40FB"/>
    <w:rPr>
      <w:rFonts w:ascii="Angsana New" w:eastAsia="MS Mincho" w:hAnsi="Angsana New"/>
      <w:b/>
      <w:bCs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801F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Heading3Char">
    <w:name w:val="Heading 3 Char"/>
    <w:basedOn w:val="BodyTextChar"/>
    <w:link w:val="Heading3"/>
    <w:locked/>
    <w:rsid w:val="003E4AA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3E4AA9"/>
    <w:rPr>
      <w:rFonts w:cs="Times New Roman"/>
      <w:b/>
      <w:bCs/>
    </w:rPr>
  </w:style>
  <w:style w:type="character" w:customStyle="1" w:styleId="Heading5Char">
    <w:name w:val="Heading 5 Char"/>
    <w:basedOn w:val="DefaultParagraphFont"/>
    <w:link w:val="Heading5"/>
    <w:locked/>
    <w:rsid w:val="003E4AA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3E4AA9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locked/>
    <w:rsid w:val="003E4AA9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3E4AA9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3E4AA9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locked/>
    <w:rsid w:val="003E4AA9"/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3E4AA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3E4AA9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3E4AA9"/>
  </w:style>
  <w:style w:type="paragraph" w:customStyle="1" w:styleId="30">
    <w:name w:val="µÒÃÒ§3ªèÍ§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locked/>
    <w:rsid w:val="003E4AA9"/>
  </w:style>
  <w:style w:type="paragraph" w:customStyle="1" w:styleId="a3">
    <w:name w:val="??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4AA9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E4AA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3E4AA9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3E4AA9"/>
    <w:pPr>
      <w:spacing w:line="240" w:lineRule="auto"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3E4AA9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3E4AA9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3E4A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E4AA9"/>
    <w:pPr>
      <w:spacing w:after="0"/>
    </w:pPr>
  </w:style>
  <w:style w:type="paragraph" w:customStyle="1" w:styleId="acctdividends">
    <w:name w:val="acct dividends"/>
    <w:aliases w:val="a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E4AA9"/>
    <w:pPr>
      <w:spacing w:after="0"/>
    </w:pPr>
  </w:style>
  <w:style w:type="paragraph" w:customStyle="1" w:styleId="acctindent">
    <w:name w:val="acct indent"/>
    <w:aliases w:val="ai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3E4AA9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E4AA9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E4AA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E4AA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E4AA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E4AA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E4AA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3E4AA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E4AA9"/>
    <w:pPr>
      <w:spacing w:after="0"/>
    </w:pPr>
  </w:style>
  <w:style w:type="paragraph" w:customStyle="1" w:styleId="List1a">
    <w:name w:val="List 1a"/>
    <w:aliases w:val="1a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lang w:val="en-GB" w:bidi="ar-SA"/>
    </w:rPr>
  </w:style>
  <w:style w:type="paragraph" w:styleId="MacroText">
    <w:name w:val="macro"/>
    <w:link w:val="MacroTextChar"/>
    <w:rsid w:val="003E4A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3E4AA9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E4AA9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3E4AA9"/>
  </w:style>
  <w:style w:type="paragraph" w:customStyle="1" w:styleId="zreportaddinfo">
    <w:name w:val="zreport addinfo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3E4AA9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3E4AA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lang w:val="en-GB" w:bidi="ar-SA"/>
    </w:rPr>
  </w:style>
  <w:style w:type="paragraph" w:customStyle="1" w:styleId="ind">
    <w:name w:val="*in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E4AA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3E4AA9"/>
    <w:rPr>
      <w:b/>
      <w:bCs/>
    </w:rPr>
  </w:style>
  <w:style w:type="paragraph" w:customStyle="1" w:styleId="nineptbodytext">
    <w:name w:val="nine pt body text"/>
    <w:aliases w:val="9bt"/>
    <w:basedOn w:val="nineptnormal"/>
    <w:rsid w:val="003E4AA9"/>
    <w:pPr>
      <w:spacing w:after="220"/>
    </w:pPr>
  </w:style>
  <w:style w:type="paragraph" w:customStyle="1" w:styleId="nineptnormal">
    <w:name w:val="nine pt normal"/>
    <w:aliases w:val="9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E4AA9"/>
    <w:pPr>
      <w:jc w:val="center"/>
    </w:pPr>
  </w:style>
  <w:style w:type="paragraph" w:customStyle="1" w:styleId="heading">
    <w:name w:val="heading"/>
    <w:aliases w:val="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3E4AA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E4AA9"/>
  </w:style>
  <w:style w:type="paragraph" w:customStyle="1" w:styleId="nineptheadingcentredbold">
    <w:name w:val="nine pt heading centred bold"/>
    <w:aliases w:val="9hc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E4AA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E4AA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E4AA9"/>
    <w:rPr>
      <w:b/>
    </w:rPr>
  </w:style>
  <w:style w:type="paragraph" w:customStyle="1" w:styleId="nineptcolumntab1">
    <w:name w:val="nine pt column tab1"/>
    <w:aliases w:val="a91"/>
    <w:basedOn w:val="nineptnormal"/>
    <w:rsid w:val="003E4AA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E4AA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E4AA9"/>
    <w:pPr>
      <w:jc w:val="center"/>
    </w:pPr>
  </w:style>
  <w:style w:type="paragraph" w:customStyle="1" w:styleId="Normalheading">
    <w:name w:val="Normal heading"/>
    <w:aliases w:val="nh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E4AA9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E4AA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E4AA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E4AA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E4AA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E4AA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3E4AA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E4AA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E4A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3E4AA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E4AA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3E4AA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E4AA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E4AA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E4AA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E4AA9"/>
    <w:pPr>
      <w:spacing w:after="0"/>
    </w:pPr>
  </w:style>
  <w:style w:type="paragraph" w:customStyle="1" w:styleId="smallreturn">
    <w:name w:val="small return"/>
    <w:aliases w:val="sr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E4AA9"/>
    <w:pPr>
      <w:spacing w:after="0"/>
    </w:pPr>
  </w:style>
  <w:style w:type="paragraph" w:customStyle="1" w:styleId="headingbolditalic">
    <w:name w:val="heading bold italic"/>
    <w:aliases w:val="hbi"/>
    <w:basedOn w:val="heading"/>
    <w:rsid w:val="003E4AA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3E4AA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E4AA9"/>
    <w:pPr>
      <w:spacing w:after="0"/>
    </w:pPr>
  </w:style>
  <w:style w:type="paragraph" w:customStyle="1" w:styleId="blockbullet">
    <w:name w:val="block bullet"/>
    <w:aliases w:val="bb"/>
    <w:basedOn w:val="block"/>
    <w:rsid w:val="003E4AA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E4AA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E4AA9"/>
    <w:pPr>
      <w:spacing w:after="0"/>
    </w:pPr>
  </w:style>
  <w:style w:type="paragraph" w:customStyle="1" w:styleId="eightptnormal">
    <w:name w:val="eight pt normal"/>
    <w:aliases w:val="8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E4AA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E4AA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E4AA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E4AA9"/>
    <w:rPr>
      <w:b/>
      <w:bCs/>
    </w:rPr>
  </w:style>
  <w:style w:type="paragraph" w:customStyle="1" w:styleId="eightptbodytext">
    <w:name w:val="eight pt body text"/>
    <w:aliases w:val="8bt"/>
    <w:basedOn w:val="eightptnormal"/>
    <w:rsid w:val="003E4AA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E4AA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E4AA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E4AA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E4AA9"/>
    <w:pPr>
      <w:spacing w:after="0"/>
    </w:pPr>
  </w:style>
  <w:style w:type="paragraph" w:customStyle="1" w:styleId="eightptblock">
    <w:name w:val="eight pt block"/>
    <w:aliases w:val="8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E4AA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E4AA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E4AA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E4AA9"/>
    <w:pPr>
      <w:spacing w:after="0"/>
    </w:pPr>
  </w:style>
  <w:style w:type="paragraph" w:customStyle="1" w:styleId="blockindent">
    <w:name w:val="block indent"/>
    <w:aliases w:val="bi"/>
    <w:basedOn w:val="block"/>
    <w:rsid w:val="003E4AA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E4AA9"/>
    <w:pPr>
      <w:jc w:val="center"/>
    </w:pPr>
  </w:style>
  <w:style w:type="paragraph" w:customStyle="1" w:styleId="nineptcol">
    <w:name w:val="nine pt %col"/>
    <w:aliases w:val="9%"/>
    <w:basedOn w:val="nineptnormal"/>
    <w:rsid w:val="003E4AA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E4AA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E4AA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E4AA9"/>
    <w:pPr>
      <w:spacing w:after="0"/>
    </w:pPr>
  </w:style>
  <w:style w:type="paragraph" w:customStyle="1" w:styleId="nineptblocklist">
    <w:name w:val="nine pt block list"/>
    <w:aliases w:val="9bl"/>
    <w:basedOn w:val="nineptblock"/>
    <w:rsid w:val="003E4AA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E4AA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E4AA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E4AA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E4AA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E4AA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E4AA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E4AA9"/>
    <w:pPr>
      <w:spacing w:after="20"/>
    </w:pPr>
  </w:style>
  <w:style w:type="paragraph" w:customStyle="1" w:styleId="blockbulletnospaceafter">
    <w:name w:val="block bullet no space after"/>
    <w:aliases w:val="bbn,block bullet no sp"/>
    <w:rsid w:val="003E4AA9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3E4AA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E4AA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E4AA9"/>
    <w:pPr>
      <w:spacing w:after="80"/>
    </w:pPr>
  </w:style>
  <w:style w:type="paragraph" w:customStyle="1" w:styleId="nineptratecol">
    <w:name w:val="nine pt rate col"/>
    <w:aliases w:val="a9r"/>
    <w:basedOn w:val="nineptnormal"/>
    <w:rsid w:val="003E4AA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E4AA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E4AA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E4AA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E4AA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E4AA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E4AA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E4AA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E4AA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E4AA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E4AA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E4AA9"/>
    <w:pPr>
      <w:ind w:left="907" w:hanging="340"/>
    </w:pPr>
  </w:style>
  <w:style w:type="paragraph" w:customStyle="1" w:styleId="List3i">
    <w:name w:val="List 3i"/>
    <w:aliases w:val="3i"/>
    <w:basedOn w:val="List2i"/>
    <w:rsid w:val="003E4AA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E4AA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E4AA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E4AA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E4AA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E4AA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E4AA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E4AA9"/>
    <w:pPr>
      <w:spacing w:after="80"/>
    </w:pPr>
  </w:style>
  <w:style w:type="paragraph" w:customStyle="1" w:styleId="blockbullet2">
    <w:name w:val="block bullet 2"/>
    <w:aliases w:val="bb2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E4AA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E4AA9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E4AA9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lang w:val="en-GB" w:bidi="ar-SA"/>
    </w:rPr>
  </w:style>
  <w:style w:type="paragraph" w:customStyle="1" w:styleId="Single">
    <w:name w:val="Sing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E4AA9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3E4AA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E4AA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E4AA9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3E4AA9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E4AA9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3E4AA9"/>
    <w:rPr>
      <w:rFonts w:cs="Times New Roman"/>
    </w:rPr>
  </w:style>
  <w:style w:type="paragraph" w:customStyle="1" w:styleId="Default">
    <w:name w:val="Default"/>
    <w:rsid w:val="003E4AA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3E4AA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E4AA9"/>
    <w:rPr>
      <w:rFonts w:ascii="Consolas" w:hAnsi="Consolas"/>
      <w:sz w:val="21"/>
      <w:szCs w:val="26"/>
    </w:rPr>
  </w:style>
  <w:style w:type="paragraph" w:styleId="CommentSubject">
    <w:name w:val="annotation subject"/>
    <w:basedOn w:val="CommentText"/>
    <w:next w:val="CommentText"/>
    <w:link w:val="CommentSubjectChar"/>
    <w:rsid w:val="003E4AA9"/>
    <w:pPr>
      <w:spacing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4AA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3E4A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E4AA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E4AA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3E4A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E4A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E4A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E4AA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E4AA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E4AA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E4AA9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E4AA9"/>
  </w:style>
  <w:style w:type="table" w:styleId="Table3Deffects2">
    <w:name w:val="Table 3D effects 2"/>
    <w:basedOn w:val="TableNormal"/>
    <w:rsid w:val="003E4AA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unhideWhenUsed/>
    <w:rsid w:val="003E4AA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E4AA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3E4AA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3E4AA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3E4A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unhideWhenUsed/>
    <w:rsid w:val="003E4AA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3E4AA9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8622D"/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5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187F04-9386-4394-8B7E-86C4CA58FA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C2DC3A-956D-4464-80E0-09C1636E2D0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9CEC8F8-90DD-47CF-8F75-EA2CEFC130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713887-F0C2-4E44-92CD-60F78CD70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1229</TotalTime>
  <Pages>12</Pages>
  <Words>1511</Words>
  <Characters>6842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8337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typist03</dc:creator>
  <cp:keywords/>
  <cp:lastModifiedBy>Kornsiri, Chongaksorn</cp:lastModifiedBy>
  <cp:revision>130</cp:revision>
  <cp:lastPrinted>2025-07-23T06:24:00Z</cp:lastPrinted>
  <dcterms:created xsi:type="dcterms:W3CDTF">2025-04-21T07:56:00Z</dcterms:created>
  <dcterms:modified xsi:type="dcterms:W3CDTF">2025-08-06T07:23:00Z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