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6D5F0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66518" w:rsidRPr="00EF18C5" w14:paraId="326637DD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D36C72" w14:textId="3E3CDBAA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F40D22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7AA8A245" w14:textId="442EFBDB" w:rsidR="00466518" w:rsidRPr="00EF18C5" w:rsidRDefault="006E1D82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D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Pr="006E1D8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66518" w:rsidRPr="00EF18C5" w14:paraId="14B089D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58E458BC" w:rsidR="00466518" w:rsidRPr="00EF18C5" w:rsidDel="005765CD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1404CD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6518" w:rsidRPr="00EF18C5" w14:paraId="0F70CA13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1B54716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73108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651457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466518" w:rsidRPr="00EF18C5" w14:paraId="4F0DB83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FCD3F5" w14:textId="3EB42446" w:rsidR="00466518" w:rsidRPr="008D5DA9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D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C1FB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3994C9" w14:textId="175DC1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66518" w:rsidRPr="00EF18C5" w14:paraId="60D0D19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01ADAEA7" w:rsidR="00466518" w:rsidRPr="00EF18C5" w:rsidRDefault="00466518" w:rsidP="004665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5EC487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17BA4" w:rsidRPr="00EF18C5" w14:paraId="343143E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2FD40" w14:textId="13D683AE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1A5A17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FEF607" w14:textId="0E683E63" w:rsidR="00A17BA4" w:rsidRPr="00EF18C5" w:rsidRDefault="00F1785B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17BA4" w:rsidRPr="00EF18C5" w14:paraId="0D9BF1B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694EF46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F241BF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7BA4" w:rsidRPr="00EF18C5" w14:paraId="2B0271D9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2B5D99C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025241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952B4" w:rsidRPr="00EF18C5" w14:paraId="214F15CA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6120A6" w14:textId="607C909B" w:rsidR="003952B4" w:rsidRDefault="003952B4" w:rsidP="003952B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2E5DAB" w14:textId="77777777" w:rsidR="003952B4" w:rsidRPr="00EF18C5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CC2909" w14:textId="70655BC6" w:rsidR="003952B4" w:rsidRPr="00EF18C5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952B4" w:rsidRPr="00EF18C5" w14:paraId="7404C5A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46FCEE3B" w:rsidR="003952B4" w:rsidRPr="00EF18C5" w:rsidRDefault="003952B4" w:rsidP="003952B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A11A378" w14:textId="77777777" w:rsidR="003952B4" w:rsidRPr="00EF18C5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5D676FC" w:rsidR="003952B4" w:rsidRPr="00167DF3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952B4" w:rsidRPr="00EF18C5" w14:paraId="0CCD213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343DDD98" w:rsidR="003952B4" w:rsidRPr="00EF18C5" w:rsidRDefault="003952B4" w:rsidP="003952B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AD6155" w14:textId="77777777" w:rsidR="003952B4" w:rsidRPr="00EF18C5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12EEA66B" w:rsidR="003952B4" w:rsidRPr="00167DF3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8FB1" w14:textId="5D0DC497" w:rsidR="00FA62FE" w:rsidRPr="008457DC" w:rsidRDefault="001F253B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5966">
        <w:rPr>
          <w:rFonts w:asciiTheme="majorBidi" w:hAnsiTheme="majorBidi" w:cstheme="majorBidi"/>
          <w:sz w:val="30"/>
          <w:szCs w:val="30"/>
        </w:rPr>
        <w:t>11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FA62F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FA62FE">
        <w:rPr>
          <w:rFonts w:asciiTheme="majorBidi" w:hAnsiTheme="majorBidi" w:cstheme="majorBidi"/>
          <w:sz w:val="30"/>
          <w:szCs w:val="30"/>
        </w:rPr>
        <w:t>2568</w:t>
      </w:r>
    </w:p>
    <w:p w14:paraId="20DCA472" w14:textId="3C2E52C4" w:rsidR="00BA5B80" w:rsidRPr="00EF18C5" w:rsidRDefault="00BA5B80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07151665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1FF58F1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7D8C4A" w14:textId="43B22D31" w:rsidR="000139F7" w:rsidRDefault="002F3998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2F3998">
        <w:rPr>
          <w:rFonts w:asciiTheme="majorBidi" w:hAnsiTheme="majorBidi" w:cs="Angsana New" w:hint="cs"/>
          <w:sz w:val="30"/>
          <w:szCs w:val="30"/>
          <w:u w:val="none"/>
          <w:cs/>
        </w:rPr>
        <w:t>การซื้อบริษัทย่อย</w:t>
      </w:r>
    </w:p>
    <w:p w14:paraId="50B9374A" w14:textId="77777777" w:rsidR="002F3998" w:rsidRDefault="002F3998" w:rsidP="002F39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A73197" w14:textId="7435046A" w:rsidR="004E245E" w:rsidRPr="002F5A7B" w:rsidRDefault="004E245E" w:rsidP="002F5A7B">
      <w:pPr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การซื้อ</w:t>
      </w:r>
      <w:r w:rsidR="0085603E"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proofErr w:type="spellStart"/>
      <w:r w:rsidR="006254C0" w:rsidRPr="006254C0">
        <w:rPr>
          <w:rFonts w:asciiTheme="majorBidi" w:hAnsiTheme="majorBidi"/>
          <w:i/>
          <w:iCs/>
          <w:spacing w:val="-4"/>
          <w:sz w:val="30"/>
          <w:szCs w:val="30"/>
        </w:rPr>
        <w:t>Eggriculture</w:t>
      </w:r>
      <w:proofErr w:type="spellEnd"/>
      <w:r w:rsidR="006254C0" w:rsidRPr="006254C0">
        <w:rPr>
          <w:rFonts w:asciiTheme="majorBidi" w:hAnsiTheme="majorBidi"/>
          <w:i/>
          <w:iCs/>
          <w:spacing w:val="-4"/>
          <w:sz w:val="30"/>
          <w:szCs w:val="30"/>
        </w:rPr>
        <w:t xml:space="preserve"> Foods Limited</w:t>
      </w:r>
    </w:p>
    <w:p w14:paraId="05C02958" w14:textId="77777777" w:rsidR="00CB402F" w:rsidRPr="007A2A70" w:rsidRDefault="00CB402F" w:rsidP="00CB402F">
      <w:pPr>
        <w:pStyle w:val="ListParagraph"/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4C5437BC" w14:textId="4C048DD8" w:rsidR="002F3998" w:rsidRPr="00B70F9E" w:rsidRDefault="004E245E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68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proofErr w:type="spellStart"/>
      <w:r w:rsidR="00955064" w:rsidRPr="00955064">
        <w:rPr>
          <w:rFonts w:asciiTheme="majorBidi" w:hAnsiTheme="majorBidi"/>
          <w:spacing w:val="-2"/>
          <w:sz w:val="30"/>
          <w:szCs w:val="30"/>
        </w:rPr>
        <w:t>Eggriculture</w:t>
      </w:r>
      <w:proofErr w:type="spellEnd"/>
      <w:r w:rsidR="00955064" w:rsidRPr="00955064">
        <w:rPr>
          <w:rFonts w:asciiTheme="majorBidi" w:hAnsiTheme="majorBidi"/>
          <w:spacing w:val="-2"/>
          <w:sz w:val="30"/>
          <w:szCs w:val="30"/>
        </w:rPr>
        <w:t xml:space="preserve"> Foods Limited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ซึ่งเป็นผู้ผลิต</w:t>
      </w:r>
      <w:r w:rsidR="00AE4B6C" w:rsidRPr="00B70F9E">
        <w:rPr>
          <w:rFonts w:asciiTheme="majorBidi" w:hAnsiTheme="majorBidi"/>
          <w:spacing w:val="-2"/>
          <w:sz w:val="30"/>
          <w:szCs w:val="30"/>
          <w:cs/>
        </w:rPr>
        <w:br/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และจำหน่าย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ไข่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AB0332" w:rsidRPr="00B70F9E">
        <w:rPr>
          <w:rFonts w:asciiTheme="majorBidi" w:hAnsiTheme="majorBidi" w:hint="cs"/>
          <w:spacing w:val="-2"/>
          <w:sz w:val="30"/>
          <w:szCs w:val="30"/>
          <w:cs/>
        </w:rPr>
        <w:t>ประเทศ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เบทาโกร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ฟู้ดส์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ได้เข้า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ซื้อหุ้นทุนและสิทธิออกเสียงในบริษัท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ร้อยละ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D77F4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6C93" w:rsidRPr="00B70F9E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สิ่งตอบแทนที่จ่าย</w:t>
      </w:r>
      <w:r w:rsidR="004B36FF" w:rsidRPr="00B70F9E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="00BC1B73" w:rsidRPr="00B70F9E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เงินสดจำนวน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D2775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>ดอลลาร์</w:t>
      </w:r>
      <w:r w:rsidR="002D2775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หรือเทียบเท่าประมาณ </w:t>
      </w:r>
      <w:r w:rsidR="00436EAA" w:rsidRPr="00B70F9E">
        <w:rPr>
          <w:rFonts w:asciiTheme="majorBidi" w:hAnsiTheme="majorBidi"/>
          <w:spacing w:val="-2"/>
          <w:sz w:val="30"/>
          <w:szCs w:val="30"/>
        </w:rPr>
        <w:t>2,</w:t>
      </w:r>
      <w:r w:rsidR="00B95DC8" w:rsidRPr="00B70F9E">
        <w:rPr>
          <w:rFonts w:asciiTheme="majorBidi" w:hAnsiTheme="majorBidi"/>
          <w:spacing w:val="-2"/>
          <w:sz w:val="30"/>
          <w:szCs w:val="30"/>
        </w:rPr>
        <w:t>490</w:t>
      </w:r>
      <w:r w:rsidR="00B2568D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2568D"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ดังนั้นกลุ่มบริษัทมีสัดส่วนความเป็นเจ้าของทางอ้อมใน</w:t>
      </w:r>
      <w:r w:rsidR="003E4B42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proofErr w:type="spellStart"/>
      <w:r w:rsidR="00B42202" w:rsidRPr="00B42202">
        <w:rPr>
          <w:rFonts w:asciiTheme="majorBidi" w:hAnsiTheme="majorBidi"/>
          <w:spacing w:val="-2"/>
          <w:sz w:val="30"/>
          <w:szCs w:val="30"/>
        </w:rPr>
        <w:t>Eggriculture</w:t>
      </w:r>
      <w:proofErr w:type="spellEnd"/>
      <w:r w:rsidR="00B42202" w:rsidRPr="00B42202">
        <w:rPr>
          <w:rFonts w:asciiTheme="majorBidi" w:hAnsiTheme="majorBidi"/>
          <w:spacing w:val="-2"/>
          <w:sz w:val="30"/>
          <w:szCs w:val="30"/>
        </w:rPr>
        <w:t xml:space="preserve"> Foods Limited</w:t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ร้อยละ </w:t>
      </w:r>
      <w:r w:rsidR="003E4B42" w:rsidRPr="00B70F9E">
        <w:rPr>
          <w:rFonts w:asciiTheme="majorBidi" w:hAnsiTheme="majorBidi"/>
          <w:spacing w:val="-2"/>
          <w:sz w:val="30"/>
          <w:szCs w:val="30"/>
        </w:rPr>
        <w:t>75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ทั้งนี้ กลุ่มบริษัทมีต้นทุนที่เกี่ยวข้องกับการซื้อจำนวน</w:t>
      </w:r>
      <w:r w:rsidR="009611AA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>2</w:t>
      </w:r>
      <w:r w:rsidR="0073629F" w:rsidRPr="00B70F9E">
        <w:rPr>
          <w:rFonts w:asciiTheme="majorBidi" w:hAnsiTheme="majorBidi"/>
          <w:spacing w:val="-2"/>
          <w:sz w:val="30"/>
          <w:szCs w:val="30"/>
        </w:rPr>
        <w:t>6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23DAF0A3" w14:textId="77777777" w:rsidR="005C609C" w:rsidRPr="007A2A70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345F4544" w14:textId="65C281CA" w:rsidR="005C609C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7A2A70">
        <w:rPr>
          <w:rFonts w:asciiTheme="majorBidi" w:hAnsiTheme="majorBidi" w:hint="cs"/>
          <w:sz w:val="30"/>
          <w:szCs w:val="30"/>
          <w:cs/>
        </w:rPr>
        <w:t>การมีอำนาจควบคุมใน</w:t>
      </w:r>
      <w:r w:rsidR="00424152" w:rsidRPr="007A2A70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D66228" w:rsidRPr="00D66228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D66228" w:rsidRPr="00D66228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D66228" w:rsidRPr="00D66228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จะทำให้กลุ่มบริษัท</w:t>
      </w:r>
      <w:r w:rsidR="00323F17">
        <w:rPr>
          <w:rFonts w:asciiTheme="majorBidi" w:hAnsiTheme="majorBidi" w:hint="cs"/>
          <w:sz w:val="30"/>
          <w:szCs w:val="30"/>
          <w:cs/>
        </w:rPr>
        <w:t>ได้มาซึ่ง</w:t>
      </w:r>
      <w:r w:rsidRPr="007A2A70">
        <w:rPr>
          <w:rFonts w:asciiTheme="majorBidi" w:hAnsiTheme="majorBidi" w:hint="cs"/>
          <w:sz w:val="30"/>
          <w:szCs w:val="30"/>
          <w:cs/>
        </w:rPr>
        <w:t>กระบวนการในการผลิต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ไข่</w:t>
      </w:r>
      <w:r w:rsidR="004F2A1A">
        <w:rPr>
          <w:rFonts w:asciiTheme="majorBidi" w:hAnsiTheme="majorBidi"/>
          <w:sz w:val="30"/>
          <w:szCs w:val="30"/>
        </w:rPr>
        <w:br/>
      </w:r>
      <w:r w:rsidRPr="007A2A70">
        <w:rPr>
          <w:rFonts w:asciiTheme="majorBidi" w:hAnsiTheme="majorBidi" w:hint="cs"/>
          <w:sz w:val="30"/>
          <w:szCs w:val="30"/>
          <w:cs/>
        </w:rPr>
        <w:t>ใน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ประเทศสิงคโปร์</w:t>
      </w:r>
      <w:r w:rsidRPr="007A2A70">
        <w:rPr>
          <w:rFonts w:asciiTheme="majorBidi" w:hAnsiTheme="majorBidi" w:cstheme="majorBidi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</w:t>
      </w:r>
      <w:r w:rsidR="00323F17">
        <w:rPr>
          <w:rFonts w:asciiTheme="majorBidi" w:hAnsiTheme="majorBidi" w:hint="cs"/>
          <w:sz w:val="30"/>
          <w:szCs w:val="30"/>
          <w:cs/>
        </w:rPr>
        <w:t>ของธุรกิจเกษตรอุตสาหกรรม</w:t>
      </w:r>
      <w:r w:rsidRPr="007A2A70">
        <w:rPr>
          <w:rFonts w:asciiTheme="majorBidi" w:hAnsiTheme="majorBidi" w:hint="cs"/>
          <w:sz w:val="30"/>
          <w:szCs w:val="30"/>
          <w:cs/>
        </w:rPr>
        <w:t>เพิ่มขึ้น</w:t>
      </w:r>
    </w:p>
    <w:p w14:paraId="58FB7632" w14:textId="0252A75C" w:rsidR="004A5DEE" w:rsidRPr="00DE4B49" w:rsidRDefault="00211A5C" w:rsidP="00211A5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E4B49">
        <w:rPr>
          <w:rFonts w:asciiTheme="majorBidi" w:hAnsiTheme="majorBidi" w:hint="cs"/>
          <w:sz w:val="30"/>
          <w:szCs w:val="30"/>
          <w:cs/>
        </w:rPr>
        <w:lastRenderedPageBreak/>
        <w:t>ในระหว่างงวดนับตั้งแต่วันที่ซื้อกิจการจนถึงวันที่</w:t>
      </w:r>
      <w:r w:rsidR="00286BFC" w:rsidRPr="00DE4B49">
        <w:rPr>
          <w:rFonts w:asciiTheme="majorBidi" w:hAnsiTheme="majorBidi" w:hint="cs"/>
          <w:sz w:val="30"/>
          <w:szCs w:val="30"/>
          <w:cs/>
        </w:rPr>
        <w:t xml:space="preserve"> </w:t>
      </w:r>
      <w:r w:rsidR="00286BFC" w:rsidRPr="00DE4B49">
        <w:rPr>
          <w:rFonts w:asciiTheme="majorBidi" w:hAnsiTheme="majorBidi"/>
          <w:sz w:val="30"/>
          <w:szCs w:val="30"/>
        </w:rPr>
        <w:t>3</w:t>
      </w:r>
      <w:r w:rsidR="009B667A">
        <w:rPr>
          <w:rFonts w:asciiTheme="majorBidi" w:hAnsiTheme="majorBidi"/>
          <w:sz w:val="30"/>
          <w:szCs w:val="30"/>
        </w:rPr>
        <w:t>0</w:t>
      </w:r>
      <w:r w:rsidR="00286BFC" w:rsidRPr="00DE4B49">
        <w:rPr>
          <w:rFonts w:asciiTheme="majorBidi" w:hAnsiTheme="majorBidi"/>
          <w:sz w:val="30"/>
          <w:szCs w:val="30"/>
        </w:rPr>
        <w:t xml:space="preserve"> </w:t>
      </w:r>
      <w:r w:rsidR="00A418AB">
        <w:rPr>
          <w:rFonts w:asciiTheme="majorBidi" w:hAnsiTheme="majorBidi" w:hint="cs"/>
          <w:sz w:val="30"/>
          <w:szCs w:val="30"/>
          <w:cs/>
        </w:rPr>
        <w:t>มิถุนายน</w:t>
      </w:r>
      <w:r w:rsidR="00286BFC" w:rsidRPr="00DE4B49">
        <w:rPr>
          <w:rFonts w:asciiTheme="majorBidi" w:hAnsiTheme="majorBidi" w:hint="cs"/>
          <w:sz w:val="30"/>
          <w:szCs w:val="30"/>
          <w:cs/>
        </w:rPr>
        <w:t xml:space="preserve"> </w:t>
      </w:r>
      <w:r w:rsidR="00286BFC" w:rsidRPr="00DE4B49">
        <w:rPr>
          <w:rFonts w:asciiTheme="majorBidi" w:hAnsiTheme="majorBidi"/>
          <w:sz w:val="30"/>
          <w:szCs w:val="30"/>
        </w:rPr>
        <w:t>2568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FF4373" w:rsidRPr="00DE4B49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FF4373" w:rsidRPr="00DE4B49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424152"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มีรายได้เป็นจำนวนเงิน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082CA6">
        <w:rPr>
          <w:rFonts w:asciiTheme="majorBidi" w:hAnsiTheme="majorBidi"/>
          <w:sz w:val="30"/>
          <w:szCs w:val="30"/>
        </w:rPr>
        <w:t>1,394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และกำไรจำนวนเงิน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082CA6">
        <w:rPr>
          <w:rFonts w:asciiTheme="majorBidi" w:hAnsiTheme="majorBidi"/>
          <w:sz w:val="30"/>
          <w:szCs w:val="30"/>
        </w:rPr>
        <w:t>146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F86A19" w:rsidRPr="00DE4B49">
        <w:rPr>
          <w:rFonts w:asciiTheme="majorBidi" w:hAnsiTheme="majorBidi"/>
          <w:sz w:val="30"/>
          <w:szCs w:val="30"/>
        </w:rPr>
        <w:t>1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F86A19" w:rsidRPr="00DE4B4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F86A19" w:rsidRPr="00DE4B49">
        <w:rPr>
          <w:rFonts w:asciiTheme="majorBidi" w:hAnsiTheme="majorBidi"/>
          <w:sz w:val="30"/>
          <w:szCs w:val="30"/>
        </w:rPr>
        <w:t>2568</w:t>
      </w:r>
    </w:p>
    <w:p w14:paraId="4B185CF1" w14:textId="77777777" w:rsidR="004A5DEE" w:rsidRPr="00233C9E" w:rsidRDefault="004A5DEE" w:rsidP="005859A6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847C36" w:rsidRPr="00233C9E" w14:paraId="73898C6F" w14:textId="77777777" w:rsidTr="00847C36">
        <w:trPr>
          <w:tblHeader/>
        </w:trPr>
        <w:tc>
          <w:tcPr>
            <w:tcW w:w="6300" w:type="dxa"/>
          </w:tcPr>
          <w:p w14:paraId="62EB4572" w14:textId="44D35239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76D4227E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3C342F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7AAC504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51167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7C36" w:rsidRPr="00233C9E" w14:paraId="4EF0CCF6" w14:textId="77777777" w:rsidTr="00847C36">
        <w:trPr>
          <w:tblHeader/>
        </w:trPr>
        <w:tc>
          <w:tcPr>
            <w:tcW w:w="6300" w:type="dxa"/>
          </w:tcPr>
          <w:p w14:paraId="7EDD6D70" w14:textId="3AB1749C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FBC7048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2C20BE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76F107C4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C3D5E1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C36" w:rsidRPr="00233C9E" w14:paraId="42A62B2A" w14:textId="77777777" w:rsidTr="00847C36">
        <w:trPr>
          <w:trHeight w:val="80"/>
        </w:trPr>
        <w:tc>
          <w:tcPr>
            <w:tcW w:w="6300" w:type="dxa"/>
          </w:tcPr>
          <w:p w14:paraId="06F3EA5D" w14:textId="3FAC22CE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C645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672A1F7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6BC52B5" w14:textId="70445674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BD924B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A204FC" w14:textId="06D3FFA2" w:rsidR="00847C36" w:rsidRPr="00BC6450" w:rsidRDefault="00FC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847C36" w:rsidRPr="00233C9E" w14:paraId="3F1E9C53" w14:textId="77777777" w:rsidTr="00847C36">
        <w:tc>
          <w:tcPr>
            <w:tcW w:w="6300" w:type="dxa"/>
          </w:tcPr>
          <w:p w14:paraId="7BD2BF26" w14:textId="120B64BF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3B379C"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  <w:r w:rsidRPr="00BC64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EFC0D4A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696ACB9" w14:textId="08B5A3DE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6CEAB4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674EFC1" w14:textId="651D45FC" w:rsidR="00847C36" w:rsidRPr="00BC6450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847C36" w:rsidRPr="00233C9E" w14:paraId="3B7FFF06" w14:textId="77777777" w:rsidTr="00847C36">
        <w:tc>
          <w:tcPr>
            <w:tcW w:w="6300" w:type="dxa"/>
          </w:tcPr>
          <w:p w14:paraId="145FF47F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40336588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CAF17E" w14:textId="3B5C3BB6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9F3582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8D481AF" w14:textId="10380273" w:rsidR="00847C36" w:rsidRPr="00BC6450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847C36" w:rsidRPr="00233C9E" w14:paraId="4395728C" w14:textId="77777777" w:rsidTr="00847C36">
        <w:tc>
          <w:tcPr>
            <w:tcW w:w="6300" w:type="dxa"/>
          </w:tcPr>
          <w:p w14:paraId="15E2640E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29251CF8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D50C32" w14:textId="57E437CE" w:rsidR="00847C36" w:rsidRPr="00BC6450" w:rsidRDefault="006C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7B41932E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B854AF" w14:textId="506A121E" w:rsidR="00847C36" w:rsidRPr="00BC6450" w:rsidRDefault="0029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</w:tr>
      <w:tr w:rsidR="00847C36" w:rsidRPr="00233C9E" w14:paraId="66A88579" w14:textId="77777777" w:rsidTr="00847C36">
        <w:tc>
          <w:tcPr>
            <w:tcW w:w="6300" w:type="dxa"/>
          </w:tcPr>
          <w:p w14:paraId="57584ECF" w14:textId="1D8FDAAC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1D42EE4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417DCE8" w14:textId="7BF5B7C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282A8B1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8E643E" w14:textId="55E4D02F" w:rsidR="00847C36" w:rsidRPr="00BC6450" w:rsidRDefault="00D7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47C36" w:rsidRPr="00233C9E" w14:paraId="6C5F3A2B" w14:textId="77777777" w:rsidTr="00847C36">
        <w:tc>
          <w:tcPr>
            <w:tcW w:w="6300" w:type="dxa"/>
          </w:tcPr>
          <w:p w14:paraId="6A1562F9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BC64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182D980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DEE4AF" w14:textId="053FC94B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8F7D79B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171A78" w14:textId="29E0EDB0" w:rsidR="00847C36" w:rsidRPr="00BC6450" w:rsidRDefault="00D75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47C36" w:rsidRPr="00233C9E" w14:paraId="291E2E1E" w14:textId="77777777" w:rsidTr="00847C36">
        <w:tc>
          <w:tcPr>
            <w:tcW w:w="6300" w:type="dxa"/>
          </w:tcPr>
          <w:p w14:paraId="1C4775E4" w14:textId="12CEB0B8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3B379C"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C825F73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94C4C0" w14:textId="7B19FDD0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4CCAE5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10A887" w14:textId="410AFCB3" w:rsidR="00847C36" w:rsidRPr="00BC6450" w:rsidRDefault="0085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(449)</w:t>
            </w:r>
          </w:p>
        </w:tc>
      </w:tr>
      <w:tr w:rsidR="00847C36" w:rsidRPr="00233C9E" w14:paraId="554A1DD7" w14:textId="77777777" w:rsidTr="00847C36">
        <w:tc>
          <w:tcPr>
            <w:tcW w:w="6300" w:type="dxa"/>
          </w:tcPr>
          <w:p w14:paraId="05DBFE08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5" w:type="dxa"/>
          </w:tcPr>
          <w:p w14:paraId="63AD372B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2A6AA7" w14:textId="5A267A94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4A5014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EEC6B7" w14:textId="337F8C2C" w:rsidR="00847C36" w:rsidRPr="00BC6450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</w:tr>
      <w:tr w:rsidR="00847C36" w:rsidRPr="00233C9E" w14:paraId="7D062F89" w14:textId="77777777" w:rsidTr="00847C36">
        <w:tc>
          <w:tcPr>
            <w:tcW w:w="6300" w:type="dxa"/>
          </w:tcPr>
          <w:p w14:paraId="1767B1C3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001B502C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DF62A8" w14:textId="7E9D849F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ED88320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2B3E6A" w14:textId="661A76A0" w:rsidR="00847C36" w:rsidRPr="00BC6450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847C36" w:rsidRPr="00233C9E" w14:paraId="51C3AF23" w14:textId="77777777" w:rsidTr="00847C36">
        <w:tc>
          <w:tcPr>
            <w:tcW w:w="6300" w:type="dxa"/>
          </w:tcPr>
          <w:p w14:paraId="2E188428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D92B417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13D417" w14:textId="1D5A25DB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3BC220B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372AF81" w14:textId="45D830F6" w:rsidR="00847C36" w:rsidRPr="00BC6450" w:rsidRDefault="0003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847C36" w:rsidRPr="00233C9E" w14:paraId="5868ABD4" w14:textId="77777777" w:rsidTr="00847C36">
        <w:tc>
          <w:tcPr>
            <w:tcW w:w="6300" w:type="dxa"/>
          </w:tcPr>
          <w:p w14:paraId="5B22C015" w14:textId="07DDBD40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  <w:r w:rsidR="00A508D8"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BC6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" w:type="dxa"/>
          </w:tcPr>
          <w:p w14:paraId="5F2FD4D2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046B68" w14:textId="11397422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995CEE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8F02BC" w14:textId="16C227F7" w:rsidR="00847C36" w:rsidRPr="00BC6450" w:rsidRDefault="00A5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847C36" w:rsidRPr="00233C9E" w14:paraId="2B89D631" w14:textId="77777777" w:rsidTr="00847C36">
        <w:tc>
          <w:tcPr>
            <w:tcW w:w="6300" w:type="dxa"/>
          </w:tcPr>
          <w:p w14:paraId="24BAAF45" w14:textId="6B45D8DD" w:rsidR="00847C36" w:rsidRPr="00BC6450" w:rsidRDefault="008557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  <w:r w:rsidR="00B41AC8" w:rsidRPr="00BC645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28E29EF8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F94CB7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00B9EF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9E9DB2B" w14:textId="7B098A44" w:rsidR="00847C36" w:rsidRPr="00BC6450" w:rsidRDefault="0085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1,633</w:t>
            </w:r>
          </w:p>
        </w:tc>
      </w:tr>
      <w:tr w:rsidR="00847C36" w:rsidRPr="00233C9E" w14:paraId="451F790F" w14:textId="77777777" w:rsidTr="00847C36">
        <w:tc>
          <w:tcPr>
            <w:tcW w:w="6300" w:type="dxa"/>
          </w:tcPr>
          <w:p w14:paraId="5B85218F" w14:textId="77777777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D654ED5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8DF9B9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BB21ED3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B555EB7" w14:textId="6A55138E" w:rsidR="00847C36" w:rsidRPr="00BC6450" w:rsidRDefault="0027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847C36" w:rsidRPr="00233C9E" w14:paraId="04F8632F" w14:textId="77777777" w:rsidTr="00847C36">
        <w:tc>
          <w:tcPr>
            <w:tcW w:w="6300" w:type="dxa"/>
          </w:tcPr>
          <w:p w14:paraId="6374018C" w14:textId="7B8D332D" w:rsidR="00847C36" w:rsidRPr="00BC6450" w:rsidRDefault="00847C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="00B41AC8" w:rsidRPr="00BC645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746C548A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AF4158F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EC10A7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B479A53" w14:textId="2D14F271" w:rsidR="00847C36" w:rsidRPr="00BC6450" w:rsidRDefault="00CA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2,490</w:t>
            </w:r>
          </w:p>
        </w:tc>
      </w:tr>
      <w:tr w:rsidR="00847C36" w:rsidRPr="00233C9E" w14:paraId="6CAE146C" w14:textId="77777777" w:rsidTr="00847C36">
        <w:trPr>
          <w:trHeight w:val="21"/>
        </w:trPr>
        <w:tc>
          <w:tcPr>
            <w:tcW w:w="6300" w:type="dxa"/>
          </w:tcPr>
          <w:p w14:paraId="4801B8D9" w14:textId="77777777" w:rsidR="00847C36" w:rsidRPr="00BC6450" w:rsidRDefault="00847C36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255" w:type="dxa"/>
          </w:tcPr>
          <w:p w14:paraId="051D2E35" w14:textId="77777777" w:rsidR="00847C36" w:rsidRPr="00BC6450" w:rsidRDefault="00847C3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13" w:type="dxa"/>
          </w:tcPr>
          <w:p w14:paraId="4B8264C5" w14:textId="77777777" w:rsidR="00847C36" w:rsidRPr="00BC6450" w:rsidRDefault="00847C3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54" w:type="dxa"/>
          </w:tcPr>
          <w:p w14:paraId="6460B846" w14:textId="77777777" w:rsidR="00847C36" w:rsidRPr="00BC6450" w:rsidRDefault="00847C3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389" w:type="dxa"/>
          </w:tcPr>
          <w:p w14:paraId="6D8A460B" w14:textId="77777777" w:rsidR="00847C36" w:rsidRPr="00BC6450" w:rsidRDefault="00847C36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</w:tr>
      <w:tr w:rsidR="00847C36" w:rsidRPr="00233C9E" w14:paraId="0AB0620B" w14:textId="77777777" w:rsidTr="00462120">
        <w:tc>
          <w:tcPr>
            <w:tcW w:w="6300" w:type="dxa"/>
          </w:tcPr>
          <w:p w14:paraId="675333F1" w14:textId="54D73100" w:rsidR="00847C36" w:rsidRPr="00BC6450" w:rsidRDefault="002D4BC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7DFC8ECC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CFF17AD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3C3385" w14:textId="77777777" w:rsidR="00847C36" w:rsidRPr="00BC6450" w:rsidRDefault="0084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914FD5" w14:textId="0EBDB8AD" w:rsidR="00847C36" w:rsidRPr="00BC6450" w:rsidRDefault="00CA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462120" w:rsidRPr="00233C9E" w14:paraId="2F46C039" w14:textId="77777777" w:rsidTr="00CC2F4E">
        <w:tc>
          <w:tcPr>
            <w:tcW w:w="6300" w:type="dxa"/>
          </w:tcPr>
          <w:p w14:paraId="457D0BFC" w14:textId="29D40E5F" w:rsidR="00462120" w:rsidRPr="00BC6450" w:rsidRDefault="00C1339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94198A3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899A1B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E9BF11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B53F766" w14:textId="3C4639E8" w:rsidR="00462120" w:rsidRPr="00BC6450" w:rsidRDefault="006A6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EC1" w:rsidRPr="00BC6450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  <w:r w:rsidRPr="00BC64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2120" w:rsidRPr="00233C9E" w14:paraId="6C36169F" w14:textId="77777777" w:rsidTr="0025459D">
        <w:tc>
          <w:tcPr>
            <w:tcW w:w="6300" w:type="dxa"/>
          </w:tcPr>
          <w:p w14:paraId="7BD3E8C2" w14:textId="72B653B2" w:rsidR="00462120" w:rsidRPr="00BC6450" w:rsidRDefault="004F2EE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4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="00B41AC8" w:rsidRPr="00BC645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55" w:type="dxa"/>
          </w:tcPr>
          <w:p w14:paraId="0B955FB4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852E5D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C50ABE9" w14:textId="77777777" w:rsidR="00462120" w:rsidRPr="00BC6450" w:rsidRDefault="00462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DDFC283" w14:textId="78D79AB3" w:rsidR="00462120" w:rsidRPr="00BC6450" w:rsidRDefault="000D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1B92" w:rsidRPr="00BC6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  <w:r w:rsidRPr="00BC6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5E5C18A" w14:textId="77777777" w:rsidR="00DB6B84" w:rsidRPr="00233C9E" w:rsidRDefault="00DB6B84" w:rsidP="00DB6B8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03B67FB7" w14:textId="11C736D1" w:rsidR="00DB6B84" w:rsidRPr="00CF40A4" w:rsidRDefault="00DB6B84" w:rsidP="00D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B25969">
        <w:rPr>
          <w:rFonts w:ascii="Angsana New" w:hAnsi="Angsana New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="00952C09">
        <w:rPr>
          <w:rFonts w:ascii="Angsana New" w:hAnsi="Angsana New"/>
          <w:sz w:val="30"/>
          <w:szCs w:val="30"/>
        </w:rPr>
        <w:br/>
      </w:r>
      <w:r w:rsidRPr="00B25969">
        <w:rPr>
          <w:rFonts w:ascii="Angsana New" w:hAnsi="Angsana New"/>
          <w:sz w:val="30"/>
          <w:szCs w:val="30"/>
          <w:cs/>
        </w:rPr>
        <w:t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EAE0767" w14:textId="77777777" w:rsidR="00D02DA9" w:rsidRPr="00AA3FD5" w:rsidRDefault="00D02DA9" w:rsidP="00AA3FD5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06567A20" w14:textId="77777777" w:rsidR="00B70F9E" w:rsidRDefault="00B7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4C28AA" w14:textId="7B40F727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632877D2" w14:textId="77777777" w:rsidR="008C3B33" w:rsidRPr="00FF0988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27434B7B" w14:textId="647D30A2" w:rsidR="003952B4" w:rsidRPr="00EF18C5" w:rsidRDefault="007A078B" w:rsidP="003952B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3952B4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952B4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 w:rsidR="003952B4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952B4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3CF5480D" w14:textId="5BB37B28" w:rsidR="00A96A58" w:rsidRPr="00FF0988" w:rsidRDefault="00A96A58" w:rsidP="003952B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16"/>
        <w:gridCol w:w="243"/>
        <w:gridCol w:w="1098"/>
        <w:gridCol w:w="243"/>
        <w:gridCol w:w="1080"/>
        <w:gridCol w:w="236"/>
        <w:gridCol w:w="1080"/>
      </w:tblGrid>
      <w:tr w:rsidR="00FB6C03" w:rsidRPr="00EF18C5" w14:paraId="5029B51E" w14:textId="77777777" w:rsidTr="00B53BE3">
        <w:trPr>
          <w:tblHeader/>
        </w:trPr>
        <w:tc>
          <w:tcPr>
            <w:tcW w:w="4203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EF18C5" w14:paraId="72149592" w14:textId="77777777" w:rsidTr="00B53BE3">
        <w:trPr>
          <w:trHeight w:val="20"/>
          <w:tblHeader/>
        </w:trPr>
        <w:tc>
          <w:tcPr>
            <w:tcW w:w="4203" w:type="dxa"/>
          </w:tcPr>
          <w:p w14:paraId="6B1622F4" w14:textId="6C07A01E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16" w:type="dxa"/>
          </w:tcPr>
          <w:p w14:paraId="4B47C96D" w14:textId="761FB1AD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C072BE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BCD1A" w14:textId="4942186B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5D68414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D0AAD" w14:textId="0A8D147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3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AAF461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FF55B" w14:textId="6737F4D2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7574C" w:rsidRPr="00EF18C5" w14:paraId="1FFDAAEE" w14:textId="77777777" w:rsidTr="00B53BE3">
        <w:trPr>
          <w:tblHeader/>
        </w:trPr>
        <w:tc>
          <w:tcPr>
            <w:tcW w:w="4203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6" w:type="dxa"/>
            <w:gridSpan w:val="7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B53BE3">
        <w:tc>
          <w:tcPr>
            <w:tcW w:w="4203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04CE2" w14:textId="77777777" w:rsidR="0077574C" w:rsidRPr="00F73753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3307F960" w14:textId="77777777" w:rsidTr="00B53BE3">
        <w:tc>
          <w:tcPr>
            <w:tcW w:w="4203" w:type="dxa"/>
          </w:tcPr>
          <w:p w14:paraId="1CBEF27F" w14:textId="22C95A86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6469C2C2" w14:textId="642D61F1" w:rsidR="003952B4" w:rsidRPr="00EF18C5" w:rsidRDefault="00F73753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61776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2E659C" w14:textId="6A658D5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66C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4FCFE8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DF169" w14:textId="683AA555" w:rsidR="003952B4" w:rsidRPr="00F73753" w:rsidRDefault="00C107CE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C06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B474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59E33DF5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CC0A8" w14:textId="544A3E8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17,268</w:t>
            </w:r>
          </w:p>
        </w:tc>
      </w:tr>
      <w:tr w:rsidR="003952B4" w:rsidRPr="00EF18C5" w14:paraId="36FCB957" w14:textId="77777777" w:rsidTr="00B53BE3">
        <w:tc>
          <w:tcPr>
            <w:tcW w:w="4203" w:type="dxa"/>
          </w:tcPr>
          <w:p w14:paraId="030DABEC" w14:textId="76725B4A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E891F6D" w14:textId="56C4BDA6" w:rsidR="003952B4" w:rsidRPr="00EF18C5" w:rsidRDefault="00FA3AAE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87764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0D0B4C4" w14:textId="54EC32D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B3A78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42EEE91" w14:textId="351A0606" w:rsidR="003952B4" w:rsidRPr="00F73753" w:rsidRDefault="003C0638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1782E235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32CC135" w14:textId="3F4D079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3952B4" w:rsidRPr="00EF18C5" w14:paraId="5423E45C" w14:textId="77777777" w:rsidTr="00B53BE3">
        <w:tc>
          <w:tcPr>
            <w:tcW w:w="4203" w:type="dxa"/>
          </w:tcPr>
          <w:p w14:paraId="00C7DD24" w14:textId="6E4A37E0" w:rsidR="003952B4" w:rsidRPr="008457DC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0E7B6740" w14:textId="54AC8011" w:rsidR="003952B4" w:rsidRPr="00EF18C5" w:rsidRDefault="00FA3AAE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34CC6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7937690" w14:textId="21E519A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0F381EF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70783E3" w14:textId="5B9CC529" w:rsidR="003952B4" w:rsidRPr="00F73753" w:rsidRDefault="003C0638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765B817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F831E08" w14:textId="329E62AF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3952B4" w:rsidRPr="00EF18C5" w14:paraId="33482025" w14:textId="77777777" w:rsidTr="00B53BE3">
        <w:tc>
          <w:tcPr>
            <w:tcW w:w="4203" w:type="dxa"/>
          </w:tcPr>
          <w:p w14:paraId="185F031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100663F2" w14:textId="78B9E231" w:rsidR="003952B4" w:rsidRPr="00EF18C5" w:rsidRDefault="00FA3AAE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35058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D227C09" w14:textId="6D1627C8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EFD5D9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CD25C" w14:textId="7F716E89" w:rsidR="003952B4" w:rsidRPr="00F73753" w:rsidRDefault="001E3389" w:rsidP="001E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="00FB47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61EDF1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AD73" w14:textId="013CA6E6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3952B4" w:rsidRPr="00EF18C5" w14:paraId="63326E95" w14:textId="77777777" w:rsidTr="00B53BE3">
        <w:tc>
          <w:tcPr>
            <w:tcW w:w="4203" w:type="dxa"/>
          </w:tcPr>
          <w:p w14:paraId="7105FF95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  <w:vAlign w:val="center"/>
          </w:tcPr>
          <w:p w14:paraId="0E2AF6A9" w14:textId="0E275FB9" w:rsidR="003952B4" w:rsidRPr="00EF18C5" w:rsidRDefault="00FA3AAE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56AD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F218655" w14:textId="06011720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42B7A3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C7C40" w14:textId="2A8911D2" w:rsidR="003952B4" w:rsidRPr="00F73753" w:rsidRDefault="003C0638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9F481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3B378F2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6DDC" w14:textId="0EDB786F" w:rsidR="003952B4" w:rsidRPr="0090246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1,287</w:t>
            </w:r>
          </w:p>
        </w:tc>
      </w:tr>
      <w:tr w:rsidR="003952B4" w:rsidRPr="00EF18C5" w14:paraId="52CCA8E0" w14:textId="77777777" w:rsidTr="00B53BE3">
        <w:tc>
          <w:tcPr>
            <w:tcW w:w="4203" w:type="dxa"/>
          </w:tcPr>
          <w:p w14:paraId="20C925E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  <w:vAlign w:val="center"/>
          </w:tcPr>
          <w:p w14:paraId="5FC06F67" w14:textId="2E141E50" w:rsidR="003952B4" w:rsidRPr="00EF18C5" w:rsidRDefault="003666C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EA3B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95CD4B7" w14:textId="72E0D6A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95953E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4ECE9" w14:textId="33F2C604" w:rsidR="003952B4" w:rsidRPr="00F73753" w:rsidRDefault="003A6385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931634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9D927" w14:textId="14A7FA9E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52B4" w:rsidRPr="00EF18C5" w14:paraId="752D5D55" w14:textId="77777777" w:rsidTr="00B53BE3">
        <w:tc>
          <w:tcPr>
            <w:tcW w:w="4203" w:type="dxa"/>
          </w:tcPr>
          <w:p w14:paraId="10776F05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  <w:vAlign w:val="center"/>
          </w:tcPr>
          <w:p w14:paraId="50EADDE5" w14:textId="54DBB88E" w:rsidR="003952B4" w:rsidRPr="00EF18C5" w:rsidRDefault="003666C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4F742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C28E852" w14:textId="3697AF11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86562E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16029" w14:textId="03A35C5A" w:rsidR="003952B4" w:rsidRPr="00F73753" w:rsidRDefault="003A6385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22EFF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CC63A" w14:textId="0B46388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52B4" w:rsidRPr="008F1315" w14:paraId="3495B8F9" w14:textId="77777777" w:rsidTr="00B53BE3">
        <w:tc>
          <w:tcPr>
            <w:tcW w:w="4203" w:type="dxa"/>
          </w:tcPr>
          <w:p w14:paraId="7C47AF9B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16" w:type="dxa"/>
            <w:vAlign w:val="center"/>
          </w:tcPr>
          <w:p w14:paraId="6528D4DA" w14:textId="77777777" w:rsidR="003952B4" w:rsidRPr="00FF0988" w:rsidRDefault="003952B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3" w:type="dxa"/>
          </w:tcPr>
          <w:p w14:paraId="6A7A9FA9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  <w:vAlign w:val="center"/>
          </w:tcPr>
          <w:p w14:paraId="7D4C08E2" w14:textId="2736F14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3" w:type="dxa"/>
          </w:tcPr>
          <w:p w14:paraId="68FDB4EB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8128E16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2AE1BF5B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176C5F9" w14:textId="016FCA21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3952B4" w:rsidRPr="00EF18C5" w14:paraId="341D5C0C" w14:textId="77777777" w:rsidTr="00B53BE3">
        <w:tc>
          <w:tcPr>
            <w:tcW w:w="4203" w:type="dxa"/>
          </w:tcPr>
          <w:p w14:paraId="77D8DBF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14:paraId="557BAA4F" w14:textId="77777777" w:rsidR="003952B4" w:rsidRPr="00EF18C5" w:rsidRDefault="003952B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441843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7A4B4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6FB6C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83825" w14:textId="77777777" w:rsidR="003952B4" w:rsidRPr="00F73753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5EE27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04C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4AB29E5D" w14:textId="77777777" w:rsidTr="00B53BE3">
        <w:tc>
          <w:tcPr>
            <w:tcW w:w="4203" w:type="dxa"/>
          </w:tcPr>
          <w:p w14:paraId="6560FC7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54C27417" w14:textId="18325C4D" w:rsidR="003952B4" w:rsidRPr="00EF18C5" w:rsidRDefault="00FC0BB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43" w:type="dxa"/>
            <w:vAlign w:val="center"/>
          </w:tcPr>
          <w:p w14:paraId="42EC70C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AFFECE" w14:textId="6213E855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43" w:type="dxa"/>
          </w:tcPr>
          <w:p w14:paraId="11CEDD4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AFE33" w14:textId="44037379" w:rsidR="003952B4" w:rsidRPr="00F73753" w:rsidRDefault="00C96BB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C6C07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2A28C" w14:textId="5EC771D2" w:rsidR="003952B4" w:rsidRPr="00CF07D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26106703" w14:textId="77777777" w:rsidTr="00B53BE3">
        <w:tc>
          <w:tcPr>
            <w:tcW w:w="4203" w:type="dxa"/>
          </w:tcPr>
          <w:p w14:paraId="7A3A87A4" w14:textId="66B844CB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14:paraId="327296B0" w14:textId="33B54DA3" w:rsidR="003952B4" w:rsidRDefault="000C5077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center"/>
          </w:tcPr>
          <w:p w14:paraId="710BBE5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931395" w14:textId="611B88FE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6329A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19C13" w14:textId="539A9EEA" w:rsidR="003952B4" w:rsidRPr="00F73753" w:rsidRDefault="00983FB2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D456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CDC67" w14:textId="2466699F" w:rsidR="003952B4" w:rsidRPr="00CF07D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1F7DA1CF" w14:textId="77777777" w:rsidTr="00B53BE3">
        <w:tc>
          <w:tcPr>
            <w:tcW w:w="4203" w:type="dxa"/>
          </w:tcPr>
          <w:p w14:paraId="417236E4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5B0B240" w14:textId="0A46724E" w:rsidR="003952B4" w:rsidRPr="00EF18C5" w:rsidRDefault="00DB735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43" w:type="dxa"/>
            <w:vAlign w:val="center"/>
          </w:tcPr>
          <w:p w14:paraId="76B330E4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678D65" w14:textId="56772E3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43" w:type="dxa"/>
          </w:tcPr>
          <w:p w14:paraId="46A82B31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DC5ED" w14:textId="6DCF4C6C" w:rsidR="003952B4" w:rsidRPr="00F73753" w:rsidRDefault="00983FB2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EE7B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D4B46" w14:textId="07EEB48F" w:rsidR="003952B4" w:rsidRPr="00CF07D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25E01779" w14:textId="77777777" w:rsidTr="00B53BE3">
        <w:tc>
          <w:tcPr>
            <w:tcW w:w="4203" w:type="dxa"/>
          </w:tcPr>
          <w:p w14:paraId="31B552D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14372D37" w14:textId="3AF76C7F" w:rsidR="003952B4" w:rsidRPr="00EF18C5" w:rsidRDefault="00FF681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center"/>
          </w:tcPr>
          <w:p w14:paraId="23CE522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334EDB" w14:textId="3534D7DC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464FE7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5CC5" w14:textId="44B3CE22" w:rsidR="003952B4" w:rsidRPr="00F73753" w:rsidRDefault="00983FB2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AD24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29A8D" w14:textId="6B918379" w:rsidR="003952B4" w:rsidRPr="00CF07D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8F1315" w14:paraId="255D4129" w14:textId="77777777" w:rsidTr="00B53BE3">
        <w:trPr>
          <w:trHeight w:val="60"/>
        </w:trPr>
        <w:tc>
          <w:tcPr>
            <w:tcW w:w="4203" w:type="dxa"/>
          </w:tcPr>
          <w:p w14:paraId="5242863A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16" w:type="dxa"/>
          </w:tcPr>
          <w:p w14:paraId="5D243D8E" w14:textId="77777777" w:rsidR="003952B4" w:rsidRPr="00FF0988" w:rsidRDefault="003952B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3" w:type="dxa"/>
            <w:vAlign w:val="center"/>
          </w:tcPr>
          <w:p w14:paraId="525A4C4C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  <w:vAlign w:val="center"/>
          </w:tcPr>
          <w:p w14:paraId="6D2DE609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3" w:type="dxa"/>
          </w:tcPr>
          <w:p w14:paraId="14DECCBA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4260ACF3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11D7B4A8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1B3A445C" w14:textId="77777777" w:rsidR="003952B4" w:rsidRPr="00FF0988" w:rsidRDefault="003952B4" w:rsidP="00CF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3952B4" w:rsidRPr="00EF18C5" w14:paraId="38593A32" w14:textId="77777777" w:rsidTr="00B53BE3">
        <w:tc>
          <w:tcPr>
            <w:tcW w:w="4203" w:type="dxa"/>
          </w:tcPr>
          <w:p w14:paraId="0EB729A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23C57C61" w14:textId="77777777" w:rsidR="003952B4" w:rsidRPr="00EF18C5" w:rsidRDefault="003952B4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415C1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77E4A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8BE13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CC3B1" w14:textId="77777777" w:rsidR="003952B4" w:rsidRPr="00F73753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FC31A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5B31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52B4" w:rsidRPr="00EF18C5" w14:paraId="6A4993DE" w14:textId="77777777" w:rsidTr="00B53BE3">
        <w:tc>
          <w:tcPr>
            <w:tcW w:w="4203" w:type="dxa"/>
          </w:tcPr>
          <w:p w14:paraId="521A705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5B55CF0B" w14:textId="4636B912" w:rsidR="003952B4" w:rsidRPr="00EF18C5" w:rsidRDefault="00FF681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B33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  <w:vAlign w:val="center"/>
          </w:tcPr>
          <w:p w14:paraId="05F4AD5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6ABB6DC" w14:textId="1FF47D0C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43" w:type="dxa"/>
          </w:tcPr>
          <w:p w14:paraId="5492C2E1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B0AFB" w14:textId="40F7D4C7" w:rsidR="003952B4" w:rsidRPr="00F73753" w:rsidRDefault="00983FB2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F0FF7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598F3" w14:textId="0FDFF20D" w:rsidR="003952B4" w:rsidRPr="00CF07D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36A7F208" w14:textId="77777777" w:rsidTr="00B53BE3">
        <w:tc>
          <w:tcPr>
            <w:tcW w:w="4203" w:type="dxa"/>
          </w:tcPr>
          <w:p w14:paraId="23BA939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47BC45C5" w14:textId="6CD4EFDE" w:rsidR="003952B4" w:rsidRPr="008B5F20" w:rsidRDefault="000B338C" w:rsidP="00B9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3" w:type="dxa"/>
            <w:vAlign w:val="center"/>
          </w:tcPr>
          <w:p w14:paraId="1CCD6877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F2D652A" w14:textId="016DF95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5B8EBE1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07824" w14:textId="68D9A89B" w:rsidR="003952B4" w:rsidRPr="00F73753" w:rsidRDefault="007D6F98" w:rsidP="007D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ADBE7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1B134" w14:textId="39585224" w:rsidR="003952B4" w:rsidRPr="0012309B" w:rsidRDefault="00F67304" w:rsidP="00F6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952B4" w:rsidRPr="00EF18C5" w14:paraId="44B24638" w14:textId="77777777" w:rsidTr="00B53BE3">
        <w:tc>
          <w:tcPr>
            <w:tcW w:w="4203" w:type="dxa"/>
          </w:tcPr>
          <w:p w14:paraId="1896990E" w14:textId="6B824298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647A5EA3" w14:textId="42962A5D" w:rsidR="003952B4" w:rsidRPr="008B5F20" w:rsidRDefault="004C7701" w:rsidP="008F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458D8807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1A85533" w14:textId="73028EF6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D96B8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E15DE" w14:textId="2759DE12" w:rsidR="003952B4" w:rsidRPr="00F73753" w:rsidRDefault="00F72BE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36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99D5F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24949" w14:textId="7A4F9ABE" w:rsidR="003952B4" w:rsidRPr="0012309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952B4" w:rsidRPr="00EF18C5" w14:paraId="18AFDC65" w14:textId="77777777" w:rsidTr="00B53BE3">
        <w:tc>
          <w:tcPr>
            <w:tcW w:w="4203" w:type="dxa"/>
          </w:tcPr>
          <w:p w14:paraId="259835CB" w14:textId="2BF5B52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5B54671D" w14:textId="36281FFD" w:rsidR="003952B4" w:rsidRPr="00EF18C5" w:rsidRDefault="000B338C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center"/>
          </w:tcPr>
          <w:p w14:paraId="5004B07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F33C91" w14:textId="05C22028" w:rsidR="003952B4" w:rsidRPr="00EF18C5" w:rsidRDefault="00802C23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467775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B322F" w14:textId="35289B70" w:rsidR="003952B4" w:rsidRPr="00F73753" w:rsidRDefault="007D6F98" w:rsidP="007D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5A0F12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0CC06" w14:textId="6E2E77BD" w:rsidR="003952B4" w:rsidRPr="002412B2" w:rsidRDefault="00F67304" w:rsidP="00F6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49B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952B4" w:rsidRPr="00EF18C5" w14:paraId="14473078" w14:textId="77777777" w:rsidTr="00B53BE3">
        <w:tc>
          <w:tcPr>
            <w:tcW w:w="4203" w:type="dxa"/>
          </w:tcPr>
          <w:p w14:paraId="694C28FD" w14:textId="446C3D18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29CD533E" w14:textId="282106F1" w:rsidR="003952B4" w:rsidRPr="00EF18C5" w:rsidRDefault="004C770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43" w:type="dxa"/>
            <w:vAlign w:val="center"/>
          </w:tcPr>
          <w:p w14:paraId="44FF497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323B1" w14:textId="0130F002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53E1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43" w:type="dxa"/>
          </w:tcPr>
          <w:p w14:paraId="436D0AA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D8759" w14:textId="78EF2A66" w:rsidR="003952B4" w:rsidRPr="00F73753" w:rsidRDefault="00DD7FAD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E386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67D70" w14:textId="53B328CD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3203AD44" w14:textId="77777777" w:rsidTr="00B53BE3">
        <w:tc>
          <w:tcPr>
            <w:tcW w:w="4203" w:type="dxa"/>
          </w:tcPr>
          <w:p w14:paraId="2F771150" w14:textId="0951440A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05E0045B" w14:textId="16141E80" w:rsidR="003952B4" w:rsidRPr="00EF18C5" w:rsidRDefault="004C770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7E13C5C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98A396" w14:textId="4D74208B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C8A86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15B5F" w14:textId="0A3A76A8" w:rsidR="003952B4" w:rsidRPr="00F73753" w:rsidRDefault="00DD7FAD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B3131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AEAEF" w14:textId="1B311931" w:rsidR="003952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8F1315" w14:paraId="7E274010" w14:textId="77777777" w:rsidTr="00B53BE3">
        <w:tc>
          <w:tcPr>
            <w:tcW w:w="4203" w:type="dxa"/>
          </w:tcPr>
          <w:p w14:paraId="004F1979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16" w:type="dxa"/>
          </w:tcPr>
          <w:p w14:paraId="7590E602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3" w:type="dxa"/>
            <w:vAlign w:val="center"/>
          </w:tcPr>
          <w:p w14:paraId="52D4DDA0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</w:tcPr>
          <w:p w14:paraId="4B4737F0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3" w:type="dxa"/>
          </w:tcPr>
          <w:p w14:paraId="0639D2D9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35A8E71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74178D6B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46993230" w14:textId="77777777" w:rsidR="003952B4" w:rsidRPr="00FF098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3952B4" w:rsidRPr="00EF18C5" w14:paraId="6BE10D38" w14:textId="77777777" w:rsidTr="00B53BE3">
        <w:tc>
          <w:tcPr>
            <w:tcW w:w="4203" w:type="dxa"/>
          </w:tcPr>
          <w:p w14:paraId="30C23B5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6" w:type="dxa"/>
          </w:tcPr>
          <w:p w14:paraId="266B6FA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A7BEA7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49C3B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E716E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6ACC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E463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D7F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170D751D" w14:textId="77777777" w:rsidTr="00B53BE3">
        <w:tc>
          <w:tcPr>
            <w:tcW w:w="4203" w:type="dxa"/>
          </w:tcPr>
          <w:p w14:paraId="33C50113" w14:textId="7FB3396E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27C706C0" w14:textId="3DE31238" w:rsidR="003952B4" w:rsidRPr="00192058" w:rsidRDefault="003F482B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3" w:type="dxa"/>
          </w:tcPr>
          <w:p w14:paraId="195ACD38" w14:textId="77777777" w:rsidR="003952B4" w:rsidRPr="0019205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7F8C2C" w14:textId="699F51EC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14:paraId="773161F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88A689" w14:textId="496FE4AB" w:rsidR="003952B4" w:rsidRPr="00EF18C5" w:rsidRDefault="00062C3D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B334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CBF23" w14:textId="4E1E85CF" w:rsidR="003952B4" w:rsidRPr="0090246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2EA6CE55" w14:textId="77777777" w:rsidTr="00B53BE3">
        <w:tc>
          <w:tcPr>
            <w:tcW w:w="4203" w:type="dxa"/>
            <w:vAlign w:val="center"/>
          </w:tcPr>
          <w:p w14:paraId="1427FC9E" w14:textId="42BDAF36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D130407" w14:textId="2220BBF3" w:rsidR="003952B4" w:rsidRDefault="009B5B5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3D8E6296" w14:textId="77777777" w:rsidR="003952B4" w:rsidRPr="0019205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68F527" w14:textId="2016BDC0" w:rsidR="003952B4" w:rsidRPr="008B5F20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3" w:type="dxa"/>
          </w:tcPr>
          <w:p w14:paraId="479198C8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F12AA" w14:textId="64A458E6" w:rsidR="003952B4" w:rsidRPr="00B36401" w:rsidRDefault="00062C3D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CDB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FA3AC" w14:textId="04002BB2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0FF8E383" w14:textId="77777777" w:rsidTr="00B53BE3">
        <w:tc>
          <w:tcPr>
            <w:tcW w:w="4203" w:type="dxa"/>
            <w:vAlign w:val="center"/>
          </w:tcPr>
          <w:p w14:paraId="66F3A319" w14:textId="27495AFA" w:rsidR="003952B4" w:rsidRPr="00EE2586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2BC4E19B" w14:textId="466F1BF8" w:rsidR="003952B4" w:rsidRDefault="009B5B51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3B0FC3E3" w14:textId="77777777" w:rsidR="003952B4" w:rsidRPr="00192058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DAA75D" w14:textId="237A419F" w:rsidR="003952B4" w:rsidRPr="008B5F20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43" w:type="dxa"/>
          </w:tcPr>
          <w:p w14:paraId="6D539B0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08D74" w14:textId="0516C510" w:rsidR="003952B4" w:rsidRPr="00B36401" w:rsidRDefault="00062C3D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67EF707B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1A9D" w14:textId="159908CF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3640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952B4" w:rsidRPr="00EF18C5" w14:paraId="19B379D9" w14:textId="77777777" w:rsidTr="00B53BE3">
        <w:tc>
          <w:tcPr>
            <w:tcW w:w="4203" w:type="dxa"/>
          </w:tcPr>
          <w:p w14:paraId="335EDE03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16" w:type="dxa"/>
          </w:tcPr>
          <w:p w14:paraId="5977DBA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6316E5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635BB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C37B31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9C14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575B7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BB174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0AB6E734" w14:textId="77777777" w:rsidTr="00B53BE3">
        <w:tc>
          <w:tcPr>
            <w:tcW w:w="4203" w:type="dxa"/>
          </w:tcPr>
          <w:p w14:paraId="155630FB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</w:tcPr>
          <w:p w14:paraId="26A1DB09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5CB78C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FA3014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134E47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EB98F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16C87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D5F1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41685CE7" w14:textId="77777777" w:rsidTr="00B53BE3">
        <w:tc>
          <w:tcPr>
            <w:tcW w:w="4203" w:type="dxa"/>
          </w:tcPr>
          <w:p w14:paraId="25D07F8C" w14:textId="77777777" w:rsidR="003952B4" w:rsidRPr="001957BC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7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16" w:type="dxa"/>
            <w:tcBorders>
              <w:bottom w:val="nil"/>
            </w:tcBorders>
          </w:tcPr>
          <w:p w14:paraId="4AB9E68A" w14:textId="663A0295" w:rsidR="003952B4" w:rsidRPr="001957BC" w:rsidRDefault="000B338C" w:rsidP="00E9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14:paraId="58CE1D50" w14:textId="77777777" w:rsidR="003952B4" w:rsidRPr="001957BC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6477674" w14:textId="7BEAA2DB" w:rsidR="003952B4" w:rsidRPr="001957BC" w:rsidRDefault="003952B4" w:rsidP="00E9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957B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3" w:type="dxa"/>
          </w:tcPr>
          <w:p w14:paraId="2E982BAA" w14:textId="77777777" w:rsidR="003952B4" w:rsidRPr="001957BC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ECFE569" w14:textId="48FCB51B" w:rsidR="003952B4" w:rsidRPr="001957BC" w:rsidRDefault="000B338C" w:rsidP="00E9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28A0C004" w14:textId="77777777" w:rsidR="003952B4" w:rsidRPr="00D3024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F32F3F" w14:textId="3F2F0565" w:rsidR="003952B4" w:rsidRPr="00D30242" w:rsidRDefault="003952B4" w:rsidP="00E9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11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</w:tbl>
    <w:p w14:paraId="3B257204" w14:textId="77777777" w:rsidR="003D07AF" w:rsidRDefault="003D07AF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D265E6C" w14:textId="5C8B8329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3952B4" w:rsidRPr="008457DC">
        <w:rPr>
          <w:rFonts w:asciiTheme="majorBidi" w:hAnsiTheme="majorBidi" w:cstheme="majorBidi"/>
          <w:sz w:val="30"/>
          <w:szCs w:val="30"/>
        </w:rPr>
        <w:t>3</w:t>
      </w:r>
      <w:r w:rsidR="003952B4">
        <w:rPr>
          <w:rFonts w:asciiTheme="majorBidi" w:hAnsiTheme="majorBidi" w:cstheme="majorBidi"/>
          <w:sz w:val="30"/>
          <w:szCs w:val="30"/>
        </w:rPr>
        <w:t>0</w:t>
      </w:r>
      <w:r w:rsidR="003952B4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3952B4" w:rsidRPr="008457DC">
        <w:rPr>
          <w:rFonts w:asciiTheme="majorBidi" w:hAnsiTheme="majorBidi" w:cstheme="majorBidi"/>
          <w:sz w:val="30"/>
          <w:szCs w:val="30"/>
          <w:cs/>
        </w:rPr>
        <w:t>ม</w:t>
      </w:r>
      <w:r w:rsidR="003952B4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E559CB" w:rsidRDefault="008C7563" w:rsidP="00023201">
      <w:pPr>
        <w:tabs>
          <w:tab w:val="clear" w:pos="454"/>
        </w:tabs>
        <w:ind w:left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8"/>
        <w:gridCol w:w="236"/>
        <w:gridCol w:w="1112"/>
        <w:gridCol w:w="236"/>
        <w:gridCol w:w="1080"/>
        <w:gridCol w:w="236"/>
        <w:gridCol w:w="1077"/>
      </w:tblGrid>
      <w:tr w:rsidR="001B1364" w:rsidRPr="00EF18C5" w14:paraId="6C860FF3" w14:textId="77777777" w:rsidTr="007B3CFC">
        <w:trPr>
          <w:tblHeader/>
        </w:trPr>
        <w:tc>
          <w:tcPr>
            <w:tcW w:w="2265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43DC" w:rsidRPr="00EF18C5" w14:paraId="39D18FB3" w14:textId="77777777" w:rsidTr="007B3CFC">
        <w:trPr>
          <w:tblHeader/>
        </w:trPr>
        <w:tc>
          <w:tcPr>
            <w:tcW w:w="2265" w:type="pct"/>
          </w:tcPr>
          <w:p w14:paraId="6E1EC74C" w14:textId="77777777" w:rsidR="00022C4E" w:rsidRPr="00EF18C5" w:rsidRDefault="00022C4E" w:rsidP="00022C4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DD0AFB6" w14:textId="38F2BC8D" w:rsidR="00022C4E" w:rsidRPr="00EF18C5" w:rsidRDefault="003952B4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" w:type="pct"/>
          </w:tcPr>
          <w:p w14:paraId="39F1B1C2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3D34C0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2F1D51FD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DF1F25" w14:textId="56D066EB" w:rsidR="00022C4E" w:rsidRPr="00EF18C5" w:rsidRDefault="003952B4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" w:type="pct"/>
          </w:tcPr>
          <w:p w14:paraId="14BA85D1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AC5F51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43DC" w:rsidRPr="00EF18C5" w14:paraId="70A349B4" w14:textId="77777777" w:rsidTr="007B3CFC">
        <w:trPr>
          <w:tblHeader/>
        </w:trPr>
        <w:tc>
          <w:tcPr>
            <w:tcW w:w="2265" w:type="pct"/>
          </w:tcPr>
          <w:p w14:paraId="3782A7BC" w14:textId="77777777" w:rsidR="00022C4E" w:rsidRPr="00EF18C5" w:rsidRDefault="00022C4E" w:rsidP="00022C4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A69ABBE" w14:textId="3219BBEB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32EE66B3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E6B039" w14:textId="76A1DCD0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73037AAF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866EB4" w14:textId="2FEA82DD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31B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2B51D538" w14:textId="77777777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6D9969" w14:textId="083C7A83" w:rsidR="00022C4E" w:rsidRPr="00EF18C5" w:rsidRDefault="00022C4E" w:rsidP="00022C4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1A26" w:rsidRPr="00EF18C5" w14:paraId="7727AF6A" w14:textId="77777777" w:rsidTr="00B9733A">
        <w:trPr>
          <w:trHeight w:val="344"/>
          <w:tblHeader/>
        </w:trPr>
        <w:tc>
          <w:tcPr>
            <w:tcW w:w="2265" w:type="pct"/>
          </w:tcPr>
          <w:p w14:paraId="434F6245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7"/>
          </w:tcPr>
          <w:p w14:paraId="5779CFD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43DC" w:rsidRPr="00EF18C5" w14:paraId="113E5B53" w14:textId="77777777" w:rsidTr="007B3CFC">
        <w:tc>
          <w:tcPr>
            <w:tcW w:w="2265" w:type="pct"/>
          </w:tcPr>
          <w:p w14:paraId="488171D0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28F81F9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1E0B4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72D78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4C2334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36D6B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7D8A1E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C79F7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3DC" w:rsidRPr="00EF18C5" w14:paraId="6D44DE94" w14:textId="77777777" w:rsidTr="007B3CFC">
        <w:tc>
          <w:tcPr>
            <w:tcW w:w="2265" w:type="pct"/>
          </w:tcPr>
          <w:p w14:paraId="20423B9F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27F60CA5" w14:textId="439EC75F" w:rsidR="00CA0A33" w:rsidRPr="00EF18C5" w:rsidRDefault="00BC25B8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54FCD2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17E9915" w14:textId="41EC018F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0C35F6B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306CD5" w14:textId="2D948B34" w:rsidR="00CA0A33" w:rsidRPr="00EF18C5" w:rsidRDefault="00BB33A4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7" w:type="pct"/>
          </w:tcPr>
          <w:p w14:paraId="66CBE80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91BE78" w14:textId="34FBF2AA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2,893</w:t>
            </w:r>
          </w:p>
        </w:tc>
      </w:tr>
      <w:tr w:rsidR="00BE43DC" w:rsidRPr="00EF18C5" w14:paraId="15E873A8" w14:textId="77777777" w:rsidTr="007B3CFC">
        <w:tc>
          <w:tcPr>
            <w:tcW w:w="2265" w:type="pct"/>
          </w:tcPr>
          <w:p w14:paraId="061BBD91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96" w:type="pct"/>
          </w:tcPr>
          <w:p w14:paraId="7144296E" w14:textId="468B240C" w:rsidR="00CA0A33" w:rsidRPr="00EF18C5" w:rsidRDefault="00CC3D17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27" w:type="pct"/>
          </w:tcPr>
          <w:p w14:paraId="5EF66548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9872F8" w14:textId="4A4135EB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7" w:type="pct"/>
          </w:tcPr>
          <w:p w14:paraId="4C7F5894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C76005A" w14:textId="4D440712" w:rsidR="00CA0A33" w:rsidRPr="00EF18C5" w:rsidRDefault="003024C8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5F86DAF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94CF7C" w14:textId="50C8F4AB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7E15572F" w14:textId="77777777" w:rsidTr="007B3CFC">
        <w:tc>
          <w:tcPr>
            <w:tcW w:w="2265" w:type="pct"/>
          </w:tcPr>
          <w:p w14:paraId="11A9C2EF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96" w:type="pct"/>
          </w:tcPr>
          <w:p w14:paraId="38A80891" w14:textId="5DA9B628" w:rsidR="00CA0A33" w:rsidRPr="00EF18C5" w:rsidRDefault="00CC3D17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27" w:type="pct"/>
          </w:tcPr>
          <w:p w14:paraId="215D6FEE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9BBB5B" w14:textId="1A75F284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7" w:type="pct"/>
          </w:tcPr>
          <w:p w14:paraId="296F46E2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FF281D" w14:textId="45D01ECC" w:rsidR="00CA0A33" w:rsidRPr="00EF18C5" w:rsidRDefault="003024C8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3B2BC79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F542EE" w14:textId="05C7E420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2F8087DA" w14:textId="77777777" w:rsidTr="007B3CFC">
        <w:tc>
          <w:tcPr>
            <w:tcW w:w="2265" w:type="pct"/>
          </w:tcPr>
          <w:p w14:paraId="13BEA528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3D2A568" w14:textId="52BE0EF2" w:rsidR="00CA0A33" w:rsidRPr="00EF18C5" w:rsidRDefault="00CC3D17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13205143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9DA3FF2" w14:textId="326AE7DF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7" w:type="pct"/>
          </w:tcPr>
          <w:p w14:paraId="24D40121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43C1D23" w14:textId="5C3A491B" w:rsidR="00CA0A33" w:rsidRPr="00EF18C5" w:rsidRDefault="003024C8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36B2DD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A789888" w14:textId="451B40A2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3DC" w:rsidRPr="00EF18C5" w14:paraId="1358890D" w14:textId="77777777" w:rsidTr="007B3CFC">
        <w:tc>
          <w:tcPr>
            <w:tcW w:w="2265" w:type="pct"/>
          </w:tcPr>
          <w:p w14:paraId="70E885FE" w14:textId="77777777" w:rsidR="00CA0A33" w:rsidRPr="00EF18C5" w:rsidRDefault="00CA0A3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3694C46" w14:textId="1C86C1C9" w:rsidR="00CA0A33" w:rsidRPr="00EF18C5" w:rsidRDefault="003553DB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127" w:type="pct"/>
          </w:tcPr>
          <w:p w14:paraId="199FDB98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4B8189B" w14:textId="35074A70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27" w:type="pct"/>
          </w:tcPr>
          <w:p w14:paraId="4594C99A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806E3DF" w14:textId="1A8F7003" w:rsidR="00CA0A33" w:rsidRPr="00EF18C5" w:rsidRDefault="003024C8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2,760</w:t>
            </w:r>
          </w:p>
        </w:tc>
        <w:tc>
          <w:tcPr>
            <w:tcW w:w="127" w:type="pct"/>
          </w:tcPr>
          <w:p w14:paraId="3B60D46E" w14:textId="77777777" w:rsidR="00CA0A33" w:rsidRPr="00EF18C5" w:rsidRDefault="00CA0A3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18239957" w:rsidR="00CA0A33" w:rsidRPr="00EF18C5" w:rsidRDefault="00CA0A3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</w:t>
            </w:r>
          </w:p>
        </w:tc>
      </w:tr>
      <w:tr w:rsidR="00BE43DC" w:rsidRPr="008F1315" w14:paraId="7B001860" w14:textId="77777777" w:rsidTr="007B3CFC">
        <w:tc>
          <w:tcPr>
            <w:tcW w:w="2265" w:type="pct"/>
          </w:tcPr>
          <w:p w14:paraId="375CAE2B" w14:textId="77777777" w:rsidR="00B25AA3" w:rsidRPr="007B3CFC" w:rsidRDefault="00B25AA3" w:rsidP="00CA0A3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9928115" w14:textId="77777777" w:rsidR="00B25AA3" w:rsidRPr="007B3CFC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" w:type="pct"/>
          </w:tcPr>
          <w:p w14:paraId="046EFE31" w14:textId="77777777" w:rsidR="00B25AA3" w:rsidRPr="007B3CFC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1A3F25" w14:textId="77777777" w:rsidR="00B25AA3" w:rsidRPr="007B3CFC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" w:type="pct"/>
          </w:tcPr>
          <w:p w14:paraId="56F541C3" w14:textId="77777777" w:rsidR="00B25AA3" w:rsidRPr="007B3CFC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9E8AF15" w14:textId="77777777" w:rsidR="00B25AA3" w:rsidRPr="007B3CFC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" w:type="pct"/>
          </w:tcPr>
          <w:p w14:paraId="0E9178EC" w14:textId="77777777" w:rsidR="00B25AA3" w:rsidRPr="007B3CFC" w:rsidRDefault="00B25AA3" w:rsidP="00CA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D8A35D" w14:textId="77777777" w:rsidR="00B25AA3" w:rsidRPr="007B3CFC" w:rsidRDefault="00B25AA3" w:rsidP="00CA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BE43DC" w:rsidRPr="00EF18C5" w14:paraId="21059225" w14:textId="77777777" w:rsidTr="007B3CFC">
        <w:tc>
          <w:tcPr>
            <w:tcW w:w="2265" w:type="pct"/>
          </w:tcPr>
          <w:p w14:paraId="34BD4A30" w14:textId="591928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D00B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96" w:type="pct"/>
          </w:tcPr>
          <w:p w14:paraId="5CD3D11A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09BF1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F4BDBC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1F89B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F443E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6DE7EE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B7AA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3DC" w:rsidRPr="00EF18C5" w14:paraId="38A0E7FE" w14:textId="77777777" w:rsidTr="007B3CFC">
        <w:tc>
          <w:tcPr>
            <w:tcW w:w="2265" w:type="pct"/>
          </w:tcPr>
          <w:p w14:paraId="6DC46217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21F41118" w14:textId="605041C3" w:rsidR="008A1A26" w:rsidRPr="00E96FB4" w:rsidRDefault="00CC3D17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B4083D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0E7278" w14:textId="77777777" w:rsidR="008A1A26" w:rsidRPr="00E96FB4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764A5B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DA9265F" w14:textId="35492E6A" w:rsidR="008A1A26" w:rsidRPr="00E96FB4" w:rsidRDefault="003024C8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7" w:type="pct"/>
          </w:tcPr>
          <w:p w14:paraId="7D31D5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C7BCBF" w14:textId="0F8C6901" w:rsidR="008A1A26" w:rsidRPr="00E96FB4" w:rsidRDefault="00CA0A33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BE43DC" w:rsidRPr="008F1315" w14:paraId="6BBAD9D2" w14:textId="77777777" w:rsidTr="007B3CFC">
        <w:tc>
          <w:tcPr>
            <w:tcW w:w="2265" w:type="pct"/>
          </w:tcPr>
          <w:p w14:paraId="1A95A7E2" w14:textId="77777777" w:rsidR="004209B1" w:rsidRPr="007B3CFC" w:rsidRDefault="004209B1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6" w:type="pct"/>
          </w:tcPr>
          <w:p w14:paraId="7A563E13" w14:textId="77777777" w:rsidR="004209B1" w:rsidRPr="007B3CFC" w:rsidRDefault="004209B1" w:rsidP="004B4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" w:type="pct"/>
          </w:tcPr>
          <w:p w14:paraId="599848DA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98" w:type="pct"/>
          </w:tcPr>
          <w:p w14:paraId="422FA70A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pct"/>
          </w:tcPr>
          <w:p w14:paraId="39280E4A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1" w:type="pct"/>
          </w:tcPr>
          <w:p w14:paraId="50B8F6B0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</w:tcPr>
          <w:p w14:paraId="62DC948E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9" w:type="pct"/>
          </w:tcPr>
          <w:p w14:paraId="433BE487" w14:textId="77777777" w:rsidR="004209B1" w:rsidRPr="007B3CFC" w:rsidRDefault="004209B1" w:rsidP="00D20E3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E43DC" w:rsidRPr="008B4B5B" w14:paraId="6E5C4223" w14:textId="77777777" w:rsidTr="007B3CFC">
        <w:tc>
          <w:tcPr>
            <w:tcW w:w="2265" w:type="pct"/>
          </w:tcPr>
          <w:p w14:paraId="70282519" w14:textId="4EA3166B" w:rsidR="008A1A26" w:rsidRPr="008B4B5B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596" w:type="pct"/>
          </w:tcPr>
          <w:p w14:paraId="4F2434C8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B09AA82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CDF0C7F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3EF6B16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2EBE3B6" w14:textId="77777777" w:rsidR="008A1A26" w:rsidRPr="002F5A7B" w:rsidRDefault="008A1A26" w:rsidP="002F5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8BAA37" w14:textId="77777777" w:rsidR="008A1A26" w:rsidRPr="002F5A7B" w:rsidRDefault="008A1A26" w:rsidP="008B4B5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1F0DC571" w14:textId="77777777" w:rsidR="008A1A26" w:rsidRPr="002F5A7B" w:rsidRDefault="008A1A26" w:rsidP="002F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3DC" w:rsidRPr="00EF18C5" w14:paraId="2B0689AB" w14:textId="77777777" w:rsidTr="007B3CFC">
        <w:tc>
          <w:tcPr>
            <w:tcW w:w="2265" w:type="pct"/>
          </w:tcPr>
          <w:p w14:paraId="2EB57DF6" w14:textId="01B84E9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03AE06F6" w14:textId="01F7CC9B" w:rsidR="008A1A26" w:rsidRPr="00E96FB4" w:rsidRDefault="00CC3D17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4DAE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2C9256" w14:textId="6C433A91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1F6B04E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D6699E" w14:textId="48291F74" w:rsidR="008A1A26" w:rsidRPr="00E96FB4" w:rsidRDefault="007939A4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16,173</w:t>
            </w:r>
          </w:p>
        </w:tc>
        <w:tc>
          <w:tcPr>
            <w:tcW w:w="127" w:type="pct"/>
          </w:tcPr>
          <w:p w14:paraId="2F9E9E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37495E" w14:textId="07EA0B92" w:rsidR="008A1A26" w:rsidRPr="00E96FB4" w:rsidRDefault="00CA0A33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</w:tr>
      <w:tr w:rsidR="0022593E" w:rsidRPr="00EF18C5" w14:paraId="317F0CD2" w14:textId="77777777" w:rsidTr="007B3CFC">
        <w:tc>
          <w:tcPr>
            <w:tcW w:w="2265" w:type="pct"/>
          </w:tcPr>
          <w:p w14:paraId="26E2E358" w14:textId="121ECA52" w:rsidR="0022593E" w:rsidRPr="00EF18C5" w:rsidRDefault="0022593E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96" w:type="pct"/>
          </w:tcPr>
          <w:p w14:paraId="69385E7D" w14:textId="573220E7" w:rsidR="0022593E" w:rsidRDefault="0022593E" w:rsidP="0022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  <w:tc>
          <w:tcPr>
            <w:tcW w:w="127" w:type="pct"/>
          </w:tcPr>
          <w:p w14:paraId="328DD21A" w14:textId="77777777" w:rsidR="0022593E" w:rsidRPr="00E96FB4" w:rsidRDefault="0022593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5C2107B" w14:textId="324E76DA" w:rsidR="0022593E" w:rsidRPr="00E96FB4" w:rsidRDefault="0022593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0FEFAC8" w14:textId="77777777" w:rsidR="0022593E" w:rsidRPr="00E96FB4" w:rsidRDefault="0022593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E771B1" w14:textId="0732686F" w:rsidR="0022593E" w:rsidRDefault="0022593E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A01857E" w14:textId="77777777" w:rsidR="0022593E" w:rsidRPr="00E96FB4" w:rsidRDefault="0022593E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6B1130" w14:textId="33DD18A2" w:rsidR="0022593E" w:rsidRDefault="0022593E" w:rsidP="0022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5B14" w:rsidRPr="008F1315" w14:paraId="663ED6DD" w14:textId="77777777" w:rsidTr="007B3CFC">
        <w:tc>
          <w:tcPr>
            <w:tcW w:w="2265" w:type="pct"/>
          </w:tcPr>
          <w:p w14:paraId="03E510E3" w14:textId="77777777" w:rsidR="00AB5B14" w:rsidRPr="007B3CFC" w:rsidRDefault="00AB5B14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6" w:type="pct"/>
          </w:tcPr>
          <w:p w14:paraId="05C5864C" w14:textId="77777777" w:rsidR="00AB5B14" w:rsidRPr="007B3CFC" w:rsidRDefault="00AB5B14" w:rsidP="004B4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" w:type="pct"/>
          </w:tcPr>
          <w:p w14:paraId="05BDBD12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98" w:type="pct"/>
          </w:tcPr>
          <w:p w14:paraId="5B0B1C80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</w:tcPr>
          <w:p w14:paraId="545146D8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1" w:type="pct"/>
          </w:tcPr>
          <w:p w14:paraId="4D17BF55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</w:tcPr>
          <w:p w14:paraId="23140B2E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9" w:type="pct"/>
          </w:tcPr>
          <w:p w14:paraId="52FD9B62" w14:textId="77777777" w:rsidR="00AB5B14" w:rsidRPr="007B3CFC" w:rsidRDefault="00AB5B14" w:rsidP="00AB5B1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E43DC" w:rsidRPr="00EF18C5" w14:paraId="7F9B5E7C" w14:textId="77777777" w:rsidTr="007B3CFC">
        <w:tc>
          <w:tcPr>
            <w:tcW w:w="2265" w:type="pct"/>
          </w:tcPr>
          <w:p w14:paraId="374E6AE9" w14:textId="25F164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596" w:type="pct"/>
          </w:tcPr>
          <w:p w14:paraId="56684EBA" w14:textId="77777777" w:rsidR="008A1A26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AA1067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82F036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045F26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712865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E276F6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E98B8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43DC" w:rsidRPr="00EF18C5" w14:paraId="211C8938" w14:textId="77777777" w:rsidTr="007B3CFC">
        <w:tc>
          <w:tcPr>
            <w:tcW w:w="2265" w:type="pct"/>
          </w:tcPr>
          <w:p w14:paraId="325BD962" w14:textId="373E727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6" w:type="pct"/>
          </w:tcPr>
          <w:p w14:paraId="08AF64BD" w14:textId="2A923317" w:rsidR="008A1A26" w:rsidRPr="00AD7B32" w:rsidRDefault="00E52877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B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B85BD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A8DF69" w14:textId="61A0C6C4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B8FACD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E68AF3" w14:textId="4757D9E5" w:rsidR="008A1A26" w:rsidRPr="00110ED6" w:rsidRDefault="007939A4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27" w:type="pct"/>
          </w:tcPr>
          <w:p w14:paraId="546D53C2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1331E42" w14:textId="33A5121D" w:rsidR="008A1A26" w:rsidRPr="00CA0A33" w:rsidRDefault="00CA0A33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3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BE43DC" w:rsidRPr="00EF18C5" w14:paraId="53D4D397" w14:textId="77777777" w:rsidTr="007B3CFC">
        <w:tc>
          <w:tcPr>
            <w:tcW w:w="2265" w:type="pct"/>
          </w:tcPr>
          <w:p w14:paraId="0051DDC6" w14:textId="6891EC5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FB5A3E8" w14:textId="45BECE06" w:rsidR="008A1A26" w:rsidRPr="00AD7B32" w:rsidRDefault="00E52877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B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5DF73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DE1CB79" w14:textId="6FF63460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A47E0A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281947A" w14:textId="57118104" w:rsidR="008A1A26" w:rsidRPr="00110ED6" w:rsidRDefault="007939A4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27" w:type="pct"/>
          </w:tcPr>
          <w:p w14:paraId="4029B5D5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B3177FD" w14:textId="4DAB6369" w:rsidR="008A1A26" w:rsidRPr="00C168BF" w:rsidRDefault="00CA0A33" w:rsidP="000D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BE43DC" w:rsidRPr="00EF18C5" w14:paraId="0C6770C1" w14:textId="77777777" w:rsidTr="007B3CFC">
        <w:tc>
          <w:tcPr>
            <w:tcW w:w="2265" w:type="pct"/>
          </w:tcPr>
          <w:p w14:paraId="20938DB8" w14:textId="3C0C0AA8" w:rsidR="008A1A26" w:rsidRPr="008336A1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B09ABE" w14:textId="43F29FC2" w:rsidR="008A1A26" w:rsidRPr="00F820B4" w:rsidRDefault="00E52877" w:rsidP="00B1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2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2D4F21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E41723D" w14:textId="0353CFE8" w:rsidR="008A1A26" w:rsidRPr="006D5FB8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6FC87269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7DA27B1" w14:textId="558F4AF9" w:rsidR="008A1A26" w:rsidRPr="00110ED6" w:rsidRDefault="007939A4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731B3C1" w14:textId="77777777" w:rsidR="008A1A26" w:rsidRPr="006D5FB8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8C9AFBC" w14:textId="48B98B9C" w:rsidR="008A1A26" w:rsidRPr="006D5FB8" w:rsidRDefault="00CA0A33" w:rsidP="00F82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D0DA5FE" w14:textId="79DBDCCA" w:rsidR="000B181B" w:rsidRPr="000F426E" w:rsidRDefault="000B181B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Cs w:val="22"/>
          <w:lang w:val="th-TH" w:bidi="th-TH"/>
        </w:rPr>
      </w:pP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1"/>
        <w:gridCol w:w="1103"/>
        <w:gridCol w:w="237"/>
        <w:gridCol w:w="1103"/>
        <w:gridCol w:w="12"/>
        <w:gridCol w:w="227"/>
        <w:gridCol w:w="13"/>
        <w:gridCol w:w="1102"/>
        <w:gridCol w:w="237"/>
        <w:gridCol w:w="1094"/>
        <w:gridCol w:w="21"/>
      </w:tblGrid>
      <w:tr w:rsidR="00B96553" w:rsidRPr="00EF18C5" w14:paraId="26D27161" w14:textId="77777777" w:rsidTr="003952B4">
        <w:trPr>
          <w:tblHeader/>
        </w:trPr>
        <w:tc>
          <w:tcPr>
            <w:tcW w:w="2238" w:type="pct"/>
          </w:tcPr>
          <w:p w14:paraId="1E23806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16"/>
                <w:szCs w:val="16"/>
                <w:cs/>
              </w:rPr>
              <w:lastRenderedPageBreak/>
              <w:br w:type="page"/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1" w:type="pct"/>
            <w:gridSpan w:val="3"/>
          </w:tcPr>
          <w:p w14:paraId="5302482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19981F9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7BFFFE7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52B4" w:rsidRPr="00EF18C5" w14:paraId="2BB7F2F3" w14:textId="77777777" w:rsidTr="003952B4">
        <w:trPr>
          <w:gridAfter w:val="1"/>
          <w:wAfter w:w="11" w:type="pct"/>
          <w:tblHeader/>
        </w:trPr>
        <w:tc>
          <w:tcPr>
            <w:tcW w:w="2238" w:type="pct"/>
          </w:tcPr>
          <w:p w14:paraId="72544ECE" w14:textId="77777777" w:rsidR="003952B4" w:rsidRPr="00EF18C5" w:rsidRDefault="003952B4" w:rsidP="003952B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27603A5C" w14:textId="2186B820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" w:type="pct"/>
          </w:tcPr>
          <w:p w14:paraId="31ABA946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189B1B5" w14:textId="315D548E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3A7326F9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AAFD77" w14:textId="0C562118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" w:type="pct"/>
          </w:tcPr>
          <w:p w14:paraId="30CAA45C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102713" w14:textId="419E0B4E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952B4" w:rsidRPr="00EF18C5" w14:paraId="4299B7F9" w14:textId="77777777" w:rsidTr="003952B4">
        <w:trPr>
          <w:gridAfter w:val="1"/>
          <w:wAfter w:w="11" w:type="pct"/>
          <w:tblHeader/>
        </w:trPr>
        <w:tc>
          <w:tcPr>
            <w:tcW w:w="2238" w:type="pct"/>
          </w:tcPr>
          <w:p w14:paraId="4AF00F19" w14:textId="77777777" w:rsidR="003952B4" w:rsidRPr="00EF18C5" w:rsidRDefault="003952B4" w:rsidP="003952B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FFC1C" w14:textId="5CDF3654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6F7A9B2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635DE52" w14:textId="3C4251C5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gridSpan w:val="2"/>
          </w:tcPr>
          <w:p w14:paraId="5B9E9C4C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DEE566" w14:textId="00F9E62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7813796E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266913" w14:textId="0C6E18CD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952B4" w:rsidRPr="00EF18C5" w14:paraId="16F00C57" w14:textId="77777777" w:rsidTr="007B3CFC">
        <w:trPr>
          <w:gridAfter w:val="1"/>
          <w:wAfter w:w="11" w:type="pct"/>
          <w:trHeight w:hRule="exact" w:val="374"/>
          <w:tblHeader/>
        </w:trPr>
        <w:tc>
          <w:tcPr>
            <w:tcW w:w="2238" w:type="pct"/>
          </w:tcPr>
          <w:p w14:paraId="1E339C88" w14:textId="77777777" w:rsidR="003952B4" w:rsidRPr="00EF18C5" w:rsidRDefault="003952B4" w:rsidP="003952B4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9"/>
          </w:tcPr>
          <w:p w14:paraId="3D08D56A" w14:textId="77777777" w:rsidR="003952B4" w:rsidRPr="00EF18C5" w:rsidRDefault="003952B4" w:rsidP="003952B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52B4" w:rsidRPr="00EF18C5" w14:paraId="05E233DE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12162E5D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2" w:type="pct"/>
          </w:tcPr>
          <w:p w14:paraId="77FD6792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F7B384F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52C1AAC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14:paraId="48080882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3B3CC3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697075E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0264CF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52B4" w:rsidRPr="00EF18C5" w14:paraId="61A53CC5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51EC76E2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77998E85" w14:textId="4A298FE4" w:rsidR="003952B4" w:rsidRPr="00EF18C5" w:rsidRDefault="00075E63" w:rsidP="00AD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FD7D06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FB24100" w14:textId="5CB97C34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44744D1B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BECFD0" w14:textId="7AA4B6FC" w:rsidR="003952B4" w:rsidRPr="005B2614" w:rsidRDefault="005033FE" w:rsidP="00503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27" w:type="pct"/>
          </w:tcPr>
          <w:p w14:paraId="7F373194" w14:textId="77777777" w:rsidR="003952B4" w:rsidRPr="007939A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037604DD" w14:textId="07E8E188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3952B4" w:rsidRPr="00EF18C5" w14:paraId="717A0B14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1B192B09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2F94A71A" w14:textId="0ED39AA2" w:rsidR="003952B4" w:rsidRPr="00EF18C5" w:rsidRDefault="00075E63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" w:type="pct"/>
          </w:tcPr>
          <w:p w14:paraId="74DB5813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DCEC39F" w14:textId="486D56B8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  <w:gridSpan w:val="2"/>
          </w:tcPr>
          <w:p w14:paraId="203361D6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3D159F" w14:textId="1B0F9887" w:rsidR="003952B4" w:rsidRPr="00EF18C5" w:rsidRDefault="007939A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8736E85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63C49A" w14:textId="6037F2C2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7E7CE50C" w14:textId="77777777" w:rsidTr="003952B4">
        <w:trPr>
          <w:gridAfter w:val="1"/>
          <w:wAfter w:w="11" w:type="pct"/>
          <w:trHeight w:val="236"/>
        </w:trPr>
        <w:tc>
          <w:tcPr>
            <w:tcW w:w="2238" w:type="pct"/>
          </w:tcPr>
          <w:p w14:paraId="7207F4E0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364A23E5" w14:textId="061F143D" w:rsidR="003952B4" w:rsidRPr="00EF18C5" w:rsidRDefault="00234DF7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7" w:type="pct"/>
          </w:tcPr>
          <w:p w14:paraId="554FDF08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42C23C0" w14:textId="3B6833E6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9" w:type="pct"/>
            <w:gridSpan w:val="2"/>
          </w:tcPr>
          <w:p w14:paraId="5C646187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FE5DB9" w14:textId="405B26D2" w:rsidR="003952B4" w:rsidRPr="00EF18C5" w:rsidRDefault="007939A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5E4857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0A0C0B" w14:textId="1B62A28C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5404E83E" w14:textId="77777777" w:rsidTr="003952B4">
        <w:trPr>
          <w:gridAfter w:val="1"/>
          <w:wAfter w:w="11" w:type="pct"/>
          <w:trHeight w:val="236"/>
        </w:trPr>
        <w:tc>
          <w:tcPr>
            <w:tcW w:w="2238" w:type="pct"/>
          </w:tcPr>
          <w:p w14:paraId="0C4490A0" w14:textId="5B990909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14:paraId="3D6D05FE" w14:textId="7158291F" w:rsidR="003952B4" w:rsidRPr="00EF18C5" w:rsidRDefault="00234DF7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1A8BC023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E56B08A" w14:textId="226B9608" w:rsidR="003952B4" w:rsidRPr="003A2990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5EBF9651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F688C0" w14:textId="03ED0D7A" w:rsidR="003952B4" w:rsidRPr="00EF18C5" w:rsidRDefault="007939A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E91A18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9AFDBD" w14:textId="146765A9" w:rsidR="003952B4" w:rsidRPr="001B3F5B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52B4" w:rsidRPr="00EF18C5" w14:paraId="04DBEDDA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186C0282" w14:textId="77777777" w:rsidR="003952B4" w:rsidRPr="00EF18C5" w:rsidRDefault="003952B4" w:rsidP="003952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2A90687" w14:textId="5540D556" w:rsidR="003952B4" w:rsidRPr="00EF18C5" w:rsidRDefault="00146F1F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27" w:type="pct"/>
          </w:tcPr>
          <w:p w14:paraId="296C1F98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04C6B0" w14:textId="69A98A80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</w:tcPr>
          <w:p w14:paraId="36472ED2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3DC02CE" w14:textId="7CD46304" w:rsidR="003952B4" w:rsidRPr="005033FE" w:rsidRDefault="005033FE" w:rsidP="00503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127" w:type="pct"/>
          </w:tcPr>
          <w:p w14:paraId="0A6494D9" w14:textId="77777777" w:rsidR="003952B4" w:rsidRPr="00EE0178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FAEED8C" w14:textId="6C318D0E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3952B4" w:rsidRPr="00AB5B14" w14:paraId="41D169C7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772DAF8F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EB4F850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7" w:type="pct"/>
          </w:tcPr>
          <w:p w14:paraId="6FA6D62C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</w:tcPr>
          <w:p w14:paraId="6E735044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29" w:type="pct"/>
            <w:gridSpan w:val="2"/>
          </w:tcPr>
          <w:p w14:paraId="58DB2B53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B19FB46" w14:textId="77777777" w:rsidR="003952B4" w:rsidRPr="009B4C3F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27" w:type="pct"/>
          </w:tcPr>
          <w:p w14:paraId="5EC98A63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4CEEFC6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</w:tr>
      <w:tr w:rsidR="003952B4" w:rsidRPr="00EF18C5" w14:paraId="7E0ABD84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74BA1E5B" w14:textId="2A3DE365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92" w:type="pct"/>
          </w:tcPr>
          <w:p w14:paraId="232B916E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F2EA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351DF90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6FA6803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75069E" w14:textId="77777777" w:rsidR="003952B4" w:rsidRPr="009B4C3F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8BB8D6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3EB0A1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EF18C5" w14:paraId="70D5BB8C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7D157785" w14:textId="77777777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2" w:type="pct"/>
          </w:tcPr>
          <w:p w14:paraId="3B973236" w14:textId="5E2E769B" w:rsidR="003952B4" w:rsidRPr="00EF18C5" w:rsidRDefault="00234DF7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26E1610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451327D" w14:textId="5954E7AD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A0AB49B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BF9E4A" w14:textId="1CEC0DA4" w:rsidR="003952B4" w:rsidRPr="009B4C3F" w:rsidRDefault="00F35D71" w:rsidP="00F3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5D2839A6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387B0E" w14:textId="79C34979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952B4" w:rsidRPr="00EF18C5" w14:paraId="1C303AEF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5288E69D" w14:textId="77777777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903FF82" w14:textId="1F844206" w:rsidR="003952B4" w:rsidRPr="00EF18C5" w:rsidRDefault="00234DF7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7" w:type="pct"/>
          </w:tcPr>
          <w:p w14:paraId="596DFC56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6B764E79" w14:textId="66B5890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9" w:type="pct"/>
            <w:gridSpan w:val="2"/>
          </w:tcPr>
          <w:p w14:paraId="34AD72FE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D2137A3" w14:textId="079D267D" w:rsidR="003952B4" w:rsidRPr="009B4C3F" w:rsidRDefault="00155A51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B4C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7E605F59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236D257" w14:textId="52264789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52B4" w:rsidRPr="00EF18C5" w14:paraId="563CF0F3" w14:textId="77777777" w:rsidTr="003952B4">
        <w:trPr>
          <w:gridAfter w:val="1"/>
          <w:wAfter w:w="11" w:type="pct"/>
          <w:trHeight w:hRule="exact" w:val="403"/>
        </w:trPr>
        <w:tc>
          <w:tcPr>
            <w:tcW w:w="2238" w:type="pct"/>
          </w:tcPr>
          <w:p w14:paraId="0151A8D0" w14:textId="77777777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4C5D9B4" w14:textId="1A82EA79" w:rsidR="003952B4" w:rsidRPr="00EF18C5" w:rsidRDefault="00234DF7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27" w:type="pct"/>
          </w:tcPr>
          <w:p w14:paraId="253D9354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9C0B0" w14:textId="4A4285E6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29" w:type="pct"/>
            <w:gridSpan w:val="2"/>
          </w:tcPr>
          <w:p w14:paraId="167206DB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F7DB25C" w14:textId="658A474B" w:rsidR="003952B4" w:rsidRPr="00EF18C5" w:rsidRDefault="00F35D71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27" w:type="pct"/>
          </w:tcPr>
          <w:p w14:paraId="0430531C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10AEC" w14:textId="2734420F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3952B4" w:rsidRPr="00AB5B14" w14:paraId="6A7E9F20" w14:textId="77777777" w:rsidTr="003952B4">
        <w:trPr>
          <w:gridAfter w:val="1"/>
          <w:wAfter w:w="11" w:type="pct"/>
          <w:trHeight w:val="299"/>
        </w:trPr>
        <w:tc>
          <w:tcPr>
            <w:tcW w:w="2238" w:type="pct"/>
          </w:tcPr>
          <w:p w14:paraId="540B380B" w14:textId="6C37832F" w:rsidR="003952B4" w:rsidRPr="00AB5B14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592" w:type="pct"/>
          </w:tcPr>
          <w:p w14:paraId="4D71DF41" w14:textId="77777777" w:rsidR="003952B4" w:rsidRPr="00AB5B1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</w:tcPr>
          <w:p w14:paraId="248E919D" w14:textId="77777777" w:rsidR="003952B4" w:rsidRPr="00AB5B1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gridSpan w:val="2"/>
          </w:tcPr>
          <w:p w14:paraId="0C74F514" w14:textId="77777777" w:rsidR="003952B4" w:rsidRPr="00AB5B1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9" w:type="pct"/>
            <w:gridSpan w:val="2"/>
          </w:tcPr>
          <w:p w14:paraId="7DEAA6DA" w14:textId="77777777" w:rsidR="003952B4" w:rsidRPr="00AB5B1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91" w:type="pct"/>
          </w:tcPr>
          <w:p w14:paraId="2E0FE7F1" w14:textId="77777777" w:rsidR="003952B4" w:rsidRPr="00AB5B1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" w:type="pct"/>
          </w:tcPr>
          <w:p w14:paraId="3341CE03" w14:textId="77777777" w:rsidR="003952B4" w:rsidRPr="00AB5B1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587" w:type="pct"/>
          </w:tcPr>
          <w:p w14:paraId="7E890B2C" w14:textId="77777777" w:rsidR="003952B4" w:rsidRPr="00AB5B1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3952B4" w:rsidRPr="00EF18C5" w14:paraId="5F7CC8D7" w14:textId="77777777" w:rsidTr="003952B4">
        <w:trPr>
          <w:gridAfter w:val="1"/>
          <w:wAfter w:w="11" w:type="pct"/>
          <w:trHeight w:val="299"/>
        </w:trPr>
        <w:tc>
          <w:tcPr>
            <w:tcW w:w="2238" w:type="pct"/>
          </w:tcPr>
          <w:p w14:paraId="01526F92" w14:textId="28B083B5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92" w:type="pct"/>
          </w:tcPr>
          <w:p w14:paraId="528EE69D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F32062D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gridSpan w:val="2"/>
          </w:tcPr>
          <w:p w14:paraId="4D23DC4A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  <w:gridSpan w:val="2"/>
          </w:tcPr>
          <w:p w14:paraId="73C6EAF5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</w:tcPr>
          <w:p w14:paraId="31309E4F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" w:type="pct"/>
          </w:tcPr>
          <w:p w14:paraId="3136065B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009E99BE" w14:textId="77777777" w:rsidR="003952B4" w:rsidRPr="00EF18C5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952B4" w:rsidRPr="00EF18C5" w14:paraId="10A1FC1E" w14:textId="77777777" w:rsidTr="003952B4">
        <w:trPr>
          <w:gridAfter w:val="1"/>
          <w:wAfter w:w="11" w:type="pct"/>
        </w:trPr>
        <w:tc>
          <w:tcPr>
            <w:tcW w:w="2238" w:type="pct"/>
          </w:tcPr>
          <w:p w14:paraId="26C3745B" w14:textId="77777777" w:rsidR="003952B4" w:rsidRPr="00A73CB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14:paraId="33539270" w14:textId="59FDF621" w:rsidR="003952B4" w:rsidRPr="00A5707D" w:rsidRDefault="00A64325" w:rsidP="00A64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32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7" w:type="pct"/>
          </w:tcPr>
          <w:p w14:paraId="2825A230" w14:textId="77777777" w:rsidR="003952B4" w:rsidRPr="00A5707D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6CBDA90" w14:textId="26612BE1" w:rsidR="003952B4" w:rsidRPr="00A5707D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9" w:type="pct"/>
            <w:gridSpan w:val="2"/>
          </w:tcPr>
          <w:p w14:paraId="158C98F6" w14:textId="77777777" w:rsidR="003952B4" w:rsidRPr="00A5707D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4D641" w14:textId="7DFBC690" w:rsidR="003952B4" w:rsidRPr="00A5707D" w:rsidRDefault="0005624B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7" w:type="pct"/>
          </w:tcPr>
          <w:p w14:paraId="792C60FD" w14:textId="77777777" w:rsidR="003952B4" w:rsidRPr="00A5707D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91C0E6" w14:textId="5FBC9E03" w:rsidR="003952B4" w:rsidRPr="00A5707D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3952B4" w:rsidRPr="00AB5B14" w14:paraId="14E38E51" w14:textId="77777777" w:rsidTr="003952B4">
        <w:trPr>
          <w:gridAfter w:val="1"/>
          <w:wAfter w:w="11" w:type="pct"/>
          <w:trHeight w:val="288"/>
        </w:trPr>
        <w:tc>
          <w:tcPr>
            <w:tcW w:w="2238" w:type="pct"/>
          </w:tcPr>
          <w:p w14:paraId="703B2B85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92" w:type="pct"/>
          </w:tcPr>
          <w:p w14:paraId="290181FB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39E44CFB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98" w:type="pct"/>
            <w:gridSpan w:val="2"/>
          </w:tcPr>
          <w:p w14:paraId="066A0803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9" w:type="pct"/>
            <w:gridSpan w:val="2"/>
          </w:tcPr>
          <w:p w14:paraId="2CC211DD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91" w:type="pct"/>
          </w:tcPr>
          <w:p w14:paraId="2C341CA9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7" w:type="pct"/>
          </w:tcPr>
          <w:p w14:paraId="663C3CE9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87" w:type="pct"/>
          </w:tcPr>
          <w:p w14:paraId="2FF9955B" w14:textId="77777777" w:rsidR="003952B4" w:rsidRPr="007B3CFC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</w:tr>
      <w:tr w:rsidR="003952B4" w:rsidRPr="00EF18C5" w14:paraId="1F5E57B5" w14:textId="77777777" w:rsidTr="003952B4">
        <w:trPr>
          <w:gridAfter w:val="1"/>
          <w:wAfter w:w="11" w:type="pct"/>
          <w:trHeight w:hRule="exact" w:val="403"/>
        </w:trPr>
        <w:tc>
          <w:tcPr>
            <w:tcW w:w="2238" w:type="pct"/>
          </w:tcPr>
          <w:p w14:paraId="4613D917" w14:textId="0A5E9BD9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92" w:type="pct"/>
          </w:tcPr>
          <w:p w14:paraId="027C3428" w14:textId="77777777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E98C1D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7B12D79" w14:textId="77777777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32A4BF4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B0B70B" w14:textId="77777777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6AEDF2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374BA8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52B4" w:rsidRPr="00EF18C5" w14:paraId="5EDB7AEC" w14:textId="77777777" w:rsidTr="003952B4">
        <w:trPr>
          <w:gridAfter w:val="1"/>
          <w:wAfter w:w="11" w:type="pct"/>
          <w:trHeight w:hRule="exact" w:val="403"/>
        </w:trPr>
        <w:tc>
          <w:tcPr>
            <w:tcW w:w="2238" w:type="pct"/>
          </w:tcPr>
          <w:p w14:paraId="01E631E7" w14:textId="5CA512E1" w:rsidR="003952B4" w:rsidRPr="00EF18C5" w:rsidRDefault="003952B4" w:rsidP="003952B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2" w:type="pct"/>
          </w:tcPr>
          <w:p w14:paraId="77152416" w14:textId="5878BAAF" w:rsidR="003952B4" w:rsidRPr="00E96FB4" w:rsidRDefault="00234DF7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116508A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501C81F1" w14:textId="0A28E351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A5C5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gridSpan w:val="2"/>
          </w:tcPr>
          <w:p w14:paraId="70B1E326" w14:textId="77777777" w:rsidR="003952B4" w:rsidRPr="00E96FB4" w:rsidRDefault="003952B4" w:rsidP="00395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36423FC" w14:textId="74D23AD2" w:rsidR="003952B4" w:rsidRPr="00E96FB4" w:rsidRDefault="007C662E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27" w:type="pct"/>
          </w:tcPr>
          <w:p w14:paraId="63C56C10" w14:textId="77777777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CF82D9" w14:textId="01AB4916" w:rsidR="003952B4" w:rsidRPr="00E96FB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</w:tbl>
    <w:p w14:paraId="3FA005FC" w14:textId="77777777" w:rsidR="007B3CFC" w:rsidRPr="007B3CFC" w:rsidRDefault="007B3CFC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8FA7" w14:textId="549CD897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7B3CFC" w:rsidRDefault="009477AB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130"/>
        <w:gridCol w:w="1890"/>
        <w:gridCol w:w="236"/>
        <w:gridCol w:w="1960"/>
      </w:tblGrid>
      <w:tr w:rsidR="0077574C" w:rsidRPr="004A1074" w14:paraId="72A8E0F0" w14:textId="77777777" w:rsidTr="009A3177">
        <w:trPr>
          <w:trHeight w:val="389"/>
          <w:tblHeader/>
        </w:trPr>
        <w:tc>
          <w:tcPr>
            <w:tcW w:w="5130" w:type="dxa"/>
          </w:tcPr>
          <w:p w14:paraId="42D59843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vAlign w:val="bottom"/>
          </w:tcPr>
          <w:p w14:paraId="173F07A7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1545D1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  <w:vAlign w:val="bottom"/>
          </w:tcPr>
          <w:p w14:paraId="13244CF4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2B4" w:rsidRPr="004A1074" w14:paraId="1A5EA8F4" w14:textId="77777777" w:rsidTr="009A3177">
        <w:trPr>
          <w:tblHeader/>
        </w:trPr>
        <w:tc>
          <w:tcPr>
            <w:tcW w:w="5130" w:type="dxa"/>
          </w:tcPr>
          <w:p w14:paraId="53CA4F26" w14:textId="5483D012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07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A107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4A107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890" w:type="dxa"/>
            <w:vAlign w:val="bottom"/>
          </w:tcPr>
          <w:p w14:paraId="134B374E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7955E49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  <w:vAlign w:val="bottom"/>
          </w:tcPr>
          <w:p w14:paraId="484F0424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4A1074" w14:paraId="1AD9A73A" w14:textId="77777777" w:rsidTr="009A3177">
        <w:trPr>
          <w:trHeight w:val="209"/>
          <w:tblHeader/>
        </w:trPr>
        <w:tc>
          <w:tcPr>
            <w:tcW w:w="5130" w:type="dxa"/>
          </w:tcPr>
          <w:p w14:paraId="3C84643E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86" w:type="dxa"/>
            <w:gridSpan w:val="3"/>
          </w:tcPr>
          <w:p w14:paraId="3E0682EE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574C" w:rsidRPr="004A1074" w14:paraId="6AFF2F2E" w14:textId="77777777" w:rsidTr="009A3177">
        <w:trPr>
          <w:trHeight w:val="353"/>
        </w:trPr>
        <w:tc>
          <w:tcPr>
            <w:tcW w:w="5130" w:type="dxa"/>
          </w:tcPr>
          <w:p w14:paraId="2AF1097A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C056A01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C09CA6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0" w:type="dxa"/>
          </w:tcPr>
          <w:p w14:paraId="564688E9" w14:textId="6D1A3C20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8D9" w:rsidRPr="004A1074" w14:paraId="08B79A4B" w14:textId="77777777" w:rsidTr="009A3177">
        <w:tc>
          <w:tcPr>
            <w:tcW w:w="5130" w:type="dxa"/>
          </w:tcPr>
          <w:p w14:paraId="0A6DA7E5" w14:textId="5855D505" w:rsidR="00A868D9" w:rsidRPr="004A1074" w:rsidRDefault="00180E08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="00A868D9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ทุนในบริษัท</w:t>
            </w:r>
            <w:r w:rsidR="00A868D9"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68D9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เบทาโกร</w:t>
            </w:r>
            <w:r w:rsidR="00A868D9"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868D9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ฟู้ด</w:t>
            </w:r>
            <w:r w:rsidR="00807EAC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ส์</w:t>
            </w:r>
            <w:r w:rsidR="00A868D9"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A868D9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  <w:r w:rsidR="00A868D9"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A868D9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BCEBE94" w14:textId="2ECB10A7" w:rsidR="00A868D9" w:rsidRPr="004A1074" w:rsidRDefault="00ED235F" w:rsidP="0062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4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720B0F" w14:textId="77777777" w:rsidR="00A868D9" w:rsidRPr="004A1074" w:rsidRDefault="00A868D9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0" w:type="dxa"/>
          </w:tcPr>
          <w:p w14:paraId="731F0960" w14:textId="7BAC6E64" w:rsidR="00A868D9" w:rsidRPr="004A1074" w:rsidRDefault="00E92ABD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</w:tr>
      <w:tr w:rsidR="00F01B45" w:rsidRPr="004A1074" w14:paraId="1F6866B5" w14:textId="77777777" w:rsidTr="007B3CFC">
        <w:trPr>
          <w:trHeight w:val="60"/>
        </w:trPr>
        <w:tc>
          <w:tcPr>
            <w:tcW w:w="5130" w:type="dxa"/>
          </w:tcPr>
          <w:p w14:paraId="20C5F5E2" w14:textId="77777777" w:rsidR="00F01B45" w:rsidRPr="00FF0988" w:rsidRDefault="00F01B45" w:rsidP="00701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5769DBD" w14:textId="77777777" w:rsidR="00F01B45" w:rsidRPr="00FF0988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E562C" w14:textId="77777777" w:rsidR="00F01B45" w:rsidRPr="00FF0988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98C88C8" w14:textId="77777777" w:rsidR="00F01B45" w:rsidRPr="00FF0988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74C" w:rsidRPr="004A1074" w14:paraId="4E713042" w14:textId="77777777" w:rsidTr="009A3177">
        <w:tc>
          <w:tcPr>
            <w:tcW w:w="5130" w:type="dxa"/>
          </w:tcPr>
          <w:p w14:paraId="20F9BDB9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7F02199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5B7AF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07A48AE5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74C" w:rsidRPr="004A1074" w14:paraId="404148F6" w14:textId="77777777" w:rsidTr="009A3177">
        <w:tc>
          <w:tcPr>
            <w:tcW w:w="5130" w:type="dxa"/>
          </w:tcPr>
          <w:p w14:paraId="2981D2B8" w14:textId="54A95685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0F29DC" w:rsidRPr="004A107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</w:tcPr>
          <w:p w14:paraId="747D94AA" w14:textId="33B53CF0" w:rsidR="0077574C" w:rsidRPr="004A1074" w:rsidRDefault="00970070" w:rsidP="0062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97007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10BD23F7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431964EA" w14:textId="3A25B3B4" w:rsidR="0077574C" w:rsidRPr="004A1074" w:rsidRDefault="00830FF7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5DD5" w:rsidRPr="004A1074" w14:paraId="2C4D682D" w14:textId="77777777" w:rsidTr="007B3CFC">
        <w:trPr>
          <w:trHeight w:val="695"/>
        </w:trPr>
        <w:tc>
          <w:tcPr>
            <w:tcW w:w="5130" w:type="dxa"/>
          </w:tcPr>
          <w:p w14:paraId="2FF5EE2A" w14:textId="77777777" w:rsidR="00F85DD5" w:rsidRPr="00FF0988" w:rsidRDefault="00F85DD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8BE8260" w14:textId="77777777" w:rsidR="00F85DD5" w:rsidRPr="00FF0988" w:rsidRDefault="00F85DD5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9C4A6F" w14:textId="77777777" w:rsidR="00F85DD5" w:rsidRPr="00FF0988" w:rsidRDefault="00F85DD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9E04895" w14:textId="77777777" w:rsidR="00F85DD5" w:rsidRPr="00FF0988" w:rsidRDefault="00F85DD5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74C" w:rsidRPr="004A1074" w14:paraId="489AD40A" w14:textId="77777777" w:rsidTr="009A3177">
        <w:tc>
          <w:tcPr>
            <w:tcW w:w="5130" w:type="dxa"/>
          </w:tcPr>
          <w:p w14:paraId="6FF0D05C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890" w:type="dxa"/>
          </w:tcPr>
          <w:p w14:paraId="04765CB3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EFB7E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5E930104" w14:textId="77777777" w:rsidR="0077574C" w:rsidRPr="004A10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286" w:rsidRPr="004A1074" w14:paraId="5C7A7AAB" w14:textId="77777777" w:rsidTr="009A3177">
        <w:tc>
          <w:tcPr>
            <w:tcW w:w="5130" w:type="dxa"/>
          </w:tcPr>
          <w:p w14:paraId="0BDA44D4" w14:textId="3C42F8FF" w:rsidR="00507286" w:rsidRPr="004A1074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890" w:type="dxa"/>
          </w:tcPr>
          <w:p w14:paraId="4F8F2CB7" w14:textId="1C6DE47D" w:rsidR="00507286" w:rsidRPr="004A1074" w:rsidRDefault="002E3359" w:rsidP="0062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2E33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A076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2B34F0F" w14:textId="77777777" w:rsidR="00507286" w:rsidRPr="004A1074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73ECBF79" w14:textId="2A7B9CBF" w:rsidR="00507286" w:rsidRPr="004A1074" w:rsidRDefault="006947A1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3359" w:rsidRPr="004A1074" w14:paraId="63739D77" w14:textId="77777777" w:rsidTr="009A3177">
        <w:tc>
          <w:tcPr>
            <w:tcW w:w="5130" w:type="dxa"/>
          </w:tcPr>
          <w:p w14:paraId="40EC9039" w14:textId="1F39A047" w:rsidR="002E3359" w:rsidRPr="004A1074" w:rsidRDefault="00867C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890" w:type="dxa"/>
          </w:tcPr>
          <w:p w14:paraId="4E65B2BF" w14:textId="1B277124" w:rsidR="002E3359" w:rsidRPr="002E3359" w:rsidRDefault="00867C4C" w:rsidP="0062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336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8733A3" w14:textId="77777777" w:rsidR="002E3359" w:rsidRPr="004A1074" w:rsidRDefault="002E335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0" w:type="dxa"/>
          </w:tcPr>
          <w:p w14:paraId="13D4BD6C" w14:textId="63390C59" w:rsidR="002E3359" w:rsidRPr="004A1074" w:rsidRDefault="006947A1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45EEAF" w14:textId="6A8E1310" w:rsidR="00631301" w:rsidRPr="007B3CFC" w:rsidRDefault="00631301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422C6" w14:textId="283D24D3" w:rsidR="007F1D2F" w:rsidRDefault="007F1D2F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Pr="00CF2BB2">
        <w:rPr>
          <w:rFonts w:asciiTheme="majorBidi" w:hAnsiTheme="majorBidi" w:cstheme="majorBidi"/>
          <w:sz w:val="30"/>
          <w:szCs w:val="30"/>
        </w:rPr>
        <w:t xml:space="preserve">2568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ได้เพิ่มทุน</w:t>
      </w:r>
      <w:r w:rsidR="008D41FC" w:rsidRPr="00CF2BB2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A72F38">
        <w:rPr>
          <w:rFonts w:asciiTheme="majorBidi" w:hAnsiTheme="majorBidi" w:cstheme="majorBidi" w:hint="cs"/>
          <w:sz w:val="30"/>
          <w:szCs w:val="30"/>
          <w:cs/>
        </w:rPr>
        <w:t>ตามสัดส่วน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ฟู้ด</w:t>
      </w:r>
      <w:r w:rsidR="00CF4A66">
        <w:rPr>
          <w:rFonts w:asciiTheme="majorBidi" w:hAnsiTheme="majorBidi" w:cstheme="majorBidi" w:hint="cs"/>
          <w:sz w:val="30"/>
          <w:szCs w:val="30"/>
          <w:cs/>
        </w:rPr>
        <w:t>ส์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สิงคโปร์</w:t>
      </w:r>
      <w:r w:rsidR="00F65AB1" w:rsidRPr="00CF2BB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C76F9D">
        <w:rPr>
          <w:rFonts w:asciiTheme="majorBidi" w:hAnsiTheme="majorBidi" w:cstheme="majorBidi"/>
          <w:sz w:val="30"/>
          <w:szCs w:val="30"/>
        </w:rPr>
        <w:br/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776A08" w:rsidRPr="00CF2BB2">
        <w:rPr>
          <w:rFonts w:asciiTheme="majorBidi" w:hAnsiTheme="majorBidi" w:cstheme="majorBidi"/>
          <w:sz w:val="30"/>
          <w:szCs w:val="30"/>
        </w:rPr>
        <w:t>75.85</w:t>
      </w:r>
      <w:r w:rsidR="001B0581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="00776A08" w:rsidRPr="00CF2BB2">
        <w:rPr>
          <w:rFonts w:asciiTheme="majorBidi" w:hAnsiTheme="majorBidi"/>
          <w:sz w:val="30"/>
          <w:szCs w:val="30"/>
        </w:rPr>
        <w:t>1,8</w:t>
      </w:r>
      <w:r w:rsidR="005534F8">
        <w:rPr>
          <w:rFonts w:asciiTheme="majorBidi" w:hAnsiTheme="majorBidi"/>
          <w:sz w:val="30"/>
          <w:szCs w:val="30"/>
        </w:rPr>
        <w:t>8</w:t>
      </w:r>
      <w:r w:rsidR="00776A08" w:rsidRPr="00CF2BB2">
        <w:rPr>
          <w:rFonts w:asciiTheme="majorBidi" w:hAnsiTheme="majorBidi"/>
          <w:sz w:val="30"/>
          <w:szCs w:val="30"/>
        </w:rPr>
        <w:t>6</w:t>
      </w:r>
      <w:r w:rsidR="00573FD2" w:rsidRPr="00CF2BB2">
        <w:rPr>
          <w:rFonts w:asciiTheme="majorBidi" w:hAnsiTheme="majorBidi"/>
          <w:sz w:val="30"/>
          <w:szCs w:val="30"/>
        </w:rPr>
        <w:t xml:space="preserve"> 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245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5DA5">
        <w:rPr>
          <w:rFonts w:asciiTheme="majorBidi" w:hAnsiTheme="majorBidi" w:cstheme="majorBidi" w:hint="cs"/>
          <w:sz w:val="30"/>
          <w:szCs w:val="30"/>
          <w:cs/>
        </w:rPr>
        <w:t>โดยมีวัตถุประสงค์เพื่อซื้อ</w:t>
      </w:r>
      <w:r w:rsidR="00991389" w:rsidRPr="00CF2BB2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AA72EE" w:rsidRPr="00AA72EE">
        <w:rPr>
          <w:rFonts w:asciiTheme="majorBidi" w:hAnsiTheme="majorBidi"/>
          <w:spacing w:val="-4"/>
          <w:sz w:val="30"/>
          <w:szCs w:val="30"/>
        </w:rPr>
        <w:t>Eggriculture</w:t>
      </w:r>
      <w:proofErr w:type="spellEnd"/>
      <w:r w:rsidR="00AA72EE" w:rsidRPr="00AA72EE">
        <w:rPr>
          <w:rFonts w:asciiTheme="majorBidi" w:hAnsiTheme="majorBidi"/>
          <w:spacing w:val="-4"/>
          <w:sz w:val="30"/>
          <w:szCs w:val="30"/>
        </w:rPr>
        <w:t xml:space="preserve"> Foods Limited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C76F9D">
        <w:rPr>
          <w:rFonts w:asciiTheme="majorBidi" w:hAnsiTheme="majorBidi" w:cstheme="majorBidi"/>
          <w:sz w:val="30"/>
          <w:szCs w:val="30"/>
        </w:rPr>
        <w:t xml:space="preserve"> </w:t>
      </w:r>
      <w:r w:rsidR="00776A08" w:rsidRPr="00CF2BB2">
        <w:rPr>
          <w:rFonts w:asciiTheme="majorBidi" w:hAnsiTheme="majorBidi" w:cstheme="majorBidi"/>
          <w:sz w:val="30"/>
          <w:szCs w:val="30"/>
        </w:rPr>
        <w:t>100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="00776A08" w:rsidRPr="00CF2BB2">
        <w:rPr>
          <w:rFonts w:asciiTheme="majorBidi" w:hAnsiTheme="majorBidi" w:cstheme="majorBidi"/>
          <w:sz w:val="30"/>
          <w:szCs w:val="30"/>
        </w:rPr>
        <w:t>2,490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F2BB2" w:rsidRPr="00CF2B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7D95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="00981B30">
        <w:rPr>
          <w:rFonts w:asciiTheme="majorBidi" w:hAnsiTheme="majorBidi" w:cstheme="majorBidi" w:hint="cs"/>
          <w:sz w:val="30"/>
          <w:szCs w:val="30"/>
          <w:cs/>
        </w:rPr>
        <w:t>ตามที่</w:t>
      </w:r>
      <w:r w:rsidR="00CF2BB2" w:rsidRPr="00CF2BB2">
        <w:rPr>
          <w:rFonts w:asciiTheme="majorBidi" w:hAnsiTheme="majorBidi" w:hint="cs"/>
          <w:sz w:val="30"/>
          <w:szCs w:val="30"/>
          <w:cs/>
        </w:rPr>
        <w:t xml:space="preserve">ได้อธิบายไว้ในหมายเหตุข้อ </w:t>
      </w:r>
      <w:r w:rsidR="00CF2BB2" w:rsidRPr="00CF2BB2">
        <w:rPr>
          <w:rFonts w:asciiTheme="majorBidi" w:hAnsiTheme="majorBidi"/>
          <w:sz w:val="30"/>
          <w:szCs w:val="30"/>
        </w:rPr>
        <w:t>2</w:t>
      </w:r>
    </w:p>
    <w:p w14:paraId="257075DA" w14:textId="77777777" w:rsidR="005003EA" w:rsidRPr="007B3CFC" w:rsidRDefault="005003EA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3B7C494A" w14:textId="004B71A0" w:rsidR="007F1D2F" w:rsidRDefault="002E20D9" w:rsidP="0050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 เคอรี่ เอ็กซ์เพ</w:t>
      </w:r>
      <w:r w:rsidR="005E60CC">
        <w:rPr>
          <w:rFonts w:asciiTheme="majorBidi" w:hAnsiTheme="majorBidi" w:hint="cs"/>
          <w:sz w:val="30"/>
          <w:szCs w:val="30"/>
          <w:cs/>
        </w:rPr>
        <w:t>ร</w:t>
      </w:r>
      <w:r>
        <w:rPr>
          <w:rFonts w:asciiTheme="majorBidi" w:hAnsiTheme="majorBidi" w:hint="cs"/>
          <w:sz w:val="30"/>
          <w:szCs w:val="30"/>
          <w:cs/>
        </w:rPr>
        <w:t xml:space="preserve">ส เบทาโกร จำกัด </w:t>
      </w:r>
      <w:r>
        <w:rPr>
          <w:rFonts w:asciiTheme="majorBidi" w:hAnsiTheme="majorBidi"/>
          <w:sz w:val="30"/>
          <w:szCs w:val="30"/>
        </w:rPr>
        <w:t>(</w:t>
      </w:r>
      <w:r>
        <w:rPr>
          <w:rFonts w:asciiTheme="majorBidi" w:hAnsiTheme="majorBidi" w:hint="cs"/>
          <w:sz w:val="30"/>
          <w:szCs w:val="30"/>
          <w:cs/>
        </w:rPr>
        <w:t>ซึ่งเป็นบริษัทร่วม</w:t>
      </w:r>
      <w:r w:rsidR="007114DA">
        <w:rPr>
          <w:rFonts w:asciiTheme="majorBidi" w:hAnsiTheme="majorBidi" w:hint="cs"/>
          <w:sz w:val="30"/>
          <w:szCs w:val="30"/>
          <w:cs/>
        </w:rPr>
        <w:t>ทางอ้อม</w:t>
      </w:r>
      <w:r>
        <w:rPr>
          <w:rFonts w:asciiTheme="majorBidi" w:hAnsiTheme="majorBidi"/>
          <w:sz w:val="30"/>
          <w:szCs w:val="30"/>
        </w:rPr>
        <w:t xml:space="preserve">)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C30DB2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คณะกรรมการของบริษัท มีมติอนุมัติเลิกบริษัท เคอรี่ เอ็กซ์เพรส</w:t>
      </w:r>
      <w:r w:rsidR="00346181">
        <w:rPr>
          <w:rFonts w:asciiTheme="majorBidi" w:hAnsiTheme="majorBidi" w:hint="cs"/>
          <w:sz w:val="30"/>
          <w:szCs w:val="30"/>
          <w:cs/>
        </w:rPr>
        <w:t xml:space="preserve"> เบทาโกร จำกัด</w:t>
      </w:r>
    </w:p>
    <w:p w14:paraId="3728B477" w14:textId="6E5412D2" w:rsidR="007D7D1B" w:rsidRPr="007B3CFC" w:rsidRDefault="007D7D1B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CE76CD9" w14:textId="4D725B63" w:rsidR="005009AD" w:rsidRPr="00917B84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917B84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4CCDCC19" w:rsidR="008021BA" w:rsidRPr="007B3CFC" w:rsidRDefault="008021BA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4A1074" w14:paraId="0392D514" w14:textId="77777777" w:rsidTr="00DD0AA9">
        <w:trPr>
          <w:tblHeader/>
        </w:trPr>
        <w:tc>
          <w:tcPr>
            <w:tcW w:w="4176" w:type="dxa"/>
          </w:tcPr>
          <w:p w14:paraId="64A35336" w14:textId="77777777" w:rsidR="00E410E0" w:rsidRPr="004A1074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4A1074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4A1074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3222FEB9" w14:textId="77777777" w:rsidR="00E410E0" w:rsidRPr="004A1074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4A1074" w14:paraId="79B41A56" w14:textId="77777777" w:rsidTr="00DD0AA9">
        <w:trPr>
          <w:tblHeader/>
        </w:trPr>
        <w:tc>
          <w:tcPr>
            <w:tcW w:w="4176" w:type="dxa"/>
          </w:tcPr>
          <w:p w14:paraId="330519E3" w14:textId="3757230F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0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10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A10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07" w:type="dxa"/>
          </w:tcPr>
          <w:p w14:paraId="65BEE717" w14:textId="4CD6764E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2" w:type="dxa"/>
          </w:tcPr>
          <w:p w14:paraId="67B43E16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8BEBEF1" w14:textId="176EC124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18AFDB13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D74323C" w14:textId="4203D0AD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7B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5DB7E277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77D1AF" w14:textId="115756C8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952B4" w:rsidRPr="004A1074" w14:paraId="09CFBD98" w14:textId="77777777" w:rsidTr="00DD0AA9">
        <w:trPr>
          <w:tblHeader/>
        </w:trPr>
        <w:tc>
          <w:tcPr>
            <w:tcW w:w="4176" w:type="dxa"/>
          </w:tcPr>
          <w:p w14:paraId="0D634783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6148F" w:rsidRPr="004A1074" w14:paraId="61704381" w14:textId="77777777" w:rsidTr="00CA5C89">
        <w:tc>
          <w:tcPr>
            <w:tcW w:w="4176" w:type="dxa"/>
          </w:tcPr>
          <w:p w14:paraId="01A91B02" w14:textId="1F5DC338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4A107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7DC456" w14:textId="0A7A8A6E" w:rsidR="00B6148F" w:rsidRPr="004A1074" w:rsidRDefault="000B4BB9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36ED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E589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E20251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7FB205" w14:textId="279B4D94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D466E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BE3B0EB" w14:textId="295C99C3" w:rsidR="00B6148F" w:rsidRPr="004A1074" w:rsidRDefault="00AE1CD1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813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590701BC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CDA6561" w14:textId="4E86CA14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B6148F" w:rsidRPr="004A1074" w14:paraId="581F7B3F" w14:textId="77777777" w:rsidTr="00CA5C89">
        <w:tc>
          <w:tcPr>
            <w:tcW w:w="4176" w:type="dxa"/>
          </w:tcPr>
          <w:p w14:paraId="2ADAA313" w14:textId="6D55979C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4A107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AEE95E" w14:textId="2683899D" w:rsidR="00B6148F" w:rsidRPr="004A1074" w:rsidRDefault="00F36EDC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3B9057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1D479A" w14:textId="1EC0DBA1" w:rsidR="00B6148F" w:rsidRPr="004A1074" w:rsidRDefault="0006491F" w:rsidP="0006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1D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48F" w:rsidRPr="004A1074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50AB4D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C85FF8" w14:textId="66C5AA93" w:rsidR="00B6148F" w:rsidRPr="004A1074" w:rsidRDefault="00374B73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616935F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B207B1A" w14:textId="24033FAD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B6148F" w:rsidRPr="004A1074" w14:paraId="060B615E" w14:textId="77777777" w:rsidTr="00CA5C89">
        <w:tc>
          <w:tcPr>
            <w:tcW w:w="4176" w:type="dxa"/>
          </w:tcPr>
          <w:p w14:paraId="4AC801D1" w14:textId="35FE0019" w:rsidR="006B15A6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FA9846" w14:textId="1058F34E" w:rsidR="00B6148F" w:rsidRPr="004A1074" w:rsidRDefault="00F63BE0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027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B09E1B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E4234" w14:textId="5D1A92B4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2EC145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B961FC" w14:textId="482DA5CA" w:rsidR="00B6148F" w:rsidRPr="004A1074" w:rsidRDefault="00374B73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9F0EC5E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AA8BA9A" w14:textId="77906859" w:rsidR="006B15A6" w:rsidRPr="00AA1561" w:rsidRDefault="00B6148F" w:rsidP="006B1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A15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48F" w:rsidRPr="004A1074" w14:paraId="2047EF7D" w14:textId="77777777" w:rsidTr="00CA5C89">
        <w:tc>
          <w:tcPr>
            <w:tcW w:w="4176" w:type="dxa"/>
          </w:tcPr>
          <w:p w14:paraId="14E38C02" w14:textId="077F7CF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hint="cs"/>
                <w:sz w:val="28"/>
                <w:szCs w:val="28"/>
                <w:cs/>
              </w:rPr>
              <w:t xml:space="preserve">ได้มาจากการซื้อธุรกิจ </w:t>
            </w:r>
            <w:r w:rsidRPr="004A1074"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4A107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ดูหมายเหตุข้อ</w:t>
            </w:r>
            <w:r w:rsidRPr="004A1074"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7EE018" w14:textId="662AD661" w:rsidR="00B6148F" w:rsidRPr="004A1074" w:rsidRDefault="000E13B8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6801D7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F1B582A" w14:textId="5F7AF342" w:rsidR="00B6148F" w:rsidRPr="00B6148F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232E6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37941F" w14:textId="1A3E0ECD" w:rsidR="00B6148F" w:rsidRPr="004A1074" w:rsidRDefault="00374B73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F3A38B0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79D8017" w14:textId="65ED1F67" w:rsidR="00B6148F" w:rsidRPr="00AA1561" w:rsidRDefault="00B6148F" w:rsidP="00AA1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5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48F" w:rsidRPr="004A1074" w14:paraId="762671AE" w14:textId="77777777" w:rsidTr="00CA5C89">
        <w:tc>
          <w:tcPr>
            <w:tcW w:w="4176" w:type="dxa"/>
          </w:tcPr>
          <w:p w14:paraId="2830D8AE" w14:textId="0AC46540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="006E3B6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สิทธิการใช้ </w:t>
            </w:r>
            <w:r w:rsidRPr="004A107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A107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F55A08" w14:textId="146F4040" w:rsidR="00B6148F" w:rsidRPr="004A1074" w:rsidRDefault="000E13B8" w:rsidP="00374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38BE869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5FAF3B" w14:textId="0AD30C16" w:rsidR="00B6148F" w:rsidRPr="00AA1561" w:rsidRDefault="00B6148F" w:rsidP="00EF6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A15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D22EEB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5EC7F5" w14:textId="31361229" w:rsidR="00B6148F" w:rsidRPr="004A1074" w:rsidRDefault="00A27148" w:rsidP="00A2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237" w:type="dxa"/>
            <w:vAlign w:val="bottom"/>
          </w:tcPr>
          <w:p w14:paraId="4729F2FF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F5BF72E" w14:textId="54DA977F" w:rsidR="00B6148F" w:rsidRPr="00AA1561" w:rsidRDefault="00B6148F" w:rsidP="00AA1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5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148F" w:rsidRPr="004A1074" w14:paraId="388275DA" w14:textId="77777777" w:rsidTr="00CA5C89">
        <w:tc>
          <w:tcPr>
            <w:tcW w:w="4176" w:type="dxa"/>
          </w:tcPr>
          <w:p w14:paraId="64EB86F5" w14:textId="2F35DA8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hint="cs"/>
                <w:sz w:val="28"/>
                <w:szCs w:val="28"/>
                <w:cs/>
              </w:rPr>
              <w:t>โอนไปสินทรัพย์ไม่มีตัวตน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107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A10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1074">
              <w:rPr>
                <w:rFonts w:asciiTheme="majorBidi" w:hAnsi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552ED" w14:textId="1DAED558" w:rsidR="00B6148F" w:rsidRPr="004A1074" w:rsidRDefault="000E13B8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6B137A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D7372A" w14:textId="5D836B0D" w:rsidR="00B6148F" w:rsidRPr="00B0732B" w:rsidRDefault="00B6148F" w:rsidP="00B07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32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A10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C2C3B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E9DBE0" w14:textId="69AF81DC" w:rsidR="00B6148F" w:rsidRPr="004A1074" w:rsidRDefault="006C0877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AA517BC" w14:textId="77777777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A8C6EC6" w14:textId="60F2BE3F" w:rsidR="00B6148F" w:rsidRPr="004A1074" w:rsidRDefault="00B6148F" w:rsidP="00B6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3952B4" w:rsidRPr="004A1074" w14:paraId="0652BFD5" w14:textId="77777777" w:rsidTr="00CA5C89">
        <w:tc>
          <w:tcPr>
            <w:tcW w:w="4176" w:type="dxa"/>
          </w:tcPr>
          <w:p w14:paraId="48462623" w14:textId="71695D44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4A1074"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31F085" w14:textId="5837FD59" w:rsidR="003952B4" w:rsidRPr="004A1074" w:rsidRDefault="001E589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44CF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E4F610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C06BD3" w14:textId="27AF907D" w:rsidR="003952B4" w:rsidRPr="004A1074" w:rsidRDefault="001E589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1B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60EC7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55758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D248EB4" w14:textId="21A2250B" w:rsidR="003952B4" w:rsidRPr="004A1074" w:rsidRDefault="001E589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DE0F90">
              <w:rPr>
                <w:rFonts w:asciiTheme="majorBidi" w:hAnsiTheme="majorBidi"/>
                <w:sz w:val="28"/>
                <w:szCs w:val="28"/>
              </w:rPr>
              <w:t>3</w:t>
            </w:r>
            <w:r w:rsidR="008813E4">
              <w:rPr>
                <w:rFonts w:asciiTheme="majorBidi" w:hAnsiTheme="majorBidi"/>
                <w:sz w:val="28"/>
                <w:szCs w:val="28"/>
              </w:rPr>
              <w:t>31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5E837105" w14:textId="77777777" w:rsidR="003952B4" w:rsidRPr="004A1074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393C0A7" w14:textId="5C0397DA" w:rsidR="003952B4" w:rsidRPr="004A1074" w:rsidRDefault="001E589F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5929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282C0EC" w14:textId="77777777" w:rsidR="00FF0988" w:rsidRPr="007B3CFC" w:rsidRDefault="00FF0988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9A6731" w14:textId="6089D379" w:rsidR="0009779B" w:rsidRPr="00EF18C5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7B3CFC" w:rsidRDefault="00BD0470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8460B9" w14:textId="6C900FE2" w:rsidR="00D11157" w:rsidRDefault="00D46A21" w:rsidP="00DD0AA9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F9059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E51C18" w:rsidRPr="00F9059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1AEE" w:rsidRPr="00F9059E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327D3" w:rsidRPr="00F9059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327D3" w:rsidRPr="00F9059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B1AEE" w:rsidRPr="00F9059E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327D3" w:rsidRPr="00F905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9059E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ได้เข้าทำสัญญา</w:t>
      </w:r>
      <w:r w:rsidR="00CB26B3"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="00E410E0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FA5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F18C5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F18C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 w:rsidRPr="00EF18C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</w:p>
    <w:p w14:paraId="411D04FA" w14:textId="77777777" w:rsidR="007B3CFC" w:rsidRDefault="007B3CFC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7544" w14:textId="1154D18D" w:rsidR="00F71209" w:rsidRDefault="00F71209" w:rsidP="00F71209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หุ้นกู้</w:t>
      </w:r>
    </w:p>
    <w:p w14:paraId="7FAC2922" w14:textId="77777777" w:rsidR="00F71209" w:rsidRPr="00FF0988" w:rsidRDefault="00F71209" w:rsidP="00182F9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69F0F5A8" w14:textId="77777777" w:rsidR="00F71209" w:rsidRDefault="007F3FA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182F92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02A77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บริษัทออก</w:t>
      </w:r>
      <w:r w:rsidR="00A53C78">
        <w:rPr>
          <w:rFonts w:asciiTheme="majorBidi" w:hAnsiTheme="majorBidi" w:hint="cs"/>
          <w:spacing w:val="-2"/>
          <w:sz w:val="30"/>
          <w:szCs w:val="30"/>
          <w:cs/>
        </w:rPr>
        <w:t>จำหน่าย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หุ้นกู้</w:t>
      </w:r>
      <w:r w:rsidR="00A53C78">
        <w:rPr>
          <w:rFonts w:asciiTheme="majorBidi" w:hAnsiTheme="majorBidi" w:hint="cs"/>
          <w:spacing w:val="-2"/>
          <w:sz w:val="30"/>
          <w:szCs w:val="30"/>
          <w:cs/>
        </w:rPr>
        <w:t>ระยะยาว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53C78">
        <w:rPr>
          <w:rFonts w:asciiTheme="majorBidi" w:hAnsiTheme="majorBidi"/>
          <w:spacing w:val="-2"/>
          <w:sz w:val="30"/>
          <w:szCs w:val="30"/>
        </w:rPr>
        <w:t>2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มูลค่าที่ตราไว้หน่วยละ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53C78">
        <w:rPr>
          <w:rFonts w:asciiTheme="majorBidi" w:hAnsiTheme="majorBidi"/>
          <w:spacing w:val="-2"/>
          <w:sz w:val="30"/>
          <w:szCs w:val="30"/>
        </w:rPr>
        <w:t>1,000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04FA8">
        <w:rPr>
          <w:rFonts w:asciiTheme="majorBidi" w:hAnsiTheme="majorBidi"/>
          <w:spacing w:val="-2"/>
          <w:sz w:val="30"/>
          <w:szCs w:val="30"/>
        </w:rPr>
        <w:br/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04FA8" w:rsidRPr="00CC45D4">
        <w:rPr>
          <w:rFonts w:asciiTheme="majorBidi" w:hAnsiTheme="majorBidi"/>
          <w:spacing w:val="-4"/>
          <w:sz w:val="30"/>
          <w:szCs w:val="30"/>
        </w:rPr>
        <w:t>2,000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2251E" w:rsidRPr="00CC45D4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กำหนด</w:t>
      </w:r>
      <w:r w:rsidR="00CF4A66" w:rsidRPr="00CC45D4">
        <w:rPr>
          <w:rFonts w:asciiTheme="majorBidi" w:hAnsiTheme="majorBidi" w:hint="cs"/>
          <w:spacing w:val="-4"/>
          <w:sz w:val="30"/>
          <w:szCs w:val="30"/>
          <w:cs/>
        </w:rPr>
        <w:t>ไถ่ถอน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ในวันที่</w:t>
      </w:r>
      <w:r w:rsidR="00A53C78" w:rsidRPr="00CC45D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53C78" w:rsidRPr="00CC45D4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กรกฎาคม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53C78" w:rsidRPr="00CC45D4">
        <w:rPr>
          <w:rFonts w:asciiTheme="majorBidi" w:hAnsiTheme="majorBidi"/>
          <w:spacing w:val="-4"/>
          <w:sz w:val="30"/>
          <w:szCs w:val="30"/>
        </w:rPr>
        <w:t>2569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และมีอัตราดอกเบี้ยคงที่ร้อยละ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04FA8" w:rsidRPr="00CC45D4">
        <w:rPr>
          <w:rFonts w:asciiTheme="majorBidi" w:hAnsiTheme="majorBidi"/>
          <w:spacing w:val="-4"/>
          <w:sz w:val="30"/>
          <w:szCs w:val="30"/>
        </w:rPr>
        <w:t>2.70</w:t>
      </w:r>
      <w:r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C45D4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2594B">
        <w:rPr>
          <w:rFonts w:asciiTheme="majorBidi" w:hAnsiTheme="majorBidi"/>
          <w:spacing w:val="-2"/>
          <w:sz w:val="30"/>
          <w:szCs w:val="30"/>
        </w:rPr>
        <w:br/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หุ้นกู้มีกำหนดชำระดอกเบี้ยทุก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5FAF">
        <w:rPr>
          <w:rFonts w:asciiTheme="majorBidi" w:hAnsiTheme="majorBidi"/>
          <w:spacing w:val="-2"/>
          <w:sz w:val="30"/>
          <w:szCs w:val="30"/>
        </w:rPr>
        <w:t>6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145AD87A" w14:textId="5895D203" w:rsidR="00E8150A" w:rsidRPr="00FF0988" w:rsidRDefault="00E8150A" w:rsidP="00FF098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22"/>
          <w:szCs w:val="22"/>
          <w:cs/>
        </w:rPr>
      </w:pPr>
    </w:p>
    <w:p w14:paraId="7DDBE3D4" w14:textId="77777777" w:rsidR="00B9733A" w:rsidRPr="00EF18C5" w:rsidRDefault="00B9733A" w:rsidP="00B9733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0932C156" w14:textId="77777777" w:rsidR="00B9733A" w:rsidRPr="00FF0988" w:rsidRDefault="00B9733A" w:rsidP="007F3FA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63EB8FE1" w14:textId="560DCCA2" w:rsidR="00D5314C" w:rsidRDefault="00D5314C" w:rsidP="00D5314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ผู้บริหาร</w:t>
      </w:r>
      <w:r w:rsidRPr="009C7477">
        <w:rPr>
          <w:rFonts w:asciiTheme="majorBidi" w:hAnsiTheme="majorBidi" w:hint="cs"/>
          <w:sz w:val="30"/>
          <w:szCs w:val="30"/>
          <w:cs/>
        </w:rPr>
        <w:t>พิจารณา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ว่ากลุ่มบริษัทมี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 xml:space="preserve">3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ส่วนงานที่รายงาน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ดังรายละเอียดข้างล่าง</w:t>
      </w:r>
      <w:r w:rsidRPr="009C747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ซึ่งเป็นหน่วยงานธุรกิจที่สำคัญ</w:t>
      </w:r>
      <w:r w:rsidR="009C747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9C747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9C7477">
        <w:rPr>
          <w:rFonts w:asciiTheme="majorBidi" w:hAnsiTheme="majorBidi" w:hint="cs"/>
          <w:sz w:val="30"/>
          <w:szCs w:val="30"/>
          <w:cs/>
        </w:rPr>
        <w:t>ที่มีลักษณะเชิงเศรษฐกิจที่แตกต่างกันและมีการบริหารจัดการแยกต่างหาก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โดยในระหว่างงวด</w:t>
      </w:r>
      <w:r w:rsidR="009C7477">
        <w:rPr>
          <w:rFonts w:asciiTheme="majorBidi" w:hAnsiTheme="majorBidi"/>
          <w:sz w:val="30"/>
          <w:szCs w:val="30"/>
        </w:rPr>
        <w:br/>
      </w:r>
      <w:r w:rsidR="00233C9E">
        <w:rPr>
          <w:rFonts w:asciiTheme="majorBidi" w:hAnsiTheme="majorBidi" w:hint="cs"/>
          <w:sz w:val="30"/>
          <w:szCs w:val="30"/>
          <w:cs/>
        </w:rPr>
        <w:t>หก</w:t>
      </w:r>
      <w:r w:rsidRPr="009C747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>3</w:t>
      </w:r>
      <w:r w:rsidR="00233C9E">
        <w:rPr>
          <w:rFonts w:asciiTheme="majorBidi" w:hAnsiTheme="majorBidi"/>
          <w:sz w:val="30"/>
          <w:szCs w:val="30"/>
        </w:rPr>
        <w:t>0</w:t>
      </w:r>
      <w:r w:rsidR="00233C9E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/>
          <w:sz w:val="30"/>
          <w:szCs w:val="30"/>
        </w:rPr>
        <w:t>2568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ผู้มีอำนาจตัดสินใจสูงสุดด้านการดำเนินงานได้พิจารณารวมส่วนงาน</w:t>
      </w:r>
      <w:r w:rsidR="009C7477">
        <w:rPr>
          <w:rFonts w:asciiTheme="majorBidi" w:hAnsiTheme="majorBidi"/>
          <w:sz w:val="30"/>
          <w:szCs w:val="30"/>
        </w:rPr>
        <w:br/>
      </w:r>
      <w:r w:rsidRPr="009C7477">
        <w:rPr>
          <w:rFonts w:asciiTheme="majorBidi" w:hAnsiTheme="majorBidi" w:hint="cs"/>
          <w:sz w:val="30"/>
          <w:szCs w:val="30"/>
          <w:cs/>
        </w:rPr>
        <w:t>อาหารเพื่อการบริโภค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ส่วนงานส่งออก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ส่วนงานผลิตภัณฑ์ร่วมและผลพลอยได้และอาหารอื่นๆ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ส่วนงานปศุสัตว์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และส่วนงานต่างประเทศเข้าด้วยกันเป็นส่วนงานอาหารเพื่อบริโภค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เนื่องจากลักษณะธุรกิจและการจัดสรรทรัพยากร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รวมถึงการประเมินผลการปฏิบัติงาน</w:t>
      </w:r>
      <w:r w:rsidR="00DB5B9E" w:rsidRPr="009C7477">
        <w:rPr>
          <w:rFonts w:asciiTheme="majorBidi" w:hAnsiTheme="majorBidi"/>
          <w:sz w:val="30"/>
          <w:szCs w:val="30"/>
        </w:rPr>
        <w:t xml:space="preserve"> </w:t>
      </w:r>
      <w:r w:rsidR="00EA5DCB">
        <w:rPr>
          <w:rFonts w:asciiTheme="majorBidi" w:hAnsiTheme="majorBidi" w:hint="cs"/>
          <w:sz w:val="30"/>
          <w:szCs w:val="30"/>
          <w:cs/>
        </w:rPr>
        <w:t>และพิจารณาส่วนงานที่รายงาน</w:t>
      </w:r>
      <w:r w:rsidRPr="009C7477">
        <w:rPr>
          <w:rFonts w:asciiTheme="majorBidi" w:hAnsiTheme="majorBidi" w:hint="cs"/>
          <w:sz w:val="30"/>
          <w:szCs w:val="30"/>
          <w:cs/>
        </w:rPr>
        <w:t>เป็นส่วนงานเกษตร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ส่วนงานอาหารเพื่อการบริโภค</w:t>
      </w:r>
      <w:r w:rsidRPr="009C7477">
        <w:rPr>
          <w:rFonts w:asciiTheme="majorBidi" w:hAnsiTheme="majorBidi"/>
          <w:sz w:val="30"/>
          <w:szCs w:val="30"/>
          <w:cs/>
        </w:rPr>
        <w:t xml:space="preserve"> </w:t>
      </w:r>
      <w:r w:rsidRPr="009C7477">
        <w:rPr>
          <w:rFonts w:asciiTheme="majorBidi" w:hAnsiTheme="majorBidi" w:hint="cs"/>
          <w:sz w:val="30"/>
          <w:szCs w:val="30"/>
          <w:cs/>
        </w:rPr>
        <w:t>ส่วนงานสัตว์เลี้ยงและส่วนงานอื่น ๆ</w:t>
      </w:r>
    </w:p>
    <w:p w14:paraId="0580F481" w14:textId="77777777" w:rsidR="004E6F76" w:rsidRPr="00FF0988" w:rsidRDefault="004E6F76" w:rsidP="00D5314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22"/>
          <w:szCs w:val="22"/>
        </w:rPr>
      </w:pPr>
    </w:p>
    <w:p w14:paraId="741468B8" w14:textId="26F7CD71" w:rsidR="00C362F7" w:rsidRPr="00EF18C5" w:rsidRDefault="00C362F7" w:rsidP="00C36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6F5D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เดือนสิ้นสุด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6F5D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0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6F5D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มิถุนายน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</w:p>
    <w:p w14:paraId="4E02404C" w14:textId="77777777" w:rsidR="00C362F7" w:rsidRPr="00FF0988" w:rsidRDefault="00C362F7" w:rsidP="00C362F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46"/>
        <w:gridCol w:w="180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C362F7" w:rsidRPr="00EF18C5" w14:paraId="115F5E3B" w14:textId="77777777" w:rsidTr="003C6EBB">
        <w:trPr>
          <w:cantSplit/>
          <w:trHeight w:val="299"/>
        </w:trPr>
        <w:tc>
          <w:tcPr>
            <w:tcW w:w="4176" w:type="dxa"/>
          </w:tcPr>
          <w:p w14:paraId="47697B5A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34ADFA1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62F7" w:rsidRPr="00EF18C5" w14:paraId="272A37E4" w14:textId="77777777" w:rsidTr="009D64E8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12AEC12C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55357040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203B16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587B427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32170B1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9106F48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4689EA68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33F27C0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8D4074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5DEEA484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62F7" w:rsidRPr="00EF18C5" w14:paraId="3002C589" w14:textId="77777777" w:rsidTr="009D64E8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19AEFACD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8D83D3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</w:tcPr>
          <w:p w14:paraId="4AB0A63E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5E674C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251A275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7633D8B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353CE5A6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7C42D75C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2AB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2B4CDE4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3EF74AF1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62F7" w:rsidRPr="00EF18C5" w14:paraId="737E94D1" w14:textId="77777777" w:rsidTr="009D64E8">
        <w:trPr>
          <w:cantSplit/>
          <w:trHeight w:val="299"/>
        </w:trPr>
        <w:tc>
          <w:tcPr>
            <w:tcW w:w="4176" w:type="dxa"/>
          </w:tcPr>
          <w:p w14:paraId="7560E545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2148735E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362F7" w:rsidRPr="00EF18C5" w14:paraId="13E6FD45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5A20148E" w14:textId="77777777" w:rsidR="00C362F7" w:rsidRPr="00AA2AB8" w:rsidRDefault="00C362F7" w:rsidP="003C6EB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6" w:type="dxa"/>
            <w:vAlign w:val="bottom"/>
          </w:tcPr>
          <w:p w14:paraId="1BC16487" w14:textId="2C480EF1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16,481</w:t>
            </w:r>
          </w:p>
        </w:tc>
        <w:tc>
          <w:tcPr>
            <w:tcW w:w="180" w:type="dxa"/>
            <w:vAlign w:val="bottom"/>
          </w:tcPr>
          <w:p w14:paraId="653A59D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B1C6" w14:textId="1A2BB19C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44,181</w:t>
            </w:r>
          </w:p>
        </w:tc>
        <w:tc>
          <w:tcPr>
            <w:tcW w:w="182" w:type="dxa"/>
            <w:vAlign w:val="bottom"/>
          </w:tcPr>
          <w:p w14:paraId="05749C4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59CDF42" w14:textId="7AC30087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1,189</w:t>
            </w:r>
          </w:p>
        </w:tc>
        <w:tc>
          <w:tcPr>
            <w:tcW w:w="178" w:type="dxa"/>
            <w:vAlign w:val="bottom"/>
          </w:tcPr>
          <w:p w14:paraId="4E2DC40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4CC67E09" w14:textId="0220C10D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5DE0744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1C9C066" w14:textId="12BDCD5B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61,851</w:t>
            </w:r>
          </w:p>
        </w:tc>
      </w:tr>
      <w:tr w:rsidR="00C362F7" w:rsidRPr="00EF18C5" w14:paraId="46641D20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1F8F0F58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6" w:type="dxa"/>
            <w:vAlign w:val="bottom"/>
          </w:tcPr>
          <w:p w14:paraId="4E4C5D30" w14:textId="5CCDF769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61330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629FD97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D08B" w14:textId="2DE72164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4,34</w:t>
            </w:r>
            <w:r w:rsidR="009F04D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2" w:type="dxa"/>
            <w:vAlign w:val="bottom"/>
          </w:tcPr>
          <w:p w14:paraId="41FE2E1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F3A76FA" w14:textId="7C7AA463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78" w:type="dxa"/>
            <w:vAlign w:val="bottom"/>
          </w:tcPr>
          <w:p w14:paraId="10F33A2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E09A747" w14:textId="766BC189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178" w:type="dxa"/>
            <w:vAlign w:val="bottom"/>
          </w:tcPr>
          <w:p w14:paraId="33633DD6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1481BEE" w14:textId="3798207D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</w:t>
            </w:r>
            <w:r w:rsidR="0061330B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C362F7" w:rsidRPr="00EF18C5" w14:paraId="1B1A90D6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09BE4027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6" w:type="dxa"/>
            <w:vAlign w:val="bottom"/>
          </w:tcPr>
          <w:p w14:paraId="62AFC9D8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DF4DB8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550C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08C98F4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CD4C28D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9386301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33AF7A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3B96C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114840C" w14:textId="51A6C90E" w:rsidR="00C362F7" w:rsidRPr="00AA2AB8" w:rsidRDefault="00633F69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D193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C362F7" w:rsidRPr="00EF18C5" w14:paraId="36776DFD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6533185D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6" w:type="dxa"/>
            <w:vAlign w:val="bottom"/>
          </w:tcPr>
          <w:p w14:paraId="743A9195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EFED41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8E49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5F85EC8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4591DD0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9D9716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5E06923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2E531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5353D25" w14:textId="60AAA2BC" w:rsidR="00C362F7" w:rsidRPr="00AA2AB8" w:rsidRDefault="009F04D5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AC0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0DE80C51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1EC34992" w14:textId="77777777" w:rsidR="00C362F7" w:rsidRPr="00AA2AB8" w:rsidRDefault="00C362F7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6" w:type="dxa"/>
            <w:vAlign w:val="bottom"/>
          </w:tcPr>
          <w:p w14:paraId="44EA2487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883B9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D771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F4CE8FC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492EAB5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42EF75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9E91CD8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F044CEF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3083BBA" w14:textId="016AB84C" w:rsidR="00C362F7" w:rsidRPr="00AA2AB8" w:rsidRDefault="00FA7AC0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C362F7" w:rsidRPr="00EF18C5" w14:paraId="20F4078E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1A2D2651" w14:textId="77777777" w:rsidR="00C362F7" w:rsidRPr="00AA2AB8" w:rsidRDefault="00C362F7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46" w:type="dxa"/>
            <w:vAlign w:val="bottom"/>
          </w:tcPr>
          <w:p w14:paraId="5123AF51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09919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100C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D88784C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77BD095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FD96D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2912847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C2E1A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058279A" w14:textId="16BFFFFC" w:rsidR="00C362F7" w:rsidRPr="00AA2AB8" w:rsidRDefault="00FA7AC0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C362F7" w:rsidRPr="00EF18C5" w14:paraId="085F0BCD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4CD28670" w14:textId="77777777" w:rsidR="00C362F7" w:rsidRPr="00AA2AB8" w:rsidRDefault="00C362F7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82F9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82F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846" w:type="dxa"/>
            <w:vAlign w:val="bottom"/>
          </w:tcPr>
          <w:p w14:paraId="437C44D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9B0E5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EAEE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48669A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F95205A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06E0A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DE55D35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357B5E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5CA9911" w14:textId="2267AD6D" w:rsidR="00C362F7" w:rsidRPr="00AA2AB8" w:rsidRDefault="00FA7AC0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C362F7" w:rsidRPr="00EF18C5" w14:paraId="34CD4E13" w14:textId="77777777" w:rsidTr="00656238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41547D28" w14:textId="77777777" w:rsidR="00C362F7" w:rsidRPr="00AA2AB8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6" w:type="dxa"/>
            <w:vAlign w:val="bottom"/>
          </w:tcPr>
          <w:p w14:paraId="61523E85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35701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1A4B9E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D3D2C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448EE3B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E84F8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73F14A7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08301E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72AECDB" w14:textId="28A4CA58" w:rsidR="00C362F7" w:rsidRPr="00AA2AB8" w:rsidRDefault="004A3DDF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C362F7" w:rsidRPr="00EF18C5" w14:paraId="06F733DC" w14:textId="77777777" w:rsidTr="00656238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4338F170" w14:textId="77777777" w:rsidR="00C362F7" w:rsidRPr="00AA2AB8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6" w:type="dxa"/>
            <w:vAlign w:val="bottom"/>
          </w:tcPr>
          <w:p w14:paraId="7A933AEA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480C0E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003686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C8FFE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30D00A8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DEDD0F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4D372D9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E9C5F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5CC4D0" w14:textId="0696EBF4" w:rsidR="00C362F7" w:rsidRPr="00AA2AB8" w:rsidRDefault="009F04D5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3DDF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1A4D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027452D7" w14:textId="77777777" w:rsidTr="00656238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548D3FA9" w14:textId="77777777" w:rsidR="00C362F7" w:rsidRPr="00AA2AB8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46" w:type="dxa"/>
            <w:vAlign w:val="bottom"/>
          </w:tcPr>
          <w:p w14:paraId="49D00DD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AFA39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6245B7B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D6664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1EC7E1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6E6AF8C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AE95929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50E68C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6E0A1" w14:textId="5E1C62AC" w:rsidR="00C362F7" w:rsidRPr="00AA2AB8" w:rsidRDefault="004A3DDF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</w:t>
            </w:r>
            <w:r w:rsidR="004D1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C362F7" w:rsidRPr="00F43064" w14:paraId="6E9DADB2" w14:textId="77777777" w:rsidTr="00202CD1">
        <w:trPr>
          <w:gridAfter w:val="1"/>
          <w:wAfter w:w="6" w:type="dxa"/>
          <w:cantSplit/>
          <w:trHeight w:val="40"/>
        </w:trPr>
        <w:tc>
          <w:tcPr>
            <w:tcW w:w="4176" w:type="dxa"/>
          </w:tcPr>
          <w:p w14:paraId="439AA71F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1F0A1FC4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7161F7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2C830AD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5001E8F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0A13941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41E3C45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6FAEBC0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32DF91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B7AE12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62F7" w:rsidRPr="00EF18C5" w14:paraId="46ECBBE9" w14:textId="77777777" w:rsidTr="00656238">
        <w:trPr>
          <w:gridAfter w:val="1"/>
          <w:wAfter w:w="6" w:type="dxa"/>
          <w:cantSplit/>
        </w:trPr>
        <w:tc>
          <w:tcPr>
            <w:tcW w:w="4176" w:type="dxa"/>
          </w:tcPr>
          <w:p w14:paraId="321D789B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vAlign w:val="bottom"/>
          </w:tcPr>
          <w:p w14:paraId="2FA89E5D" w14:textId="0BF9A97E" w:rsidR="00C362F7" w:rsidRPr="00AA2AB8" w:rsidRDefault="0065623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80" w:type="dxa"/>
            <w:vAlign w:val="bottom"/>
          </w:tcPr>
          <w:p w14:paraId="72D01745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A8D4" w14:textId="4F871931" w:rsidR="00C362F7" w:rsidRPr="00AA2AB8" w:rsidRDefault="0065623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2,089</w:t>
            </w:r>
          </w:p>
        </w:tc>
        <w:tc>
          <w:tcPr>
            <w:tcW w:w="182" w:type="dxa"/>
            <w:vAlign w:val="bottom"/>
          </w:tcPr>
          <w:p w14:paraId="576EA31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A7437B2" w14:textId="4967EF4C" w:rsidR="00C362F7" w:rsidRPr="00AA2AB8" w:rsidRDefault="0065623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78" w:type="dxa"/>
            <w:vAlign w:val="bottom"/>
          </w:tcPr>
          <w:p w14:paraId="67898F4A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34AEBBE" w14:textId="3354153F" w:rsidR="00C362F7" w:rsidRPr="00AA2AB8" w:rsidRDefault="0065623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C42940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136306D" w14:textId="18FE5D7C" w:rsidR="00C362F7" w:rsidRPr="00AA2AB8" w:rsidRDefault="0065623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2,666</w:t>
            </w:r>
          </w:p>
        </w:tc>
      </w:tr>
    </w:tbl>
    <w:p w14:paraId="02F1AC4B" w14:textId="77777777" w:rsidR="00C362F7" w:rsidRDefault="00C362F7" w:rsidP="00C362F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96444A" w14:textId="77777777" w:rsidR="00FF0988" w:rsidRDefault="00FF0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C6B7A23" w14:textId="6B7131F4" w:rsidR="00C362F7" w:rsidRDefault="00C362F7" w:rsidP="00C36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D176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เดือนสิ้นสุด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6F5D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0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</w:t>
      </w:r>
      <w:r w:rsidR="006F5D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ิถุนายน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2567</w:t>
      </w:r>
    </w:p>
    <w:p w14:paraId="12394FBC" w14:textId="77777777" w:rsidR="00C362F7" w:rsidRPr="00B9733A" w:rsidRDefault="00C362F7" w:rsidP="00C362F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64"/>
        <w:gridCol w:w="183"/>
        <w:gridCol w:w="864"/>
        <w:gridCol w:w="180"/>
        <w:gridCol w:w="864"/>
        <w:gridCol w:w="180"/>
        <w:gridCol w:w="864"/>
        <w:gridCol w:w="180"/>
        <w:gridCol w:w="864"/>
      </w:tblGrid>
      <w:tr w:rsidR="00C362F7" w:rsidRPr="00EF18C5" w14:paraId="1B85A301" w14:textId="77777777" w:rsidTr="003C6EBB">
        <w:trPr>
          <w:cantSplit/>
          <w:trHeight w:val="299"/>
          <w:tblHeader/>
        </w:trPr>
        <w:tc>
          <w:tcPr>
            <w:tcW w:w="4176" w:type="dxa"/>
          </w:tcPr>
          <w:p w14:paraId="3BB4A08D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3" w:type="dxa"/>
            <w:gridSpan w:val="9"/>
          </w:tcPr>
          <w:p w14:paraId="1B8013D5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62F7" w:rsidRPr="00EF18C5" w14:paraId="1D99131D" w14:textId="77777777" w:rsidTr="009D64E8">
        <w:trPr>
          <w:cantSplit/>
          <w:trHeight w:val="299"/>
          <w:tblHeader/>
        </w:trPr>
        <w:tc>
          <w:tcPr>
            <w:tcW w:w="4176" w:type="dxa"/>
          </w:tcPr>
          <w:p w14:paraId="70CB21EC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BE13C4B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4AD2CFE7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47EB5C6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0" w:type="dxa"/>
          </w:tcPr>
          <w:p w14:paraId="5C103323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86A71E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CC62F3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0A0D706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DCDC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00ECF5A9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62F7" w:rsidRPr="00EF18C5" w14:paraId="2957DD8F" w14:textId="77777777" w:rsidTr="009D64E8">
        <w:trPr>
          <w:cantSplit/>
          <w:trHeight w:val="299"/>
          <w:tblHeader/>
        </w:trPr>
        <w:tc>
          <w:tcPr>
            <w:tcW w:w="4176" w:type="dxa"/>
          </w:tcPr>
          <w:p w14:paraId="147EF44A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56E7510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3" w:type="dxa"/>
          </w:tcPr>
          <w:p w14:paraId="598DD585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1452449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0" w:type="dxa"/>
          </w:tcPr>
          <w:p w14:paraId="448DDD9C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17B8264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0" w:type="dxa"/>
          </w:tcPr>
          <w:p w14:paraId="4A45EC34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7783515E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2AB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03D5721F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2E87C330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62F7" w:rsidRPr="00EF18C5" w14:paraId="52696236" w14:textId="77777777" w:rsidTr="009D64E8">
        <w:trPr>
          <w:cantSplit/>
          <w:trHeight w:val="299"/>
          <w:tblHeader/>
        </w:trPr>
        <w:tc>
          <w:tcPr>
            <w:tcW w:w="4176" w:type="dxa"/>
          </w:tcPr>
          <w:p w14:paraId="2ADB779D" w14:textId="77777777" w:rsidR="00C362F7" w:rsidRPr="00AA2AB8" w:rsidRDefault="00C362F7" w:rsidP="003C6E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3" w:type="dxa"/>
            <w:gridSpan w:val="9"/>
          </w:tcPr>
          <w:p w14:paraId="4088928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362F7" w:rsidRPr="00EF18C5" w14:paraId="3F5FAB7E" w14:textId="77777777" w:rsidTr="009D64E8">
        <w:trPr>
          <w:cantSplit/>
        </w:trPr>
        <w:tc>
          <w:tcPr>
            <w:tcW w:w="4176" w:type="dxa"/>
          </w:tcPr>
          <w:p w14:paraId="2FE99B6B" w14:textId="77777777" w:rsidR="00C362F7" w:rsidRPr="00AA2AB8" w:rsidRDefault="00C362F7" w:rsidP="003C6EB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64" w:type="dxa"/>
            <w:vAlign w:val="bottom"/>
          </w:tcPr>
          <w:p w14:paraId="2FFC1DA1" w14:textId="3011DE9B" w:rsidR="00C362F7" w:rsidRPr="00AA2AB8" w:rsidRDefault="000B705E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353</w:t>
            </w:r>
          </w:p>
        </w:tc>
        <w:tc>
          <w:tcPr>
            <w:tcW w:w="183" w:type="dxa"/>
            <w:vAlign w:val="bottom"/>
          </w:tcPr>
          <w:p w14:paraId="76098772" w14:textId="77777777" w:rsidR="00C362F7" w:rsidRPr="00AA2AB8" w:rsidRDefault="00C362F7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1813" w14:textId="7B9E7C29" w:rsidR="00C362F7" w:rsidRPr="002129DF" w:rsidRDefault="002129DF" w:rsidP="002129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129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36,889</w:t>
            </w:r>
          </w:p>
        </w:tc>
        <w:tc>
          <w:tcPr>
            <w:tcW w:w="180" w:type="dxa"/>
            <w:vAlign w:val="bottom"/>
          </w:tcPr>
          <w:p w14:paraId="5A0E6DE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769A8743" w14:textId="2CFE2F29" w:rsidR="00C362F7" w:rsidRPr="00AA2AB8" w:rsidRDefault="0069189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1,007</w:t>
            </w:r>
          </w:p>
        </w:tc>
        <w:tc>
          <w:tcPr>
            <w:tcW w:w="180" w:type="dxa"/>
            <w:vAlign w:val="bottom"/>
          </w:tcPr>
          <w:p w14:paraId="2144017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48F8E9E7" w14:textId="47F07A1B" w:rsidR="00C362F7" w:rsidRPr="00AA2AB8" w:rsidRDefault="00AE46B2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0321B3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D49B2DD" w14:textId="11682D75" w:rsidR="00C362F7" w:rsidRPr="00AA2AB8" w:rsidRDefault="0069189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54,249</w:t>
            </w:r>
          </w:p>
        </w:tc>
      </w:tr>
      <w:tr w:rsidR="00C362F7" w:rsidRPr="00EF18C5" w14:paraId="26E54560" w14:textId="77777777" w:rsidTr="009D64E8">
        <w:trPr>
          <w:cantSplit/>
        </w:trPr>
        <w:tc>
          <w:tcPr>
            <w:tcW w:w="4176" w:type="dxa"/>
          </w:tcPr>
          <w:p w14:paraId="5442C721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64" w:type="dxa"/>
            <w:vAlign w:val="bottom"/>
          </w:tcPr>
          <w:p w14:paraId="20DE2C55" w14:textId="19EFE4DB" w:rsidR="00C362F7" w:rsidRPr="00AA2AB8" w:rsidRDefault="00F671A6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83" w:type="dxa"/>
            <w:vAlign w:val="bottom"/>
          </w:tcPr>
          <w:p w14:paraId="06578F9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B3F2" w14:textId="5FA63E34" w:rsidR="00C362F7" w:rsidRPr="002129DF" w:rsidRDefault="002129DF" w:rsidP="002129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129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6FA337EF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3A5B0AD" w14:textId="5DCCA4F2" w:rsidR="00C362F7" w:rsidRPr="00AA2AB8" w:rsidRDefault="0069189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80" w:type="dxa"/>
            <w:vAlign w:val="bottom"/>
          </w:tcPr>
          <w:p w14:paraId="6677C991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C7CAF06" w14:textId="51896DE5" w:rsidR="00C362F7" w:rsidRPr="00AA2AB8" w:rsidRDefault="00AD378A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189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6532981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F6C4022" w14:textId="24007CBA" w:rsidR="00C362F7" w:rsidRPr="00AA2AB8" w:rsidRDefault="00691898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1,074</w:t>
            </w:r>
          </w:p>
        </w:tc>
      </w:tr>
      <w:tr w:rsidR="00C362F7" w:rsidRPr="00EF18C5" w14:paraId="3F0851CF" w14:textId="77777777" w:rsidTr="009D64E8">
        <w:trPr>
          <w:cantSplit/>
        </w:trPr>
        <w:tc>
          <w:tcPr>
            <w:tcW w:w="4176" w:type="dxa"/>
          </w:tcPr>
          <w:p w14:paraId="44A33271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vAlign w:val="bottom"/>
          </w:tcPr>
          <w:p w14:paraId="43D2E63A" w14:textId="20C84602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CD71C5C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AE5E" w14:textId="610F3DF2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9927CA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D98297B" w14:textId="66A84941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7C16E5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872668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D94E1A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A9631FC" w14:textId="6A4971F4" w:rsidR="00C362F7" w:rsidRPr="00AA2AB8" w:rsidRDefault="00CC5096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</w:tr>
      <w:tr w:rsidR="00C362F7" w:rsidRPr="00EF18C5" w14:paraId="122E765C" w14:textId="77777777" w:rsidTr="009D64E8">
        <w:trPr>
          <w:cantSplit/>
        </w:trPr>
        <w:tc>
          <w:tcPr>
            <w:tcW w:w="4176" w:type="dxa"/>
          </w:tcPr>
          <w:p w14:paraId="3D37540E" w14:textId="77777777" w:rsidR="00C362F7" w:rsidRPr="00AA2AB8" w:rsidRDefault="00C362F7" w:rsidP="003C6E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64" w:type="dxa"/>
            <w:vAlign w:val="bottom"/>
          </w:tcPr>
          <w:p w14:paraId="0EA07F78" w14:textId="0CE9FCA4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E46E50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0D7E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8B6D59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0EEA941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DFE5BF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E7DC6FF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8132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A13BC5F" w14:textId="57E6F51E" w:rsidR="00C362F7" w:rsidRPr="00AA2AB8" w:rsidRDefault="0078045D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5096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052C1B83" w14:textId="77777777" w:rsidTr="009D64E8">
        <w:trPr>
          <w:cantSplit/>
        </w:trPr>
        <w:tc>
          <w:tcPr>
            <w:tcW w:w="4176" w:type="dxa"/>
          </w:tcPr>
          <w:p w14:paraId="1B7F65D7" w14:textId="14900815" w:rsidR="00C362F7" w:rsidRPr="008539E4" w:rsidRDefault="008539E4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8539E4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C362F7" w:rsidRPr="008539E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64" w:type="dxa"/>
            <w:vAlign w:val="bottom"/>
          </w:tcPr>
          <w:p w14:paraId="0172A859" w14:textId="078DC904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6B11D8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6FB2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5AEDD8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3636889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E2D5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00ED0E0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7012E4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D9195C8" w14:textId="55759C90" w:rsidR="00C362F7" w:rsidRPr="00AA2AB8" w:rsidRDefault="0078045D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509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3F0AA6EE" w14:textId="77777777" w:rsidTr="009D64E8">
        <w:trPr>
          <w:cantSplit/>
        </w:trPr>
        <w:tc>
          <w:tcPr>
            <w:tcW w:w="4176" w:type="dxa"/>
          </w:tcPr>
          <w:p w14:paraId="08281BD4" w14:textId="77777777" w:rsidR="00C362F7" w:rsidRPr="00AA2AB8" w:rsidRDefault="00C362F7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64" w:type="dxa"/>
            <w:vAlign w:val="bottom"/>
          </w:tcPr>
          <w:p w14:paraId="05C04014" w14:textId="65656316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B66EB4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C1A0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200CF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D9F151D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F9ACC8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7667E2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025DA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CEE3EB" w14:textId="684BCF38" w:rsidR="00C362F7" w:rsidRPr="00AA2AB8" w:rsidRDefault="0078045D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361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57333A3E" w14:textId="77777777" w:rsidTr="009D64E8">
        <w:trPr>
          <w:cantSplit/>
        </w:trPr>
        <w:tc>
          <w:tcPr>
            <w:tcW w:w="4176" w:type="dxa"/>
          </w:tcPr>
          <w:p w14:paraId="16B2DC58" w14:textId="77777777" w:rsidR="00C362F7" w:rsidRPr="00AA2AB8" w:rsidRDefault="00C362F7" w:rsidP="003C6EB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82F9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82F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864" w:type="dxa"/>
            <w:vAlign w:val="bottom"/>
          </w:tcPr>
          <w:p w14:paraId="66BBD450" w14:textId="7D972B84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ECCF1AE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7A47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3FB60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63637C1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05B67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B35B46B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5747C2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D68C3FB" w14:textId="4EB92461" w:rsidR="00C362F7" w:rsidRPr="00B74D5F" w:rsidRDefault="004E3615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C362F7" w:rsidRPr="00EF18C5" w14:paraId="2449D659" w14:textId="77777777" w:rsidTr="009D64E8">
        <w:trPr>
          <w:cantSplit/>
          <w:trHeight w:val="299"/>
        </w:trPr>
        <w:tc>
          <w:tcPr>
            <w:tcW w:w="4176" w:type="dxa"/>
          </w:tcPr>
          <w:p w14:paraId="634E2FFE" w14:textId="77777777" w:rsidR="00C362F7" w:rsidRPr="00AA2AB8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64" w:type="dxa"/>
            <w:vAlign w:val="bottom"/>
          </w:tcPr>
          <w:p w14:paraId="49940A73" w14:textId="2B6D4FB4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61BC3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37D522E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C69943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2F25E34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14D9F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5F9BF5B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2EC08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19BE26B" w14:textId="77CF35CC" w:rsidR="00C362F7" w:rsidRPr="00AA2AB8" w:rsidRDefault="004E3615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C362F7" w:rsidRPr="00EF18C5" w14:paraId="47963FAC" w14:textId="77777777" w:rsidTr="009D64E8">
        <w:trPr>
          <w:cantSplit/>
          <w:trHeight w:val="299"/>
        </w:trPr>
        <w:tc>
          <w:tcPr>
            <w:tcW w:w="4176" w:type="dxa"/>
          </w:tcPr>
          <w:p w14:paraId="3FB0E601" w14:textId="77777777" w:rsidR="00C362F7" w:rsidRPr="00AA2AB8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vAlign w:val="bottom"/>
          </w:tcPr>
          <w:p w14:paraId="00748DC2" w14:textId="1B9783D6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26EF357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57A1C5C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9ECCE6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27830B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DB47FD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C658CA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D1B10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D81CCB0" w14:textId="6FF107DE" w:rsidR="00C362F7" w:rsidRPr="00AA2AB8" w:rsidRDefault="007F727B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78E5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362F7" w:rsidRPr="00EF18C5" w14:paraId="1383C842" w14:textId="77777777" w:rsidTr="009D64E8">
        <w:trPr>
          <w:cantSplit/>
          <w:trHeight w:val="299"/>
        </w:trPr>
        <w:tc>
          <w:tcPr>
            <w:tcW w:w="4176" w:type="dxa"/>
          </w:tcPr>
          <w:p w14:paraId="6A158B1D" w14:textId="514DD322" w:rsidR="00C362F7" w:rsidRPr="00AA2AB8" w:rsidRDefault="007F727B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C362F7"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5786CB60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934F4AB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F9B394F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F268D5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EACAB1E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2D5B90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41E8FF6" w14:textId="77777777" w:rsidR="00C362F7" w:rsidRPr="00AA2AB8" w:rsidRDefault="00C362F7" w:rsidP="003C6E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859261" w14:textId="77777777" w:rsidR="00C362F7" w:rsidRPr="00AA2AB8" w:rsidRDefault="00C362F7" w:rsidP="003C6E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6E0C" w14:textId="134B3A99" w:rsidR="00C362F7" w:rsidRPr="00AA2AB8" w:rsidRDefault="001D6930" w:rsidP="003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</w:t>
            </w:r>
          </w:p>
        </w:tc>
      </w:tr>
      <w:tr w:rsidR="00C362F7" w:rsidRPr="00F43064" w14:paraId="3DEAFF27" w14:textId="77777777" w:rsidTr="009D64E8">
        <w:trPr>
          <w:cantSplit/>
          <w:trHeight w:val="125"/>
        </w:trPr>
        <w:tc>
          <w:tcPr>
            <w:tcW w:w="4176" w:type="dxa"/>
          </w:tcPr>
          <w:p w14:paraId="41A6563B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546EF80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2D5EC1B7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3A5682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158894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92556F4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85A988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AC5868B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76EEC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BF700EB" w14:textId="77777777" w:rsidR="00C362F7" w:rsidRPr="00F43064" w:rsidRDefault="00C362F7" w:rsidP="003C6E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01E6" w:rsidRPr="00EF18C5" w14:paraId="429E24B2" w14:textId="77777777" w:rsidTr="009D64E8">
        <w:trPr>
          <w:cantSplit/>
        </w:trPr>
        <w:tc>
          <w:tcPr>
            <w:tcW w:w="4176" w:type="dxa"/>
          </w:tcPr>
          <w:p w14:paraId="7B4B5574" w14:textId="77777777" w:rsidR="00AF01E6" w:rsidRPr="00AA2AB8" w:rsidRDefault="00AF01E6" w:rsidP="00AF01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bottom"/>
          </w:tcPr>
          <w:p w14:paraId="141A3EA0" w14:textId="2D269471" w:rsidR="00AF01E6" w:rsidRPr="00AA2AB8" w:rsidRDefault="00AF01E6" w:rsidP="00AF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83" w:type="dxa"/>
            <w:vAlign w:val="bottom"/>
          </w:tcPr>
          <w:p w14:paraId="4DE140CA" w14:textId="77777777" w:rsidR="00AF01E6" w:rsidRPr="00AA2AB8" w:rsidRDefault="00AF01E6" w:rsidP="00AF01E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55DB" w14:textId="3C1972BE" w:rsidR="00AF01E6" w:rsidRPr="00AA2AB8" w:rsidRDefault="00AF01E6" w:rsidP="00AF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1,922</w:t>
            </w:r>
          </w:p>
        </w:tc>
        <w:tc>
          <w:tcPr>
            <w:tcW w:w="180" w:type="dxa"/>
            <w:vAlign w:val="bottom"/>
          </w:tcPr>
          <w:p w14:paraId="110D8F8C" w14:textId="77777777" w:rsidR="00AF01E6" w:rsidRPr="00AA2AB8" w:rsidRDefault="00AF01E6" w:rsidP="00AF01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48B14B" w14:textId="3753B123" w:rsidR="00AF01E6" w:rsidRPr="00AA2AB8" w:rsidRDefault="00AF01E6" w:rsidP="00AF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  <w:vAlign w:val="bottom"/>
          </w:tcPr>
          <w:p w14:paraId="0FC6765F" w14:textId="77777777" w:rsidR="00AF01E6" w:rsidRPr="00AA2AB8" w:rsidRDefault="00AF01E6" w:rsidP="00AF01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BB7D21C" w14:textId="08B21DE4" w:rsidR="00AF01E6" w:rsidRPr="00AA2AB8" w:rsidRDefault="00AF01E6" w:rsidP="00AF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044D78" w14:textId="77777777" w:rsidR="00AF01E6" w:rsidRPr="00AA2AB8" w:rsidRDefault="00AF01E6" w:rsidP="00AF01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E1CD181" w14:textId="20BF603C" w:rsidR="00AF01E6" w:rsidRPr="00AA2AB8" w:rsidRDefault="00AF01E6" w:rsidP="00AF0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2,418</w:t>
            </w:r>
          </w:p>
        </w:tc>
      </w:tr>
    </w:tbl>
    <w:p w14:paraId="697803C7" w14:textId="77777777" w:rsidR="00790EE3" w:rsidRDefault="00790EE3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2E7C2C" w14:textId="77777777" w:rsidR="006F6B4E" w:rsidRPr="00EF18C5" w:rsidRDefault="006F6B4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85E6A0C" w14:textId="77777777" w:rsidR="006F6B4E" w:rsidRPr="00EF18C5" w:rsidRDefault="006F6B4E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16FB77" w14:textId="77777777" w:rsidR="006F6B4E" w:rsidRDefault="006F6B4E" w:rsidP="006F6B4E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A600613" w14:textId="3A2BABB5" w:rsidR="00B01419" w:rsidRPr="006F6B4E" w:rsidRDefault="00B01419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E72A8" w14:textId="77777777" w:rsidR="00D3165A" w:rsidRPr="00EF18C5" w:rsidRDefault="00B01419" w:rsidP="00D3165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0CB15FCA" w14:textId="7777777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B5D9F" w14:textId="53A3EF9C" w:rsidR="00D3165A" w:rsidRPr="0014396A" w:rsidRDefault="00D3165A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761C5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F18C5">
        <w:rPr>
          <w:rFonts w:asciiTheme="majorBidi" w:hAnsiTheme="majorBidi" w:cstheme="majorBidi"/>
          <w:sz w:val="30"/>
          <w:szCs w:val="30"/>
        </w:rPr>
        <w:t>3</w:t>
      </w:r>
      <w:r w:rsidR="00761C54">
        <w:rPr>
          <w:rFonts w:asciiTheme="majorBidi" w:hAnsiTheme="majorBidi" w:cstheme="majorBidi"/>
          <w:sz w:val="30"/>
          <w:szCs w:val="30"/>
        </w:rPr>
        <w:t xml:space="preserve">0 </w:t>
      </w:r>
      <w:r w:rsidR="00761C5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256703">
        <w:rPr>
          <w:rFonts w:asciiTheme="majorBidi" w:hAnsiTheme="majorBidi" w:cstheme="majorBidi"/>
          <w:sz w:val="30"/>
          <w:szCs w:val="30"/>
        </w:rPr>
        <w:t>11.</w:t>
      </w:r>
      <w:r w:rsidR="00E17AD0">
        <w:rPr>
          <w:rFonts w:asciiTheme="majorBidi" w:hAnsiTheme="majorBidi" w:cstheme="majorBidi"/>
          <w:sz w:val="30"/>
          <w:szCs w:val="30"/>
        </w:rPr>
        <w:t>37</w:t>
      </w:r>
      <w:r w:rsidR="00256703">
        <w:rPr>
          <w:rFonts w:asciiTheme="majorBidi" w:hAnsiTheme="majorBidi" w:cstheme="majorBidi"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73253699"/>
      <w:r w:rsidR="00F076E7">
        <w:rPr>
          <w:rFonts w:asciiTheme="majorBidi" w:hAnsiTheme="majorBidi" w:cstheme="majorBidi"/>
          <w:sz w:val="30"/>
          <w:szCs w:val="30"/>
        </w:rPr>
        <w:t>13.34</w:t>
      </w:r>
      <w:r w:rsidRPr="00EF5415">
        <w:rPr>
          <w:rFonts w:asciiTheme="majorBidi" w:hAnsiTheme="majorBidi"/>
          <w:sz w:val="30"/>
          <w:szCs w:val="30"/>
          <w:cs/>
        </w:rPr>
        <w:t xml:space="preserve"> </w:t>
      </w:r>
      <w:bookmarkEnd w:id="2"/>
      <w:r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61C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A5CF6">
        <w:rPr>
          <w:rFonts w:asciiTheme="majorBidi" w:hAnsiTheme="majorBidi" w:cstheme="majorBidi"/>
          <w:i/>
          <w:iCs/>
          <w:sz w:val="30"/>
          <w:szCs w:val="30"/>
        </w:rPr>
        <w:t>47.09</w:t>
      </w:r>
      <w:r w:rsidRPr="007A740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7A5CF6">
        <w:rPr>
          <w:rFonts w:asciiTheme="majorBidi" w:hAnsiTheme="majorBidi"/>
          <w:i/>
          <w:iCs/>
          <w:sz w:val="30"/>
          <w:szCs w:val="30"/>
        </w:rPr>
        <w:t>16.93</w:t>
      </w:r>
      <w:r w:rsidRPr="007A7406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7D1813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82217F">
        <w:rPr>
          <w:rFonts w:asciiTheme="majorBidi" w:hAnsiTheme="majorBidi" w:hint="cs"/>
          <w:sz w:val="30"/>
          <w:szCs w:val="30"/>
          <w:cs/>
        </w:rPr>
        <w:t>มาจาก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การลดภาษีเงินได้</w:t>
      </w:r>
      <w:r w:rsidR="0082217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5737BBED" w14:textId="77777777" w:rsidR="00BC382E" w:rsidRPr="00233BD2" w:rsidRDefault="00BC382E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3A0C9" w14:textId="5CDC19E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DE4BA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314C" w:rsidRPr="00EF18C5">
        <w:rPr>
          <w:rFonts w:asciiTheme="majorBidi" w:hAnsiTheme="majorBidi" w:cstheme="majorBidi"/>
          <w:sz w:val="30"/>
          <w:szCs w:val="30"/>
        </w:rPr>
        <w:t>256</w:t>
      </w:r>
      <w:r w:rsidR="00D5314C">
        <w:rPr>
          <w:rFonts w:asciiTheme="majorBidi" w:hAnsiTheme="majorBidi" w:cstheme="majorBidi"/>
          <w:sz w:val="30"/>
          <w:szCs w:val="30"/>
        </w:rPr>
        <w:t>8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เป็นต้นไป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DD3D241" w14:textId="77777777" w:rsidR="006F6B4E" w:rsidRDefault="006F6B4E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C2293EC" w14:textId="77777777" w:rsidR="00761C54" w:rsidRDefault="00761C54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761C5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เงินปันผล</w:t>
      </w:r>
    </w:p>
    <w:p w14:paraId="3C4DD79B" w14:textId="77777777" w:rsidR="007B3CFC" w:rsidRPr="007B3CFC" w:rsidRDefault="007B3CFC" w:rsidP="00761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AC6481" w14:textId="335AC53F" w:rsidR="00761C54" w:rsidRPr="00D94093" w:rsidRDefault="00761C54" w:rsidP="00761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>หุ้นของบริษัทได้อนุมัติเงินปันผลดังต่อไปนี้</w:t>
      </w:r>
    </w:p>
    <w:p w14:paraId="04987AEA" w14:textId="77777777" w:rsidR="00761C54" w:rsidRPr="007B3CFC" w:rsidRDefault="00761C54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761C54" w14:paraId="5D4879E5" w14:textId="77777777" w:rsidTr="001901CA">
        <w:tc>
          <w:tcPr>
            <w:tcW w:w="1980" w:type="dxa"/>
            <w:vAlign w:val="bottom"/>
          </w:tcPr>
          <w:p w14:paraId="68B01283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C30B93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69FD407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1C95F147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3F55F760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5FFFFBC2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A6A322A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57137CA7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1A1F533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61C54" w14:paraId="1B123851" w14:textId="77777777" w:rsidTr="001901CA">
        <w:tc>
          <w:tcPr>
            <w:tcW w:w="1980" w:type="dxa"/>
            <w:vAlign w:val="bottom"/>
          </w:tcPr>
          <w:p w14:paraId="40793443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D6C1AA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DD049A2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AA5B280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1BDD2DC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A4F0D3A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5BB329A" w14:textId="77777777" w:rsidR="00761C54" w:rsidRPr="00373B27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69911130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D4D5712" w14:textId="77777777" w:rsidR="00761C54" w:rsidRPr="00373B27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C54" w14:paraId="2A3EE47D" w14:textId="77777777" w:rsidTr="001901CA">
        <w:tc>
          <w:tcPr>
            <w:tcW w:w="1980" w:type="dxa"/>
            <w:vAlign w:val="bottom"/>
          </w:tcPr>
          <w:p w14:paraId="250728C2" w14:textId="6CDC2E51" w:rsidR="00761C54" w:rsidRPr="00D31A42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EB37032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4E40035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9E8ED7D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7EB8E08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B49688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4FFC024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27AEBAA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0AF9048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14:paraId="3793A341" w14:textId="77777777" w:rsidTr="009D64E8">
        <w:tc>
          <w:tcPr>
            <w:tcW w:w="1980" w:type="dxa"/>
            <w:vAlign w:val="bottom"/>
          </w:tcPr>
          <w:p w14:paraId="49D06115" w14:textId="77777777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5A293C04" w14:textId="77777777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AF05A0A" w14:textId="02B2E9B2" w:rsidR="00761C54" w:rsidRPr="00757318" w:rsidRDefault="003B302E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9C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1C54" w:rsidRPr="007573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1C54"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61C54" w:rsidRPr="007573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1C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71BB23BF" w14:textId="77777777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335748CE" w14:textId="4C1D6C00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573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3690C866" w14:textId="77777777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6B64C86B" w14:textId="3B45AF49" w:rsidR="00761C54" w:rsidRPr="00757318" w:rsidRDefault="00C86E45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3" w:type="dxa"/>
            <w:vAlign w:val="bottom"/>
          </w:tcPr>
          <w:p w14:paraId="1469A922" w14:textId="77777777" w:rsidR="00761C54" w:rsidRPr="00757318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48A455C" w14:textId="5A2F5B51" w:rsidR="00761C54" w:rsidRPr="00757318" w:rsidRDefault="00C86E45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E45">
              <w:rPr>
                <w:rFonts w:asciiTheme="majorBidi" w:hAnsiTheme="majorBidi"/>
                <w:sz w:val="30"/>
                <w:szCs w:val="30"/>
                <w:cs/>
              </w:rPr>
              <w:t>967</w:t>
            </w:r>
          </w:p>
        </w:tc>
      </w:tr>
      <w:tr w:rsidR="00761C54" w14:paraId="10A73698" w14:textId="77777777" w:rsidTr="001901CA">
        <w:tc>
          <w:tcPr>
            <w:tcW w:w="1980" w:type="dxa"/>
            <w:vAlign w:val="bottom"/>
          </w:tcPr>
          <w:p w14:paraId="35EABD5F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6FA74D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B71FAE2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EB275A2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F57B746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31EAFCE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B4B2E3A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395059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7CC38AE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14:paraId="34CBD9FC" w14:textId="77777777" w:rsidTr="001901CA">
        <w:tc>
          <w:tcPr>
            <w:tcW w:w="1980" w:type="dxa"/>
            <w:vAlign w:val="bottom"/>
          </w:tcPr>
          <w:p w14:paraId="79E60E5A" w14:textId="037D7336" w:rsidR="00761C54" w:rsidRPr="00D31A42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9C18830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09245B8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6898B18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5A9FD19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55F78B5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AA67C50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FBEA9F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E649C45" w14:textId="77777777" w:rsidR="00761C54" w:rsidRDefault="00761C54" w:rsidP="0019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14:paraId="16772F29" w14:textId="77777777" w:rsidTr="001901CA">
        <w:tc>
          <w:tcPr>
            <w:tcW w:w="1980" w:type="dxa"/>
            <w:vAlign w:val="bottom"/>
          </w:tcPr>
          <w:p w14:paraId="0B766700" w14:textId="7777777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585A254B" w14:textId="7777777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555943A" w14:textId="3956BB60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0F2430B7" w14:textId="7777777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A6DA66E" w14:textId="111FBD0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5B96D4E0" w14:textId="7777777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4718C96" w14:textId="5C515E60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43" w:type="dxa"/>
            <w:vAlign w:val="bottom"/>
          </w:tcPr>
          <w:p w14:paraId="532B2FF5" w14:textId="77777777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ADB9F33" w14:textId="325A1455" w:rsidR="00761C54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</w:tbl>
    <w:p w14:paraId="3E135C96" w14:textId="77777777" w:rsidR="007B3CFC" w:rsidRPr="007B3CFC" w:rsidRDefault="007B3CFC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449F7BC" w14:textId="00BC7881" w:rsidR="008C68FD" w:rsidRPr="00D11157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B2C5F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3B2C5F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7B3CFC" w:rsidRDefault="00B76AD3" w:rsidP="00AA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FEBD36" w14:textId="57402CBC" w:rsidR="00D40951" w:rsidRPr="00EF18C5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7B3CFC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2F9438B" w14:textId="2BD227C9" w:rsidR="00142B03" w:rsidRPr="00EF18C5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1326DDC8" w:rsidR="00D87C11" w:rsidRPr="007B3CFC" w:rsidRDefault="00D87C11" w:rsidP="00AA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3"/>
        <w:gridCol w:w="1151"/>
        <w:gridCol w:w="236"/>
        <w:gridCol w:w="1152"/>
        <w:gridCol w:w="236"/>
        <w:gridCol w:w="824"/>
        <w:gridCol w:w="236"/>
        <w:gridCol w:w="821"/>
        <w:gridCol w:w="236"/>
        <w:gridCol w:w="821"/>
        <w:gridCol w:w="236"/>
        <w:gridCol w:w="821"/>
      </w:tblGrid>
      <w:tr w:rsidR="0077463D" w:rsidRPr="00EF18C5" w14:paraId="182853B6" w14:textId="77777777" w:rsidTr="00EE69CA">
        <w:trPr>
          <w:trHeight w:val="261"/>
          <w:tblHeader/>
        </w:trPr>
        <w:tc>
          <w:tcPr>
            <w:tcW w:w="2383" w:type="dxa"/>
            <w:vAlign w:val="bottom"/>
          </w:tcPr>
          <w:p w14:paraId="5E1E61A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vAlign w:val="bottom"/>
          </w:tcPr>
          <w:p w14:paraId="48CDBF15" w14:textId="672A54C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7463D" w:rsidRPr="00EF18C5" w14:paraId="3B4B452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529DB24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599" w:type="dxa"/>
            <w:gridSpan w:val="5"/>
            <w:vAlign w:val="bottom"/>
          </w:tcPr>
          <w:p w14:paraId="06CE6F26" w14:textId="0C7405D1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71" w:type="dxa"/>
            <w:gridSpan w:val="6"/>
            <w:vAlign w:val="bottom"/>
          </w:tcPr>
          <w:p w14:paraId="388AAE3E" w14:textId="19A42F01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24AE9CC5" w14:textId="77777777" w:rsidTr="001921E9">
        <w:trPr>
          <w:trHeight w:val="261"/>
          <w:tblHeader/>
        </w:trPr>
        <w:tc>
          <w:tcPr>
            <w:tcW w:w="2383" w:type="dxa"/>
            <w:vAlign w:val="bottom"/>
            <w:hideMark/>
          </w:tcPr>
          <w:p w14:paraId="51A8F80E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1" w:type="dxa"/>
            <w:vAlign w:val="bottom"/>
          </w:tcPr>
          <w:p w14:paraId="38866A33" w14:textId="6DFA3AEF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  <w:vAlign w:val="bottom"/>
          </w:tcPr>
          <w:p w14:paraId="17A4F295" w14:textId="77777777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B500821" w14:textId="4489D102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ทุนตัดจำหน่าย</w:t>
            </w:r>
          </w:p>
        </w:tc>
        <w:tc>
          <w:tcPr>
            <w:tcW w:w="236" w:type="dxa"/>
            <w:vAlign w:val="bottom"/>
          </w:tcPr>
          <w:p w14:paraId="1854A18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01C63D3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D28550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7F51ED4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5083BB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27E8D38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A086E7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20818A9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26CB946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646A4B6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vAlign w:val="bottom"/>
          </w:tcPr>
          <w:p w14:paraId="7E51E503" w14:textId="4C119CBC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6D9E20C9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9CEB162" w14:textId="0EC6EF0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761C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761C54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51" w:type="dxa"/>
            <w:vAlign w:val="bottom"/>
          </w:tcPr>
          <w:p w14:paraId="64B082C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96D0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95634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0F5C7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335AEC6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22B83C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A6B662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39A4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6D878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7F469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691ACC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633D054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665CBEB2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vAlign w:val="bottom"/>
          </w:tcPr>
          <w:p w14:paraId="7C464E4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3677B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3373B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EAFE4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2290E75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C1C769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AFF7C9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5C7E7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56D20A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68A9D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EB7FB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2F192CA3" w14:textId="77777777" w:rsidTr="00E36470">
        <w:trPr>
          <w:trHeight w:val="261"/>
        </w:trPr>
        <w:tc>
          <w:tcPr>
            <w:tcW w:w="2383" w:type="dxa"/>
            <w:vAlign w:val="bottom"/>
          </w:tcPr>
          <w:p w14:paraId="4B7429C0" w14:textId="77C59772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vAlign w:val="bottom"/>
          </w:tcPr>
          <w:p w14:paraId="181BA4B2" w14:textId="6DCA875B" w:rsidR="0077463D" w:rsidRPr="00E36470" w:rsidRDefault="00743688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4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78A01B3" w14:textId="77777777" w:rsidR="0077463D" w:rsidRPr="00E36470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3EB4E0" w14:textId="40EF3F89" w:rsidR="0077463D" w:rsidRPr="00E36470" w:rsidRDefault="00861B51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E3647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DADCBC4" w14:textId="77777777" w:rsidR="0077463D" w:rsidRPr="00E36470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F6F089B" w14:textId="5A37D700" w:rsidR="0077463D" w:rsidRPr="00E36470" w:rsidRDefault="00743688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4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1A9D317" w14:textId="77777777" w:rsidR="0077463D" w:rsidRPr="00E36470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13D658" w14:textId="51137D18" w:rsidR="0077463D" w:rsidRPr="00E36470" w:rsidRDefault="00743688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4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312E8A0" w14:textId="77777777" w:rsidR="0077463D" w:rsidRPr="00E36470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77334D7" w14:textId="2C151C66" w:rsidR="0077463D" w:rsidRPr="00E36470" w:rsidRDefault="00861B51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E36470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9BEF98A" w14:textId="77777777" w:rsidR="0077463D" w:rsidRPr="00E36470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781062" w14:textId="305E65F5" w:rsidR="0077463D" w:rsidRPr="00E36470" w:rsidRDefault="00743688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47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</w:tr>
      <w:tr w:rsidR="00EE69CA" w:rsidRPr="00EE69CA" w14:paraId="7571082F" w14:textId="77777777" w:rsidTr="007B3CFC">
        <w:trPr>
          <w:trHeight w:val="60"/>
        </w:trPr>
        <w:tc>
          <w:tcPr>
            <w:tcW w:w="2383" w:type="dxa"/>
            <w:vAlign w:val="bottom"/>
          </w:tcPr>
          <w:p w14:paraId="5BC598AF" w14:textId="77777777" w:rsidR="00EE69CA" w:rsidRPr="00EE69CA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"/>
                <w:szCs w:val="2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467F5574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1DFE21DA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657273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03E47FD8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4" w:type="dxa"/>
            <w:vAlign w:val="bottom"/>
          </w:tcPr>
          <w:p w14:paraId="700941AE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2E29A39A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0E761A4C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63DB96CC" w14:textId="77777777" w:rsidR="00EE69CA" w:rsidRPr="00EE69CA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7A34EAFF" w14:textId="77777777" w:rsidR="00EE69CA" w:rsidRPr="00EE69CA" w:rsidRDefault="00EE69CA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5B281F23" w14:textId="77777777" w:rsidR="00EE69CA" w:rsidRPr="00EE69CA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2D3F6E23" w14:textId="77777777" w:rsidR="00EE69CA" w:rsidRPr="00EE69CA" w:rsidRDefault="00EE69CA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7463D" w:rsidRPr="00EF18C5" w14:paraId="13130A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D223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vAlign w:val="bottom"/>
          </w:tcPr>
          <w:p w14:paraId="49EE942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B6DE7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21D44C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7DA34B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5925006F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8E85C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5AE1861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2E9FE02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5C2521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D5160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BB9D452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6B871D4D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07DF8BC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vAlign w:val="bottom"/>
          </w:tcPr>
          <w:p w14:paraId="21274860" w14:textId="12C8EA9E" w:rsidR="0077463D" w:rsidRPr="00EF18C5" w:rsidRDefault="00435250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1050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F24F493" w14:textId="022DE491" w:rsidR="0077463D" w:rsidRPr="00606F15" w:rsidRDefault="00C705B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05BD">
              <w:rPr>
                <w:rFonts w:asciiTheme="majorBidi" w:hAnsiTheme="majorBidi"/>
                <w:szCs w:val="22"/>
                <w:cs/>
                <w:lang w:bidi="th-TH"/>
              </w:rPr>
              <w:t>5</w:t>
            </w:r>
            <w:r w:rsidRPr="00C705BD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C705BD">
              <w:rPr>
                <w:rFonts w:asciiTheme="majorBidi" w:hAnsiTheme="majorBidi"/>
                <w:szCs w:val="22"/>
                <w:cs/>
                <w:lang w:bidi="th-TH"/>
              </w:rPr>
              <w:t>986</w:t>
            </w:r>
          </w:p>
        </w:tc>
        <w:tc>
          <w:tcPr>
            <w:tcW w:w="236" w:type="dxa"/>
            <w:vAlign w:val="bottom"/>
          </w:tcPr>
          <w:p w14:paraId="37C785FE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C6C2BE6" w14:textId="196EC5B7" w:rsidR="0077463D" w:rsidRPr="004208E9" w:rsidRDefault="00C705B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05BD">
              <w:rPr>
                <w:rFonts w:asciiTheme="majorBidi" w:hAnsiTheme="majorBidi"/>
                <w:szCs w:val="22"/>
                <w:cs/>
                <w:lang w:bidi="th-TH"/>
              </w:rPr>
              <w:t>5</w:t>
            </w:r>
            <w:r w:rsidRPr="00C705BD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C705BD">
              <w:rPr>
                <w:rFonts w:asciiTheme="majorBidi" w:hAnsiTheme="majorBidi"/>
                <w:szCs w:val="22"/>
                <w:cs/>
                <w:lang w:bidi="th-TH"/>
              </w:rPr>
              <w:t>986</w:t>
            </w:r>
          </w:p>
        </w:tc>
        <w:tc>
          <w:tcPr>
            <w:tcW w:w="236" w:type="dxa"/>
            <w:vAlign w:val="bottom"/>
          </w:tcPr>
          <w:p w14:paraId="5CDD1375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4067EA" w14:textId="0BCA5326" w:rsidR="0077463D" w:rsidRPr="004208E9" w:rsidRDefault="00435250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DF51E0" w14:textId="77777777" w:rsidR="0077463D" w:rsidRPr="004208E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754DE5C" w14:textId="0B5D63FF" w:rsidR="0077463D" w:rsidRPr="004208E9" w:rsidRDefault="00C705BD" w:rsidP="001921E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C705BD">
              <w:rPr>
                <w:rFonts w:asciiTheme="majorBidi" w:hAnsiTheme="majorBidi" w:cstheme="majorBidi"/>
                <w:szCs w:val="22"/>
              </w:rPr>
              <w:t>6,083</w:t>
            </w:r>
          </w:p>
        </w:tc>
        <w:tc>
          <w:tcPr>
            <w:tcW w:w="236" w:type="dxa"/>
            <w:vAlign w:val="bottom"/>
          </w:tcPr>
          <w:p w14:paraId="2DE33D0D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1A9D619" w14:textId="3D5A9366" w:rsidR="0077463D" w:rsidRPr="002D1594" w:rsidRDefault="00C705B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C705BD">
              <w:rPr>
                <w:rFonts w:asciiTheme="majorBidi" w:hAnsiTheme="majorBidi" w:cstheme="majorBidi"/>
                <w:szCs w:val="22"/>
              </w:rPr>
              <w:t>6,083</w:t>
            </w:r>
          </w:p>
        </w:tc>
      </w:tr>
      <w:tr w:rsidR="0077463D" w:rsidRPr="002C60A7" w14:paraId="255A41B3" w14:textId="77777777" w:rsidTr="002C60A7">
        <w:trPr>
          <w:trHeight w:val="261"/>
        </w:trPr>
        <w:tc>
          <w:tcPr>
            <w:tcW w:w="2383" w:type="dxa"/>
            <w:vAlign w:val="bottom"/>
          </w:tcPr>
          <w:p w14:paraId="397BF0D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2CC663AB" w14:textId="40DD7B27" w:rsidR="0077463D" w:rsidRPr="00EF18C5" w:rsidRDefault="00435250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EA51F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59EC75" w14:textId="4D87BF81" w:rsidR="0077463D" w:rsidRPr="004208E9" w:rsidRDefault="00861B51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61B51">
              <w:rPr>
                <w:rFonts w:asciiTheme="majorBidi" w:hAnsiTheme="majorBidi" w:cstheme="majorBidi"/>
                <w:szCs w:val="22"/>
                <w:lang w:val="en-US" w:bidi="th-TH"/>
              </w:rPr>
              <w:t>4,198</w:t>
            </w:r>
          </w:p>
        </w:tc>
        <w:tc>
          <w:tcPr>
            <w:tcW w:w="236" w:type="dxa"/>
            <w:vAlign w:val="bottom"/>
          </w:tcPr>
          <w:p w14:paraId="45D136EB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0634BD3A" w14:textId="748D055E" w:rsidR="0077463D" w:rsidRPr="004208E9" w:rsidRDefault="00861B51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61B51">
              <w:rPr>
                <w:rFonts w:asciiTheme="majorBidi" w:hAnsiTheme="majorBidi" w:cstheme="majorBidi"/>
                <w:szCs w:val="22"/>
                <w:lang w:bidi="th-TH"/>
              </w:rPr>
              <w:t>4,198</w:t>
            </w:r>
          </w:p>
        </w:tc>
        <w:tc>
          <w:tcPr>
            <w:tcW w:w="236" w:type="dxa"/>
            <w:vAlign w:val="bottom"/>
          </w:tcPr>
          <w:p w14:paraId="304C041B" w14:textId="77777777" w:rsidR="0077463D" w:rsidRPr="004208E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F4655D3" w14:textId="2EA918D6" w:rsidR="0077463D" w:rsidRPr="004208E9" w:rsidRDefault="002C60A7" w:rsidP="009C14C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76D92" w14:textId="77777777" w:rsidR="0077463D" w:rsidRPr="004208E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D1365DC" w14:textId="3AF4ABAC" w:rsidR="0077463D" w:rsidRPr="004208E9" w:rsidRDefault="00435250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79172" w14:textId="77777777" w:rsidR="0077463D" w:rsidRPr="004208E9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AD3AB29" w14:textId="282AA262" w:rsidR="0077463D" w:rsidRPr="004208E9" w:rsidRDefault="002C60A7" w:rsidP="003714C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C60A7">
              <w:rPr>
                <w:rFonts w:asciiTheme="majorBidi" w:hAnsiTheme="majorBidi" w:cstheme="majorBidi"/>
                <w:szCs w:val="22"/>
              </w:rPr>
              <w:t>4,217</w:t>
            </w:r>
          </w:p>
        </w:tc>
      </w:tr>
      <w:tr w:rsidR="0077463D" w:rsidRPr="00EF18C5" w14:paraId="6B5E232B" w14:textId="77777777" w:rsidTr="00E36470">
        <w:trPr>
          <w:trHeight w:val="261"/>
        </w:trPr>
        <w:tc>
          <w:tcPr>
            <w:tcW w:w="2383" w:type="dxa"/>
            <w:vAlign w:val="bottom"/>
          </w:tcPr>
          <w:p w14:paraId="129748F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vAlign w:val="bottom"/>
          </w:tcPr>
          <w:p w14:paraId="073D5A82" w14:textId="75FE2BE0" w:rsidR="0077463D" w:rsidRPr="00F25AF0" w:rsidRDefault="00743688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57C5D68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68A38B" w14:textId="1AAE3634" w:rsidR="0077463D" w:rsidRPr="00EF18C5" w:rsidRDefault="00435250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6C37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895A05E" w14:textId="3A7A6589" w:rsidR="0077463D" w:rsidRPr="00EF18C5" w:rsidRDefault="00743688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4F3624D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2F4AA1" w14:textId="5ECA818C" w:rsidR="0077463D" w:rsidRPr="00EF18C5" w:rsidRDefault="00743688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104EE12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D1F4BFC" w14:textId="5B6D7FB3" w:rsidR="0077463D" w:rsidRPr="00EF18C5" w:rsidRDefault="00435250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4B2E7B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6FA01D" w14:textId="10D933E6" w:rsidR="0077463D" w:rsidRPr="00EF18C5" w:rsidRDefault="00743688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13</w:t>
            </w:r>
          </w:p>
        </w:tc>
      </w:tr>
      <w:tr w:rsidR="0077463D" w:rsidRPr="00EF18C5" w14:paraId="50354776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1578100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vAlign w:val="bottom"/>
          </w:tcPr>
          <w:p w14:paraId="67A82C9A" w14:textId="46E6AE01" w:rsidR="0077463D" w:rsidRPr="008902DD" w:rsidRDefault="00435250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C410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8A00E2B" w14:textId="4B15319E" w:rsidR="0077463D" w:rsidRPr="00EF18C5" w:rsidRDefault="00435250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1,504</w:t>
            </w:r>
          </w:p>
        </w:tc>
        <w:tc>
          <w:tcPr>
            <w:tcW w:w="236" w:type="dxa"/>
            <w:vAlign w:val="bottom"/>
          </w:tcPr>
          <w:p w14:paraId="0F4C5A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F272A57" w14:textId="4A4FBBD2" w:rsidR="0077463D" w:rsidRPr="00EF18C5" w:rsidRDefault="00435250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1,504</w:t>
            </w:r>
          </w:p>
        </w:tc>
        <w:tc>
          <w:tcPr>
            <w:tcW w:w="236" w:type="dxa"/>
            <w:vAlign w:val="bottom"/>
          </w:tcPr>
          <w:p w14:paraId="1C903D5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48E4EFB" w14:textId="28623A90" w:rsidR="0077463D" w:rsidRPr="00EF18C5" w:rsidRDefault="00435250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78D03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D9CB4B" w14:textId="7F8BCCFC" w:rsidR="0077463D" w:rsidRPr="00EF18C5" w:rsidRDefault="00435250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1,438</w:t>
            </w:r>
          </w:p>
        </w:tc>
        <w:tc>
          <w:tcPr>
            <w:tcW w:w="236" w:type="dxa"/>
            <w:vAlign w:val="bottom"/>
          </w:tcPr>
          <w:p w14:paraId="5158BDE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479656F" w14:textId="05BCBCF5" w:rsidR="0077463D" w:rsidRPr="00EF18C5" w:rsidRDefault="00435250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1,438</w:t>
            </w:r>
          </w:p>
        </w:tc>
      </w:tr>
      <w:tr w:rsidR="0077463D" w:rsidRPr="00EF18C5" w14:paraId="2ED291B0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F94CD71" w14:textId="5B6CD5C8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51" w:type="dxa"/>
            <w:vAlign w:val="bottom"/>
          </w:tcPr>
          <w:p w14:paraId="1A4B5A7C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DAF89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FDEAAF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50E08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5C17F7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44DB5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B9E847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B4CEB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0FFDDA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E683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05CAFD6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C8960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F2BEAF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vAlign w:val="bottom"/>
          </w:tcPr>
          <w:p w14:paraId="410AC0D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4E4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AF587F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E2F4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CBC505B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63A01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C01041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E07DF9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A9FB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B6F12B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2DD677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78942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D79CB8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vAlign w:val="bottom"/>
          </w:tcPr>
          <w:p w14:paraId="51ED5A55" w14:textId="474486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4725CD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19AF44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E5FDBEB" w14:textId="4C3D614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8478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B012E7B" w14:textId="73FF5B9C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1760E9C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BF4F02C" w14:textId="588A01C7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7EAEBE5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0CA1C0E" w14:textId="785FAA6C" w:rsidR="0077463D" w:rsidRPr="0067106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A2FAF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8279D8" w14:textId="40F1A2A6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</w:rPr>
              <w:t>20</w:t>
            </w:r>
          </w:p>
        </w:tc>
      </w:tr>
      <w:tr w:rsidR="0077463D" w:rsidRPr="003D07AF" w14:paraId="7C7DDA72" w14:textId="77777777" w:rsidTr="001921E9">
        <w:trPr>
          <w:trHeight w:val="70"/>
        </w:trPr>
        <w:tc>
          <w:tcPr>
            <w:tcW w:w="2383" w:type="dxa"/>
            <w:vAlign w:val="bottom"/>
          </w:tcPr>
          <w:p w14:paraId="37C69CFA" w14:textId="77777777" w:rsidR="0077463D" w:rsidRPr="00FF0988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266A375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6997621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D93350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A927C8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4" w:type="dxa"/>
            <w:vAlign w:val="bottom"/>
          </w:tcPr>
          <w:p w14:paraId="50C0E3B2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2EBFF87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02B6AC0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4F2FF35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69356C98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193F9FB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64E9E833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77463D" w:rsidRPr="00EF18C5" w14:paraId="15CE3715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0332332A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vAlign w:val="bottom"/>
          </w:tcPr>
          <w:p w14:paraId="7581751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76C5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9C4AED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9746E9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2C41DD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BA237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7EF5BF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4A783AB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97323C4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2FFEB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94C0E53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131D9642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4A943FAD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vAlign w:val="bottom"/>
          </w:tcPr>
          <w:p w14:paraId="0AE37240" w14:textId="3AC6B7C8" w:rsidR="0077463D" w:rsidRPr="002E150A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A2C7F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769759" w14:textId="180FB7E3" w:rsidR="0077463D" w:rsidRPr="00953CFF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298</w:t>
            </w:r>
          </w:p>
        </w:tc>
        <w:tc>
          <w:tcPr>
            <w:tcW w:w="236" w:type="dxa"/>
            <w:vAlign w:val="bottom"/>
          </w:tcPr>
          <w:p w14:paraId="1998E66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9CB0828" w14:textId="2808E2E2" w:rsidR="0077463D" w:rsidRPr="00EF18C5" w:rsidRDefault="00745234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298</w:t>
            </w:r>
          </w:p>
        </w:tc>
        <w:tc>
          <w:tcPr>
            <w:tcW w:w="236" w:type="dxa"/>
            <w:vAlign w:val="bottom"/>
          </w:tcPr>
          <w:p w14:paraId="1D04B61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8CAFFE6" w14:textId="56F70D2C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C80F7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C0549AD" w14:textId="02289E23" w:rsidR="0077463D" w:rsidRPr="00EF18C5" w:rsidRDefault="00065F38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65F3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CD2D2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1E853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8E2E2A4" w14:textId="63E7360A" w:rsidR="0077463D" w:rsidRPr="00EF18C5" w:rsidRDefault="00065F38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65F3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CD2D2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77463D" w:rsidRPr="00EF18C5" w14:paraId="3C5065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11A0BE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68355CFC" w14:textId="7A6306F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3D109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DEAD601" w14:textId="342734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052090F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D6570AD" w14:textId="600391E2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47A071B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1385824" w14:textId="1E24A39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36966">
              <w:rPr>
                <w:rFonts w:asciiTheme="majorBidi" w:hAnsiTheme="majorBidi" w:cs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vAlign w:val="bottom"/>
          </w:tcPr>
          <w:p w14:paraId="199A604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26C5FBB" w14:textId="2DC98BB3" w:rsidR="0077463D" w:rsidRPr="006B179A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A15DE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9C4003" w14:textId="4F787B45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F226E2">
              <w:rPr>
                <w:rFonts w:asciiTheme="majorBidi" w:hAnsiTheme="majorBidi" w:cstheme="majorBidi"/>
                <w:szCs w:val="22"/>
                <w:lang w:bidi="th-TH"/>
              </w:rPr>
              <w:t>208</w:t>
            </w:r>
          </w:p>
        </w:tc>
      </w:tr>
      <w:tr w:rsidR="0077463D" w:rsidRPr="00EF18C5" w14:paraId="0C0FB99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507C4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vAlign w:val="bottom"/>
          </w:tcPr>
          <w:p w14:paraId="0675835D" w14:textId="6F2C93D5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653D2D5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D6D41C" w14:textId="0079025F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9400C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3EF8F03" w14:textId="26E3C13B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484E5E6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1894AA7" w14:textId="568B70B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0B018DF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5B0C18E" w14:textId="0E8DC0B9" w:rsidR="0077463D" w:rsidRPr="006B179A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FE551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013361C" w14:textId="4C4ECE3B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77463D" w:rsidRPr="00E2276A" w14:paraId="303805D4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24FEBD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vAlign w:val="bottom"/>
          </w:tcPr>
          <w:p w14:paraId="33144CE6" w14:textId="11D0BA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D6EA5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DCEE42" w14:textId="0668C8C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vAlign w:val="bottom"/>
          </w:tcPr>
          <w:p w14:paraId="7CAD430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DF1307F" w14:textId="12CFC3D3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vAlign w:val="bottom"/>
          </w:tcPr>
          <w:p w14:paraId="48DE409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160D380" w14:textId="35B34E8A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9E858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E757671" w14:textId="28B21A35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547F48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236" w:type="dxa"/>
            <w:vAlign w:val="bottom"/>
          </w:tcPr>
          <w:p w14:paraId="3B4DA43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CA0CF28" w14:textId="598D0FA8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</w:tr>
    </w:tbl>
    <w:p w14:paraId="2EE5498D" w14:textId="77777777" w:rsidR="00C64AF2" w:rsidRPr="00B32511" w:rsidRDefault="00C64AF2" w:rsidP="00EE69C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84"/>
        <w:gridCol w:w="236"/>
        <w:gridCol w:w="1152"/>
        <w:gridCol w:w="236"/>
        <w:gridCol w:w="810"/>
        <w:gridCol w:w="11"/>
        <w:gridCol w:w="236"/>
        <w:gridCol w:w="821"/>
        <w:gridCol w:w="236"/>
        <w:gridCol w:w="821"/>
        <w:gridCol w:w="236"/>
        <w:gridCol w:w="807"/>
        <w:gridCol w:w="14"/>
      </w:tblGrid>
      <w:tr w:rsidR="0077463D" w:rsidRPr="00EF18C5" w14:paraId="395EAEC4" w14:textId="77777777" w:rsidTr="005D2166">
        <w:trPr>
          <w:trHeight w:val="261"/>
          <w:tblHeader/>
        </w:trPr>
        <w:tc>
          <w:tcPr>
            <w:tcW w:w="2358" w:type="dxa"/>
            <w:vAlign w:val="bottom"/>
          </w:tcPr>
          <w:p w14:paraId="492F975F" w14:textId="4E24B3B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</w:tcPr>
          <w:p w14:paraId="41CEE61D" w14:textId="570C2E9F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463D" w:rsidRPr="00EF18C5" w14:paraId="3C7057BC" w14:textId="77777777" w:rsidTr="005D2166">
        <w:trPr>
          <w:gridAfter w:val="1"/>
          <w:wAfter w:w="14" w:type="dxa"/>
          <w:trHeight w:val="261"/>
          <w:tblHeader/>
        </w:trPr>
        <w:tc>
          <w:tcPr>
            <w:tcW w:w="2358" w:type="dxa"/>
            <w:vAlign w:val="bottom"/>
          </w:tcPr>
          <w:p w14:paraId="006372F1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18" w:type="dxa"/>
            <w:gridSpan w:val="5"/>
          </w:tcPr>
          <w:p w14:paraId="023D43F2" w14:textId="445F2C2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68" w:type="dxa"/>
            <w:gridSpan w:val="7"/>
            <w:vAlign w:val="bottom"/>
          </w:tcPr>
          <w:p w14:paraId="03645DD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3C3E8C52" w14:textId="77777777" w:rsidTr="005D2166">
        <w:trPr>
          <w:trHeight w:val="261"/>
          <w:tblHeader/>
        </w:trPr>
        <w:tc>
          <w:tcPr>
            <w:tcW w:w="2358" w:type="dxa"/>
            <w:vAlign w:val="bottom"/>
            <w:hideMark/>
          </w:tcPr>
          <w:p w14:paraId="3CE297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4" w:type="dxa"/>
            <w:vAlign w:val="bottom"/>
          </w:tcPr>
          <w:p w14:paraId="3DC861E6" w14:textId="60BBC1FA" w:rsidR="0077463D" w:rsidRPr="005D2166" w:rsidRDefault="0077463D" w:rsidP="005D21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</w:t>
            </w:r>
            <w:r w:rsidR="005D2166">
              <w:rPr>
                <w:rFonts w:asciiTheme="majorBidi" w:hAnsiTheme="majorBidi" w:cstheme="majorBidi"/>
                <w:sz w:val="20"/>
                <w:cs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6" w:type="dxa"/>
            <w:vAlign w:val="bottom"/>
          </w:tcPr>
          <w:p w14:paraId="6CDBB5FE" w14:textId="2C4AF959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3E1CA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BE11B2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5DC615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028F383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7F684FB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  <w:hideMark/>
          </w:tcPr>
          <w:p w14:paraId="7D18D20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04B2EA93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322AF2C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  <w:vAlign w:val="bottom"/>
          </w:tcPr>
          <w:p w14:paraId="2E72C9C2" w14:textId="2D3DF1F1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2950592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0D521EDF" w14:textId="7C833A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761C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761C54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14:paraId="07D4E0E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D60E526" w14:textId="60ACBEF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43B46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6CA5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422FB7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155C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78B29D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D006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784F35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79446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141EDE6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7FF19E09" w14:textId="77777777" w:rsidTr="005D2166">
        <w:trPr>
          <w:trHeight w:val="261"/>
        </w:trPr>
        <w:tc>
          <w:tcPr>
            <w:tcW w:w="2358" w:type="dxa"/>
            <w:vAlign w:val="bottom"/>
            <w:hideMark/>
          </w:tcPr>
          <w:p w14:paraId="0A79541D" w14:textId="76365B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7F9E6CF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8D28EF" w14:textId="4A6C608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684F70" w14:textId="77777777" w:rsidR="0077463D" w:rsidRPr="00EF18C5" w:rsidRDefault="0077463D" w:rsidP="00C01561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BC43D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5838C3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A7C0A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976F6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8E7D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902991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B6EDF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BD470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3A3CAB20" w14:textId="77777777" w:rsidTr="00EB36BA">
        <w:trPr>
          <w:trHeight w:val="70"/>
        </w:trPr>
        <w:tc>
          <w:tcPr>
            <w:tcW w:w="2358" w:type="dxa"/>
            <w:vAlign w:val="bottom"/>
          </w:tcPr>
          <w:p w14:paraId="781A5D0C" w14:textId="3BA2EDE0" w:rsidR="0077463D" w:rsidRPr="000F7F2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0ADD11E6" w14:textId="64858D36" w:rsidR="0077463D" w:rsidRPr="00D956C9" w:rsidRDefault="00AD3416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044BE4" w14:textId="77777777" w:rsidR="0077463D" w:rsidRPr="00D956C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E05187" w14:textId="21CB2D06" w:rsidR="0077463D" w:rsidRPr="00C01561" w:rsidRDefault="00C01561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vAlign w:val="bottom"/>
          </w:tcPr>
          <w:p w14:paraId="69A490DE" w14:textId="77777777" w:rsidR="0077463D" w:rsidRPr="00D956C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95672E8" w14:textId="0A8AF38F" w:rsidR="0077463D" w:rsidRPr="00D956C9" w:rsidRDefault="00C01561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vAlign w:val="bottom"/>
          </w:tcPr>
          <w:p w14:paraId="34831B74" w14:textId="77777777" w:rsidR="0077463D" w:rsidRPr="00D956C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4C0FD92" w14:textId="728746A0" w:rsidR="0077463D" w:rsidRPr="00D956C9" w:rsidRDefault="00AD3416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CC8802" w14:textId="77777777" w:rsidR="0077463D" w:rsidRPr="00D956C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38A7085" w14:textId="19546325" w:rsidR="0077463D" w:rsidRPr="00D956C9" w:rsidRDefault="00EB36BA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5,412</w:t>
            </w:r>
          </w:p>
        </w:tc>
        <w:tc>
          <w:tcPr>
            <w:tcW w:w="236" w:type="dxa"/>
            <w:vAlign w:val="bottom"/>
          </w:tcPr>
          <w:p w14:paraId="610B7635" w14:textId="77777777" w:rsidR="0077463D" w:rsidRPr="00D956C9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FC2AB92" w14:textId="377F1A74" w:rsidR="0077463D" w:rsidRPr="00D956C9" w:rsidRDefault="00EB36BA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5,412</w:t>
            </w:r>
          </w:p>
        </w:tc>
      </w:tr>
      <w:tr w:rsidR="0077463D" w:rsidRPr="00EF18C5" w14:paraId="5BA6A83A" w14:textId="77777777" w:rsidTr="00CA58A3">
        <w:trPr>
          <w:trHeight w:val="261"/>
        </w:trPr>
        <w:tc>
          <w:tcPr>
            <w:tcW w:w="2358" w:type="dxa"/>
            <w:vAlign w:val="bottom"/>
          </w:tcPr>
          <w:p w14:paraId="2A52F0D1" w14:textId="507A67CE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84" w:type="dxa"/>
          </w:tcPr>
          <w:p w14:paraId="3B73CCD6" w14:textId="25CA4C2E" w:rsidR="0077463D" w:rsidRPr="00EF18C5" w:rsidRDefault="003714C7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B78D7" w14:textId="402A18B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F1778DF" w14:textId="7053893A" w:rsidR="0077463D" w:rsidRPr="00EF18C5" w:rsidRDefault="00E60EC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60ECD">
              <w:rPr>
                <w:rFonts w:asciiTheme="majorBidi" w:hAnsiTheme="majorBidi" w:cstheme="majorBidi"/>
                <w:szCs w:val="22"/>
                <w:lang w:bidi="th-TH"/>
              </w:rPr>
              <w:t>4,198</w:t>
            </w:r>
          </w:p>
        </w:tc>
        <w:tc>
          <w:tcPr>
            <w:tcW w:w="236" w:type="dxa"/>
            <w:vAlign w:val="bottom"/>
          </w:tcPr>
          <w:p w14:paraId="1284AF4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745B780" w14:textId="32275DDB" w:rsidR="0077463D" w:rsidRPr="00D956C9" w:rsidRDefault="00E60EC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60ECD">
              <w:rPr>
                <w:rFonts w:asciiTheme="majorBidi" w:hAnsiTheme="majorBidi" w:cstheme="majorBidi"/>
                <w:szCs w:val="22"/>
                <w:lang w:bidi="th-TH"/>
              </w:rPr>
              <w:t>4,198</w:t>
            </w:r>
          </w:p>
        </w:tc>
        <w:tc>
          <w:tcPr>
            <w:tcW w:w="236" w:type="dxa"/>
            <w:vAlign w:val="bottom"/>
          </w:tcPr>
          <w:p w14:paraId="189D688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9BF6093" w14:textId="2ED5FCBB" w:rsidR="0077463D" w:rsidRPr="00CA58A3" w:rsidRDefault="00CA58A3" w:rsidP="007D14A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8D253" w14:textId="77777777" w:rsidR="0077463D" w:rsidRPr="00D956C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7D99BB6" w14:textId="67A7A74E" w:rsidR="0077463D" w:rsidRPr="00D956C9" w:rsidRDefault="003714C7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75B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14:paraId="70C89FC8" w14:textId="1C996EC0" w:rsidR="0077463D" w:rsidRPr="00D956C9" w:rsidRDefault="00CA58A3" w:rsidP="007D14A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4,217</w:t>
            </w:r>
          </w:p>
        </w:tc>
      </w:tr>
      <w:tr w:rsidR="0077463D" w:rsidRPr="00EF18C5" w14:paraId="0AE5B90A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A5C0A40" w14:textId="6982C9A6" w:rsidR="0077463D" w:rsidRPr="00C745F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14AD3E01" w14:textId="2EA7D375" w:rsidR="0077463D" w:rsidRDefault="00176712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30786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F88625C" w14:textId="5874406A" w:rsidR="0077463D" w:rsidRDefault="00176712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176712">
              <w:rPr>
                <w:rFonts w:asciiTheme="majorBidi" w:hAnsiTheme="majorBidi" w:cstheme="majorBidi"/>
                <w:szCs w:val="22"/>
                <w:lang w:bidi="th-TH"/>
              </w:rPr>
              <w:t>48</w:t>
            </w:r>
          </w:p>
        </w:tc>
        <w:tc>
          <w:tcPr>
            <w:tcW w:w="236" w:type="dxa"/>
            <w:vAlign w:val="bottom"/>
          </w:tcPr>
          <w:p w14:paraId="6E3233D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6FAD54F" w14:textId="3D6EA879" w:rsidR="0077463D" w:rsidRPr="00D956C9" w:rsidRDefault="00176712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76712">
              <w:rPr>
                <w:rFonts w:asciiTheme="majorBidi" w:hAnsiTheme="majorBidi" w:cstheme="majorBidi"/>
                <w:szCs w:val="22"/>
                <w:lang w:bidi="th-TH"/>
              </w:rPr>
              <w:t>48</w:t>
            </w:r>
          </w:p>
        </w:tc>
        <w:tc>
          <w:tcPr>
            <w:tcW w:w="236" w:type="dxa"/>
            <w:vAlign w:val="bottom"/>
          </w:tcPr>
          <w:p w14:paraId="2FD5FF4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FAE4C5C" w14:textId="0753A32E" w:rsidR="0077463D" w:rsidRPr="00D956C9" w:rsidRDefault="00176712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B446E8" w14:textId="77777777" w:rsidR="0077463D" w:rsidRPr="00D956C9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4B10F1D2" w14:textId="6845F562" w:rsidR="0077463D" w:rsidRPr="00D956C9" w:rsidRDefault="00176712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76712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419E05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FBFC497" w14:textId="5F562844" w:rsidR="0077463D" w:rsidRPr="00D956C9" w:rsidRDefault="00176712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76712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</w:tr>
      <w:tr w:rsidR="0077463D" w:rsidRPr="003D07AF" w14:paraId="4E0AA9DB" w14:textId="77777777" w:rsidTr="005D2166">
        <w:trPr>
          <w:trHeight w:hRule="exact" w:val="254"/>
        </w:trPr>
        <w:tc>
          <w:tcPr>
            <w:tcW w:w="2358" w:type="dxa"/>
            <w:vAlign w:val="bottom"/>
          </w:tcPr>
          <w:p w14:paraId="78D3E5C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84" w:type="dxa"/>
          </w:tcPr>
          <w:p w14:paraId="3A564D67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BE43572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E325C4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12C9164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35D28438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827187B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3EE3131B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860C648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23A378F9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164A081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C6E499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77463D" w:rsidRPr="00EF18C5" w14:paraId="1AF1D744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B7779A2" w14:textId="03F84CC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84" w:type="dxa"/>
          </w:tcPr>
          <w:p w14:paraId="3755AA0D" w14:textId="4D5AC960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D4C0FE" w14:textId="6B7DAFB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DFC9CA0" w14:textId="1719A1A4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11837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DEE1252" w14:textId="387FBA44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141D1A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5156CF4" w14:textId="7B2794AD" w:rsidR="0077463D" w:rsidRPr="00321C3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01B2B1" w14:textId="4E1ECAD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1946" w14:textId="56D9C356" w:rsidR="0077463D" w:rsidRPr="007D6802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A37EA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F3DA50E" w14:textId="187836C4" w:rsidR="0077463D" w:rsidRPr="00321C3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77463D" w:rsidRPr="00EF18C5" w14:paraId="4D7279AF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ADC02A0" w14:textId="5795B46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40283905" w14:textId="27CB3DC0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EDE4F7" w14:textId="16399550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7590E7" w14:textId="1F08986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44B81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A576A2D" w14:textId="063E4C7A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912B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A2D3802" w14:textId="7BABBB53" w:rsidR="0077463D" w:rsidRPr="002316FE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CA9DF7" w14:textId="33932EB5" w:rsidR="0077463D" w:rsidRPr="002316FE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F1ABC29" w14:textId="6BD23E45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B149E9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F6D4164" w14:textId="36D0301B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77463D" w:rsidRPr="00EF18C5" w14:paraId="5DF5280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7D3BF5AF" w14:textId="2ACE814D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3779765B" w14:textId="477C83BA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E8A9A0" w14:textId="0D9F9DD2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C0337F" w14:textId="0ED647B9" w:rsidR="0077463D" w:rsidRPr="00FB6824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vAlign w:val="bottom"/>
          </w:tcPr>
          <w:p w14:paraId="1E84653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82C56F5" w14:textId="4D8A2CD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vAlign w:val="bottom"/>
          </w:tcPr>
          <w:p w14:paraId="3810DC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9ECEE57" w14:textId="48E63900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80885A" w14:textId="77777777" w:rsidR="0077463D" w:rsidRPr="0078572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BAB35" w14:textId="43257E21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  <w:tc>
          <w:tcPr>
            <w:tcW w:w="236" w:type="dxa"/>
            <w:vAlign w:val="bottom"/>
          </w:tcPr>
          <w:p w14:paraId="73E3C0CE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36893A7" w14:textId="10649C9F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</w:tr>
      <w:tr w:rsidR="0077463D" w:rsidRPr="00EF18C5" w14:paraId="6F085791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4B85E7C" w14:textId="6D3C209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84" w:type="dxa"/>
          </w:tcPr>
          <w:p w14:paraId="2232B76C" w14:textId="3817ADD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3F31BB1" w14:textId="1890354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7A136B" w14:textId="7F75928E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36" w:type="dxa"/>
            <w:vAlign w:val="bottom"/>
          </w:tcPr>
          <w:p w14:paraId="3647B99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8A81897" w14:textId="5C845648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63C45C4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500B5" w14:textId="5BEEFC5E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vAlign w:val="bottom"/>
          </w:tcPr>
          <w:p w14:paraId="63C915B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451FD8B" w14:textId="39FF70F4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7899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5B72B63" w14:textId="1A4FDA9B" w:rsidR="0077463D" w:rsidRPr="00EF18C5" w:rsidRDefault="0077463D" w:rsidP="007D14A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</w:tr>
      <w:tr w:rsidR="0077463D" w:rsidRPr="00EF18C5" w14:paraId="099904A6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C80A9D2" w14:textId="0FD36AA4" w:rsidR="0077463D" w:rsidRPr="00483ED6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184" w:type="dxa"/>
          </w:tcPr>
          <w:p w14:paraId="3F5E5A11" w14:textId="1B15D0B9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F9D8724" w14:textId="61280A8A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63B02" w14:textId="2EF504A0" w:rsidR="0077463D" w:rsidRPr="00EF18C5" w:rsidRDefault="0077463D" w:rsidP="00A304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C2287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3BFC526" w14:textId="08BF498B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EFAECF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B6289DE" w14:textId="2D74FDB0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E4FC91C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5E3319B" w14:textId="4B6E4A9D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7F2D9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A94CD6A" w14:textId="1BFA2F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77463D" w:rsidRPr="00EF18C5" w14:paraId="164EAF20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616A0A63" w14:textId="36A42387" w:rsidR="0077463D" w:rsidRPr="00F23FB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417B0441" w14:textId="5143655B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CA71432" w14:textId="0A4E574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BEA5BE" w14:textId="4F5803B4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vAlign w:val="bottom"/>
          </w:tcPr>
          <w:p w14:paraId="6CE9533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E2A8C72" w14:textId="68D9C0F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46</w:t>
            </w:r>
          </w:p>
        </w:tc>
        <w:tc>
          <w:tcPr>
            <w:tcW w:w="236" w:type="dxa"/>
            <w:vAlign w:val="bottom"/>
          </w:tcPr>
          <w:p w14:paraId="515ACA0E" w14:textId="091E954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06505B" w14:textId="1BD908DB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44581A9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98BF8A0" w14:textId="50B55520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36" w:type="dxa"/>
            <w:vAlign w:val="bottom"/>
          </w:tcPr>
          <w:p w14:paraId="49CDEFD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C77ADAD" w14:textId="38BBCE2E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</w:tbl>
    <w:p w14:paraId="68F4396B" w14:textId="77777777" w:rsidR="007B3CFC" w:rsidRDefault="007B3CFC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</w:p>
    <w:p w14:paraId="0109CD9B" w14:textId="77777777" w:rsidR="007B3CFC" w:rsidRDefault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lang w:eastAsia="en-GB"/>
        </w:rPr>
      </w:pPr>
      <w:r>
        <w:rPr>
          <w:rFonts w:asciiTheme="majorBidi" w:hAnsiTheme="majorBidi" w:cstheme="majorBidi"/>
          <w:spacing w:val="-4"/>
          <w:sz w:val="30"/>
          <w:szCs w:val="30"/>
          <w:lang w:eastAsia="en-GB"/>
        </w:rPr>
        <w:br w:type="page"/>
      </w:r>
    </w:p>
    <w:p w14:paraId="1ED16594" w14:textId="7C4BBFCB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7B3CFC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120D34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120D34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292FCB" w:rsidRPr="00EF18C5" w14:paraId="4DE9AD4E" w14:textId="77777777" w:rsidTr="00120D34">
        <w:tc>
          <w:tcPr>
            <w:tcW w:w="2520" w:type="dxa"/>
          </w:tcPr>
          <w:p w14:paraId="38356D2B" w14:textId="12420DE3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เงินให้กู้ยืม</w:t>
            </w:r>
            <w:r w:rsidRPr="00292FCB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/</w:t>
            </w: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</w:p>
        </w:tc>
        <w:tc>
          <w:tcPr>
            <w:tcW w:w="236" w:type="dxa"/>
          </w:tcPr>
          <w:p w14:paraId="74A9EF9F" w14:textId="77777777" w:rsidR="00292FCB" w:rsidRPr="00EF18C5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65AA145" w14:textId="4947502E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0F7F2D" w:rsidRPr="00EF18C5" w14:paraId="75F6A81B" w14:textId="77777777" w:rsidTr="00120D34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0D158B88" w14:textId="05E0A0C3" w:rsidR="00030E78" w:rsidRDefault="00030E78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eastAsia="en-GB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BE2D81" w:rsidRPr="00EF18C5" w14:paraId="2F14395D" w14:textId="77777777" w:rsidTr="00C13538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06EE65C3" w14:textId="77777777" w:rsidR="00BE2D81" w:rsidRPr="00EF18C5" w:rsidRDefault="00BE2D81" w:rsidP="00C135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02C2A7BC" w14:textId="77777777" w:rsidR="00BE2D81" w:rsidRPr="00EF18C5" w:rsidRDefault="00BE2D81" w:rsidP="00C135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A98C20" w14:textId="77777777" w:rsidR="00BE2D81" w:rsidRPr="00EF18C5" w:rsidRDefault="00BE2D81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03715D48" w14:textId="77777777" w:rsidR="00BE2D81" w:rsidRPr="00EF18C5" w:rsidRDefault="00BE2D81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2D81" w:rsidRPr="00EF18C5" w14:paraId="6FADA8BA" w14:textId="77777777" w:rsidTr="006E3DE7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35E983ED" w14:textId="60EE95DB" w:rsidR="00BE2D81" w:rsidRPr="00EF18C5" w:rsidRDefault="006E3DE7" w:rsidP="006E3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F62E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ดหก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D6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BD6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E2D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70" w:type="dxa"/>
            <w:vAlign w:val="bottom"/>
          </w:tcPr>
          <w:p w14:paraId="5A76F0AA" w14:textId="77777777" w:rsidR="00BE2D81" w:rsidRPr="00260A9B" w:rsidRDefault="00BE2D81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FB943C" w14:textId="77777777" w:rsidR="00BE2D81" w:rsidRPr="00EF18C5" w:rsidRDefault="00BE2D81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1172798C" w14:textId="77777777" w:rsidR="00BE2D81" w:rsidRPr="00EF18C5" w:rsidRDefault="00BE2D81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D81" w:rsidRPr="00EF18C5" w14:paraId="418AEAB2" w14:textId="77777777" w:rsidTr="00C13538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742EE29A" w14:textId="77777777" w:rsidR="00BE2D81" w:rsidRPr="00EF18C5" w:rsidRDefault="00BE2D81" w:rsidP="00C135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45B811AD" w14:textId="77777777" w:rsidR="00BE2D81" w:rsidRPr="00EF18C5" w:rsidRDefault="00BE2D81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2D81" w:rsidRPr="00EF18C5" w14:paraId="77A5722B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95A8822" w14:textId="77777777" w:rsidR="00BE2D81" w:rsidRPr="00EF18C5" w:rsidRDefault="00BE2D81" w:rsidP="00C13538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71252F2E" w14:textId="1BF1909B" w:rsidR="00BE2D81" w:rsidRPr="00EF18C5" w:rsidRDefault="00D409D1" w:rsidP="00C13538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4A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4E4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8FE5B5" w14:textId="77777777" w:rsidR="00BE2D81" w:rsidRDefault="00BE2D81" w:rsidP="00C1353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3D6C1D1B" w14:textId="4D6A2965" w:rsidR="00BE2D81" w:rsidRDefault="00D409D1" w:rsidP="00C13538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959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590ABA0C" w14:textId="77777777" w:rsidR="00BE2D81" w:rsidRPr="00D92434" w:rsidRDefault="00BE2D81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BC6106" w:rsidRPr="00EF18C5" w14:paraId="06E0874B" w14:textId="77777777" w:rsidTr="00C13538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6AA71000" w14:textId="77777777" w:rsidR="00BC6106" w:rsidRPr="00EF18C5" w:rsidRDefault="00BC6106" w:rsidP="00C135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261DBC80" w14:textId="77777777" w:rsidR="00BC6106" w:rsidRPr="00EF18C5" w:rsidRDefault="00BC6106" w:rsidP="00C1353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D52E93" w14:textId="77777777" w:rsidR="00BC6106" w:rsidRPr="00EF18C5" w:rsidRDefault="00BC6106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5668A075" w14:textId="77777777" w:rsidR="00BC6106" w:rsidRPr="00EF18C5" w:rsidRDefault="00BC6106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C6106" w:rsidRPr="00EF18C5" w14:paraId="2360EA31" w14:textId="77777777" w:rsidTr="00C13538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6EB2F31A" w14:textId="4851AF58" w:rsidR="00BC6106" w:rsidRPr="00EF18C5" w:rsidRDefault="006E3DE7" w:rsidP="00F62E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62E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D6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D6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C6106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22528C0" w14:textId="77777777" w:rsidR="00BC6106" w:rsidRPr="00EF18C5" w:rsidRDefault="00BC6106" w:rsidP="00C1353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69934C7" w14:textId="77777777" w:rsidR="00BC6106" w:rsidRPr="00EF18C5" w:rsidRDefault="00BC6106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7E8A86C3" w14:textId="77777777" w:rsidR="00BC6106" w:rsidRPr="00EF18C5" w:rsidRDefault="00BC6106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106" w:rsidRPr="00EF18C5" w14:paraId="266EE939" w14:textId="77777777" w:rsidTr="00C13538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58051D4F" w14:textId="77777777" w:rsidR="00BC6106" w:rsidRPr="00EF18C5" w:rsidRDefault="00BC6106" w:rsidP="00C135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574252CA" w14:textId="77777777" w:rsidR="00BC6106" w:rsidRPr="00EF18C5" w:rsidRDefault="00BC6106" w:rsidP="00C1353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6106" w:rsidRPr="00EF18C5" w14:paraId="630DBAC6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7F60162" w14:textId="77777777" w:rsidR="00BC6106" w:rsidRPr="00EF18C5" w:rsidRDefault="00BC6106" w:rsidP="00C13538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039FBFA2" w14:textId="610C74FA" w:rsidR="00BC6106" w:rsidRPr="00EF18C5" w:rsidRDefault="007C39EB" w:rsidP="00C13538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228751B7" w14:textId="77777777" w:rsidR="00BC6106" w:rsidRDefault="00BC6106" w:rsidP="00C1353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3C56A53C" w14:textId="272138A3" w:rsidR="00BC6106" w:rsidRDefault="00D92C55" w:rsidP="00C13538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</w:tr>
    </w:tbl>
    <w:p w14:paraId="3A9FE1F8" w14:textId="77777777" w:rsidR="00BE2D81" w:rsidRPr="00BE2D81" w:rsidRDefault="00BE2D81" w:rsidP="007B3CFC">
      <w:pPr>
        <w:pStyle w:val="block"/>
        <w:spacing w:after="0" w:line="240" w:lineRule="atLeast"/>
        <w:ind w:right="-7"/>
        <w:jc w:val="both"/>
      </w:pPr>
    </w:p>
    <w:p w14:paraId="52F12A1F" w14:textId="2EFDC8BD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D92434" w:rsidRDefault="00890F47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61"/>
        <w:gridCol w:w="1971"/>
      </w:tblGrid>
      <w:tr w:rsidR="0033527E" w:rsidRPr="00233C9E" w14:paraId="4B7C2763" w14:textId="77777777" w:rsidTr="006D5A89">
        <w:trPr>
          <w:trHeight w:val="282"/>
          <w:tblHeader/>
        </w:trPr>
        <w:tc>
          <w:tcPr>
            <w:tcW w:w="2724" w:type="pct"/>
            <w:vAlign w:val="bottom"/>
          </w:tcPr>
          <w:p w14:paraId="093345CF" w14:textId="17580747" w:rsidR="00D019A8" w:rsidRPr="00EA1831" w:rsidRDefault="00233C9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A1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070" w:type="pct"/>
            <w:vAlign w:val="bottom"/>
          </w:tcPr>
          <w:p w14:paraId="0F09BF1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3F575C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7AB34C1E" w14:textId="3F3BDFA5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9A8" w:rsidRPr="00233C9E" w14:paraId="5E5DDE67" w14:textId="77777777" w:rsidTr="006D5A89">
        <w:trPr>
          <w:trHeight w:val="282"/>
          <w:tblHeader/>
        </w:trPr>
        <w:tc>
          <w:tcPr>
            <w:tcW w:w="2724" w:type="pct"/>
          </w:tcPr>
          <w:p w14:paraId="74FFF0FB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6" w:type="pct"/>
            <w:gridSpan w:val="3"/>
          </w:tcPr>
          <w:p w14:paraId="19CCBC3B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3527E" w:rsidRPr="00233C9E" w14:paraId="275F295C" w14:textId="77777777" w:rsidTr="006D5A89">
        <w:trPr>
          <w:trHeight w:val="352"/>
        </w:trPr>
        <w:tc>
          <w:tcPr>
            <w:tcW w:w="2724" w:type="pct"/>
            <w:vAlign w:val="bottom"/>
          </w:tcPr>
          <w:p w14:paraId="5229ED6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70" w:type="pct"/>
            <w:vAlign w:val="bottom"/>
          </w:tcPr>
          <w:p w14:paraId="2D84AB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5C2CA6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2CDCA2D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527E" w:rsidRPr="00233C9E" w14:paraId="1D86600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8C26473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0" w:type="pct"/>
            <w:vAlign w:val="bottom"/>
          </w:tcPr>
          <w:p w14:paraId="249441D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6AE48BE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7297BFC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2B058090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13396A2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070" w:type="pct"/>
            <w:vAlign w:val="bottom"/>
          </w:tcPr>
          <w:p w14:paraId="1CAA98DD" w14:textId="05745202" w:rsidR="00D019A8" w:rsidRPr="00EA1831" w:rsidRDefault="007A511B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1" w:type="pct"/>
            <w:vAlign w:val="bottom"/>
          </w:tcPr>
          <w:p w14:paraId="57B7145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5939D47" w14:textId="0149ADDA" w:rsidR="00D019A8" w:rsidRPr="00EA1831" w:rsidRDefault="007A511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33527E" w:rsidRPr="00233C9E" w14:paraId="7C19658F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0D21F101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70" w:type="pct"/>
            <w:vAlign w:val="bottom"/>
          </w:tcPr>
          <w:p w14:paraId="6A275AEC" w14:textId="658EBF4F" w:rsidR="00D019A8" w:rsidRPr="00EA1831" w:rsidRDefault="007A511B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1" w:type="pct"/>
            <w:vAlign w:val="bottom"/>
          </w:tcPr>
          <w:p w14:paraId="02D80C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55E4211" w14:textId="4CE1F335" w:rsidR="00D019A8" w:rsidRPr="00EA1831" w:rsidRDefault="007A511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527E" w:rsidRPr="00233C9E" w14:paraId="7C192028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755A188E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70" w:type="pct"/>
            <w:vAlign w:val="bottom"/>
          </w:tcPr>
          <w:p w14:paraId="1C6CF84C" w14:textId="3EAFE129" w:rsidR="00D019A8" w:rsidRPr="00EA1831" w:rsidRDefault="00F55D2E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14:paraId="1B7E4711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56790747" w14:textId="1DBE536F" w:rsidR="00D019A8" w:rsidRPr="00EA1831" w:rsidRDefault="00CA3731" w:rsidP="006E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5EB0657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AF397E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CFBD" w14:textId="38554B78" w:rsidR="00D019A8" w:rsidRPr="00EA1831" w:rsidRDefault="007A511B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1" w:type="pct"/>
            <w:vAlign w:val="bottom"/>
          </w:tcPr>
          <w:p w14:paraId="1289568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892B1" w14:textId="49E51226" w:rsidR="00D019A8" w:rsidRPr="00EA1831" w:rsidRDefault="007A511B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33527E" w:rsidRPr="00233C9E" w14:paraId="6AAF713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2BEDA773" w14:textId="2FD41C5C" w:rsidR="00B704D0" w:rsidRPr="00EA1831" w:rsidRDefault="007E1C7E" w:rsidP="00B704D0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ภาระผูกพันตามสัญญาบริการคลาวด์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704D0"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B704D0"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สัญญา</w:t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ค่าลิขสิทธ์</w:t>
            </w:r>
            <w:r w:rsidR="00B704D0"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สัญญาบริการดูแลระบบ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6F81C2F" w14:textId="3CCCB26E" w:rsidR="00D019A8" w:rsidRPr="00EA1831" w:rsidRDefault="00B704D0" w:rsidP="00B704D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7E1C7E"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และสัญญาบริการวงจรสื่อสารความเร็วสูง</w:t>
            </w:r>
          </w:p>
        </w:tc>
        <w:tc>
          <w:tcPr>
            <w:tcW w:w="1070" w:type="pct"/>
            <w:vAlign w:val="bottom"/>
          </w:tcPr>
          <w:p w14:paraId="375E1D21" w14:textId="0CDF0A03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903D9A" w14:textId="77777777" w:rsidR="00D019A8" w:rsidRPr="00EA1831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89802C8" w14:textId="77777777" w:rsidR="00D019A8" w:rsidRPr="00EA1831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58F928A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9764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36060F63" w14:textId="12A348C2" w:rsidR="00D019A8" w:rsidRPr="00EA1831" w:rsidRDefault="007A38A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</w:p>
        </w:tc>
        <w:tc>
          <w:tcPr>
            <w:tcW w:w="141" w:type="pct"/>
            <w:vAlign w:val="bottom"/>
          </w:tcPr>
          <w:p w14:paraId="21892847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25DAE112" w14:textId="069748E7" w:rsidR="00D019A8" w:rsidRPr="00EA1831" w:rsidRDefault="007A38A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33527E" w:rsidRPr="00233C9E" w14:paraId="3865E9B1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998B86C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2E804D1" w14:textId="151F797D" w:rsidR="00D019A8" w:rsidRPr="00EA1831" w:rsidRDefault="007A38A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1" w:type="pct"/>
            <w:vAlign w:val="bottom"/>
          </w:tcPr>
          <w:p w14:paraId="3A0D89E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346F99A4" w14:textId="14BDDAD3" w:rsidR="00D019A8" w:rsidRPr="00EA1831" w:rsidRDefault="007A38A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3527E" w:rsidRPr="00233C9E" w14:paraId="797A86EF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38C2FF39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F1F8" w14:textId="3BC37413" w:rsidR="00D019A8" w:rsidRPr="00EA1831" w:rsidRDefault="007A38A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141" w:type="pct"/>
            <w:vAlign w:val="bottom"/>
          </w:tcPr>
          <w:p w14:paraId="63E07CC6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B549" w14:textId="2A2E1712" w:rsidR="00D019A8" w:rsidRPr="00EA1831" w:rsidRDefault="007A38A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243709" w:rsidRPr="00233C9E" w14:paraId="770957AD" w14:textId="77777777" w:rsidTr="006D7719">
        <w:trPr>
          <w:trHeight w:val="26"/>
        </w:trPr>
        <w:tc>
          <w:tcPr>
            <w:tcW w:w="2724" w:type="pct"/>
            <w:vAlign w:val="bottom"/>
          </w:tcPr>
          <w:p w14:paraId="71937BA8" w14:textId="77777777" w:rsidR="00243709" w:rsidRPr="00EA1831" w:rsidRDefault="00243709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41FBDE08" w14:textId="77777777" w:rsidR="00243709" w:rsidRPr="00EA1831" w:rsidRDefault="0024370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81B870" w14:textId="77777777" w:rsidR="00243709" w:rsidRPr="00EA1831" w:rsidRDefault="0024370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698D913A" w14:textId="77777777" w:rsidR="00243709" w:rsidRPr="00EA1831" w:rsidRDefault="0024370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4DAC40F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7CF642AF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70" w:type="pct"/>
            <w:vAlign w:val="bottom"/>
          </w:tcPr>
          <w:p w14:paraId="0E693FC5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C016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2262D7F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70FF0EF6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445502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17587793"/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3"/>
          </w:p>
        </w:tc>
        <w:tc>
          <w:tcPr>
            <w:tcW w:w="1070" w:type="pct"/>
            <w:vAlign w:val="bottom"/>
          </w:tcPr>
          <w:p w14:paraId="5220846A" w14:textId="30DAB898" w:rsidR="00D019A8" w:rsidRPr="00EA1831" w:rsidRDefault="00763F4C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41" w:type="pct"/>
            <w:vAlign w:val="bottom"/>
          </w:tcPr>
          <w:p w14:paraId="4484C2B4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42E5852" w14:textId="2624797F" w:rsidR="00D019A8" w:rsidRPr="00EA1831" w:rsidRDefault="00763F4C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33527E" w:rsidRPr="00233C9E" w14:paraId="320AEA2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3EDF705" w14:textId="727E4B2D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C04136"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136" w:rsidRPr="00EA18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070" w:type="pct"/>
            <w:vAlign w:val="bottom"/>
          </w:tcPr>
          <w:p w14:paraId="5B2A33D6" w14:textId="1B5DAA5E" w:rsidR="00D019A8" w:rsidRPr="00EA1831" w:rsidRDefault="00763F4C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41" w:type="pct"/>
            <w:vAlign w:val="bottom"/>
          </w:tcPr>
          <w:p w14:paraId="7D137B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6F6FE0AB" w14:textId="6055CB36" w:rsidR="00D019A8" w:rsidRPr="00EA1831" w:rsidRDefault="00763F4C" w:rsidP="00763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6195B0E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C5682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0" w:type="pct"/>
            <w:vAlign w:val="bottom"/>
          </w:tcPr>
          <w:p w14:paraId="1B3A8547" w14:textId="30F6B520" w:rsidR="00D019A8" w:rsidRPr="00EA1831" w:rsidRDefault="00763F4C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41" w:type="pct"/>
            <w:vAlign w:val="bottom"/>
          </w:tcPr>
          <w:p w14:paraId="2F17C31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DA44271" w14:textId="175ADFCC" w:rsidR="00D019A8" w:rsidRPr="00EA1831" w:rsidRDefault="00763F4C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33527E" w:rsidRPr="00233C9E" w14:paraId="2B3A189D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6B0958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1070" w:type="pct"/>
            <w:vAlign w:val="bottom"/>
          </w:tcPr>
          <w:p w14:paraId="7F65A020" w14:textId="33B61EE7" w:rsidR="00D019A8" w:rsidRPr="00EA1831" w:rsidRDefault="00763F4C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41" w:type="pct"/>
            <w:vAlign w:val="bottom"/>
          </w:tcPr>
          <w:p w14:paraId="78BCF96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04B83E49" w14:textId="744A4EC5" w:rsidR="00D019A8" w:rsidRPr="00EA1831" w:rsidRDefault="00763F4C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777FAAE4" w14:textId="77777777" w:rsidR="005A3148" w:rsidRDefault="005A3148" w:rsidP="005A3148">
      <w:pPr>
        <w:pStyle w:val="Heading1"/>
        <w:shd w:val="clear" w:color="auto" w:fill="auto"/>
        <w:spacing w:line="240" w:lineRule="auto"/>
        <w:ind w:left="540"/>
        <w:rPr>
          <w:rFonts w:asciiTheme="majorBidi" w:hAnsiTheme="majorBidi" w:cs="Angsana New"/>
          <w:sz w:val="30"/>
          <w:szCs w:val="30"/>
          <w:u w:val="none"/>
        </w:rPr>
      </w:pPr>
    </w:p>
    <w:p w14:paraId="5DAA127C" w14:textId="77777777" w:rsidR="002C333E" w:rsidRPr="00233C9E" w:rsidRDefault="002C333E" w:rsidP="00C04136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2C333E" w:rsidRPr="00233C9E" w:rsidSect="001112F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31A8D" w14:textId="77777777" w:rsidR="001613D4" w:rsidRDefault="001613D4">
      <w:r>
        <w:separator/>
      </w:r>
    </w:p>
  </w:endnote>
  <w:endnote w:type="continuationSeparator" w:id="0">
    <w:p w14:paraId="10DC15DD" w14:textId="77777777" w:rsidR="001613D4" w:rsidRDefault="001613D4">
      <w:r>
        <w:continuationSeparator/>
      </w:r>
    </w:p>
  </w:endnote>
  <w:endnote w:type="continuationNotice" w:id="1">
    <w:p w14:paraId="2B535251" w14:textId="77777777" w:rsidR="001613D4" w:rsidRDefault="001613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6A35" w14:textId="77777777" w:rsidR="00D17468" w:rsidRPr="00B725EC" w:rsidRDefault="00D17468" w:rsidP="00D1746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744F6867" w14:textId="77777777" w:rsidR="00241765" w:rsidRPr="000B0902" w:rsidRDefault="00241765" w:rsidP="000B0902">
    <w:pPr>
      <w:pStyle w:val="Footer"/>
      <w:rPr>
        <w:rFonts w:ascii="Ans" w:hAnsi="Ans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61783832"/>
      <w:docPartObj>
        <w:docPartGallery w:val="Page Numbers (Bottom of Page)"/>
        <w:docPartUnique/>
      </w:docPartObj>
    </w:sdtPr>
    <w:sdtEndPr>
      <w:rPr>
        <w:rFonts w:ascii="Arial" w:hAnsi="Arial" w:cs="Angsana New"/>
        <w:noProof/>
        <w:sz w:val="18"/>
        <w:szCs w:val="18"/>
      </w:rPr>
    </w:sdtEndPr>
    <w:sdtContent>
      <w:p w14:paraId="70FE4C93" w14:textId="484EFF8E" w:rsidR="006F7CE3" w:rsidRDefault="006F7C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FC6D0" w14:textId="77777777" w:rsidR="001613D4" w:rsidRDefault="001613D4">
      <w:r>
        <w:separator/>
      </w:r>
    </w:p>
  </w:footnote>
  <w:footnote w:type="continuationSeparator" w:id="0">
    <w:p w14:paraId="609E523B" w14:textId="77777777" w:rsidR="001613D4" w:rsidRDefault="001613D4">
      <w:r>
        <w:continuationSeparator/>
      </w:r>
    </w:p>
  </w:footnote>
  <w:footnote w:type="continuationNotice" w:id="1">
    <w:p w14:paraId="1BE266E2" w14:textId="77777777" w:rsidR="001613D4" w:rsidRDefault="001613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70DBAC" w14:textId="380B3D04" w:rsidR="003952B4" w:rsidRDefault="003952B4" w:rsidP="003952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6048B8BD" w:rsidR="00B35C8D" w:rsidRDefault="005E1397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2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F54182"/>
    <w:multiLevelType w:val="hybridMultilevel"/>
    <w:tmpl w:val="C16CF4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B864865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761D05AC"/>
    <w:multiLevelType w:val="hybridMultilevel"/>
    <w:tmpl w:val="F050EC9A"/>
    <w:lvl w:ilvl="0" w:tplc="D8DC16D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B24F91"/>
    <w:multiLevelType w:val="hybridMultilevel"/>
    <w:tmpl w:val="B1743ECC"/>
    <w:lvl w:ilvl="0" w:tplc="B7E4311E">
      <w:start w:val="1"/>
      <w:numFmt w:val="bullet"/>
      <w:lvlText w:val="-"/>
      <w:lvlJc w:val="left"/>
      <w:pPr>
        <w:ind w:left="123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1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7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30"/>
  </w:num>
  <w:num w:numId="9" w16cid:durableId="1137068363">
    <w:abstractNumId w:val="29"/>
  </w:num>
  <w:num w:numId="10" w16cid:durableId="1564489392">
    <w:abstractNumId w:val="27"/>
  </w:num>
  <w:num w:numId="11" w16cid:durableId="404105878">
    <w:abstractNumId w:val="23"/>
  </w:num>
  <w:num w:numId="12" w16cid:durableId="2093043541">
    <w:abstractNumId w:val="8"/>
  </w:num>
  <w:num w:numId="13" w16cid:durableId="300234165">
    <w:abstractNumId w:val="36"/>
  </w:num>
  <w:num w:numId="14" w16cid:durableId="1053887990">
    <w:abstractNumId w:val="43"/>
  </w:num>
  <w:num w:numId="15" w16cid:durableId="1889605270">
    <w:abstractNumId w:val="42"/>
  </w:num>
  <w:num w:numId="16" w16cid:durableId="1962564932">
    <w:abstractNumId w:val="41"/>
  </w:num>
  <w:num w:numId="17" w16cid:durableId="2142651256">
    <w:abstractNumId w:val="0"/>
  </w:num>
  <w:num w:numId="18" w16cid:durableId="1763331947">
    <w:abstractNumId w:val="20"/>
  </w:num>
  <w:num w:numId="19" w16cid:durableId="537470604">
    <w:abstractNumId w:val="31"/>
  </w:num>
  <w:num w:numId="20" w16cid:durableId="1010062370">
    <w:abstractNumId w:val="4"/>
  </w:num>
  <w:num w:numId="21" w16cid:durableId="523137421">
    <w:abstractNumId w:val="22"/>
  </w:num>
  <w:num w:numId="22" w16cid:durableId="1053626038">
    <w:abstractNumId w:val="35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8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8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9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4"/>
  </w:num>
  <w:num w:numId="35" w16cid:durableId="825515561">
    <w:abstractNumId w:val="9"/>
  </w:num>
  <w:num w:numId="36" w16cid:durableId="1901358173">
    <w:abstractNumId w:val="32"/>
  </w:num>
  <w:num w:numId="37" w16cid:durableId="1785423896">
    <w:abstractNumId w:val="12"/>
  </w:num>
  <w:num w:numId="38" w16cid:durableId="1982612852">
    <w:abstractNumId w:val="18"/>
  </w:num>
  <w:num w:numId="39" w16cid:durableId="35273784">
    <w:abstractNumId w:val="34"/>
  </w:num>
  <w:num w:numId="40" w16cid:durableId="23214169">
    <w:abstractNumId w:val="33"/>
  </w:num>
  <w:num w:numId="41" w16cid:durableId="1532840719">
    <w:abstractNumId w:val="25"/>
  </w:num>
  <w:num w:numId="42" w16cid:durableId="1254166760">
    <w:abstractNumId w:val="26"/>
  </w:num>
  <w:num w:numId="43" w16cid:durableId="1346906397">
    <w:abstractNumId w:val="39"/>
  </w:num>
  <w:num w:numId="44" w16cid:durableId="591469471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06"/>
    <w:rsid w:val="00000113"/>
    <w:rsid w:val="00000170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21"/>
    <w:rsid w:val="00002076"/>
    <w:rsid w:val="00002273"/>
    <w:rsid w:val="00002500"/>
    <w:rsid w:val="00002668"/>
    <w:rsid w:val="000026EB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5C3"/>
    <w:rsid w:val="000035FD"/>
    <w:rsid w:val="0000362C"/>
    <w:rsid w:val="00003640"/>
    <w:rsid w:val="000037F9"/>
    <w:rsid w:val="000038C6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9F7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E8C"/>
    <w:rsid w:val="00015F13"/>
    <w:rsid w:val="00015F4F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6D61"/>
    <w:rsid w:val="00017025"/>
    <w:rsid w:val="00017066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5AA"/>
    <w:rsid w:val="00022803"/>
    <w:rsid w:val="00022839"/>
    <w:rsid w:val="000229FA"/>
    <w:rsid w:val="00022B12"/>
    <w:rsid w:val="00022C4E"/>
    <w:rsid w:val="00022E3A"/>
    <w:rsid w:val="00022ECF"/>
    <w:rsid w:val="0002315F"/>
    <w:rsid w:val="00023201"/>
    <w:rsid w:val="000232AE"/>
    <w:rsid w:val="00023515"/>
    <w:rsid w:val="000235C6"/>
    <w:rsid w:val="000235C7"/>
    <w:rsid w:val="000235FF"/>
    <w:rsid w:val="00023750"/>
    <w:rsid w:val="000238CF"/>
    <w:rsid w:val="000238D1"/>
    <w:rsid w:val="00023B8A"/>
    <w:rsid w:val="00023BD0"/>
    <w:rsid w:val="00023CAA"/>
    <w:rsid w:val="00024376"/>
    <w:rsid w:val="0002445B"/>
    <w:rsid w:val="000244E9"/>
    <w:rsid w:val="000247BB"/>
    <w:rsid w:val="0002480F"/>
    <w:rsid w:val="00024880"/>
    <w:rsid w:val="00024A4C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E78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79C"/>
    <w:rsid w:val="00033A4B"/>
    <w:rsid w:val="00033B77"/>
    <w:rsid w:val="00033C57"/>
    <w:rsid w:val="00033E0F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996"/>
    <w:rsid w:val="00036BE3"/>
    <w:rsid w:val="00036C82"/>
    <w:rsid w:val="00036CBE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C77"/>
    <w:rsid w:val="00037D3D"/>
    <w:rsid w:val="00037E54"/>
    <w:rsid w:val="00037F57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604"/>
    <w:rsid w:val="00042878"/>
    <w:rsid w:val="00042998"/>
    <w:rsid w:val="00042ADD"/>
    <w:rsid w:val="00043078"/>
    <w:rsid w:val="000432F2"/>
    <w:rsid w:val="00043380"/>
    <w:rsid w:val="000433C7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4EA"/>
    <w:rsid w:val="000506FD"/>
    <w:rsid w:val="00050AA4"/>
    <w:rsid w:val="0005106E"/>
    <w:rsid w:val="000512F8"/>
    <w:rsid w:val="00051451"/>
    <w:rsid w:val="00051650"/>
    <w:rsid w:val="00051667"/>
    <w:rsid w:val="000516FD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24B"/>
    <w:rsid w:val="000566EF"/>
    <w:rsid w:val="00056750"/>
    <w:rsid w:val="000568D6"/>
    <w:rsid w:val="00056AA4"/>
    <w:rsid w:val="00056C42"/>
    <w:rsid w:val="00056D4F"/>
    <w:rsid w:val="00056E74"/>
    <w:rsid w:val="0005776A"/>
    <w:rsid w:val="00057A4F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1C56"/>
    <w:rsid w:val="000623BB"/>
    <w:rsid w:val="00062513"/>
    <w:rsid w:val="00062561"/>
    <w:rsid w:val="00062612"/>
    <w:rsid w:val="00062665"/>
    <w:rsid w:val="00062728"/>
    <w:rsid w:val="00062785"/>
    <w:rsid w:val="0006280B"/>
    <w:rsid w:val="000628FA"/>
    <w:rsid w:val="00062A59"/>
    <w:rsid w:val="00062B0A"/>
    <w:rsid w:val="00062B9B"/>
    <w:rsid w:val="00062C3D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91F"/>
    <w:rsid w:val="00064F3E"/>
    <w:rsid w:val="0006529D"/>
    <w:rsid w:val="000652E0"/>
    <w:rsid w:val="00065371"/>
    <w:rsid w:val="0006545C"/>
    <w:rsid w:val="00065611"/>
    <w:rsid w:val="00065738"/>
    <w:rsid w:val="000657BD"/>
    <w:rsid w:val="00065A1E"/>
    <w:rsid w:val="00065F38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57B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3F89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5E63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5A4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110"/>
    <w:rsid w:val="0008221D"/>
    <w:rsid w:val="00082B70"/>
    <w:rsid w:val="00082BC3"/>
    <w:rsid w:val="00082CA6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878"/>
    <w:rsid w:val="000839EC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5F6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B56"/>
    <w:rsid w:val="00090E2F"/>
    <w:rsid w:val="00090F19"/>
    <w:rsid w:val="00090F9B"/>
    <w:rsid w:val="000912FF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10"/>
    <w:rsid w:val="000950EC"/>
    <w:rsid w:val="00095439"/>
    <w:rsid w:val="000954CC"/>
    <w:rsid w:val="00095549"/>
    <w:rsid w:val="000959AE"/>
    <w:rsid w:val="000959C9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45F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4"/>
    <w:rsid w:val="00097E15"/>
    <w:rsid w:val="000A00A2"/>
    <w:rsid w:val="000A0333"/>
    <w:rsid w:val="000A03A4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52D"/>
    <w:rsid w:val="000A3824"/>
    <w:rsid w:val="000A38B6"/>
    <w:rsid w:val="000A38BB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9FB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39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02"/>
    <w:rsid w:val="000B09CD"/>
    <w:rsid w:val="000B0FDC"/>
    <w:rsid w:val="000B0FFF"/>
    <w:rsid w:val="000B1096"/>
    <w:rsid w:val="000B10DF"/>
    <w:rsid w:val="000B181B"/>
    <w:rsid w:val="000B18BF"/>
    <w:rsid w:val="000B18E2"/>
    <w:rsid w:val="000B1A97"/>
    <w:rsid w:val="000B1B0A"/>
    <w:rsid w:val="000B1BD9"/>
    <w:rsid w:val="000B1BE4"/>
    <w:rsid w:val="000B1CC7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38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B9"/>
    <w:rsid w:val="000B4BDA"/>
    <w:rsid w:val="000B4C52"/>
    <w:rsid w:val="000B4D2B"/>
    <w:rsid w:val="000B4E53"/>
    <w:rsid w:val="000B507D"/>
    <w:rsid w:val="000B510F"/>
    <w:rsid w:val="000B516E"/>
    <w:rsid w:val="000B529C"/>
    <w:rsid w:val="000B548E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05E"/>
    <w:rsid w:val="000B73F7"/>
    <w:rsid w:val="000B748D"/>
    <w:rsid w:val="000B7785"/>
    <w:rsid w:val="000B78B7"/>
    <w:rsid w:val="000B78C9"/>
    <w:rsid w:val="000B792B"/>
    <w:rsid w:val="000B7ADA"/>
    <w:rsid w:val="000B7CD4"/>
    <w:rsid w:val="000B7D77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077"/>
    <w:rsid w:val="000C5197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370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37E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1F6F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19F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EF9"/>
    <w:rsid w:val="000D6F41"/>
    <w:rsid w:val="000D7127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3B8"/>
    <w:rsid w:val="000E1795"/>
    <w:rsid w:val="000E17D6"/>
    <w:rsid w:val="000E1CBC"/>
    <w:rsid w:val="000E1CE3"/>
    <w:rsid w:val="000E1DDF"/>
    <w:rsid w:val="000E1E36"/>
    <w:rsid w:val="000E1E84"/>
    <w:rsid w:val="000E1F5F"/>
    <w:rsid w:val="000E1FA2"/>
    <w:rsid w:val="000E21B9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0FB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56F"/>
    <w:rsid w:val="000E59B9"/>
    <w:rsid w:val="000E5DB2"/>
    <w:rsid w:val="000E5EE8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8F3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31"/>
    <w:rsid w:val="000F37E0"/>
    <w:rsid w:val="000F3B2C"/>
    <w:rsid w:val="000F3D53"/>
    <w:rsid w:val="000F3F60"/>
    <w:rsid w:val="000F411F"/>
    <w:rsid w:val="000F426E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9C0"/>
    <w:rsid w:val="00100D3E"/>
    <w:rsid w:val="00100E40"/>
    <w:rsid w:val="00100FE9"/>
    <w:rsid w:val="001013E7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6A5"/>
    <w:rsid w:val="00102734"/>
    <w:rsid w:val="00102763"/>
    <w:rsid w:val="001029B8"/>
    <w:rsid w:val="001029D9"/>
    <w:rsid w:val="00102CD1"/>
    <w:rsid w:val="00102D9B"/>
    <w:rsid w:val="00102E1C"/>
    <w:rsid w:val="00102F7A"/>
    <w:rsid w:val="00102FD1"/>
    <w:rsid w:val="00103041"/>
    <w:rsid w:val="00103211"/>
    <w:rsid w:val="00103397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739"/>
    <w:rsid w:val="0010677E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ED6"/>
    <w:rsid w:val="00110FEC"/>
    <w:rsid w:val="001110B9"/>
    <w:rsid w:val="001112FA"/>
    <w:rsid w:val="0011163A"/>
    <w:rsid w:val="00111AFB"/>
    <w:rsid w:val="00111D31"/>
    <w:rsid w:val="001120EE"/>
    <w:rsid w:val="00112126"/>
    <w:rsid w:val="001122CE"/>
    <w:rsid w:val="0011245F"/>
    <w:rsid w:val="00112716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393"/>
    <w:rsid w:val="001135A6"/>
    <w:rsid w:val="001138C7"/>
    <w:rsid w:val="00113BC3"/>
    <w:rsid w:val="00113BF6"/>
    <w:rsid w:val="00113DFF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B2C"/>
    <w:rsid w:val="00115B42"/>
    <w:rsid w:val="00115F3F"/>
    <w:rsid w:val="00115FE0"/>
    <w:rsid w:val="00116027"/>
    <w:rsid w:val="00116642"/>
    <w:rsid w:val="0011669D"/>
    <w:rsid w:val="001167FB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4B5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7CA"/>
    <w:rsid w:val="00123D9E"/>
    <w:rsid w:val="001241CD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D95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264"/>
    <w:rsid w:val="00132526"/>
    <w:rsid w:val="0013254F"/>
    <w:rsid w:val="0013261D"/>
    <w:rsid w:val="00132832"/>
    <w:rsid w:val="00132941"/>
    <w:rsid w:val="00132ACC"/>
    <w:rsid w:val="00132DB8"/>
    <w:rsid w:val="00132F94"/>
    <w:rsid w:val="00133061"/>
    <w:rsid w:val="00133087"/>
    <w:rsid w:val="00133407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2F"/>
    <w:rsid w:val="00142373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2BD"/>
    <w:rsid w:val="001433ED"/>
    <w:rsid w:val="00143570"/>
    <w:rsid w:val="0014396A"/>
    <w:rsid w:val="00143DA4"/>
    <w:rsid w:val="001443E7"/>
    <w:rsid w:val="00144821"/>
    <w:rsid w:val="0014484D"/>
    <w:rsid w:val="001449CC"/>
    <w:rsid w:val="00144A85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6F1F"/>
    <w:rsid w:val="00147021"/>
    <w:rsid w:val="001470AD"/>
    <w:rsid w:val="0014710A"/>
    <w:rsid w:val="00147309"/>
    <w:rsid w:val="00147406"/>
    <w:rsid w:val="001476BC"/>
    <w:rsid w:val="001476F0"/>
    <w:rsid w:val="00147985"/>
    <w:rsid w:val="00147B9B"/>
    <w:rsid w:val="00147FC7"/>
    <w:rsid w:val="00147FE6"/>
    <w:rsid w:val="00150199"/>
    <w:rsid w:val="0015036F"/>
    <w:rsid w:val="00150617"/>
    <w:rsid w:val="0015078D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A51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3D4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758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450"/>
    <w:rsid w:val="00167487"/>
    <w:rsid w:val="0016769D"/>
    <w:rsid w:val="001677E3"/>
    <w:rsid w:val="00167AAA"/>
    <w:rsid w:val="00167ADB"/>
    <w:rsid w:val="00167C40"/>
    <w:rsid w:val="00167D36"/>
    <w:rsid w:val="00167D63"/>
    <w:rsid w:val="00167DF3"/>
    <w:rsid w:val="00167EC1"/>
    <w:rsid w:val="00167F50"/>
    <w:rsid w:val="00167F97"/>
    <w:rsid w:val="00170035"/>
    <w:rsid w:val="001701D1"/>
    <w:rsid w:val="001701EC"/>
    <w:rsid w:val="00170253"/>
    <w:rsid w:val="0017040E"/>
    <w:rsid w:val="0017042E"/>
    <w:rsid w:val="00170512"/>
    <w:rsid w:val="0017054E"/>
    <w:rsid w:val="001706F4"/>
    <w:rsid w:val="001707FE"/>
    <w:rsid w:val="0017091D"/>
    <w:rsid w:val="00170A46"/>
    <w:rsid w:val="00170ACD"/>
    <w:rsid w:val="00170B87"/>
    <w:rsid w:val="00170E41"/>
    <w:rsid w:val="001710B3"/>
    <w:rsid w:val="0017119D"/>
    <w:rsid w:val="001711C9"/>
    <w:rsid w:val="00171226"/>
    <w:rsid w:val="0017134C"/>
    <w:rsid w:val="00171468"/>
    <w:rsid w:val="001715A1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5EBD"/>
    <w:rsid w:val="001760D5"/>
    <w:rsid w:val="00176292"/>
    <w:rsid w:val="0017637E"/>
    <w:rsid w:val="001763E8"/>
    <w:rsid w:val="00176406"/>
    <w:rsid w:val="00176688"/>
    <w:rsid w:val="00176712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68D"/>
    <w:rsid w:val="00180A67"/>
    <w:rsid w:val="00180AC1"/>
    <w:rsid w:val="00180B45"/>
    <w:rsid w:val="00180CC1"/>
    <w:rsid w:val="00180D1C"/>
    <w:rsid w:val="00180D7A"/>
    <w:rsid w:val="00180E08"/>
    <w:rsid w:val="00180E27"/>
    <w:rsid w:val="00180EEE"/>
    <w:rsid w:val="00180F91"/>
    <w:rsid w:val="00181075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92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59CC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6F93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D70"/>
    <w:rsid w:val="00187FC7"/>
    <w:rsid w:val="001902CB"/>
    <w:rsid w:val="00190346"/>
    <w:rsid w:val="0019034F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1E9"/>
    <w:rsid w:val="00192370"/>
    <w:rsid w:val="00192573"/>
    <w:rsid w:val="00192588"/>
    <w:rsid w:val="00192611"/>
    <w:rsid w:val="00192669"/>
    <w:rsid w:val="001928B7"/>
    <w:rsid w:val="001929CF"/>
    <w:rsid w:val="00192D05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7B"/>
    <w:rsid w:val="001956CE"/>
    <w:rsid w:val="00195768"/>
    <w:rsid w:val="001957BC"/>
    <w:rsid w:val="0019594C"/>
    <w:rsid w:val="0019596F"/>
    <w:rsid w:val="00195B39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DAE"/>
    <w:rsid w:val="00197F85"/>
    <w:rsid w:val="001A02BC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D1C"/>
    <w:rsid w:val="001A4F0C"/>
    <w:rsid w:val="001A5084"/>
    <w:rsid w:val="001A5149"/>
    <w:rsid w:val="001A5284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6C6D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81"/>
    <w:rsid w:val="001B05C6"/>
    <w:rsid w:val="001B066E"/>
    <w:rsid w:val="001B08D4"/>
    <w:rsid w:val="001B09F3"/>
    <w:rsid w:val="001B0B67"/>
    <w:rsid w:val="001B1228"/>
    <w:rsid w:val="001B124D"/>
    <w:rsid w:val="001B1364"/>
    <w:rsid w:val="001B13EB"/>
    <w:rsid w:val="001B14C1"/>
    <w:rsid w:val="001B162E"/>
    <w:rsid w:val="001B1891"/>
    <w:rsid w:val="001B1AF4"/>
    <w:rsid w:val="001B1B7A"/>
    <w:rsid w:val="001B1BF6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561"/>
    <w:rsid w:val="001B4579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A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5E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BE"/>
    <w:rsid w:val="001D4144"/>
    <w:rsid w:val="001D4176"/>
    <w:rsid w:val="001D4389"/>
    <w:rsid w:val="001D4791"/>
    <w:rsid w:val="001D4898"/>
    <w:rsid w:val="001D4950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70A"/>
    <w:rsid w:val="001D6818"/>
    <w:rsid w:val="001D6842"/>
    <w:rsid w:val="001D6879"/>
    <w:rsid w:val="001D6930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89"/>
    <w:rsid w:val="001E33FB"/>
    <w:rsid w:val="001E364A"/>
    <w:rsid w:val="001E392A"/>
    <w:rsid w:val="001E3951"/>
    <w:rsid w:val="001E3D74"/>
    <w:rsid w:val="001E3DDF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89F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620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9A8"/>
    <w:rsid w:val="001F0A7A"/>
    <w:rsid w:val="001F0AA5"/>
    <w:rsid w:val="001F0BEE"/>
    <w:rsid w:val="001F0C52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B8E"/>
    <w:rsid w:val="001F3F75"/>
    <w:rsid w:val="001F40BC"/>
    <w:rsid w:val="001F40BF"/>
    <w:rsid w:val="001F411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189"/>
    <w:rsid w:val="001F538A"/>
    <w:rsid w:val="001F54D5"/>
    <w:rsid w:val="001F5623"/>
    <w:rsid w:val="001F56C2"/>
    <w:rsid w:val="001F56F8"/>
    <w:rsid w:val="001F5861"/>
    <w:rsid w:val="001F5B7F"/>
    <w:rsid w:val="001F5B97"/>
    <w:rsid w:val="001F5CA5"/>
    <w:rsid w:val="001F5D7E"/>
    <w:rsid w:val="001F5E76"/>
    <w:rsid w:val="001F5ED1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0C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CD1"/>
    <w:rsid w:val="00202DD2"/>
    <w:rsid w:val="00202F42"/>
    <w:rsid w:val="00203089"/>
    <w:rsid w:val="00203316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5BD4"/>
    <w:rsid w:val="00205C05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78C"/>
    <w:rsid w:val="002078D3"/>
    <w:rsid w:val="00207C14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714"/>
    <w:rsid w:val="00211A5C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9DF"/>
    <w:rsid w:val="00212A30"/>
    <w:rsid w:val="00212ABD"/>
    <w:rsid w:val="00212B31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98A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9DE"/>
    <w:rsid w:val="00217ADA"/>
    <w:rsid w:val="00217BBE"/>
    <w:rsid w:val="00217BF3"/>
    <w:rsid w:val="00220016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2B0"/>
    <w:rsid w:val="00222415"/>
    <w:rsid w:val="0022251E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93E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BD2"/>
    <w:rsid w:val="00233C9E"/>
    <w:rsid w:val="00233D33"/>
    <w:rsid w:val="00233D45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DF7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6FC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765"/>
    <w:rsid w:val="00241A6A"/>
    <w:rsid w:val="00241ACB"/>
    <w:rsid w:val="00241E0F"/>
    <w:rsid w:val="00241F60"/>
    <w:rsid w:val="002423B8"/>
    <w:rsid w:val="0024276C"/>
    <w:rsid w:val="002427F1"/>
    <w:rsid w:val="00242880"/>
    <w:rsid w:val="002428C9"/>
    <w:rsid w:val="002428DF"/>
    <w:rsid w:val="002429D8"/>
    <w:rsid w:val="00242A7E"/>
    <w:rsid w:val="00242A96"/>
    <w:rsid w:val="00242C5D"/>
    <w:rsid w:val="00242EED"/>
    <w:rsid w:val="00242F6E"/>
    <w:rsid w:val="00243020"/>
    <w:rsid w:val="002431C5"/>
    <w:rsid w:val="00243709"/>
    <w:rsid w:val="0024372C"/>
    <w:rsid w:val="00243768"/>
    <w:rsid w:val="00243976"/>
    <w:rsid w:val="00243B6B"/>
    <w:rsid w:val="00243F5C"/>
    <w:rsid w:val="00243FCA"/>
    <w:rsid w:val="00243FFD"/>
    <w:rsid w:val="00244088"/>
    <w:rsid w:val="0024436E"/>
    <w:rsid w:val="00244471"/>
    <w:rsid w:val="00244792"/>
    <w:rsid w:val="00244798"/>
    <w:rsid w:val="00244811"/>
    <w:rsid w:val="00244AB5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100"/>
    <w:rsid w:val="002463C3"/>
    <w:rsid w:val="00246443"/>
    <w:rsid w:val="002466DF"/>
    <w:rsid w:val="00246923"/>
    <w:rsid w:val="0024697F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47EDE"/>
    <w:rsid w:val="002500EE"/>
    <w:rsid w:val="0025010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8A6"/>
    <w:rsid w:val="002519C4"/>
    <w:rsid w:val="00251A32"/>
    <w:rsid w:val="00251AC9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9CA"/>
    <w:rsid w:val="00253B6C"/>
    <w:rsid w:val="00254233"/>
    <w:rsid w:val="0025459D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698"/>
    <w:rsid w:val="002559A5"/>
    <w:rsid w:val="00255B89"/>
    <w:rsid w:val="00255E15"/>
    <w:rsid w:val="00255EA8"/>
    <w:rsid w:val="0025628D"/>
    <w:rsid w:val="002562DF"/>
    <w:rsid w:val="0025652A"/>
    <w:rsid w:val="002566CC"/>
    <w:rsid w:val="00256703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57EA4"/>
    <w:rsid w:val="0026054D"/>
    <w:rsid w:val="00260693"/>
    <w:rsid w:val="002608A3"/>
    <w:rsid w:val="002608F4"/>
    <w:rsid w:val="00260A16"/>
    <w:rsid w:val="00260A9B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13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440"/>
    <w:rsid w:val="00262505"/>
    <w:rsid w:val="00262707"/>
    <w:rsid w:val="002627F6"/>
    <w:rsid w:val="00262B06"/>
    <w:rsid w:val="00262B2D"/>
    <w:rsid w:val="00262C50"/>
    <w:rsid w:val="00262CC1"/>
    <w:rsid w:val="002630F6"/>
    <w:rsid w:val="0026320D"/>
    <w:rsid w:val="00263541"/>
    <w:rsid w:val="00263605"/>
    <w:rsid w:val="00263890"/>
    <w:rsid w:val="00263935"/>
    <w:rsid w:val="00263B0B"/>
    <w:rsid w:val="00263CAA"/>
    <w:rsid w:val="00263EF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B5A"/>
    <w:rsid w:val="00265C1A"/>
    <w:rsid w:val="00265CEE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0EC7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4E3"/>
    <w:rsid w:val="0027282F"/>
    <w:rsid w:val="0027287D"/>
    <w:rsid w:val="002728A3"/>
    <w:rsid w:val="002728A4"/>
    <w:rsid w:val="002729A0"/>
    <w:rsid w:val="00272C3F"/>
    <w:rsid w:val="00272EA1"/>
    <w:rsid w:val="00273195"/>
    <w:rsid w:val="00273567"/>
    <w:rsid w:val="002736F6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62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500"/>
    <w:rsid w:val="0028166B"/>
    <w:rsid w:val="00281734"/>
    <w:rsid w:val="002817F4"/>
    <w:rsid w:val="0028180E"/>
    <w:rsid w:val="00281AD6"/>
    <w:rsid w:val="00281BB3"/>
    <w:rsid w:val="00281C43"/>
    <w:rsid w:val="00281D9A"/>
    <w:rsid w:val="0028234C"/>
    <w:rsid w:val="002823E3"/>
    <w:rsid w:val="00282417"/>
    <w:rsid w:val="00282482"/>
    <w:rsid w:val="0028253E"/>
    <w:rsid w:val="002825D3"/>
    <w:rsid w:val="0028270C"/>
    <w:rsid w:val="00282739"/>
    <w:rsid w:val="00282803"/>
    <w:rsid w:val="00282B11"/>
    <w:rsid w:val="00282EBB"/>
    <w:rsid w:val="002831C0"/>
    <w:rsid w:val="002833D1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7EE"/>
    <w:rsid w:val="0028687E"/>
    <w:rsid w:val="00286A0A"/>
    <w:rsid w:val="00286A3A"/>
    <w:rsid w:val="00286BFC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BF8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003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C4E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C2F"/>
    <w:rsid w:val="002A4E0E"/>
    <w:rsid w:val="002A5231"/>
    <w:rsid w:val="002A5364"/>
    <w:rsid w:val="002A5945"/>
    <w:rsid w:val="002A59C1"/>
    <w:rsid w:val="002A60B0"/>
    <w:rsid w:val="002A6178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0E6"/>
    <w:rsid w:val="002B129C"/>
    <w:rsid w:val="002B16D3"/>
    <w:rsid w:val="002B1726"/>
    <w:rsid w:val="002B180D"/>
    <w:rsid w:val="002B1B33"/>
    <w:rsid w:val="002B1C07"/>
    <w:rsid w:val="002B1CD1"/>
    <w:rsid w:val="002B1DDC"/>
    <w:rsid w:val="002B20F4"/>
    <w:rsid w:val="002B23C6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622"/>
    <w:rsid w:val="002B6668"/>
    <w:rsid w:val="002B66E9"/>
    <w:rsid w:val="002B6859"/>
    <w:rsid w:val="002B68D5"/>
    <w:rsid w:val="002B6A52"/>
    <w:rsid w:val="002B6B8E"/>
    <w:rsid w:val="002B6BAC"/>
    <w:rsid w:val="002B6C15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1AB"/>
    <w:rsid w:val="002C0206"/>
    <w:rsid w:val="002C02B3"/>
    <w:rsid w:val="002C02BC"/>
    <w:rsid w:val="002C03A4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3F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33E"/>
    <w:rsid w:val="002C34A9"/>
    <w:rsid w:val="002C34FF"/>
    <w:rsid w:val="002C36A1"/>
    <w:rsid w:val="002C3839"/>
    <w:rsid w:val="002C3A73"/>
    <w:rsid w:val="002C3AB6"/>
    <w:rsid w:val="002C3CB3"/>
    <w:rsid w:val="002C413F"/>
    <w:rsid w:val="002C416C"/>
    <w:rsid w:val="002C42FD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0A7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986"/>
    <w:rsid w:val="002D0AC7"/>
    <w:rsid w:val="002D0DD6"/>
    <w:rsid w:val="002D0EAA"/>
    <w:rsid w:val="002D0F16"/>
    <w:rsid w:val="002D12B4"/>
    <w:rsid w:val="002D1594"/>
    <w:rsid w:val="002D181E"/>
    <w:rsid w:val="002D19A8"/>
    <w:rsid w:val="002D1AEA"/>
    <w:rsid w:val="002D20FC"/>
    <w:rsid w:val="002D2320"/>
    <w:rsid w:val="002D2646"/>
    <w:rsid w:val="002D2739"/>
    <w:rsid w:val="002D2775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BC0"/>
    <w:rsid w:val="002D4DB0"/>
    <w:rsid w:val="002D4FFA"/>
    <w:rsid w:val="002D5043"/>
    <w:rsid w:val="002D50D7"/>
    <w:rsid w:val="002D50F1"/>
    <w:rsid w:val="002D53E7"/>
    <w:rsid w:val="002D53F8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50A"/>
    <w:rsid w:val="002E1635"/>
    <w:rsid w:val="002E17A7"/>
    <w:rsid w:val="002E1836"/>
    <w:rsid w:val="002E1970"/>
    <w:rsid w:val="002E1D42"/>
    <w:rsid w:val="002E1D60"/>
    <w:rsid w:val="002E1F30"/>
    <w:rsid w:val="002E1FA5"/>
    <w:rsid w:val="002E20D9"/>
    <w:rsid w:val="002E2866"/>
    <w:rsid w:val="002E2971"/>
    <w:rsid w:val="002E2983"/>
    <w:rsid w:val="002E2B8C"/>
    <w:rsid w:val="002E2DB1"/>
    <w:rsid w:val="002E2F4C"/>
    <w:rsid w:val="002E2F9C"/>
    <w:rsid w:val="002E3149"/>
    <w:rsid w:val="002E3316"/>
    <w:rsid w:val="002E3353"/>
    <w:rsid w:val="002E3359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DE"/>
    <w:rsid w:val="002E4CA1"/>
    <w:rsid w:val="002E4E60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306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8AE"/>
    <w:rsid w:val="002F2AA7"/>
    <w:rsid w:val="002F2DBA"/>
    <w:rsid w:val="002F2FA4"/>
    <w:rsid w:val="002F2FBA"/>
    <w:rsid w:val="002F30C1"/>
    <w:rsid w:val="002F30DD"/>
    <w:rsid w:val="002F368B"/>
    <w:rsid w:val="002F3726"/>
    <w:rsid w:val="002F3998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13"/>
    <w:rsid w:val="002F4F9F"/>
    <w:rsid w:val="002F5249"/>
    <w:rsid w:val="002F5266"/>
    <w:rsid w:val="002F5599"/>
    <w:rsid w:val="002F562C"/>
    <w:rsid w:val="002F5681"/>
    <w:rsid w:val="002F5A7B"/>
    <w:rsid w:val="002F5B43"/>
    <w:rsid w:val="002F5C98"/>
    <w:rsid w:val="002F5D96"/>
    <w:rsid w:val="002F6131"/>
    <w:rsid w:val="002F6189"/>
    <w:rsid w:val="002F6517"/>
    <w:rsid w:val="002F660D"/>
    <w:rsid w:val="002F6709"/>
    <w:rsid w:val="002F674E"/>
    <w:rsid w:val="002F685E"/>
    <w:rsid w:val="002F69E4"/>
    <w:rsid w:val="002F6F81"/>
    <w:rsid w:val="002F7286"/>
    <w:rsid w:val="002F72A0"/>
    <w:rsid w:val="002F7334"/>
    <w:rsid w:val="002F735E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10"/>
    <w:rsid w:val="0030135B"/>
    <w:rsid w:val="003013B9"/>
    <w:rsid w:val="0030141D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EEE"/>
    <w:rsid w:val="00301FDD"/>
    <w:rsid w:val="00302098"/>
    <w:rsid w:val="003022A9"/>
    <w:rsid w:val="003022D7"/>
    <w:rsid w:val="003024C8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425"/>
    <w:rsid w:val="003045A4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839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375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949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35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133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971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3F17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77B"/>
    <w:rsid w:val="003258B4"/>
    <w:rsid w:val="0032594B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B4D"/>
    <w:rsid w:val="00326ECD"/>
    <w:rsid w:val="00327226"/>
    <w:rsid w:val="00327363"/>
    <w:rsid w:val="003273B7"/>
    <w:rsid w:val="003275DD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529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27E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2E6"/>
    <w:rsid w:val="003403DA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9E7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E72"/>
    <w:rsid w:val="00344F59"/>
    <w:rsid w:val="003451BA"/>
    <w:rsid w:val="003453FA"/>
    <w:rsid w:val="003454A5"/>
    <w:rsid w:val="0034551E"/>
    <w:rsid w:val="003455F0"/>
    <w:rsid w:val="0034581C"/>
    <w:rsid w:val="00345847"/>
    <w:rsid w:val="003458BF"/>
    <w:rsid w:val="00345B23"/>
    <w:rsid w:val="00345C35"/>
    <w:rsid w:val="00345DA2"/>
    <w:rsid w:val="00345DCD"/>
    <w:rsid w:val="00345FF9"/>
    <w:rsid w:val="00346181"/>
    <w:rsid w:val="0034618D"/>
    <w:rsid w:val="003461BE"/>
    <w:rsid w:val="00346255"/>
    <w:rsid w:val="00346513"/>
    <w:rsid w:val="00346B01"/>
    <w:rsid w:val="00346C64"/>
    <w:rsid w:val="00346F3E"/>
    <w:rsid w:val="00346F81"/>
    <w:rsid w:val="003470E9"/>
    <w:rsid w:val="0034713E"/>
    <w:rsid w:val="003471D6"/>
    <w:rsid w:val="003471E2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10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3DB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DB7"/>
    <w:rsid w:val="00365232"/>
    <w:rsid w:val="0036523D"/>
    <w:rsid w:val="00365485"/>
    <w:rsid w:val="00365930"/>
    <w:rsid w:val="00365A3B"/>
    <w:rsid w:val="00365B23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6C4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DEC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4C7"/>
    <w:rsid w:val="00371879"/>
    <w:rsid w:val="00371887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B73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9AF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CD5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260"/>
    <w:rsid w:val="003952B4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C4"/>
    <w:rsid w:val="003A039E"/>
    <w:rsid w:val="003A03C1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E2"/>
    <w:rsid w:val="003A22E9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E8F"/>
    <w:rsid w:val="003A3F2C"/>
    <w:rsid w:val="003A4172"/>
    <w:rsid w:val="003A491B"/>
    <w:rsid w:val="003A497F"/>
    <w:rsid w:val="003A4A32"/>
    <w:rsid w:val="003A4A5F"/>
    <w:rsid w:val="003A4D64"/>
    <w:rsid w:val="003A4FE3"/>
    <w:rsid w:val="003A51C5"/>
    <w:rsid w:val="003A51F1"/>
    <w:rsid w:val="003A539C"/>
    <w:rsid w:val="003A548D"/>
    <w:rsid w:val="003A5495"/>
    <w:rsid w:val="003A5D8A"/>
    <w:rsid w:val="003A5FF1"/>
    <w:rsid w:val="003A60AF"/>
    <w:rsid w:val="003A6385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DC"/>
    <w:rsid w:val="003B1CFE"/>
    <w:rsid w:val="003B1E6A"/>
    <w:rsid w:val="003B21DB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02E"/>
    <w:rsid w:val="003B3297"/>
    <w:rsid w:val="003B34E2"/>
    <w:rsid w:val="003B379C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1C6"/>
    <w:rsid w:val="003B52BD"/>
    <w:rsid w:val="003B5460"/>
    <w:rsid w:val="003B5573"/>
    <w:rsid w:val="003B5735"/>
    <w:rsid w:val="003B5A22"/>
    <w:rsid w:val="003B5CF9"/>
    <w:rsid w:val="003B6287"/>
    <w:rsid w:val="003B62C0"/>
    <w:rsid w:val="003B6472"/>
    <w:rsid w:val="003B670D"/>
    <w:rsid w:val="003B67B0"/>
    <w:rsid w:val="003B686E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894"/>
    <w:rsid w:val="003B7BBD"/>
    <w:rsid w:val="003B7C0E"/>
    <w:rsid w:val="003B7C27"/>
    <w:rsid w:val="003B7C61"/>
    <w:rsid w:val="003B7D02"/>
    <w:rsid w:val="003B7DD1"/>
    <w:rsid w:val="003B7F16"/>
    <w:rsid w:val="003C0057"/>
    <w:rsid w:val="003C00C3"/>
    <w:rsid w:val="003C01A1"/>
    <w:rsid w:val="003C0218"/>
    <w:rsid w:val="003C025D"/>
    <w:rsid w:val="003C0389"/>
    <w:rsid w:val="003C05BD"/>
    <w:rsid w:val="003C0624"/>
    <w:rsid w:val="003C0638"/>
    <w:rsid w:val="003C0720"/>
    <w:rsid w:val="003C0874"/>
    <w:rsid w:val="003C0DB3"/>
    <w:rsid w:val="003C0E60"/>
    <w:rsid w:val="003C12D6"/>
    <w:rsid w:val="003C15B0"/>
    <w:rsid w:val="003C18C4"/>
    <w:rsid w:val="003C196E"/>
    <w:rsid w:val="003C19D6"/>
    <w:rsid w:val="003C1AAF"/>
    <w:rsid w:val="003C1D4E"/>
    <w:rsid w:val="003C1E96"/>
    <w:rsid w:val="003C1EE1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377"/>
    <w:rsid w:val="003C43D8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4F28"/>
    <w:rsid w:val="003C5095"/>
    <w:rsid w:val="003C510A"/>
    <w:rsid w:val="003C53F6"/>
    <w:rsid w:val="003C54E3"/>
    <w:rsid w:val="003C5567"/>
    <w:rsid w:val="003C576E"/>
    <w:rsid w:val="003C599F"/>
    <w:rsid w:val="003C59E4"/>
    <w:rsid w:val="003C5B27"/>
    <w:rsid w:val="003C5B89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0E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C7F80"/>
    <w:rsid w:val="003D0044"/>
    <w:rsid w:val="003D0070"/>
    <w:rsid w:val="003D050D"/>
    <w:rsid w:val="003D0757"/>
    <w:rsid w:val="003D07AF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44C"/>
    <w:rsid w:val="003D1860"/>
    <w:rsid w:val="003D186B"/>
    <w:rsid w:val="003D1B66"/>
    <w:rsid w:val="003D1E70"/>
    <w:rsid w:val="003D1F1F"/>
    <w:rsid w:val="003D1F44"/>
    <w:rsid w:val="003D1F9B"/>
    <w:rsid w:val="003D2462"/>
    <w:rsid w:val="003D2525"/>
    <w:rsid w:val="003D2681"/>
    <w:rsid w:val="003D272C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B42"/>
    <w:rsid w:val="003E4C9B"/>
    <w:rsid w:val="003E4CA3"/>
    <w:rsid w:val="003E500F"/>
    <w:rsid w:val="003E50C9"/>
    <w:rsid w:val="003E5237"/>
    <w:rsid w:val="003E534E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B3B"/>
    <w:rsid w:val="003F0E0F"/>
    <w:rsid w:val="003F105F"/>
    <w:rsid w:val="003F106F"/>
    <w:rsid w:val="003F10A5"/>
    <w:rsid w:val="003F12EE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82B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40014D"/>
    <w:rsid w:val="004002E5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90B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5AC"/>
    <w:rsid w:val="0040364D"/>
    <w:rsid w:val="00403DE5"/>
    <w:rsid w:val="00403E0D"/>
    <w:rsid w:val="00403E11"/>
    <w:rsid w:val="00403E9D"/>
    <w:rsid w:val="00403F01"/>
    <w:rsid w:val="00403FB7"/>
    <w:rsid w:val="00404017"/>
    <w:rsid w:val="004043C0"/>
    <w:rsid w:val="00404462"/>
    <w:rsid w:val="00404586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1B0"/>
    <w:rsid w:val="0040626B"/>
    <w:rsid w:val="0040628D"/>
    <w:rsid w:val="0040645C"/>
    <w:rsid w:val="004065D3"/>
    <w:rsid w:val="00406672"/>
    <w:rsid w:val="00406799"/>
    <w:rsid w:val="00406892"/>
    <w:rsid w:val="004069DD"/>
    <w:rsid w:val="00406A3C"/>
    <w:rsid w:val="00406DF5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33C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DE3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8E9"/>
    <w:rsid w:val="0042097C"/>
    <w:rsid w:val="004209B1"/>
    <w:rsid w:val="00420A14"/>
    <w:rsid w:val="00420E22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EE7"/>
    <w:rsid w:val="00423F5B"/>
    <w:rsid w:val="00424007"/>
    <w:rsid w:val="00424018"/>
    <w:rsid w:val="00424152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63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05A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250"/>
    <w:rsid w:val="0043544D"/>
    <w:rsid w:val="004355DD"/>
    <w:rsid w:val="004356AB"/>
    <w:rsid w:val="00435A9F"/>
    <w:rsid w:val="00435D2D"/>
    <w:rsid w:val="00435DF2"/>
    <w:rsid w:val="00435EAA"/>
    <w:rsid w:val="0043644A"/>
    <w:rsid w:val="00436624"/>
    <w:rsid w:val="0043662C"/>
    <w:rsid w:val="00436747"/>
    <w:rsid w:val="00436B3B"/>
    <w:rsid w:val="00436B8F"/>
    <w:rsid w:val="00436CD7"/>
    <w:rsid w:val="00436CE2"/>
    <w:rsid w:val="00436DC4"/>
    <w:rsid w:val="00436EAA"/>
    <w:rsid w:val="00437325"/>
    <w:rsid w:val="0043732C"/>
    <w:rsid w:val="004373CE"/>
    <w:rsid w:val="004375BE"/>
    <w:rsid w:val="004376A7"/>
    <w:rsid w:val="0043787E"/>
    <w:rsid w:val="004378F1"/>
    <w:rsid w:val="00437A8E"/>
    <w:rsid w:val="00437C61"/>
    <w:rsid w:val="00437CD8"/>
    <w:rsid w:val="0044007E"/>
    <w:rsid w:val="004400A5"/>
    <w:rsid w:val="004402D4"/>
    <w:rsid w:val="0044034D"/>
    <w:rsid w:val="00440425"/>
    <w:rsid w:val="0044050D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EE3"/>
    <w:rsid w:val="00447F8C"/>
    <w:rsid w:val="004500CD"/>
    <w:rsid w:val="00450340"/>
    <w:rsid w:val="0045064B"/>
    <w:rsid w:val="00450674"/>
    <w:rsid w:val="004508DE"/>
    <w:rsid w:val="00450948"/>
    <w:rsid w:val="004509BC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697"/>
    <w:rsid w:val="00451A4C"/>
    <w:rsid w:val="00451C4E"/>
    <w:rsid w:val="00451F2C"/>
    <w:rsid w:val="004520EC"/>
    <w:rsid w:val="00452517"/>
    <w:rsid w:val="004525CE"/>
    <w:rsid w:val="004526D2"/>
    <w:rsid w:val="00452838"/>
    <w:rsid w:val="00452850"/>
    <w:rsid w:val="00452956"/>
    <w:rsid w:val="0045299B"/>
    <w:rsid w:val="004529BB"/>
    <w:rsid w:val="00452A22"/>
    <w:rsid w:val="00452AA5"/>
    <w:rsid w:val="00452BBD"/>
    <w:rsid w:val="00452C1F"/>
    <w:rsid w:val="004536C4"/>
    <w:rsid w:val="004538AC"/>
    <w:rsid w:val="0045397E"/>
    <w:rsid w:val="004539A5"/>
    <w:rsid w:val="00453AF0"/>
    <w:rsid w:val="00453C68"/>
    <w:rsid w:val="00453DC2"/>
    <w:rsid w:val="00453E82"/>
    <w:rsid w:val="00453F4C"/>
    <w:rsid w:val="00453F52"/>
    <w:rsid w:val="004542BA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00"/>
    <w:rsid w:val="00460EC1"/>
    <w:rsid w:val="00461218"/>
    <w:rsid w:val="004612E8"/>
    <w:rsid w:val="00461478"/>
    <w:rsid w:val="00461693"/>
    <w:rsid w:val="0046184E"/>
    <w:rsid w:val="0046185E"/>
    <w:rsid w:val="00461C01"/>
    <w:rsid w:val="00461C07"/>
    <w:rsid w:val="00461C91"/>
    <w:rsid w:val="00461CB4"/>
    <w:rsid w:val="00461DF0"/>
    <w:rsid w:val="0046212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5BC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7EF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1FD"/>
    <w:rsid w:val="0046623A"/>
    <w:rsid w:val="00466460"/>
    <w:rsid w:val="00466518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16D"/>
    <w:rsid w:val="00467462"/>
    <w:rsid w:val="00467B7F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1E7F"/>
    <w:rsid w:val="004720AF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2DE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B1E"/>
    <w:rsid w:val="00475CB4"/>
    <w:rsid w:val="00475D1F"/>
    <w:rsid w:val="00475DD1"/>
    <w:rsid w:val="00475EB7"/>
    <w:rsid w:val="004760C1"/>
    <w:rsid w:val="00476347"/>
    <w:rsid w:val="00476B21"/>
    <w:rsid w:val="00476C03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86E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36"/>
    <w:rsid w:val="00480645"/>
    <w:rsid w:val="004806EC"/>
    <w:rsid w:val="00480779"/>
    <w:rsid w:val="00480A89"/>
    <w:rsid w:val="00480C1B"/>
    <w:rsid w:val="004811DE"/>
    <w:rsid w:val="004812F1"/>
    <w:rsid w:val="0048132E"/>
    <w:rsid w:val="00481683"/>
    <w:rsid w:val="00481869"/>
    <w:rsid w:val="0048187E"/>
    <w:rsid w:val="00481948"/>
    <w:rsid w:val="00481C62"/>
    <w:rsid w:val="00481CE9"/>
    <w:rsid w:val="00481CF6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BAB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55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65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0D24"/>
    <w:rsid w:val="004A102B"/>
    <w:rsid w:val="004A1054"/>
    <w:rsid w:val="004A107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C27"/>
    <w:rsid w:val="004A1CD2"/>
    <w:rsid w:val="004A1D46"/>
    <w:rsid w:val="004A1F9E"/>
    <w:rsid w:val="004A2108"/>
    <w:rsid w:val="004A220A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56E"/>
    <w:rsid w:val="004A3960"/>
    <w:rsid w:val="004A3984"/>
    <w:rsid w:val="004A39A9"/>
    <w:rsid w:val="004A3DA9"/>
    <w:rsid w:val="004A3DC7"/>
    <w:rsid w:val="004A3DDF"/>
    <w:rsid w:val="004A3E5B"/>
    <w:rsid w:val="004A4039"/>
    <w:rsid w:val="004A417D"/>
    <w:rsid w:val="004A4290"/>
    <w:rsid w:val="004A4414"/>
    <w:rsid w:val="004A45FC"/>
    <w:rsid w:val="004A464C"/>
    <w:rsid w:val="004A467F"/>
    <w:rsid w:val="004A46A0"/>
    <w:rsid w:val="004A477A"/>
    <w:rsid w:val="004A4A0C"/>
    <w:rsid w:val="004A4A35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DEE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076"/>
    <w:rsid w:val="004A71CD"/>
    <w:rsid w:val="004A71D4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67"/>
    <w:rsid w:val="004B0AB8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6FF"/>
    <w:rsid w:val="004B39B9"/>
    <w:rsid w:val="004B3B97"/>
    <w:rsid w:val="004B3C87"/>
    <w:rsid w:val="004B3CC6"/>
    <w:rsid w:val="004B3D10"/>
    <w:rsid w:val="004B408A"/>
    <w:rsid w:val="004B411B"/>
    <w:rsid w:val="004B4132"/>
    <w:rsid w:val="004B41BC"/>
    <w:rsid w:val="004B4268"/>
    <w:rsid w:val="004B43E3"/>
    <w:rsid w:val="004B44F7"/>
    <w:rsid w:val="004B4711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DBF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23B"/>
    <w:rsid w:val="004C23D4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47B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701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722"/>
    <w:rsid w:val="004D180A"/>
    <w:rsid w:val="004D1937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452"/>
    <w:rsid w:val="004D778C"/>
    <w:rsid w:val="004D7876"/>
    <w:rsid w:val="004D7C68"/>
    <w:rsid w:val="004D7E15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5E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615"/>
    <w:rsid w:val="004E3940"/>
    <w:rsid w:val="004E3A4F"/>
    <w:rsid w:val="004E3BAA"/>
    <w:rsid w:val="004E3CF8"/>
    <w:rsid w:val="004E3EF8"/>
    <w:rsid w:val="004E4011"/>
    <w:rsid w:val="004E4098"/>
    <w:rsid w:val="004E4298"/>
    <w:rsid w:val="004E447B"/>
    <w:rsid w:val="004E46D6"/>
    <w:rsid w:val="004E49F1"/>
    <w:rsid w:val="004E4AFE"/>
    <w:rsid w:val="004E4CA9"/>
    <w:rsid w:val="004E4DAD"/>
    <w:rsid w:val="004E51F0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76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9A0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A1A"/>
    <w:rsid w:val="004F2B06"/>
    <w:rsid w:val="004F2B12"/>
    <w:rsid w:val="004F2E45"/>
    <w:rsid w:val="004F2E72"/>
    <w:rsid w:val="004F2EE0"/>
    <w:rsid w:val="004F2F62"/>
    <w:rsid w:val="004F3004"/>
    <w:rsid w:val="004F310F"/>
    <w:rsid w:val="004F3356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532B"/>
    <w:rsid w:val="004F54E5"/>
    <w:rsid w:val="004F56D5"/>
    <w:rsid w:val="004F5715"/>
    <w:rsid w:val="004F5B05"/>
    <w:rsid w:val="004F5DD5"/>
    <w:rsid w:val="004F5E57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671"/>
    <w:rsid w:val="004F76AC"/>
    <w:rsid w:val="004F7809"/>
    <w:rsid w:val="004F7A25"/>
    <w:rsid w:val="004F7AA7"/>
    <w:rsid w:val="004F7B61"/>
    <w:rsid w:val="004F7D57"/>
    <w:rsid w:val="004F7FF8"/>
    <w:rsid w:val="0050039D"/>
    <w:rsid w:val="005003EA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81"/>
    <w:rsid w:val="005022AB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F56"/>
    <w:rsid w:val="0050329A"/>
    <w:rsid w:val="00503310"/>
    <w:rsid w:val="005033FE"/>
    <w:rsid w:val="005033FF"/>
    <w:rsid w:val="0050353B"/>
    <w:rsid w:val="00503632"/>
    <w:rsid w:val="0050372E"/>
    <w:rsid w:val="00503952"/>
    <w:rsid w:val="00503CD5"/>
    <w:rsid w:val="00503CF2"/>
    <w:rsid w:val="00503D21"/>
    <w:rsid w:val="00503EB1"/>
    <w:rsid w:val="00503F8F"/>
    <w:rsid w:val="005040D2"/>
    <w:rsid w:val="00504103"/>
    <w:rsid w:val="00504222"/>
    <w:rsid w:val="0050430D"/>
    <w:rsid w:val="005044AB"/>
    <w:rsid w:val="005044E0"/>
    <w:rsid w:val="0050489B"/>
    <w:rsid w:val="00504A65"/>
    <w:rsid w:val="00504B50"/>
    <w:rsid w:val="00504E04"/>
    <w:rsid w:val="00504FA8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6E4"/>
    <w:rsid w:val="0051072F"/>
    <w:rsid w:val="00510873"/>
    <w:rsid w:val="005108B0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6CB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39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6C9"/>
    <w:rsid w:val="0053687F"/>
    <w:rsid w:val="00536DDC"/>
    <w:rsid w:val="005371CF"/>
    <w:rsid w:val="00537579"/>
    <w:rsid w:val="005375F0"/>
    <w:rsid w:val="00537696"/>
    <w:rsid w:val="005377A4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813"/>
    <w:rsid w:val="005438E2"/>
    <w:rsid w:val="00543CD7"/>
    <w:rsid w:val="00543EC3"/>
    <w:rsid w:val="00543FFC"/>
    <w:rsid w:val="0054424B"/>
    <w:rsid w:val="005442EB"/>
    <w:rsid w:val="0054499A"/>
    <w:rsid w:val="00544AA0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64B"/>
    <w:rsid w:val="0054797C"/>
    <w:rsid w:val="00547ACB"/>
    <w:rsid w:val="00547AE0"/>
    <w:rsid w:val="00547B49"/>
    <w:rsid w:val="00547B94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3"/>
    <w:rsid w:val="00550BFF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B61"/>
    <w:rsid w:val="0055304E"/>
    <w:rsid w:val="00553146"/>
    <w:rsid w:val="0055314F"/>
    <w:rsid w:val="00553371"/>
    <w:rsid w:val="00553389"/>
    <w:rsid w:val="005533FE"/>
    <w:rsid w:val="00553466"/>
    <w:rsid w:val="005534F8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A88"/>
    <w:rsid w:val="00554B14"/>
    <w:rsid w:val="00554C21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EF8"/>
    <w:rsid w:val="00555F9B"/>
    <w:rsid w:val="00556017"/>
    <w:rsid w:val="00556081"/>
    <w:rsid w:val="00556328"/>
    <w:rsid w:val="005563BC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047"/>
    <w:rsid w:val="0056046E"/>
    <w:rsid w:val="00560C24"/>
    <w:rsid w:val="00560D9A"/>
    <w:rsid w:val="00560F35"/>
    <w:rsid w:val="0056104A"/>
    <w:rsid w:val="0056148C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3A1"/>
    <w:rsid w:val="00562473"/>
    <w:rsid w:val="005628F0"/>
    <w:rsid w:val="00562946"/>
    <w:rsid w:val="005629BC"/>
    <w:rsid w:val="005629E0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6D6"/>
    <w:rsid w:val="00566774"/>
    <w:rsid w:val="00566A79"/>
    <w:rsid w:val="00566F3C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26"/>
    <w:rsid w:val="0057174E"/>
    <w:rsid w:val="00571BF7"/>
    <w:rsid w:val="00571EBD"/>
    <w:rsid w:val="005724CB"/>
    <w:rsid w:val="005727A5"/>
    <w:rsid w:val="00572A4B"/>
    <w:rsid w:val="00572B5C"/>
    <w:rsid w:val="00572CEA"/>
    <w:rsid w:val="005731E3"/>
    <w:rsid w:val="00573360"/>
    <w:rsid w:val="0057374F"/>
    <w:rsid w:val="0057375F"/>
    <w:rsid w:val="00573858"/>
    <w:rsid w:val="00573CF9"/>
    <w:rsid w:val="00573F22"/>
    <w:rsid w:val="00573FD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6F9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9A6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7F2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0B7"/>
    <w:rsid w:val="005954A4"/>
    <w:rsid w:val="00595525"/>
    <w:rsid w:val="00595784"/>
    <w:rsid w:val="0059587D"/>
    <w:rsid w:val="00595B1B"/>
    <w:rsid w:val="00595BAA"/>
    <w:rsid w:val="00595FE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ECC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59E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00"/>
    <w:rsid w:val="005A2C17"/>
    <w:rsid w:val="005A2E4E"/>
    <w:rsid w:val="005A2E6D"/>
    <w:rsid w:val="005A2E75"/>
    <w:rsid w:val="005A2EBA"/>
    <w:rsid w:val="005A2F4D"/>
    <w:rsid w:val="005A2FB1"/>
    <w:rsid w:val="005A2FC2"/>
    <w:rsid w:val="005A3148"/>
    <w:rsid w:val="005A3273"/>
    <w:rsid w:val="005A32CB"/>
    <w:rsid w:val="005A33ED"/>
    <w:rsid w:val="005A344F"/>
    <w:rsid w:val="005A3734"/>
    <w:rsid w:val="005A379A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1F4"/>
    <w:rsid w:val="005A5258"/>
    <w:rsid w:val="005A5401"/>
    <w:rsid w:val="005A5555"/>
    <w:rsid w:val="005A5582"/>
    <w:rsid w:val="005A5D03"/>
    <w:rsid w:val="005A5E31"/>
    <w:rsid w:val="005A6181"/>
    <w:rsid w:val="005A6209"/>
    <w:rsid w:val="005A6334"/>
    <w:rsid w:val="005A644C"/>
    <w:rsid w:val="005A6569"/>
    <w:rsid w:val="005A6796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0ED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614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498"/>
    <w:rsid w:val="005B4536"/>
    <w:rsid w:val="005B461E"/>
    <w:rsid w:val="005B484F"/>
    <w:rsid w:val="005B4CBC"/>
    <w:rsid w:val="005B4F5D"/>
    <w:rsid w:val="005B52EC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665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8BC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00"/>
    <w:rsid w:val="005C45AE"/>
    <w:rsid w:val="005C4727"/>
    <w:rsid w:val="005C4835"/>
    <w:rsid w:val="005C4FBE"/>
    <w:rsid w:val="005C5069"/>
    <w:rsid w:val="005C557D"/>
    <w:rsid w:val="005C581B"/>
    <w:rsid w:val="005C5872"/>
    <w:rsid w:val="005C58D9"/>
    <w:rsid w:val="005C5A14"/>
    <w:rsid w:val="005C5A52"/>
    <w:rsid w:val="005C5A93"/>
    <w:rsid w:val="005C5BD0"/>
    <w:rsid w:val="005C5C57"/>
    <w:rsid w:val="005C6092"/>
    <w:rsid w:val="005C609C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443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66F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166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12"/>
    <w:rsid w:val="005D3667"/>
    <w:rsid w:val="005D38C7"/>
    <w:rsid w:val="005D3908"/>
    <w:rsid w:val="005D3A38"/>
    <w:rsid w:val="005D3BC8"/>
    <w:rsid w:val="005D3F2E"/>
    <w:rsid w:val="005D3F6F"/>
    <w:rsid w:val="005D433D"/>
    <w:rsid w:val="005D44B9"/>
    <w:rsid w:val="005D44ED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4C7"/>
    <w:rsid w:val="005D6827"/>
    <w:rsid w:val="005D69CA"/>
    <w:rsid w:val="005D6A6F"/>
    <w:rsid w:val="005D6C4C"/>
    <w:rsid w:val="005D70B6"/>
    <w:rsid w:val="005D71E2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62F"/>
    <w:rsid w:val="005E0C2D"/>
    <w:rsid w:val="005E0ED7"/>
    <w:rsid w:val="005E1076"/>
    <w:rsid w:val="005E1152"/>
    <w:rsid w:val="005E12BD"/>
    <w:rsid w:val="005E1397"/>
    <w:rsid w:val="005E15BF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4A"/>
    <w:rsid w:val="005E395B"/>
    <w:rsid w:val="005E3B5F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BDC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0CC"/>
    <w:rsid w:val="005E6725"/>
    <w:rsid w:val="005E6D6A"/>
    <w:rsid w:val="005E6DF6"/>
    <w:rsid w:val="005E707A"/>
    <w:rsid w:val="005E725D"/>
    <w:rsid w:val="005E7289"/>
    <w:rsid w:val="005E72CE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0FC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C48"/>
    <w:rsid w:val="005F3EFB"/>
    <w:rsid w:val="005F3F9E"/>
    <w:rsid w:val="005F41DC"/>
    <w:rsid w:val="005F41E2"/>
    <w:rsid w:val="005F42DF"/>
    <w:rsid w:val="005F43D5"/>
    <w:rsid w:val="005F452D"/>
    <w:rsid w:val="005F462F"/>
    <w:rsid w:val="005F495E"/>
    <w:rsid w:val="005F4C59"/>
    <w:rsid w:val="005F5062"/>
    <w:rsid w:val="005F5485"/>
    <w:rsid w:val="005F54A1"/>
    <w:rsid w:val="005F54A3"/>
    <w:rsid w:val="005F5657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0DB2"/>
    <w:rsid w:val="006015A6"/>
    <w:rsid w:val="006016E8"/>
    <w:rsid w:val="006017F7"/>
    <w:rsid w:val="00601EFF"/>
    <w:rsid w:val="00601FA9"/>
    <w:rsid w:val="00602147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B23"/>
    <w:rsid w:val="00604B74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15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5F0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0B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6C8"/>
    <w:rsid w:val="006148DE"/>
    <w:rsid w:val="00614BBF"/>
    <w:rsid w:val="00614CC1"/>
    <w:rsid w:val="00614CDD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CE9"/>
    <w:rsid w:val="00620D88"/>
    <w:rsid w:val="006212D0"/>
    <w:rsid w:val="0062135A"/>
    <w:rsid w:val="006214EE"/>
    <w:rsid w:val="00621706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C3C"/>
    <w:rsid w:val="00622E34"/>
    <w:rsid w:val="00622E5C"/>
    <w:rsid w:val="00622F4C"/>
    <w:rsid w:val="00623223"/>
    <w:rsid w:val="0062326E"/>
    <w:rsid w:val="00623853"/>
    <w:rsid w:val="00623AA1"/>
    <w:rsid w:val="00623BDF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4C0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976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D87"/>
    <w:rsid w:val="00633EB7"/>
    <w:rsid w:val="00633F69"/>
    <w:rsid w:val="006342D8"/>
    <w:rsid w:val="00634331"/>
    <w:rsid w:val="00634405"/>
    <w:rsid w:val="0063450A"/>
    <w:rsid w:val="00634849"/>
    <w:rsid w:val="00634870"/>
    <w:rsid w:val="00634896"/>
    <w:rsid w:val="00634919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628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38"/>
    <w:rsid w:val="00656264"/>
    <w:rsid w:val="00656377"/>
    <w:rsid w:val="00656639"/>
    <w:rsid w:val="0065675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E2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98E"/>
    <w:rsid w:val="00662AE5"/>
    <w:rsid w:val="00662B25"/>
    <w:rsid w:val="00662C73"/>
    <w:rsid w:val="00662D42"/>
    <w:rsid w:val="00662DD5"/>
    <w:rsid w:val="00662FC3"/>
    <w:rsid w:val="0066311E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6FA1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91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5EE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4AC"/>
    <w:rsid w:val="00672845"/>
    <w:rsid w:val="0067298D"/>
    <w:rsid w:val="00672C8D"/>
    <w:rsid w:val="00672D61"/>
    <w:rsid w:val="00672F1B"/>
    <w:rsid w:val="006730F2"/>
    <w:rsid w:val="00673679"/>
    <w:rsid w:val="006739F7"/>
    <w:rsid w:val="00673A0F"/>
    <w:rsid w:val="00673A37"/>
    <w:rsid w:val="00673A68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BD4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97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A1B"/>
    <w:rsid w:val="00682D2E"/>
    <w:rsid w:val="00682DF7"/>
    <w:rsid w:val="00682EB4"/>
    <w:rsid w:val="00682F5B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17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19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2DE"/>
    <w:rsid w:val="00690459"/>
    <w:rsid w:val="006909B3"/>
    <w:rsid w:val="006909E8"/>
    <w:rsid w:val="00690A02"/>
    <w:rsid w:val="00690A56"/>
    <w:rsid w:val="00690EE6"/>
    <w:rsid w:val="00690F43"/>
    <w:rsid w:val="006911B2"/>
    <w:rsid w:val="0069132D"/>
    <w:rsid w:val="00691898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249"/>
    <w:rsid w:val="00693301"/>
    <w:rsid w:val="0069341C"/>
    <w:rsid w:val="0069347F"/>
    <w:rsid w:val="00693499"/>
    <w:rsid w:val="006936D8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A1"/>
    <w:rsid w:val="006947D7"/>
    <w:rsid w:val="00694834"/>
    <w:rsid w:val="0069488D"/>
    <w:rsid w:val="006949CA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231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6CD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3CB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24"/>
    <w:rsid w:val="006A6090"/>
    <w:rsid w:val="006A6120"/>
    <w:rsid w:val="006A61D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5A6"/>
    <w:rsid w:val="006B179A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5FAF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BD2"/>
    <w:rsid w:val="006B6D17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42"/>
    <w:rsid w:val="006C0672"/>
    <w:rsid w:val="006C0877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7F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801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E05"/>
    <w:rsid w:val="006D1FCD"/>
    <w:rsid w:val="006D2134"/>
    <w:rsid w:val="006D2236"/>
    <w:rsid w:val="006D24A1"/>
    <w:rsid w:val="006D24A5"/>
    <w:rsid w:val="006D256E"/>
    <w:rsid w:val="006D2574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A89"/>
    <w:rsid w:val="006D5E64"/>
    <w:rsid w:val="006D5F01"/>
    <w:rsid w:val="006D5F21"/>
    <w:rsid w:val="006D5F75"/>
    <w:rsid w:val="006D5FB8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719"/>
    <w:rsid w:val="006D77F4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BE6"/>
    <w:rsid w:val="006E0EF5"/>
    <w:rsid w:val="006E0F77"/>
    <w:rsid w:val="006E11FA"/>
    <w:rsid w:val="006E124D"/>
    <w:rsid w:val="006E1362"/>
    <w:rsid w:val="006E1A68"/>
    <w:rsid w:val="006E1CBC"/>
    <w:rsid w:val="006E1CDD"/>
    <w:rsid w:val="006E1D82"/>
    <w:rsid w:val="006E1D90"/>
    <w:rsid w:val="006E1DE7"/>
    <w:rsid w:val="006E1EC3"/>
    <w:rsid w:val="006E2214"/>
    <w:rsid w:val="006E224A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B69"/>
    <w:rsid w:val="006E3DE7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A9F"/>
    <w:rsid w:val="006E6BCC"/>
    <w:rsid w:val="006E6DB6"/>
    <w:rsid w:val="006E6E43"/>
    <w:rsid w:val="006E701E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BA3"/>
    <w:rsid w:val="006F2E81"/>
    <w:rsid w:val="006F2FE4"/>
    <w:rsid w:val="006F30E4"/>
    <w:rsid w:val="006F334F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63"/>
    <w:rsid w:val="006F56BA"/>
    <w:rsid w:val="006F577E"/>
    <w:rsid w:val="006F5882"/>
    <w:rsid w:val="006F5985"/>
    <w:rsid w:val="006F59B6"/>
    <w:rsid w:val="006F5AED"/>
    <w:rsid w:val="006F5AF0"/>
    <w:rsid w:val="006F5D25"/>
    <w:rsid w:val="006F5DF6"/>
    <w:rsid w:val="006F5EA5"/>
    <w:rsid w:val="006F5F39"/>
    <w:rsid w:val="006F5FC2"/>
    <w:rsid w:val="006F6122"/>
    <w:rsid w:val="006F6248"/>
    <w:rsid w:val="006F645A"/>
    <w:rsid w:val="006F6B21"/>
    <w:rsid w:val="006F6B4E"/>
    <w:rsid w:val="006F6B6A"/>
    <w:rsid w:val="006F6BE4"/>
    <w:rsid w:val="006F6CBA"/>
    <w:rsid w:val="006F6EA8"/>
    <w:rsid w:val="006F6F4E"/>
    <w:rsid w:val="006F70BD"/>
    <w:rsid w:val="006F71E0"/>
    <w:rsid w:val="006F740B"/>
    <w:rsid w:val="006F74EB"/>
    <w:rsid w:val="006F7532"/>
    <w:rsid w:val="006F76C3"/>
    <w:rsid w:val="006F7936"/>
    <w:rsid w:val="006F7CE3"/>
    <w:rsid w:val="0070015B"/>
    <w:rsid w:val="007003D4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B44"/>
    <w:rsid w:val="00701C7A"/>
    <w:rsid w:val="0070248A"/>
    <w:rsid w:val="0070254F"/>
    <w:rsid w:val="0070266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7B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92E"/>
    <w:rsid w:val="00710BA3"/>
    <w:rsid w:val="0071116D"/>
    <w:rsid w:val="0071124C"/>
    <w:rsid w:val="007112CF"/>
    <w:rsid w:val="00711485"/>
    <w:rsid w:val="007114A0"/>
    <w:rsid w:val="007114B3"/>
    <w:rsid w:val="007114DA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DAA"/>
    <w:rsid w:val="00725DF8"/>
    <w:rsid w:val="007260E0"/>
    <w:rsid w:val="0072625B"/>
    <w:rsid w:val="00726294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69E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01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5DDE"/>
    <w:rsid w:val="0073629F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376"/>
    <w:rsid w:val="007374AA"/>
    <w:rsid w:val="007376CC"/>
    <w:rsid w:val="007377D3"/>
    <w:rsid w:val="00737B32"/>
    <w:rsid w:val="00737CE1"/>
    <w:rsid w:val="00737D48"/>
    <w:rsid w:val="00740001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0BE0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688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34"/>
    <w:rsid w:val="0074529C"/>
    <w:rsid w:val="0074529F"/>
    <w:rsid w:val="007452B2"/>
    <w:rsid w:val="007455B9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6F83"/>
    <w:rsid w:val="00747085"/>
    <w:rsid w:val="0074714A"/>
    <w:rsid w:val="0074720C"/>
    <w:rsid w:val="0074763B"/>
    <w:rsid w:val="0074798D"/>
    <w:rsid w:val="00747C38"/>
    <w:rsid w:val="00747D62"/>
    <w:rsid w:val="00747DAC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94"/>
    <w:rsid w:val="00755CC0"/>
    <w:rsid w:val="00755D88"/>
    <w:rsid w:val="00755E0E"/>
    <w:rsid w:val="00755E43"/>
    <w:rsid w:val="00755F6B"/>
    <w:rsid w:val="007561D5"/>
    <w:rsid w:val="00756268"/>
    <w:rsid w:val="00756360"/>
    <w:rsid w:val="007563C8"/>
    <w:rsid w:val="007565A2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C54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3F4C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114"/>
    <w:rsid w:val="007661AE"/>
    <w:rsid w:val="007661F4"/>
    <w:rsid w:val="00766266"/>
    <w:rsid w:val="007663A1"/>
    <w:rsid w:val="0076642B"/>
    <w:rsid w:val="00766573"/>
    <w:rsid w:val="007665B0"/>
    <w:rsid w:val="0076664B"/>
    <w:rsid w:val="00766B4C"/>
    <w:rsid w:val="00766B54"/>
    <w:rsid w:val="00766CC9"/>
    <w:rsid w:val="00766DF7"/>
    <w:rsid w:val="00766E8E"/>
    <w:rsid w:val="00766F52"/>
    <w:rsid w:val="00767016"/>
    <w:rsid w:val="007672AA"/>
    <w:rsid w:val="0076763B"/>
    <w:rsid w:val="007676EB"/>
    <w:rsid w:val="007677C0"/>
    <w:rsid w:val="00767B94"/>
    <w:rsid w:val="00767C25"/>
    <w:rsid w:val="00767CAB"/>
    <w:rsid w:val="00767F8E"/>
    <w:rsid w:val="00767FCB"/>
    <w:rsid w:val="007700F8"/>
    <w:rsid w:val="007700FC"/>
    <w:rsid w:val="0077022D"/>
    <w:rsid w:val="0077057D"/>
    <w:rsid w:val="00770590"/>
    <w:rsid w:val="007709DF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08A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63D"/>
    <w:rsid w:val="00774757"/>
    <w:rsid w:val="00774AB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A7D"/>
    <w:rsid w:val="00775CB4"/>
    <w:rsid w:val="00775CBA"/>
    <w:rsid w:val="00775F9C"/>
    <w:rsid w:val="00775FF1"/>
    <w:rsid w:val="007761D5"/>
    <w:rsid w:val="00776251"/>
    <w:rsid w:val="0077629E"/>
    <w:rsid w:val="00776443"/>
    <w:rsid w:val="00776501"/>
    <w:rsid w:val="00776510"/>
    <w:rsid w:val="00776883"/>
    <w:rsid w:val="00776A08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5D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B6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0EE3"/>
    <w:rsid w:val="0079103F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80"/>
    <w:rsid w:val="00793237"/>
    <w:rsid w:val="00793341"/>
    <w:rsid w:val="0079358F"/>
    <w:rsid w:val="0079359E"/>
    <w:rsid w:val="0079362E"/>
    <w:rsid w:val="007937E7"/>
    <w:rsid w:val="007939A4"/>
    <w:rsid w:val="00793ABE"/>
    <w:rsid w:val="00793D5A"/>
    <w:rsid w:val="00793DE8"/>
    <w:rsid w:val="00793E3A"/>
    <w:rsid w:val="00793E8A"/>
    <w:rsid w:val="00793F50"/>
    <w:rsid w:val="007940AA"/>
    <w:rsid w:val="00794555"/>
    <w:rsid w:val="0079481B"/>
    <w:rsid w:val="00794A62"/>
    <w:rsid w:val="00794D64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A1"/>
    <w:rsid w:val="007A02C1"/>
    <w:rsid w:val="007A03F9"/>
    <w:rsid w:val="007A06A6"/>
    <w:rsid w:val="007A076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A70"/>
    <w:rsid w:val="007A2DA5"/>
    <w:rsid w:val="007A2E15"/>
    <w:rsid w:val="007A3402"/>
    <w:rsid w:val="007A353B"/>
    <w:rsid w:val="007A36C7"/>
    <w:rsid w:val="007A3883"/>
    <w:rsid w:val="007A3894"/>
    <w:rsid w:val="007A38A9"/>
    <w:rsid w:val="007A38DB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1B"/>
    <w:rsid w:val="007A5129"/>
    <w:rsid w:val="007A5146"/>
    <w:rsid w:val="007A52E5"/>
    <w:rsid w:val="007A5437"/>
    <w:rsid w:val="007A5446"/>
    <w:rsid w:val="007A54A6"/>
    <w:rsid w:val="007A55A1"/>
    <w:rsid w:val="007A55E2"/>
    <w:rsid w:val="007A571D"/>
    <w:rsid w:val="007A57C5"/>
    <w:rsid w:val="007A589D"/>
    <w:rsid w:val="007A5B62"/>
    <w:rsid w:val="007A5CF6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06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04B"/>
    <w:rsid w:val="007B321A"/>
    <w:rsid w:val="007B35DA"/>
    <w:rsid w:val="007B361A"/>
    <w:rsid w:val="007B38EF"/>
    <w:rsid w:val="007B3A8E"/>
    <w:rsid w:val="007B3CFC"/>
    <w:rsid w:val="007B3D0B"/>
    <w:rsid w:val="007B3DCC"/>
    <w:rsid w:val="007B3F26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35"/>
    <w:rsid w:val="007B5EBC"/>
    <w:rsid w:val="007B614F"/>
    <w:rsid w:val="007B61EF"/>
    <w:rsid w:val="007B6444"/>
    <w:rsid w:val="007B675E"/>
    <w:rsid w:val="007B681E"/>
    <w:rsid w:val="007B6A8D"/>
    <w:rsid w:val="007B6B3F"/>
    <w:rsid w:val="007B6C12"/>
    <w:rsid w:val="007B7029"/>
    <w:rsid w:val="007B719C"/>
    <w:rsid w:val="007B71B6"/>
    <w:rsid w:val="007B7290"/>
    <w:rsid w:val="007B72BA"/>
    <w:rsid w:val="007B7480"/>
    <w:rsid w:val="007B76CA"/>
    <w:rsid w:val="007B782F"/>
    <w:rsid w:val="007B7A14"/>
    <w:rsid w:val="007B7A60"/>
    <w:rsid w:val="007B7A63"/>
    <w:rsid w:val="007B7E23"/>
    <w:rsid w:val="007C00F0"/>
    <w:rsid w:val="007C028E"/>
    <w:rsid w:val="007C0530"/>
    <w:rsid w:val="007C0752"/>
    <w:rsid w:val="007C09DD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B4"/>
    <w:rsid w:val="007C27EF"/>
    <w:rsid w:val="007C284B"/>
    <w:rsid w:val="007C2882"/>
    <w:rsid w:val="007C2C0A"/>
    <w:rsid w:val="007C2C74"/>
    <w:rsid w:val="007C2CAF"/>
    <w:rsid w:val="007C2CBC"/>
    <w:rsid w:val="007C2DD8"/>
    <w:rsid w:val="007C30FF"/>
    <w:rsid w:val="007C31FE"/>
    <w:rsid w:val="007C3497"/>
    <w:rsid w:val="007C34EB"/>
    <w:rsid w:val="007C34F7"/>
    <w:rsid w:val="007C368F"/>
    <w:rsid w:val="007C39C1"/>
    <w:rsid w:val="007C39EB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62E"/>
    <w:rsid w:val="007C6706"/>
    <w:rsid w:val="007C6888"/>
    <w:rsid w:val="007C68D3"/>
    <w:rsid w:val="007C6992"/>
    <w:rsid w:val="007C6997"/>
    <w:rsid w:val="007C6AAA"/>
    <w:rsid w:val="007C6CCF"/>
    <w:rsid w:val="007C6E15"/>
    <w:rsid w:val="007C6E94"/>
    <w:rsid w:val="007C7074"/>
    <w:rsid w:val="007C7076"/>
    <w:rsid w:val="007C763D"/>
    <w:rsid w:val="007C7669"/>
    <w:rsid w:val="007C79FB"/>
    <w:rsid w:val="007C7A3C"/>
    <w:rsid w:val="007C7A64"/>
    <w:rsid w:val="007C7A6F"/>
    <w:rsid w:val="007C7D00"/>
    <w:rsid w:val="007C7D95"/>
    <w:rsid w:val="007C7E3A"/>
    <w:rsid w:val="007D00A1"/>
    <w:rsid w:val="007D00A6"/>
    <w:rsid w:val="007D0124"/>
    <w:rsid w:val="007D03BE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4AC"/>
    <w:rsid w:val="007D15B7"/>
    <w:rsid w:val="007D177F"/>
    <w:rsid w:val="007D1813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2F9"/>
    <w:rsid w:val="007D5942"/>
    <w:rsid w:val="007D5B12"/>
    <w:rsid w:val="007D5B36"/>
    <w:rsid w:val="007D5DCB"/>
    <w:rsid w:val="007D61AE"/>
    <w:rsid w:val="007D6731"/>
    <w:rsid w:val="007D6802"/>
    <w:rsid w:val="007D6997"/>
    <w:rsid w:val="007D69CB"/>
    <w:rsid w:val="007D69E9"/>
    <w:rsid w:val="007D6E52"/>
    <w:rsid w:val="007D6EE8"/>
    <w:rsid w:val="007D6F9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1B"/>
    <w:rsid w:val="007D7DCE"/>
    <w:rsid w:val="007D7EEE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1C7E"/>
    <w:rsid w:val="007E2087"/>
    <w:rsid w:val="007E20AC"/>
    <w:rsid w:val="007E21B0"/>
    <w:rsid w:val="007E2486"/>
    <w:rsid w:val="007E25C8"/>
    <w:rsid w:val="007E2853"/>
    <w:rsid w:val="007E2B12"/>
    <w:rsid w:val="007E2CD2"/>
    <w:rsid w:val="007E2DE3"/>
    <w:rsid w:val="007E2DEA"/>
    <w:rsid w:val="007E2DFD"/>
    <w:rsid w:val="007E3635"/>
    <w:rsid w:val="007E36C1"/>
    <w:rsid w:val="007E37DD"/>
    <w:rsid w:val="007E3C5F"/>
    <w:rsid w:val="007E3D76"/>
    <w:rsid w:val="007E3DA7"/>
    <w:rsid w:val="007E3E05"/>
    <w:rsid w:val="007E3E92"/>
    <w:rsid w:val="007E411B"/>
    <w:rsid w:val="007E4427"/>
    <w:rsid w:val="007E459D"/>
    <w:rsid w:val="007E4765"/>
    <w:rsid w:val="007E4CEA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83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F9A"/>
    <w:rsid w:val="007F0494"/>
    <w:rsid w:val="007F085B"/>
    <w:rsid w:val="007F0892"/>
    <w:rsid w:val="007F0ABF"/>
    <w:rsid w:val="007F0FE1"/>
    <w:rsid w:val="007F11BC"/>
    <w:rsid w:val="007F1758"/>
    <w:rsid w:val="007F1767"/>
    <w:rsid w:val="007F18F4"/>
    <w:rsid w:val="007F1B5A"/>
    <w:rsid w:val="007F1D2F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3FAA"/>
    <w:rsid w:val="007F407B"/>
    <w:rsid w:val="007F4170"/>
    <w:rsid w:val="007F4369"/>
    <w:rsid w:val="007F436E"/>
    <w:rsid w:val="007F43C9"/>
    <w:rsid w:val="007F4439"/>
    <w:rsid w:val="007F44E9"/>
    <w:rsid w:val="007F4785"/>
    <w:rsid w:val="007F4864"/>
    <w:rsid w:val="007F4AB1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5ED5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46"/>
    <w:rsid w:val="007F71C9"/>
    <w:rsid w:val="007F727B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7F"/>
    <w:rsid w:val="007F7D8D"/>
    <w:rsid w:val="007F7FD9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C23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6E3"/>
    <w:rsid w:val="00806B91"/>
    <w:rsid w:val="00806C40"/>
    <w:rsid w:val="00806D5B"/>
    <w:rsid w:val="00806DC4"/>
    <w:rsid w:val="00806F6E"/>
    <w:rsid w:val="0080723C"/>
    <w:rsid w:val="008072D0"/>
    <w:rsid w:val="00807730"/>
    <w:rsid w:val="00807777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C"/>
    <w:rsid w:val="00807EAE"/>
    <w:rsid w:val="0081036D"/>
    <w:rsid w:val="0081058B"/>
    <w:rsid w:val="008105B9"/>
    <w:rsid w:val="008107DC"/>
    <w:rsid w:val="008108DE"/>
    <w:rsid w:val="008109AA"/>
    <w:rsid w:val="00810A1F"/>
    <w:rsid w:val="00810DB3"/>
    <w:rsid w:val="00810DE3"/>
    <w:rsid w:val="00811A45"/>
    <w:rsid w:val="00811AF3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286"/>
    <w:rsid w:val="00816459"/>
    <w:rsid w:val="00816627"/>
    <w:rsid w:val="008167AF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17F"/>
    <w:rsid w:val="0082221D"/>
    <w:rsid w:val="008222D2"/>
    <w:rsid w:val="008225A5"/>
    <w:rsid w:val="00822622"/>
    <w:rsid w:val="00822680"/>
    <w:rsid w:val="00822777"/>
    <w:rsid w:val="00822CFF"/>
    <w:rsid w:val="00822FB0"/>
    <w:rsid w:val="00823028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1F5"/>
    <w:rsid w:val="008242F7"/>
    <w:rsid w:val="008244B9"/>
    <w:rsid w:val="008244C2"/>
    <w:rsid w:val="008245C7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5EFC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7B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DBD"/>
    <w:rsid w:val="00830E22"/>
    <w:rsid w:val="00830FF7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754"/>
    <w:rsid w:val="00833765"/>
    <w:rsid w:val="008338E8"/>
    <w:rsid w:val="0083396F"/>
    <w:rsid w:val="00833A34"/>
    <w:rsid w:val="00833A97"/>
    <w:rsid w:val="00833AD8"/>
    <w:rsid w:val="00833C45"/>
    <w:rsid w:val="00833EDF"/>
    <w:rsid w:val="00833F99"/>
    <w:rsid w:val="00834400"/>
    <w:rsid w:val="00834603"/>
    <w:rsid w:val="0083469A"/>
    <w:rsid w:val="008348B8"/>
    <w:rsid w:val="00834B57"/>
    <w:rsid w:val="00834B73"/>
    <w:rsid w:val="00834E7E"/>
    <w:rsid w:val="00835421"/>
    <w:rsid w:val="00835471"/>
    <w:rsid w:val="00835DE5"/>
    <w:rsid w:val="00836662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2FF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822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A"/>
    <w:rsid w:val="00842ECE"/>
    <w:rsid w:val="00842F3A"/>
    <w:rsid w:val="00842FAC"/>
    <w:rsid w:val="00842FB0"/>
    <w:rsid w:val="00843044"/>
    <w:rsid w:val="00843211"/>
    <w:rsid w:val="00843238"/>
    <w:rsid w:val="00843431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6D50"/>
    <w:rsid w:val="0084701E"/>
    <w:rsid w:val="0084738A"/>
    <w:rsid w:val="00847400"/>
    <w:rsid w:val="00847429"/>
    <w:rsid w:val="0084757F"/>
    <w:rsid w:val="008475E4"/>
    <w:rsid w:val="0084781B"/>
    <w:rsid w:val="00847A3C"/>
    <w:rsid w:val="00847A6F"/>
    <w:rsid w:val="00847C27"/>
    <w:rsid w:val="00847C36"/>
    <w:rsid w:val="00847DC6"/>
    <w:rsid w:val="00847E3D"/>
    <w:rsid w:val="00847E76"/>
    <w:rsid w:val="00850428"/>
    <w:rsid w:val="0085064A"/>
    <w:rsid w:val="00850766"/>
    <w:rsid w:val="0085087E"/>
    <w:rsid w:val="008508E1"/>
    <w:rsid w:val="00850968"/>
    <w:rsid w:val="00850A89"/>
    <w:rsid w:val="00850B39"/>
    <w:rsid w:val="00850C5B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D22"/>
    <w:rsid w:val="00852E36"/>
    <w:rsid w:val="00852EFC"/>
    <w:rsid w:val="0085328C"/>
    <w:rsid w:val="008538B8"/>
    <w:rsid w:val="008538EE"/>
    <w:rsid w:val="008539E4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5BD"/>
    <w:rsid w:val="00854878"/>
    <w:rsid w:val="008548B7"/>
    <w:rsid w:val="008549D7"/>
    <w:rsid w:val="00854A63"/>
    <w:rsid w:val="0085539A"/>
    <w:rsid w:val="00855789"/>
    <w:rsid w:val="0085590A"/>
    <w:rsid w:val="00855B79"/>
    <w:rsid w:val="00855EC7"/>
    <w:rsid w:val="0085603E"/>
    <w:rsid w:val="00856670"/>
    <w:rsid w:val="00856694"/>
    <w:rsid w:val="008566FD"/>
    <w:rsid w:val="0085672F"/>
    <w:rsid w:val="00856D76"/>
    <w:rsid w:val="00856DB9"/>
    <w:rsid w:val="00856E3E"/>
    <w:rsid w:val="0085708B"/>
    <w:rsid w:val="00857561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B51"/>
    <w:rsid w:val="00861E5B"/>
    <w:rsid w:val="0086212F"/>
    <w:rsid w:val="00862216"/>
    <w:rsid w:val="008622E0"/>
    <w:rsid w:val="008622F1"/>
    <w:rsid w:val="008623D1"/>
    <w:rsid w:val="008623DD"/>
    <w:rsid w:val="0086254A"/>
    <w:rsid w:val="0086259B"/>
    <w:rsid w:val="0086269E"/>
    <w:rsid w:val="00862710"/>
    <w:rsid w:val="00862774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238"/>
    <w:rsid w:val="008633C0"/>
    <w:rsid w:val="00863494"/>
    <w:rsid w:val="00863625"/>
    <w:rsid w:val="00863858"/>
    <w:rsid w:val="0086388C"/>
    <w:rsid w:val="00863B64"/>
    <w:rsid w:val="00863C19"/>
    <w:rsid w:val="00863CCE"/>
    <w:rsid w:val="00863DA3"/>
    <w:rsid w:val="00863EA5"/>
    <w:rsid w:val="008640D7"/>
    <w:rsid w:val="0086438E"/>
    <w:rsid w:val="0086454C"/>
    <w:rsid w:val="008645A5"/>
    <w:rsid w:val="00864758"/>
    <w:rsid w:val="00864866"/>
    <w:rsid w:val="008648D2"/>
    <w:rsid w:val="008649EB"/>
    <w:rsid w:val="00864A04"/>
    <w:rsid w:val="00864CFF"/>
    <w:rsid w:val="00864D03"/>
    <w:rsid w:val="00864E9F"/>
    <w:rsid w:val="00864F2D"/>
    <w:rsid w:val="00864FAD"/>
    <w:rsid w:val="008651CF"/>
    <w:rsid w:val="0086531A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EB3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4C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0C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21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76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104"/>
    <w:rsid w:val="0088127A"/>
    <w:rsid w:val="008812C9"/>
    <w:rsid w:val="008813E4"/>
    <w:rsid w:val="00881478"/>
    <w:rsid w:val="0088185C"/>
    <w:rsid w:val="00881880"/>
    <w:rsid w:val="00881895"/>
    <w:rsid w:val="00881BDE"/>
    <w:rsid w:val="00881C5E"/>
    <w:rsid w:val="00881C65"/>
    <w:rsid w:val="00881C96"/>
    <w:rsid w:val="00881F74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866"/>
    <w:rsid w:val="008869E9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64D"/>
    <w:rsid w:val="008927AD"/>
    <w:rsid w:val="00892933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34"/>
    <w:rsid w:val="008942D6"/>
    <w:rsid w:val="0089442B"/>
    <w:rsid w:val="00894724"/>
    <w:rsid w:val="0089476D"/>
    <w:rsid w:val="00894772"/>
    <w:rsid w:val="00894A2E"/>
    <w:rsid w:val="00894C6D"/>
    <w:rsid w:val="00894DD4"/>
    <w:rsid w:val="00894F07"/>
    <w:rsid w:val="00894FA5"/>
    <w:rsid w:val="00895199"/>
    <w:rsid w:val="00895885"/>
    <w:rsid w:val="008959E0"/>
    <w:rsid w:val="00895F14"/>
    <w:rsid w:val="008966F9"/>
    <w:rsid w:val="008967C0"/>
    <w:rsid w:val="00896988"/>
    <w:rsid w:val="00896A5B"/>
    <w:rsid w:val="00896A8C"/>
    <w:rsid w:val="00896BB8"/>
    <w:rsid w:val="00896D3D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0EC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4C"/>
    <w:rsid w:val="008B26EC"/>
    <w:rsid w:val="008B28EA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3EE"/>
    <w:rsid w:val="008B38AC"/>
    <w:rsid w:val="008B3910"/>
    <w:rsid w:val="008B3FE8"/>
    <w:rsid w:val="008B4271"/>
    <w:rsid w:val="008B4424"/>
    <w:rsid w:val="008B49F5"/>
    <w:rsid w:val="008B4AA0"/>
    <w:rsid w:val="008B4B5B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20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4B0"/>
    <w:rsid w:val="008C0878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96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59A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6F"/>
    <w:rsid w:val="008C41C0"/>
    <w:rsid w:val="008C4203"/>
    <w:rsid w:val="008C47E6"/>
    <w:rsid w:val="008C4B58"/>
    <w:rsid w:val="008C4CC4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8D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85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01"/>
    <w:rsid w:val="008D2C98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1FC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DA9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82A"/>
    <w:rsid w:val="008E0925"/>
    <w:rsid w:val="008E096C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C43"/>
    <w:rsid w:val="008E4D99"/>
    <w:rsid w:val="008E51C1"/>
    <w:rsid w:val="008E5678"/>
    <w:rsid w:val="008E5954"/>
    <w:rsid w:val="008E596C"/>
    <w:rsid w:val="008E5A57"/>
    <w:rsid w:val="008E5AE0"/>
    <w:rsid w:val="008E5DA5"/>
    <w:rsid w:val="008E5F77"/>
    <w:rsid w:val="008E61D0"/>
    <w:rsid w:val="008E64BD"/>
    <w:rsid w:val="008E661A"/>
    <w:rsid w:val="008E68C5"/>
    <w:rsid w:val="008E690B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EA4"/>
    <w:rsid w:val="008F0F5C"/>
    <w:rsid w:val="008F0F86"/>
    <w:rsid w:val="008F1289"/>
    <w:rsid w:val="008F1315"/>
    <w:rsid w:val="008F1389"/>
    <w:rsid w:val="008F1748"/>
    <w:rsid w:val="008F1A3C"/>
    <w:rsid w:val="008F1B7B"/>
    <w:rsid w:val="008F1BB5"/>
    <w:rsid w:val="008F1DF3"/>
    <w:rsid w:val="008F2763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3ED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16"/>
    <w:rsid w:val="008F693E"/>
    <w:rsid w:val="008F6AEE"/>
    <w:rsid w:val="008F6AF6"/>
    <w:rsid w:val="008F6BBC"/>
    <w:rsid w:val="008F6C9E"/>
    <w:rsid w:val="008F6D2D"/>
    <w:rsid w:val="008F6F7A"/>
    <w:rsid w:val="008F70C5"/>
    <w:rsid w:val="008F72A8"/>
    <w:rsid w:val="008F72FB"/>
    <w:rsid w:val="008F73B7"/>
    <w:rsid w:val="008F752A"/>
    <w:rsid w:val="008F76AF"/>
    <w:rsid w:val="008F7836"/>
    <w:rsid w:val="008F78E5"/>
    <w:rsid w:val="008F7C1A"/>
    <w:rsid w:val="008F7E98"/>
    <w:rsid w:val="008F7E9D"/>
    <w:rsid w:val="0090038B"/>
    <w:rsid w:val="00900395"/>
    <w:rsid w:val="00900496"/>
    <w:rsid w:val="009007F9"/>
    <w:rsid w:val="00900993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D63"/>
    <w:rsid w:val="00901FFB"/>
    <w:rsid w:val="00902462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270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577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DC9"/>
    <w:rsid w:val="00907E97"/>
    <w:rsid w:val="00907F47"/>
    <w:rsid w:val="00907F57"/>
    <w:rsid w:val="009100F0"/>
    <w:rsid w:val="00910272"/>
    <w:rsid w:val="00910388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A0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4FFD"/>
    <w:rsid w:val="009150B8"/>
    <w:rsid w:val="009151DE"/>
    <w:rsid w:val="0091548B"/>
    <w:rsid w:val="00915A0E"/>
    <w:rsid w:val="00915AC1"/>
    <w:rsid w:val="00915B31"/>
    <w:rsid w:val="00915B58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8A1"/>
    <w:rsid w:val="00917926"/>
    <w:rsid w:val="009179E9"/>
    <w:rsid w:val="00917B84"/>
    <w:rsid w:val="00917D23"/>
    <w:rsid w:val="00917EE7"/>
    <w:rsid w:val="00917F31"/>
    <w:rsid w:val="00917F82"/>
    <w:rsid w:val="00917FB4"/>
    <w:rsid w:val="00920222"/>
    <w:rsid w:val="00920271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1"/>
    <w:rsid w:val="00921DB2"/>
    <w:rsid w:val="00921FED"/>
    <w:rsid w:val="00922420"/>
    <w:rsid w:val="00922992"/>
    <w:rsid w:val="00922F81"/>
    <w:rsid w:val="00922FB8"/>
    <w:rsid w:val="0092308C"/>
    <w:rsid w:val="009230C8"/>
    <w:rsid w:val="00923160"/>
    <w:rsid w:val="0092318A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4FD8"/>
    <w:rsid w:val="00925089"/>
    <w:rsid w:val="009253EF"/>
    <w:rsid w:val="009254B5"/>
    <w:rsid w:val="0092553C"/>
    <w:rsid w:val="009257B5"/>
    <w:rsid w:val="00925ADB"/>
    <w:rsid w:val="00925C2E"/>
    <w:rsid w:val="00925C47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DC8"/>
    <w:rsid w:val="00931FBE"/>
    <w:rsid w:val="009322AA"/>
    <w:rsid w:val="009322CF"/>
    <w:rsid w:val="0093257C"/>
    <w:rsid w:val="0093268A"/>
    <w:rsid w:val="009326A4"/>
    <w:rsid w:val="0093272E"/>
    <w:rsid w:val="00932803"/>
    <w:rsid w:val="00932830"/>
    <w:rsid w:val="00932C20"/>
    <w:rsid w:val="00932F77"/>
    <w:rsid w:val="009330AB"/>
    <w:rsid w:val="009331A2"/>
    <w:rsid w:val="009331C6"/>
    <w:rsid w:val="00933324"/>
    <w:rsid w:val="009336AE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2A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AB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06"/>
    <w:rsid w:val="00942E22"/>
    <w:rsid w:val="00942ED5"/>
    <w:rsid w:val="009431E2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2C1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5F1"/>
    <w:rsid w:val="00945737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EE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88D"/>
    <w:rsid w:val="00951B72"/>
    <w:rsid w:val="009524AD"/>
    <w:rsid w:val="009524F9"/>
    <w:rsid w:val="0095253A"/>
    <w:rsid w:val="0095255A"/>
    <w:rsid w:val="009526F1"/>
    <w:rsid w:val="00952735"/>
    <w:rsid w:val="00952C09"/>
    <w:rsid w:val="00952DB3"/>
    <w:rsid w:val="00952E2B"/>
    <w:rsid w:val="00953024"/>
    <w:rsid w:val="00953669"/>
    <w:rsid w:val="009536A0"/>
    <w:rsid w:val="00953A62"/>
    <w:rsid w:val="00953B96"/>
    <w:rsid w:val="00953CFF"/>
    <w:rsid w:val="00953ECD"/>
    <w:rsid w:val="00953F03"/>
    <w:rsid w:val="00953F17"/>
    <w:rsid w:val="009540CF"/>
    <w:rsid w:val="00954101"/>
    <w:rsid w:val="009542B1"/>
    <w:rsid w:val="0095431A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064"/>
    <w:rsid w:val="0095512A"/>
    <w:rsid w:val="009552AF"/>
    <w:rsid w:val="009553E5"/>
    <w:rsid w:val="009553F8"/>
    <w:rsid w:val="00955544"/>
    <w:rsid w:val="0095554A"/>
    <w:rsid w:val="00955885"/>
    <w:rsid w:val="00955A26"/>
    <w:rsid w:val="00955A98"/>
    <w:rsid w:val="00955C1D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1A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AF0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070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153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76A"/>
    <w:rsid w:val="00972962"/>
    <w:rsid w:val="00972A04"/>
    <w:rsid w:val="00972C7B"/>
    <w:rsid w:val="00972CFC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86B"/>
    <w:rsid w:val="009778E4"/>
    <w:rsid w:val="00977A41"/>
    <w:rsid w:val="00977CF8"/>
    <w:rsid w:val="00977D60"/>
    <w:rsid w:val="00977DB3"/>
    <w:rsid w:val="00977E27"/>
    <w:rsid w:val="00980104"/>
    <w:rsid w:val="00980124"/>
    <w:rsid w:val="009806A0"/>
    <w:rsid w:val="00980781"/>
    <w:rsid w:val="0098089C"/>
    <w:rsid w:val="009808AB"/>
    <w:rsid w:val="00980ABB"/>
    <w:rsid w:val="00980E05"/>
    <w:rsid w:val="00980F1A"/>
    <w:rsid w:val="009812BA"/>
    <w:rsid w:val="00981360"/>
    <w:rsid w:val="00981469"/>
    <w:rsid w:val="0098148B"/>
    <w:rsid w:val="00981742"/>
    <w:rsid w:val="00981828"/>
    <w:rsid w:val="0098183F"/>
    <w:rsid w:val="00981853"/>
    <w:rsid w:val="00981AA2"/>
    <w:rsid w:val="00981B30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57B"/>
    <w:rsid w:val="00983615"/>
    <w:rsid w:val="009836ED"/>
    <w:rsid w:val="009837DB"/>
    <w:rsid w:val="0098384C"/>
    <w:rsid w:val="00983894"/>
    <w:rsid w:val="00983E25"/>
    <w:rsid w:val="00983FB2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BF0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389"/>
    <w:rsid w:val="00991509"/>
    <w:rsid w:val="00991D8C"/>
    <w:rsid w:val="00991E4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AB3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5F97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DB3"/>
    <w:rsid w:val="009A2E8D"/>
    <w:rsid w:val="009A3177"/>
    <w:rsid w:val="009A3227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395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D8D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CEE"/>
    <w:rsid w:val="009B1237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7DD"/>
    <w:rsid w:val="009B39FA"/>
    <w:rsid w:val="009B3A03"/>
    <w:rsid w:val="009B3AEA"/>
    <w:rsid w:val="009B3BC3"/>
    <w:rsid w:val="009B3BEC"/>
    <w:rsid w:val="009B3F4A"/>
    <w:rsid w:val="009B44CF"/>
    <w:rsid w:val="009B452F"/>
    <w:rsid w:val="009B459E"/>
    <w:rsid w:val="009B4708"/>
    <w:rsid w:val="009B4805"/>
    <w:rsid w:val="009B4896"/>
    <w:rsid w:val="009B48C4"/>
    <w:rsid w:val="009B4A41"/>
    <w:rsid w:val="009B4C3F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51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608"/>
    <w:rsid w:val="009B667A"/>
    <w:rsid w:val="009B6767"/>
    <w:rsid w:val="009B6777"/>
    <w:rsid w:val="009B6860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3D0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3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07"/>
    <w:rsid w:val="009C201C"/>
    <w:rsid w:val="009C21F3"/>
    <w:rsid w:val="009C223E"/>
    <w:rsid w:val="009C2396"/>
    <w:rsid w:val="009C23B2"/>
    <w:rsid w:val="009C2519"/>
    <w:rsid w:val="009C26E0"/>
    <w:rsid w:val="009C2BD7"/>
    <w:rsid w:val="009C30B6"/>
    <w:rsid w:val="009C313D"/>
    <w:rsid w:val="009C3392"/>
    <w:rsid w:val="009C342A"/>
    <w:rsid w:val="009C355F"/>
    <w:rsid w:val="009C35CF"/>
    <w:rsid w:val="009C3610"/>
    <w:rsid w:val="009C3678"/>
    <w:rsid w:val="009C367E"/>
    <w:rsid w:val="009C378E"/>
    <w:rsid w:val="009C37D8"/>
    <w:rsid w:val="009C38D2"/>
    <w:rsid w:val="009C3BD5"/>
    <w:rsid w:val="009C3E18"/>
    <w:rsid w:val="009C3E4C"/>
    <w:rsid w:val="009C3F6F"/>
    <w:rsid w:val="009C42B4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DC4"/>
    <w:rsid w:val="009C6FEE"/>
    <w:rsid w:val="009C7132"/>
    <w:rsid w:val="009C7319"/>
    <w:rsid w:val="009C7477"/>
    <w:rsid w:val="009C76EC"/>
    <w:rsid w:val="009C77D3"/>
    <w:rsid w:val="009C7921"/>
    <w:rsid w:val="009C7AE9"/>
    <w:rsid w:val="009D00FC"/>
    <w:rsid w:val="009D0539"/>
    <w:rsid w:val="009D0784"/>
    <w:rsid w:val="009D0962"/>
    <w:rsid w:val="009D0AAB"/>
    <w:rsid w:val="009D0B1B"/>
    <w:rsid w:val="009D0E7D"/>
    <w:rsid w:val="009D11AE"/>
    <w:rsid w:val="009D1264"/>
    <w:rsid w:val="009D1283"/>
    <w:rsid w:val="009D1340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CDD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61"/>
    <w:rsid w:val="009D5DC9"/>
    <w:rsid w:val="009D5EEF"/>
    <w:rsid w:val="009D61C8"/>
    <w:rsid w:val="009D63A4"/>
    <w:rsid w:val="009D64E8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621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5C4E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167"/>
    <w:rsid w:val="009E72D1"/>
    <w:rsid w:val="009E7311"/>
    <w:rsid w:val="009E7541"/>
    <w:rsid w:val="009E7723"/>
    <w:rsid w:val="009E7AD7"/>
    <w:rsid w:val="009E7D84"/>
    <w:rsid w:val="009E7E5D"/>
    <w:rsid w:val="009F0089"/>
    <w:rsid w:val="009F04B4"/>
    <w:rsid w:val="009F04D5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015"/>
    <w:rsid w:val="009F45DE"/>
    <w:rsid w:val="009F481F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D50"/>
    <w:rsid w:val="009F5E1D"/>
    <w:rsid w:val="009F5EA3"/>
    <w:rsid w:val="009F5F1A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62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457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7AF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42A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BA4"/>
    <w:rsid w:val="00A17C06"/>
    <w:rsid w:val="00A17CC2"/>
    <w:rsid w:val="00A17CD7"/>
    <w:rsid w:val="00A17F2D"/>
    <w:rsid w:val="00A200C5"/>
    <w:rsid w:val="00A2011D"/>
    <w:rsid w:val="00A2026A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981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55"/>
    <w:rsid w:val="00A230BC"/>
    <w:rsid w:val="00A23180"/>
    <w:rsid w:val="00A23305"/>
    <w:rsid w:val="00A23435"/>
    <w:rsid w:val="00A23481"/>
    <w:rsid w:val="00A23706"/>
    <w:rsid w:val="00A2382C"/>
    <w:rsid w:val="00A23A45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148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33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A43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75B"/>
    <w:rsid w:val="00A377A2"/>
    <w:rsid w:val="00A37947"/>
    <w:rsid w:val="00A3798A"/>
    <w:rsid w:val="00A379E5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CEC"/>
    <w:rsid w:val="00A40D35"/>
    <w:rsid w:val="00A40DCB"/>
    <w:rsid w:val="00A4132A"/>
    <w:rsid w:val="00A414D2"/>
    <w:rsid w:val="00A4160D"/>
    <w:rsid w:val="00A418AB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814"/>
    <w:rsid w:val="00A508D8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C78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58"/>
    <w:rsid w:val="00A55A7F"/>
    <w:rsid w:val="00A5605C"/>
    <w:rsid w:val="00A56162"/>
    <w:rsid w:val="00A561AF"/>
    <w:rsid w:val="00A56363"/>
    <w:rsid w:val="00A5678F"/>
    <w:rsid w:val="00A567A7"/>
    <w:rsid w:val="00A56897"/>
    <w:rsid w:val="00A56912"/>
    <w:rsid w:val="00A5694F"/>
    <w:rsid w:val="00A5699C"/>
    <w:rsid w:val="00A56C32"/>
    <w:rsid w:val="00A56D0A"/>
    <w:rsid w:val="00A56EEB"/>
    <w:rsid w:val="00A5707D"/>
    <w:rsid w:val="00A570A3"/>
    <w:rsid w:val="00A57219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9D6"/>
    <w:rsid w:val="00A61CC3"/>
    <w:rsid w:val="00A61D06"/>
    <w:rsid w:val="00A61DB7"/>
    <w:rsid w:val="00A61E0D"/>
    <w:rsid w:val="00A61F49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325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66F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9A1"/>
    <w:rsid w:val="00A71D0A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2F38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675"/>
    <w:rsid w:val="00A81719"/>
    <w:rsid w:val="00A8179C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D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B59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994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73D"/>
    <w:rsid w:val="00AA0822"/>
    <w:rsid w:val="00AA0949"/>
    <w:rsid w:val="00AA098D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61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8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3FD5"/>
    <w:rsid w:val="00AA40C5"/>
    <w:rsid w:val="00AA4770"/>
    <w:rsid w:val="00AA4C12"/>
    <w:rsid w:val="00AA4C61"/>
    <w:rsid w:val="00AA4F25"/>
    <w:rsid w:val="00AA5000"/>
    <w:rsid w:val="00AA5286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E93"/>
    <w:rsid w:val="00AA72EE"/>
    <w:rsid w:val="00AA773A"/>
    <w:rsid w:val="00AA77CD"/>
    <w:rsid w:val="00AA7AAF"/>
    <w:rsid w:val="00AA7B05"/>
    <w:rsid w:val="00AA7B2D"/>
    <w:rsid w:val="00AA7B9C"/>
    <w:rsid w:val="00AA7F7D"/>
    <w:rsid w:val="00AB011E"/>
    <w:rsid w:val="00AB01A3"/>
    <w:rsid w:val="00AB0211"/>
    <w:rsid w:val="00AB0220"/>
    <w:rsid w:val="00AB0290"/>
    <w:rsid w:val="00AB02FC"/>
    <w:rsid w:val="00AB0332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3E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67A"/>
    <w:rsid w:val="00AB56ED"/>
    <w:rsid w:val="00AB5799"/>
    <w:rsid w:val="00AB5854"/>
    <w:rsid w:val="00AB5A83"/>
    <w:rsid w:val="00AB5AAE"/>
    <w:rsid w:val="00AB5B04"/>
    <w:rsid w:val="00AB5B14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1D3F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13B"/>
    <w:rsid w:val="00AC4314"/>
    <w:rsid w:val="00AC4566"/>
    <w:rsid w:val="00AC45EF"/>
    <w:rsid w:val="00AC4602"/>
    <w:rsid w:val="00AC470D"/>
    <w:rsid w:val="00AC4810"/>
    <w:rsid w:val="00AC486C"/>
    <w:rsid w:val="00AC4C0C"/>
    <w:rsid w:val="00AC4D4E"/>
    <w:rsid w:val="00AC4DE7"/>
    <w:rsid w:val="00AC5056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5D2"/>
    <w:rsid w:val="00AD0620"/>
    <w:rsid w:val="00AD0816"/>
    <w:rsid w:val="00AD08B4"/>
    <w:rsid w:val="00AD08FD"/>
    <w:rsid w:val="00AD0A4F"/>
    <w:rsid w:val="00AD0AF0"/>
    <w:rsid w:val="00AD0DA5"/>
    <w:rsid w:val="00AD0F47"/>
    <w:rsid w:val="00AD0F8A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674"/>
    <w:rsid w:val="00AD27BF"/>
    <w:rsid w:val="00AD28FE"/>
    <w:rsid w:val="00AD29CA"/>
    <w:rsid w:val="00AD2B97"/>
    <w:rsid w:val="00AD2E5A"/>
    <w:rsid w:val="00AD2FAB"/>
    <w:rsid w:val="00AD3416"/>
    <w:rsid w:val="00AD367F"/>
    <w:rsid w:val="00AD378A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8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32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CD1"/>
    <w:rsid w:val="00AE1D81"/>
    <w:rsid w:val="00AE1E65"/>
    <w:rsid w:val="00AE1E94"/>
    <w:rsid w:val="00AE2007"/>
    <w:rsid w:val="00AE2015"/>
    <w:rsid w:val="00AE2071"/>
    <w:rsid w:val="00AE221F"/>
    <w:rsid w:val="00AE22D1"/>
    <w:rsid w:val="00AE22F1"/>
    <w:rsid w:val="00AE26F3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6B2"/>
    <w:rsid w:val="00AE4785"/>
    <w:rsid w:val="00AE48BF"/>
    <w:rsid w:val="00AE4994"/>
    <w:rsid w:val="00AE4B6C"/>
    <w:rsid w:val="00AE4B6D"/>
    <w:rsid w:val="00AE4B79"/>
    <w:rsid w:val="00AE4C70"/>
    <w:rsid w:val="00AE4F8A"/>
    <w:rsid w:val="00AE5478"/>
    <w:rsid w:val="00AE54EA"/>
    <w:rsid w:val="00AE56D5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76"/>
    <w:rsid w:val="00AF00D2"/>
    <w:rsid w:val="00AF0122"/>
    <w:rsid w:val="00AF01E6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7B4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67A"/>
    <w:rsid w:val="00AF37E0"/>
    <w:rsid w:val="00AF381B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DAD"/>
    <w:rsid w:val="00AF4F51"/>
    <w:rsid w:val="00AF4FA2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AF7B2F"/>
    <w:rsid w:val="00B00056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0B7"/>
    <w:rsid w:val="00B01142"/>
    <w:rsid w:val="00B01186"/>
    <w:rsid w:val="00B012E0"/>
    <w:rsid w:val="00B01419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A77"/>
    <w:rsid w:val="00B02F21"/>
    <w:rsid w:val="00B03354"/>
    <w:rsid w:val="00B038D1"/>
    <w:rsid w:val="00B039F5"/>
    <w:rsid w:val="00B03AA5"/>
    <w:rsid w:val="00B03C3A"/>
    <w:rsid w:val="00B03D25"/>
    <w:rsid w:val="00B03F35"/>
    <w:rsid w:val="00B0422F"/>
    <w:rsid w:val="00B046D6"/>
    <w:rsid w:val="00B04719"/>
    <w:rsid w:val="00B04740"/>
    <w:rsid w:val="00B048BB"/>
    <w:rsid w:val="00B049D2"/>
    <w:rsid w:val="00B04A53"/>
    <w:rsid w:val="00B04D52"/>
    <w:rsid w:val="00B04E38"/>
    <w:rsid w:val="00B0532E"/>
    <w:rsid w:val="00B0536D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8EF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2B"/>
    <w:rsid w:val="00B0738E"/>
    <w:rsid w:val="00B077A1"/>
    <w:rsid w:val="00B077B9"/>
    <w:rsid w:val="00B07C93"/>
    <w:rsid w:val="00B07F06"/>
    <w:rsid w:val="00B10198"/>
    <w:rsid w:val="00B102A6"/>
    <w:rsid w:val="00B105BA"/>
    <w:rsid w:val="00B10744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04E"/>
    <w:rsid w:val="00B154D2"/>
    <w:rsid w:val="00B154F7"/>
    <w:rsid w:val="00B15891"/>
    <w:rsid w:val="00B15C2E"/>
    <w:rsid w:val="00B16021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761"/>
    <w:rsid w:val="00B237D7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4DC0"/>
    <w:rsid w:val="00B2547C"/>
    <w:rsid w:val="00B2568D"/>
    <w:rsid w:val="00B2574A"/>
    <w:rsid w:val="00B258EF"/>
    <w:rsid w:val="00B25937"/>
    <w:rsid w:val="00B25969"/>
    <w:rsid w:val="00B25AA3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3A7"/>
    <w:rsid w:val="00B323B8"/>
    <w:rsid w:val="00B32466"/>
    <w:rsid w:val="00B324B4"/>
    <w:rsid w:val="00B32511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86C"/>
    <w:rsid w:val="00B3688A"/>
    <w:rsid w:val="00B36B39"/>
    <w:rsid w:val="00B36E70"/>
    <w:rsid w:val="00B372A3"/>
    <w:rsid w:val="00B3743F"/>
    <w:rsid w:val="00B376B9"/>
    <w:rsid w:val="00B379DC"/>
    <w:rsid w:val="00B37D12"/>
    <w:rsid w:val="00B37D9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4BD"/>
    <w:rsid w:val="00B415BC"/>
    <w:rsid w:val="00B41AC8"/>
    <w:rsid w:val="00B41BD8"/>
    <w:rsid w:val="00B41E93"/>
    <w:rsid w:val="00B41F71"/>
    <w:rsid w:val="00B42085"/>
    <w:rsid w:val="00B421BD"/>
    <w:rsid w:val="00B42202"/>
    <w:rsid w:val="00B422FE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22"/>
    <w:rsid w:val="00B45E4C"/>
    <w:rsid w:val="00B45EF3"/>
    <w:rsid w:val="00B46030"/>
    <w:rsid w:val="00B46037"/>
    <w:rsid w:val="00B4642B"/>
    <w:rsid w:val="00B46604"/>
    <w:rsid w:val="00B468D1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46E"/>
    <w:rsid w:val="00B53821"/>
    <w:rsid w:val="00B538FF"/>
    <w:rsid w:val="00B53A3B"/>
    <w:rsid w:val="00B53B74"/>
    <w:rsid w:val="00B53B88"/>
    <w:rsid w:val="00B53BE3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99"/>
    <w:rsid w:val="00B559CA"/>
    <w:rsid w:val="00B55AD9"/>
    <w:rsid w:val="00B55BEA"/>
    <w:rsid w:val="00B55C88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3DB"/>
    <w:rsid w:val="00B5755D"/>
    <w:rsid w:val="00B57612"/>
    <w:rsid w:val="00B5766F"/>
    <w:rsid w:val="00B5773A"/>
    <w:rsid w:val="00B57AF5"/>
    <w:rsid w:val="00B57B86"/>
    <w:rsid w:val="00B57BF8"/>
    <w:rsid w:val="00B57C4D"/>
    <w:rsid w:val="00B57F55"/>
    <w:rsid w:val="00B60062"/>
    <w:rsid w:val="00B601BA"/>
    <w:rsid w:val="00B60335"/>
    <w:rsid w:val="00B605AA"/>
    <w:rsid w:val="00B60653"/>
    <w:rsid w:val="00B608CA"/>
    <w:rsid w:val="00B6099D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48F"/>
    <w:rsid w:val="00B61982"/>
    <w:rsid w:val="00B61B37"/>
    <w:rsid w:val="00B61D26"/>
    <w:rsid w:val="00B61D85"/>
    <w:rsid w:val="00B61DBE"/>
    <w:rsid w:val="00B61EAE"/>
    <w:rsid w:val="00B61F11"/>
    <w:rsid w:val="00B61FE7"/>
    <w:rsid w:val="00B6213B"/>
    <w:rsid w:val="00B6220D"/>
    <w:rsid w:val="00B6254A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0F9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90C"/>
    <w:rsid w:val="00B67CD9"/>
    <w:rsid w:val="00B67D89"/>
    <w:rsid w:val="00B67E7B"/>
    <w:rsid w:val="00B67FB4"/>
    <w:rsid w:val="00B700F9"/>
    <w:rsid w:val="00B701D8"/>
    <w:rsid w:val="00B70484"/>
    <w:rsid w:val="00B704D0"/>
    <w:rsid w:val="00B70515"/>
    <w:rsid w:val="00B70A67"/>
    <w:rsid w:val="00B70A89"/>
    <w:rsid w:val="00B70F9E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4D5F"/>
    <w:rsid w:val="00B751B7"/>
    <w:rsid w:val="00B75247"/>
    <w:rsid w:val="00B7530B"/>
    <w:rsid w:val="00B754EE"/>
    <w:rsid w:val="00B75629"/>
    <w:rsid w:val="00B7595E"/>
    <w:rsid w:val="00B75C67"/>
    <w:rsid w:val="00B75DB0"/>
    <w:rsid w:val="00B75E59"/>
    <w:rsid w:val="00B75ED6"/>
    <w:rsid w:val="00B75FCF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EA"/>
    <w:rsid w:val="00B809A0"/>
    <w:rsid w:val="00B80BBD"/>
    <w:rsid w:val="00B810BB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D02"/>
    <w:rsid w:val="00B83E0A"/>
    <w:rsid w:val="00B8407E"/>
    <w:rsid w:val="00B8425F"/>
    <w:rsid w:val="00B843EE"/>
    <w:rsid w:val="00B84400"/>
    <w:rsid w:val="00B845DF"/>
    <w:rsid w:val="00B84689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ADC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4E7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8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5D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5DC8"/>
    <w:rsid w:val="00B96288"/>
    <w:rsid w:val="00B96553"/>
    <w:rsid w:val="00B965E1"/>
    <w:rsid w:val="00B96770"/>
    <w:rsid w:val="00B9686A"/>
    <w:rsid w:val="00B968B4"/>
    <w:rsid w:val="00B969EC"/>
    <w:rsid w:val="00B96D6E"/>
    <w:rsid w:val="00B96FF9"/>
    <w:rsid w:val="00B9733A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1E"/>
    <w:rsid w:val="00B97E53"/>
    <w:rsid w:val="00BA01B3"/>
    <w:rsid w:val="00BA0375"/>
    <w:rsid w:val="00BA0633"/>
    <w:rsid w:val="00BA0686"/>
    <w:rsid w:val="00BA07E0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1"/>
    <w:rsid w:val="00BA1E32"/>
    <w:rsid w:val="00BA1F18"/>
    <w:rsid w:val="00BA1FC4"/>
    <w:rsid w:val="00BA2095"/>
    <w:rsid w:val="00BA227A"/>
    <w:rsid w:val="00BA24CF"/>
    <w:rsid w:val="00BA2575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7C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8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D6"/>
    <w:rsid w:val="00BB0FE7"/>
    <w:rsid w:val="00BB145C"/>
    <w:rsid w:val="00BB1A11"/>
    <w:rsid w:val="00BB1A2B"/>
    <w:rsid w:val="00BB1AB3"/>
    <w:rsid w:val="00BB1C03"/>
    <w:rsid w:val="00BB1C62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3A4"/>
    <w:rsid w:val="00BB340D"/>
    <w:rsid w:val="00BB3607"/>
    <w:rsid w:val="00BB37D4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BBB"/>
    <w:rsid w:val="00BB5C2D"/>
    <w:rsid w:val="00BB5C35"/>
    <w:rsid w:val="00BB5DBA"/>
    <w:rsid w:val="00BB612D"/>
    <w:rsid w:val="00BB616A"/>
    <w:rsid w:val="00BB61A0"/>
    <w:rsid w:val="00BB6556"/>
    <w:rsid w:val="00BB6749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0D7B"/>
    <w:rsid w:val="00BC109A"/>
    <w:rsid w:val="00BC12CA"/>
    <w:rsid w:val="00BC1582"/>
    <w:rsid w:val="00BC17F6"/>
    <w:rsid w:val="00BC1B73"/>
    <w:rsid w:val="00BC1C65"/>
    <w:rsid w:val="00BC1C73"/>
    <w:rsid w:val="00BC1D2A"/>
    <w:rsid w:val="00BC1E67"/>
    <w:rsid w:val="00BC21A3"/>
    <w:rsid w:val="00BC21EB"/>
    <w:rsid w:val="00BC257B"/>
    <w:rsid w:val="00BC25B8"/>
    <w:rsid w:val="00BC25BE"/>
    <w:rsid w:val="00BC25F9"/>
    <w:rsid w:val="00BC25FF"/>
    <w:rsid w:val="00BC27FF"/>
    <w:rsid w:val="00BC29FB"/>
    <w:rsid w:val="00BC2A7E"/>
    <w:rsid w:val="00BC2AB6"/>
    <w:rsid w:val="00BC2AD8"/>
    <w:rsid w:val="00BC2D76"/>
    <w:rsid w:val="00BC2E62"/>
    <w:rsid w:val="00BC2EC8"/>
    <w:rsid w:val="00BC2ED8"/>
    <w:rsid w:val="00BC34B2"/>
    <w:rsid w:val="00BC3591"/>
    <w:rsid w:val="00BC382E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106"/>
    <w:rsid w:val="00BC6363"/>
    <w:rsid w:val="00BC6450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C7E4F"/>
    <w:rsid w:val="00BC7F4A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BFB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58"/>
    <w:rsid w:val="00BD527D"/>
    <w:rsid w:val="00BD53B9"/>
    <w:rsid w:val="00BD5466"/>
    <w:rsid w:val="00BD54E6"/>
    <w:rsid w:val="00BD55DC"/>
    <w:rsid w:val="00BD5615"/>
    <w:rsid w:val="00BD594B"/>
    <w:rsid w:val="00BD5A37"/>
    <w:rsid w:val="00BD5A49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23"/>
    <w:rsid w:val="00BD68A0"/>
    <w:rsid w:val="00BD6A1C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3A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81"/>
    <w:rsid w:val="00BE2DC9"/>
    <w:rsid w:val="00BE3387"/>
    <w:rsid w:val="00BE38A7"/>
    <w:rsid w:val="00BE3928"/>
    <w:rsid w:val="00BE3967"/>
    <w:rsid w:val="00BE3D4C"/>
    <w:rsid w:val="00BE3DAA"/>
    <w:rsid w:val="00BE3DF0"/>
    <w:rsid w:val="00BE3EBA"/>
    <w:rsid w:val="00BE420E"/>
    <w:rsid w:val="00BE4224"/>
    <w:rsid w:val="00BE4228"/>
    <w:rsid w:val="00BE4333"/>
    <w:rsid w:val="00BE43DC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A5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A55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584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445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62"/>
    <w:rsid w:val="00BF28B0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68F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EE"/>
    <w:rsid w:val="00C007F8"/>
    <w:rsid w:val="00C0083F"/>
    <w:rsid w:val="00C00930"/>
    <w:rsid w:val="00C00A29"/>
    <w:rsid w:val="00C00ABB"/>
    <w:rsid w:val="00C00BCB"/>
    <w:rsid w:val="00C00BED"/>
    <w:rsid w:val="00C01451"/>
    <w:rsid w:val="00C0156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136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498"/>
    <w:rsid w:val="00C075FD"/>
    <w:rsid w:val="00C07896"/>
    <w:rsid w:val="00C07C35"/>
    <w:rsid w:val="00C07E05"/>
    <w:rsid w:val="00C103F5"/>
    <w:rsid w:val="00C104A0"/>
    <w:rsid w:val="00C107CE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42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390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9B5"/>
    <w:rsid w:val="00C17CDF"/>
    <w:rsid w:val="00C17D4B"/>
    <w:rsid w:val="00C17EFC"/>
    <w:rsid w:val="00C200D7"/>
    <w:rsid w:val="00C20203"/>
    <w:rsid w:val="00C2042D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221"/>
    <w:rsid w:val="00C2335E"/>
    <w:rsid w:val="00C233F2"/>
    <w:rsid w:val="00C234AD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9E2"/>
    <w:rsid w:val="00C24B9C"/>
    <w:rsid w:val="00C24DA5"/>
    <w:rsid w:val="00C24DC4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C93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492"/>
    <w:rsid w:val="00C27556"/>
    <w:rsid w:val="00C276D3"/>
    <w:rsid w:val="00C276FA"/>
    <w:rsid w:val="00C27878"/>
    <w:rsid w:val="00C278D1"/>
    <w:rsid w:val="00C27940"/>
    <w:rsid w:val="00C27A04"/>
    <w:rsid w:val="00C27CEA"/>
    <w:rsid w:val="00C302C4"/>
    <w:rsid w:val="00C30365"/>
    <w:rsid w:val="00C30553"/>
    <w:rsid w:val="00C3062C"/>
    <w:rsid w:val="00C3074B"/>
    <w:rsid w:val="00C30775"/>
    <w:rsid w:val="00C307D4"/>
    <w:rsid w:val="00C3099F"/>
    <w:rsid w:val="00C30A39"/>
    <w:rsid w:val="00C30A67"/>
    <w:rsid w:val="00C30DB2"/>
    <w:rsid w:val="00C30E1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A7A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5D"/>
    <w:rsid w:val="00C3526B"/>
    <w:rsid w:val="00C35B9D"/>
    <w:rsid w:val="00C35CD9"/>
    <w:rsid w:val="00C35CE1"/>
    <w:rsid w:val="00C35D3F"/>
    <w:rsid w:val="00C35F70"/>
    <w:rsid w:val="00C35F9D"/>
    <w:rsid w:val="00C361F4"/>
    <w:rsid w:val="00C36284"/>
    <w:rsid w:val="00C362F7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0FB7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1DC6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2F0C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D11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57F21"/>
    <w:rsid w:val="00C60133"/>
    <w:rsid w:val="00C6022B"/>
    <w:rsid w:val="00C609FD"/>
    <w:rsid w:val="00C60C9E"/>
    <w:rsid w:val="00C60E70"/>
    <w:rsid w:val="00C60FAA"/>
    <w:rsid w:val="00C61399"/>
    <w:rsid w:val="00C61442"/>
    <w:rsid w:val="00C61740"/>
    <w:rsid w:val="00C619AC"/>
    <w:rsid w:val="00C61A83"/>
    <w:rsid w:val="00C61A8E"/>
    <w:rsid w:val="00C61B13"/>
    <w:rsid w:val="00C61B92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887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5080"/>
    <w:rsid w:val="00C6508B"/>
    <w:rsid w:val="00C650B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0F2"/>
    <w:rsid w:val="00C661AC"/>
    <w:rsid w:val="00C66203"/>
    <w:rsid w:val="00C662A4"/>
    <w:rsid w:val="00C6641C"/>
    <w:rsid w:val="00C6650E"/>
    <w:rsid w:val="00C66B66"/>
    <w:rsid w:val="00C66BAF"/>
    <w:rsid w:val="00C66C07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5BD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876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1C"/>
    <w:rsid w:val="00C754FE"/>
    <w:rsid w:val="00C75523"/>
    <w:rsid w:val="00C755C6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9F9"/>
    <w:rsid w:val="00C76B91"/>
    <w:rsid w:val="00C76BD4"/>
    <w:rsid w:val="00C76E84"/>
    <w:rsid w:val="00C76F9D"/>
    <w:rsid w:val="00C76FA0"/>
    <w:rsid w:val="00C77032"/>
    <w:rsid w:val="00C770CE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6E45"/>
    <w:rsid w:val="00C8729C"/>
    <w:rsid w:val="00C87451"/>
    <w:rsid w:val="00C87505"/>
    <w:rsid w:val="00C8769E"/>
    <w:rsid w:val="00C8770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58"/>
    <w:rsid w:val="00C930DA"/>
    <w:rsid w:val="00C9341B"/>
    <w:rsid w:val="00C9375E"/>
    <w:rsid w:val="00C93C2D"/>
    <w:rsid w:val="00C93E18"/>
    <w:rsid w:val="00C943B5"/>
    <w:rsid w:val="00C94673"/>
    <w:rsid w:val="00C94872"/>
    <w:rsid w:val="00C949AB"/>
    <w:rsid w:val="00C949FA"/>
    <w:rsid w:val="00C94A7C"/>
    <w:rsid w:val="00C94B96"/>
    <w:rsid w:val="00C94C02"/>
    <w:rsid w:val="00C94C41"/>
    <w:rsid w:val="00C94C52"/>
    <w:rsid w:val="00C94DFA"/>
    <w:rsid w:val="00C94F46"/>
    <w:rsid w:val="00C951DE"/>
    <w:rsid w:val="00C95384"/>
    <w:rsid w:val="00C9540C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B1"/>
    <w:rsid w:val="00C96BD5"/>
    <w:rsid w:val="00C96C4F"/>
    <w:rsid w:val="00C97016"/>
    <w:rsid w:val="00C97221"/>
    <w:rsid w:val="00C97259"/>
    <w:rsid w:val="00C974BE"/>
    <w:rsid w:val="00C975DF"/>
    <w:rsid w:val="00C9774E"/>
    <w:rsid w:val="00C97823"/>
    <w:rsid w:val="00C97AD2"/>
    <w:rsid w:val="00C97CA9"/>
    <w:rsid w:val="00C97F49"/>
    <w:rsid w:val="00CA0255"/>
    <w:rsid w:val="00CA02D8"/>
    <w:rsid w:val="00CA047C"/>
    <w:rsid w:val="00CA0786"/>
    <w:rsid w:val="00CA0871"/>
    <w:rsid w:val="00CA092B"/>
    <w:rsid w:val="00CA0936"/>
    <w:rsid w:val="00CA0A33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731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A3"/>
    <w:rsid w:val="00CA58C2"/>
    <w:rsid w:val="00CA595A"/>
    <w:rsid w:val="00CA5A27"/>
    <w:rsid w:val="00CA5AAE"/>
    <w:rsid w:val="00CA5BAF"/>
    <w:rsid w:val="00CA5C89"/>
    <w:rsid w:val="00CA5CB1"/>
    <w:rsid w:val="00CA5CD3"/>
    <w:rsid w:val="00CA5E7C"/>
    <w:rsid w:val="00CA5ED7"/>
    <w:rsid w:val="00CA5F2F"/>
    <w:rsid w:val="00CA5FEF"/>
    <w:rsid w:val="00CA6214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6EC1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60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2E1C"/>
    <w:rsid w:val="00CB3091"/>
    <w:rsid w:val="00CB3240"/>
    <w:rsid w:val="00CB3557"/>
    <w:rsid w:val="00CB35A1"/>
    <w:rsid w:val="00CB3A81"/>
    <w:rsid w:val="00CB3AB6"/>
    <w:rsid w:val="00CB3BD4"/>
    <w:rsid w:val="00CB3C33"/>
    <w:rsid w:val="00CB3F54"/>
    <w:rsid w:val="00CB3FDC"/>
    <w:rsid w:val="00CB402F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048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3C0"/>
    <w:rsid w:val="00CC1431"/>
    <w:rsid w:val="00CC176D"/>
    <w:rsid w:val="00CC1CFD"/>
    <w:rsid w:val="00CC1DD9"/>
    <w:rsid w:val="00CC2090"/>
    <w:rsid w:val="00CC2168"/>
    <w:rsid w:val="00CC26B8"/>
    <w:rsid w:val="00CC2CCF"/>
    <w:rsid w:val="00CC2F4E"/>
    <w:rsid w:val="00CC32A7"/>
    <w:rsid w:val="00CC334F"/>
    <w:rsid w:val="00CC3359"/>
    <w:rsid w:val="00CC3881"/>
    <w:rsid w:val="00CC3B8B"/>
    <w:rsid w:val="00CC3D17"/>
    <w:rsid w:val="00CC3E24"/>
    <w:rsid w:val="00CC3FA1"/>
    <w:rsid w:val="00CC4158"/>
    <w:rsid w:val="00CC4290"/>
    <w:rsid w:val="00CC456A"/>
    <w:rsid w:val="00CC45BD"/>
    <w:rsid w:val="00CC45D4"/>
    <w:rsid w:val="00CC474A"/>
    <w:rsid w:val="00CC48FC"/>
    <w:rsid w:val="00CC4949"/>
    <w:rsid w:val="00CC4995"/>
    <w:rsid w:val="00CC4CDD"/>
    <w:rsid w:val="00CC4D25"/>
    <w:rsid w:val="00CC4E5A"/>
    <w:rsid w:val="00CC4F3C"/>
    <w:rsid w:val="00CC5096"/>
    <w:rsid w:val="00CC5212"/>
    <w:rsid w:val="00CC523C"/>
    <w:rsid w:val="00CC5532"/>
    <w:rsid w:val="00CC5717"/>
    <w:rsid w:val="00CC5B57"/>
    <w:rsid w:val="00CC5CE7"/>
    <w:rsid w:val="00CC5DB1"/>
    <w:rsid w:val="00CC602B"/>
    <w:rsid w:val="00CC6032"/>
    <w:rsid w:val="00CC609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3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2C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DAF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7B9"/>
    <w:rsid w:val="00CE7872"/>
    <w:rsid w:val="00CE7887"/>
    <w:rsid w:val="00CE797B"/>
    <w:rsid w:val="00CE7CF0"/>
    <w:rsid w:val="00CE7D95"/>
    <w:rsid w:val="00CE7EA8"/>
    <w:rsid w:val="00CE7F46"/>
    <w:rsid w:val="00CF0081"/>
    <w:rsid w:val="00CF04AE"/>
    <w:rsid w:val="00CF0533"/>
    <w:rsid w:val="00CF05AF"/>
    <w:rsid w:val="00CF07DD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BB2"/>
    <w:rsid w:val="00CF2C7D"/>
    <w:rsid w:val="00CF2F0A"/>
    <w:rsid w:val="00CF3059"/>
    <w:rsid w:val="00CF31C1"/>
    <w:rsid w:val="00CF347E"/>
    <w:rsid w:val="00CF3A11"/>
    <w:rsid w:val="00CF3C18"/>
    <w:rsid w:val="00CF3DD8"/>
    <w:rsid w:val="00CF3FF6"/>
    <w:rsid w:val="00CF40A4"/>
    <w:rsid w:val="00CF4147"/>
    <w:rsid w:val="00CF4945"/>
    <w:rsid w:val="00CF496C"/>
    <w:rsid w:val="00CF4A66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E"/>
    <w:rsid w:val="00D00A1A"/>
    <w:rsid w:val="00D00B67"/>
    <w:rsid w:val="00D00CEE"/>
    <w:rsid w:val="00D00DA2"/>
    <w:rsid w:val="00D01835"/>
    <w:rsid w:val="00D01897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0B2"/>
    <w:rsid w:val="00D0226D"/>
    <w:rsid w:val="00D023B5"/>
    <w:rsid w:val="00D02A25"/>
    <w:rsid w:val="00D02C02"/>
    <w:rsid w:val="00D02C10"/>
    <w:rsid w:val="00D02CA0"/>
    <w:rsid w:val="00D02D40"/>
    <w:rsid w:val="00D02D99"/>
    <w:rsid w:val="00D02DA9"/>
    <w:rsid w:val="00D02DD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B1A"/>
    <w:rsid w:val="00D04D88"/>
    <w:rsid w:val="00D04E11"/>
    <w:rsid w:val="00D04E1C"/>
    <w:rsid w:val="00D05048"/>
    <w:rsid w:val="00D050C9"/>
    <w:rsid w:val="00D0521F"/>
    <w:rsid w:val="00D05476"/>
    <w:rsid w:val="00D05549"/>
    <w:rsid w:val="00D0564B"/>
    <w:rsid w:val="00D0597E"/>
    <w:rsid w:val="00D059D8"/>
    <w:rsid w:val="00D05A95"/>
    <w:rsid w:val="00D05BC2"/>
    <w:rsid w:val="00D05DC8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A72"/>
    <w:rsid w:val="00D11B97"/>
    <w:rsid w:val="00D11BA7"/>
    <w:rsid w:val="00D11CBB"/>
    <w:rsid w:val="00D11E2A"/>
    <w:rsid w:val="00D1223D"/>
    <w:rsid w:val="00D12391"/>
    <w:rsid w:val="00D12574"/>
    <w:rsid w:val="00D12723"/>
    <w:rsid w:val="00D12925"/>
    <w:rsid w:val="00D129AA"/>
    <w:rsid w:val="00D12B19"/>
    <w:rsid w:val="00D12B1E"/>
    <w:rsid w:val="00D12C91"/>
    <w:rsid w:val="00D12DE2"/>
    <w:rsid w:val="00D12E5D"/>
    <w:rsid w:val="00D12F80"/>
    <w:rsid w:val="00D1326D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468"/>
    <w:rsid w:val="00D1766B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0E36"/>
    <w:rsid w:val="00D20F1B"/>
    <w:rsid w:val="00D21208"/>
    <w:rsid w:val="00D218D3"/>
    <w:rsid w:val="00D21ACE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0A5"/>
    <w:rsid w:val="00D23210"/>
    <w:rsid w:val="00D23297"/>
    <w:rsid w:val="00D23414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7A9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65A"/>
    <w:rsid w:val="00D3166F"/>
    <w:rsid w:val="00D31769"/>
    <w:rsid w:val="00D31A42"/>
    <w:rsid w:val="00D31B37"/>
    <w:rsid w:val="00D31C29"/>
    <w:rsid w:val="00D3205F"/>
    <w:rsid w:val="00D32244"/>
    <w:rsid w:val="00D32295"/>
    <w:rsid w:val="00D3299E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C8D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9D1"/>
    <w:rsid w:val="00D40D7A"/>
    <w:rsid w:val="00D411DC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455"/>
    <w:rsid w:val="00D425E2"/>
    <w:rsid w:val="00D42620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34"/>
    <w:rsid w:val="00D43858"/>
    <w:rsid w:val="00D4386C"/>
    <w:rsid w:val="00D43B32"/>
    <w:rsid w:val="00D43C6A"/>
    <w:rsid w:val="00D43D49"/>
    <w:rsid w:val="00D43D6A"/>
    <w:rsid w:val="00D43F7C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504CA"/>
    <w:rsid w:val="00D50553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1BF"/>
    <w:rsid w:val="00D522FB"/>
    <w:rsid w:val="00D5234E"/>
    <w:rsid w:val="00D52351"/>
    <w:rsid w:val="00D52862"/>
    <w:rsid w:val="00D52AA1"/>
    <w:rsid w:val="00D52C21"/>
    <w:rsid w:val="00D52DD6"/>
    <w:rsid w:val="00D53011"/>
    <w:rsid w:val="00D5314C"/>
    <w:rsid w:val="00D53202"/>
    <w:rsid w:val="00D53649"/>
    <w:rsid w:val="00D53666"/>
    <w:rsid w:val="00D536AD"/>
    <w:rsid w:val="00D53BB3"/>
    <w:rsid w:val="00D53BBD"/>
    <w:rsid w:val="00D53D55"/>
    <w:rsid w:val="00D53EFF"/>
    <w:rsid w:val="00D54152"/>
    <w:rsid w:val="00D5427E"/>
    <w:rsid w:val="00D54476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6F03"/>
    <w:rsid w:val="00D57458"/>
    <w:rsid w:val="00D57530"/>
    <w:rsid w:val="00D5779F"/>
    <w:rsid w:val="00D57926"/>
    <w:rsid w:val="00D5797D"/>
    <w:rsid w:val="00D57A22"/>
    <w:rsid w:val="00D57D7A"/>
    <w:rsid w:val="00D57DA4"/>
    <w:rsid w:val="00D57DAD"/>
    <w:rsid w:val="00D6013A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A91"/>
    <w:rsid w:val="00D64D9A"/>
    <w:rsid w:val="00D65115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228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DC0"/>
    <w:rsid w:val="00D71F14"/>
    <w:rsid w:val="00D72015"/>
    <w:rsid w:val="00D721E4"/>
    <w:rsid w:val="00D722EB"/>
    <w:rsid w:val="00D723A3"/>
    <w:rsid w:val="00D72574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3C99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D8A"/>
    <w:rsid w:val="00D75E40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1FF6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4E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D4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7B8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496"/>
    <w:rsid w:val="00D91635"/>
    <w:rsid w:val="00D916E0"/>
    <w:rsid w:val="00D91BE6"/>
    <w:rsid w:val="00D91D11"/>
    <w:rsid w:val="00D91F7B"/>
    <w:rsid w:val="00D92314"/>
    <w:rsid w:val="00D923E8"/>
    <w:rsid w:val="00D92434"/>
    <w:rsid w:val="00D925E1"/>
    <w:rsid w:val="00D92619"/>
    <w:rsid w:val="00D927DC"/>
    <w:rsid w:val="00D92964"/>
    <w:rsid w:val="00D92A3E"/>
    <w:rsid w:val="00D92A58"/>
    <w:rsid w:val="00D92B7A"/>
    <w:rsid w:val="00D92C55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13F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6C9"/>
    <w:rsid w:val="00D95767"/>
    <w:rsid w:val="00D958AF"/>
    <w:rsid w:val="00D95968"/>
    <w:rsid w:val="00D95A4F"/>
    <w:rsid w:val="00D95B8C"/>
    <w:rsid w:val="00D95D1F"/>
    <w:rsid w:val="00D96066"/>
    <w:rsid w:val="00D961CB"/>
    <w:rsid w:val="00D961DE"/>
    <w:rsid w:val="00D9639A"/>
    <w:rsid w:val="00D9663F"/>
    <w:rsid w:val="00D966BF"/>
    <w:rsid w:val="00D967EA"/>
    <w:rsid w:val="00D968A3"/>
    <w:rsid w:val="00D96907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55"/>
    <w:rsid w:val="00DA5C7D"/>
    <w:rsid w:val="00DA5CCC"/>
    <w:rsid w:val="00DA608B"/>
    <w:rsid w:val="00DA63D5"/>
    <w:rsid w:val="00DA6427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AEE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9"/>
    <w:rsid w:val="00DB4F5A"/>
    <w:rsid w:val="00DB4FCA"/>
    <w:rsid w:val="00DB50D0"/>
    <w:rsid w:val="00DB530F"/>
    <w:rsid w:val="00DB5546"/>
    <w:rsid w:val="00DB5609"/>
    <w:rsid w:val="00DB5B9E"/>
    <w:rsid w:val="00DB5C03"/>
    <w:rsid w:val="00DB5D76"/>
    <w:rsid w:val="00DB5D79"/>
    <w:rsid w:val="00DB5DC9"/>
    <w:rsid w:val="00DB60F5"/>
    <w:rsid w:val="00DB631A"/>
    <w:rsid w:val="00DB64A4"/>
    <w:rsid w:val="00DB6529"/>
    <w:rsid w:val="00DB676C"/>
    <w:rsid w:val="00DB68B9"/>
    <w:rsid w:val="00DB6B84"/>
    <w:rsid w:val="00DB6E86"/>
    <w:rsid w:val="00DB7078"/>
    <w:rsid w:val="00DB70E3"/>
    <w:rsid w:val="00DB7210"/>
    <w:rsid w:val="00DB72AF"/>
    <w:rsid w:val="00DB7354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0E74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1F2"/>
    <w:rsid w:val="00DC6296"/>
    <w:rsid w:val="00DC64FC"/>
    <w:rsid w:val="00DC6595"/>
    <w:rsid w:val="00DC65EA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498"/>
    <w:rsid w:val="00DD0860"/>
    <w:rsid w:val="00DD0A6F"/>
    <w:rsid w:val="00DD0AA9"/>
    <w:rsid w:val="00DD0BA5"/>
    <w:rsid w:val="00DD0C6B"/>
    <w:rsid w:val="00DD0C99"/>
    <w:rsid w:val="00DD0EDD"/>
    <w:rsid w:val="00DD1087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1B8"/>
    <w:rsid w:val="00DD3214"/>
    <w:rsid w:val="00DD329C"/>
    <w:rsid w:val="00DD3321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929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49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AD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0F90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593"/>
    <w:rsid w:val="00DE39CB"/>
    <w:rsid w:val="00DE3B8D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49"/>
    <w:rsid w:val="00DE4B8D"/>
    <w:rsid w:val="00DE4BAA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5D82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1E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CC0"/>
    <w:rsid w:val="00DF5CEA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98D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8CD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AEB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465"/>
    <w:rsid w:val="00E0257E"/>
    <w:rsid w:val="00E02696"/>
    <w:rsid w:val="00E02744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3E39"/>
    <w:rsid w:val="00E03F38"/>
    <w:rsid w:val="00E03FE7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846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BCD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2B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2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AD0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1E2"/>
    <w:rsid w:val="00E20542"/>
    <w:rsid w:val="00E2059B"/>
    <w:rsid w:val="00E20636"/>
    <w:rsid w:val="00E20756"/>
    <w:rsid w:val="00E2081E"/>
    <w:rsid w:val="00E20899"/>
    <w:rsid w:val="00E20B5C"/>
    <w:rsid w:val="00E20CFF"/>
    <w:rsid w:val="00E20D54"/>
    <w:rsid w:val="00E21237"/>
    <w:rsid w:val="00E21402"/>
    <w:rsid w:val="00E214C6"/>
    <w:rsid w:val="00E216FE"/>
    <w:rsid w:val="00E217DB"/>
    <w:rsid w:val="00E21985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A52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8F6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9D3"/>
    <w:rsid w:val="00E25AC5"/>
    <w:rsid w:val="00E25B30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03"/>
    <w:rsid w:val="00E272E6"/>
    <w:rsid w:val="00E273CD"/>
    <w:rsid w:val="00E275A4"/>
    <w:rsid w:val="00E27813"/>
    <w:rsid w:val="00E27B96"/>
    <w:rsid w:val="00E27CB9"/>
    <w:rsid w:val="00E27D59"/>
    <w:rsid w:val="00E27DF7"/>
    <w:rsid w:val="00E27F6A"/>
    <w:rsid w:val="00E3059A"/>
    <w:rsid w:val="00E305F9"/>
    <w:rsid w:val="00E30620"/>
    <w:rsid w:val="00E30649"/>
    <w:rsid w:val="00E3065C"/>
    <w:rsid w:val="00E308C1"/>
    <w:rsid w:val="00E30B22"/>
    <w:rsid w:val="00E30C78"/>
    <w:rsid w:val="00E30E2D"/>
    <w:rsid w:val="00E30F07"/>
    <w:rsid w:val="00E30FB8"/>
    <w:rsid w:val="00E3109B"/>
    <w:rsid w:val="00E311EF"/>
    <w:rsid w:val="00E31201"/>
    <w:rsid w:val="00E31374"/>
    <w:rsid w:val="00E31788"/>
    <w:rsid w:val="00E3182A"/>
    <w:rsid w:val="00E3216E"/>
    <w:rsid w:val="00E3220B"/>
    <w:rsid w:val="00E3225B"/>
    <w:rsid w:val="00E32291"/>
    <w:rsid w:val="00E323B7"/>
    <w:rsid w:val="00E32614"/>
    <w:rsid w:val="00E32623"/>
    <w:rsid w:val="00E32672"/>
    <w:rsid w:val="00E3285F"/>
    <w:rsid w:val="00E32ABC"/>
    <w:rsid w:val="00E32AC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A06"/>
    <w:rsid w:val="00E35B61"/>
    <w:rsid w:val="00E36470"/>
    <w:rsid w:val="00E3694F"/>
    <w:rsid w:val="00E369B2"/>
    <w:rsid w:val="00E36B7E"/>
    <w:rsid w:val="00E36C4A"/>
    <w:rsid w:val="00E36F46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1FC3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72C"/>
    <w:rsid w:val="00E43907"/>
    <w:rsid w:val="00E43A5B"/>
    <w:rsid w:val="00E43AD3"/>
    <w:rsid w:val="00E43B3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763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77"/>
    <w:rsid w:val="00E528DC"/>
    <w:rsid w:val="00E52A06"/>
    <w:rsid w:val="00E52A2B"/>
    <w:rsid w:val="00E52B83"/>
    <w:rsid w:val="00E52C08"/>
    <w:rsid w:val="00E52EBA"/>
    <w:rsid w:val="00E531FB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104"/>
    <w:rsid w:val="00E554FF"/>
    <w:rsid w:val="00E55544"/>
    <w:rsid w:val="00E55573"/>
    <w:rsid w:val="00E555AB"/>
    <w:rsid w:val="00E558A3"/>
    <w:rsid w:val="00E558F4"/>
    <w:rsid w:val="00E55908"/>
    <w:rsid w:val="00E559CB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EC7"/>
    <w:rsid w:val="00E60ECD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1F4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B5D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2CF"/>
    <w:rsid w:val="00E6562D"/>
    <w:rsid w:val="00E65634"/>
    <w:rsid w:val="00E656A9"/>
    <w:rsid w:val="00E65D32"/>
    <w:rsid w:val="00E65E56"/>
    <w:rsid w:val="00E65E61"/>
    <w:rsid w:val="00E66015"/>
    <w:rsid w:val="00E6603C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86B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DB2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50A"/>
    <w:rsid w:val="00E815A4"/>
    <w:rsid w:val="00E817FE"/>
    <w:rsid w:val="00E819B9"/>
    <w:rsid w:val="00E827E0"/>
    <w:rsid w:val="00E82A80"/>
    <w:rsid w:val="00E82B0D"/>
    <w:rsid w:val="00E83060"/>
    <w:rsid w:val="00E8310C"/>
    <w:rsid w:val="00E831FC"/>
    <w:rsid w:val="00E83428"/>
    <w:rsid w:val="00E834CD"/>
    <w:rsid w:val="00E83C00"/>
    <w:rsid w:val="00E83C2F"/>
    <w:rsid w:val="00E83C4E"/>
    <w:rsid w:val="00E83D71"/>
    <w:rsid w:val="00E83DB2"/>
    <w:rsid w:val="00E83FDD"/>
    <w:rsid w:val="00E84134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E1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B05"/>
    <w:rsid w:val="00E87D45"/>
    <w:rsid w:val="00E87D4B"/>
    <w:rsid w:val="00E87D98"/>
    <w:rsid w:val="00E87DED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ABD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71F"/>
    <w:rsid w:val="00E95B31"/>
    <w:rsid w:val="00E95D11"/>
    <w:rsid w:val="00E95DAB"/>
    <w:rsid w:val="00E96099"/>
    <w:rsid w:val="00E960AB"/>
    <w:rsid w:val="00E962ED"/>
    <w:rsid w:val="00E9643E"/>
    <w:rsid w:val="00E9652E"/>
    <w:rsid w:val="00E9676C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3AA"/>
    <w:rsid w:val="00E9754E"/>
    <w:rsid w:val="00E9761E"/>
    <w:rsid w:val="00E97883"/>
    <w:rsid w:val="00E978BE"/>
    <w:rsid w:val="00E97AEC"/>
    <w:rsid w:val="00E97CCE"/>
    <w:rsid w:val="00E97D11"/>
    <w:rsid w:val="00EA012B"/>
    <w:rsid w:val="00EA01ED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31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D"/>
    <w:rsid w:val="00EA39F4"/>
    <w:rsid w:val="00EA3AE5"/>
    <w:rsid w:val="00EA3B3F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5DCB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1FD4"/>
    <w:rsid w:val="00EB20F3"/>
    <w:rsid w:val="00EB22BB"/>
    <w:rsid w:val="00EB27FB"/>
    <w:rsid w:val="00EB2927"/>
    <w:rsid w:val="00EB36BA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2ED"/>
    <w:rsid w:val="00EB749A"/>
    <w:rsid w:val="00EB7562"/>
    <w:rsid w:val="00EB75B3"/>
    <w:rsid w:val="00EB7A58"/>
    <w:rsid w:val="00EB7F24"/>
    <w:rsid w:val="00EB7FAD"/>
    <w:rsid w:val="00EB7FC6"/>
    <w:rsid w:val="00EC0024"/>
    <w:rsid w:val="00EC0095"/>
    <w:rsid w:val="00EC0366"/>
    <w:rsid w:val="00EC036D"/>
    <w:rsid w:val="00EC0761"/>
    <w:rsid w:val="00EC083D"/>
    <w:rsid w:val="00EC08AD"/>
    <w:rsid w:val="00EC08F6"/>
    <w:rsid w:val="00EC0B81"/>
    <w:rsid w:val="00EC115D"/>
    <w:rsid w:val="00EC1269"/>
    <w:rsid w:val="00EC16C1"/>
    <w:rsid w:val="00EC16C2"/>
    <w:rsid w:val="00EC18D8"/>
    <w:rsid w:val="00EC1B08"/>
    <w:rsid w:val="00EC1B3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2F70"/>
    <w:rsid w:val="00EC3206"/>
    <w:rsid w:val="00EC3591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450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966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B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C7B48"/>
    <w:rsid w:val="00EC7CBF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8AE"/>
    <w:rsid w:val="00ED1984"/>
    <w:rsid w:val="00ED1BBA"/>
    <w:rsid w:val="00ED1BC1"/>
    <w:rsid w:val="00ED1CE0"/>
    <w:rsid w:val="00ED1D0B"/>
    <w:rsid w:val="00ED1D9C"/>
    <w:rsid w:val="00ED1EC3"/>
    <w:rsid w:val="00ED22B7"/>
    <w:rsid w:val="00ED235F"/>
    <w:rsid w:val="00ED2483"/>
    <w:rsid w:val="00ED24A1"/>
    <w:rsid w:val="00ED2614"/>
    <w:rsid w:val="00ED26E4"/>
    <w:rsid w:val="00ED2A51"/>
    <w:rsid w:val="00ED2A5C"/>
    <w:rsid w:val="00ED2C1D"/>
    <w:rsid w:val="00ED2D34"/>
    <w:rsid w:val="00ED2D47"/>
    <w:rsid w:val="00ED3014"/>
    <w:rsid w:val="00ED398E"/>
    <w:rsid w:val="00ED3ADE"/>
    <w:rsid w:val="00ED3B31"/>
    <w:rsid w:val="00ED3B42"/>
    <w:rsid w:val="00ED3B47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E20"/>
    <w:rsid w:val="00ED4EB7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2E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178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CB"/>
    <w:rsid w:val="00EE5CF2"/>
    <w:rsid w:val="00EE5DFF"/>
    <w:rsid w:val="00EE5ECA"/>
    <w:rsid w:val="00EE6127"/>
    <w:rsid w:val="00EE62C1"/>
    <w:rsid w:val="00EE6693"/>
    <w:rsid w:val="00EE6754"/>
    <w:rsid w:val="00EE6985"/>
    <w:rsid w:val="00EE69CA"/>
    <w:rsid w:val="00EE69D5"/>
    <w:rsid w:val="00EE6C0E"/>
    <w:rsid w:val="00EE6C73"/>
    <w:rsid w:val="00EE6CD4"/>
    <w:rsid w:val="00EE6FC9"/>
    <w:rsid w:val="00EE7225"/>
    <w:rsid w:val="00EE77BF"/>
    <w:rsid w:val="00EE7931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683"/>
    <w:rsid w:val="00EF687E"/>
    <w:rsid w:val="00EF6902"/>
    <w:rsid w:val="00EF693F"/>
    <w:rsid w:val="00EF6998"/>
    <w:rsid w:val="00EF6A98"/>
    <w:rsid w:val="00EF6B2A"/>
    <w:rsid w:val="00EF6C2F"/>
    <w:rsid w:val="00EF6C73"/>
    <w:rsid w:val="00EF6F8C"/>
    <w:rsid w:val="00EF720D"/>
    <w:rsid w:val="00EF7247"/>
    <w:rsid w:val="00EF7654"/>
    <w:rsid w:val="00EF78DD"/>
    <w:rsid w:val="00EF7BDC"/>
    <w:rsid w:val="00EF7DEB"/>
    <w:rsid w:val="00EF7E07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2CE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E1F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AA3"/>
    <w:rsid w:val="00F06BB5"/>
    <w:rsid w:val="00F0728A"/>
    <w:rsid w:val="00F073DE"/>
    <w:rsid w:val="00F074B5"/>
    <w:rsid w:val="00F075D0"/>
    <w:rsid w:val="00F076C8"/>
    <w:rsid w:val="00F076E7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C15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9A5"/>
    <w:rsid w:val="00F14A1F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4E1"/>
    <w:rsid w:val="00F1785B"/>
    <w:rsid w:val="00F17A8B"/>
    <w:rsid w:val="00F17BF0"/>
    <w:rsid w:val="00F17CF2"/>
    <w:rsid w:val="00F200DF"/>
    <w:rsid w:val="00F20162"/>
    <w:rsid w:val="00F2016C"/>
    <w:rsid w:val="00F201C7"/>
    <w:rsid w:val="00F201C9"/>
    <w:rsid w:val="00F202BB"/>
    <w:rsid w:val="00F2073B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AF0"/>
    <w:rsid w:val="00F25C3C"/>
    <w:rsid w:val="00F25CE5"/>
    <w:rsid w:val="00F25F8A"/>
    <w:rsid w:val="00F26286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08"/>
    <w:rsid w:val="00F355A7"/>
    <w:rsid w:val="00F355B5"/>
    <w:rsid w:val="00F35607"/>
    <w:rsid w:val="00F35854"/>
    <w:rsid w:val="00F3591F"/>
    <w:rsid w:val="00F35A96"/>
    <w:rsid w:val="00F35B83"/>
    <w:rsid w:val="00F35B98"/>
    <w:rsid w:val="00F35B9B"/>
    <w:rsid w:val="00F35BA6"/>
    <w:rsid w:val="00F35BFF"/>
    <w:rsid w:val="00F35D71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EDC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B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064"/>
    <w:rsid w:val="00F43363"/>
    <w:rsid w:val="00F43467"/>
    <w:rsid w:val="00F43628"/>
    <w:rsid w:val="00F43717"/>
    <w:rsid w:val="00F437FB"/>
    <w:rsid w:val="00F4380B"/>
    <w:rsid w:val="00F4387F"/>
    <w:rsid w:val="00F43A28"/>
    <w:rsid w:val="00F43B11"/>
    <w:rsid w:val="00F43BAD"/>
    <w:rsid w:val="00F44102"/>
    <w:rsid w:val="00F444B7"/>
    <w:rsid w:val="00F4476F"/>
    <w:rsid w:val="00F447CE"/>
    <w:rsid w:val="00F44837"/>
    <w:rsid w:val="00F44C24"/>
    <w:rsid w:val="00F44DAC"/>
    <w:rsid w:val="00F44E41"/>
    <w:rsid w:val="00F45165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18"/>
    <w:rsid w:val="00F506A5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2E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02E"/>
    <w:rsid w:val="00F5712A"/>
    <w:rsid w:val="00F571E2"/>
    <w:rsid w:val="00F571EA"/>
    <w:rsid w:val="00F57309"/>
    <w:rsid w:val="00F57317"/>
    <w:rsid w:val="00F575BD"/>
    <w:rsid w:val="00F57628"/>
    <w:rsid w:val="00F57C98"/>
    <w:rsid w:val="00F57D73"/>
    <w:rsid w:val="00F60020"/>
    <w:rsid w:val="00F604AB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8E6"/>
    <w:rsid w:val="00F62AD7"/>
    <w:rsid w:val="00F62C51"/>
    <w:rsid w:val="00F62E25"/>
    <w:rsid w:val="00F62E40"/>
    <w:rsid w:val="00F62E60"/>
    <w:rsid w:val="00F63028"/>
    <w:rsid w:val="00F6308C"/>
    <w:rsid w:val="00F63734"/>
    <w:rsid w:val="00F63A65"/>
    <w:rsid w:val="00F63BE0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AB1"/>
    <w:rsid w:val="00F65B27"/>
    <w:rsid w:val="00F660A7"/>
    <w:rsid w:val="00F66286"/>
    <w:rsid w:val="00F66365"/>
    <w:rsid w:val="00F663DB"/>
    <w:rsid w:val="00F663FD"/>
    <w:rsid w:val="00F664A2"/>
    <w:rsid w:val="00F6658D"/>
    <w:rsid w:val="00F6670F"/>
    <w:rsid w:val="00F66987"/>
    <w:rsid w:val="00F66A82"/>
    <w:rsid w:val="00F66B78"/>
    <w:rsid w:val="00F66C9C"/>
    <w:rsid w:val="00F671A6"/>
    <w:rsid w:val="00F67208"/>
    <w:rsid w:val="00F67219"/>
    <w:rsid w:val="00F67304"/>
    <w:rsid w:val="00F673C5"/>
    <w:rsid w:val="00F67504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209"/>
    <w:rsid w:val="00F713C1"/>
    <w:rsid w:val="00F7154F"/>
    <w:rsid w:val="00F71612"/>
    <w:rsid w:val="00F7176A"/>
    <w:rsid w:val="00F7177E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BE4"/>
    <w:rsid w:val="00F72C91"/>
    <w:rsid w:val="00F72C9C"/>
    <w:rsid w:val="00F72EA8"/>
    <w:rsid w:val="00F72F58"/>
    <w:rsid w:val="00F72F62"/>
    <w:rsid w:val="00F72FDA"/>
    <w:rsid w:val="00F7339E"/>
    <w:rsid w:val="00F73585"/>
    <w:rsid w:val="00F735F7"/>
    <w:rsid w:val="00F736C1"/>
    <w:rsid w:val="00F736F0"/>
    <w:rsid w:val="00F73753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5B4"/>
    <w:rsid w:val="00F756FF"/>
    <w:rsid w:val="00F757E6"/>
    <w:rsid w:val="00F759CF"/>
    <w:rsid w:val="00F75E96"/>
    <w:rsid w:val="00F76119"/>
    <w:rsid w:val="00F761B9"/>
    <w:rsid w:val="00F7634E"/>
    <w:rsid w:val="00F765E2"/>
    <w:rsid w:val="00F768F5"/>
    <w:rsid w:val="00F76A58"/>
    <w:rsid w:val="00F76E12"/>
    <w:rsid w:val="00F771C5"/>
    <w:rsid w:val="00F775CD"/>
    <w:rsid w:val="00F77724"/>
    <w:rsid w:val="00F779DE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1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B4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CED"/>
    <w:rsid w:val="00F84D69"/>
    <w:rsid w:val="00F850FA"/>
    <w:rsid w:val="00F8540A"/>
    <w:rsid w:val="00F85451"/>
    <w:rsid w:val="00F8545C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DD5"/>
    <w:rsid w:val="00F85F32"/>
    <w:rsid w:val="00F8612E"/>
    <w:rsid w:val="00F864EF"/>
    <w:rsid w:val="00F86A19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59E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95E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56"/>
    <w:rsid w:val="00F933A4"/>
    <w:rsid w:val="00F93502"/>
    <w:rsid w:val="00F9372B"/>
    <w:rsid w:val="00F937AF"/>
    <w:rsid w:val="00F938D9"/>
    <w:rsid w:val="00F93943"/>
    <w:rsid w:val="00F93987"/>
    <w:rsid w:val="00F93B89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5E6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82E"/>
    <w:rsid w:val="00F96DF4"/>
    <w:rsid w:val="00F96F58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1FC7"/>
    <w:rsid w:val="00FA2700"/>
    <w:rsid w:val="00FA27FE"/>
    <w:rsid w:val="00FA29C1"/>
    <w:rsid w:val="00FA2B17"/>
    <w:rsid w:val="00FA2B23"/>
    <w:rsid w:val="00FA2D1F"/>
    <w:rsid w:val="00FA2DFA"/>
    <w:rsid w:val="00FA30BD"/>
    <w:rsid w:val="00FA36C6"/>
    <w:rsid w:val="00FA3769"/>
    <w:rsid w:val="00FA38E3"/>
    <w:rsid w:val="00FA3937"/>
    <w:rsid w:val="00FA39C0"/>
    <w:rsid w:val="00FA3AAE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2FE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AC0"/>
    <w:rsid w:val="00FA7B7E"/>
    <w:rsid w:val="00FA7FD1"/>
    <w:rsid w:val="00FA7FDB"/>
    <w:rsid w:val="00FB0152"/>
    <w:rsid w:val="00FB0494"/>
    <w:rsid w:val="00FB04F3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29C3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744"/>
    <w:rsid w:val="00FB4A6D"/>
    <w:rsid w:val="00FB4B2F"/>
    <w:rsid w:val="00FB4CA9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0D2"/>
    <w:rsid w:val="00FC03FC"/>
    <w:rsid w:val="00FC0591"/>
    <w:rsid w:val="00FC0597"/>
    <w:rsid w:val="00FC0609"/>
    <w:rsid w:val="00FC06CE"/>
    <w:rsid w:val="00FC0777"/>
    <w:rsid w:val="00FC07E1"/>
    <w:rsid w:val="00FC08A1"/>
    <w:rsid w:val="00FC0975"/>
    <w:rsid w:val="00FC0BB1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0E0"/>
    <w:rsid w:val="00FC61AF"/>
    <w:rsid w:val="00FC6218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1E74"/>
    <w:rsid w:val="00FD2212"/>
    <w:rsid w:val="00FD2269"/>
    <w:rsid w:val="00FD22DF"/>
    <w:rsid w:val="00FD2399"/>
    <w:rsid w:val="00FD243C"/>
    <w:rsid w:val="00FD289A"/>
    <w:rsid w:val="00FD2CBB"/>
    <w:rsid w:val="00FD305C"/>
    <w:rsid w:val="00FD31B3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4E56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988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36"/>
    <w:rsid w:val="00FF2F6E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373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1F"/>
    <w:rsid w:val="00FF686B"/>
    <w:rsid w:val="00FF6995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D52118D5-45F4-40C9-B46D-8B8723CB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E9B6F-E54B-49B0-9082-3BDA15E32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1113</TotalTime>
  <Pages>13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280</cp:revision>
  <cp:lastPrinted>2025-08-05T11:11:00Z</cp:lastPrinted>
  <dcterms:created xsi:type="dcterms:W3CDTF">2025-05-12T07:29:00Z</dcterms:created>
  <dcterms:modified xsi:type="dcterms:W3CDTF">2025-08-08T04:38:00Z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0fac6e1afb8090b2dd041be52ef593db97aa4b2293c29c79aa9312ee094cbdca</vt:lpwstr>
  </property>
  <property fmtid="{D5CDD505-2E9C-101B-9397-08002B2CF9AE}" pid="4" name="MediaServiceImageTags">
    <vt:lpwstr/>
  </property>
</Properties>
</file>